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56CB1" w:rsidRPr="00320611" w14:paraId="73E89788" w14:textId="77777777" w:rsidTr="00A93CE0">
        <w:trPr>
          <w:cantSplit/>
        </w:trPr>
        <w:tc>
          <w:tcPr>
            <w:tcW w:w="10423" w:type="dxa"/>
            <w:gridSpan w:val="2"/>
            <w:shd w:val="clear" w:color="auto" w:fill="auto"/>
          </w:tcPr>
          <w:p w14:paraId="2F373492" w14:textId="276CBA58" w:rsidR="00156CB1" w:rsidRPr="00320611" w:rsidRDefault="00156CB1" w:rsidP="00CE125F">
            <w:pPr>
              <w:pStyle w:val="ZA"/>
              <w:framePr w:w="0" w:hRule="auto" w:wrap="auto" w:vAnchor="margin" w:hAnchor="text" w:yAlign="inline"/>
            </w:pPr>
            <w:bookmarkStart w:id="0" w:name="tableOfContents"/>
            <w:bookmarkStart w:id="1" w:name="page1"/>
            <w:bookmarkEnd w:id="0"/>
            <w:r w:rsidRPr="00320611">
              <w:rPr>
                <w:sz w:val="64"/>
              </w:rPr>
              <w:t xml:space="preserve">3GPP </w:t>
            </w:r>
            <w:bookmarkStart w:id="2" w:name="specType1"/>
            <w:r w:rsidRPr="00320611">
              <w:rPr>
                <w:sz w:val="64"/>
              </w:rPr>
              <w:t>TR</w:t>
            </w:r>
            <w:bookmarkEnd w:id="2"/>
            <w:r w:rsidRPr="00320611">
              <w:rPr>
                <w:sz w:val="64"/>
              </w:rPr>
              <w:t xml:space="preserve"> </w:t>
            </w:r>
            <w:bookmarkStart w:id="3" w:name="specNumber"/>
            <w:r w:rsidRPr="00320611">
              <w:rPr>
                <w:sz w:val="64"/>
              </w:rPr>
              <w:t>23.</w:t>
            </w:r>
            <w:bookmarkStart w:id="4" w:name="specVersion"/>
            <w:bookmarkEnd w:id="3"/>
            <w:r w:rsidRPr="00320611">
              <w:rPr>
                <w:sz w:val="64"/>
              </w:rPr>
              <w:t xml:space="preserve">700-41 </w:t>
            </w:r>
            <w:r w:rsidRPr="00320611">
              <w:t>V0.</w:t>
            </w:r>
            <w:del w:id="5" w:author="Rapporteur" w:date="2022-05-24T10:30:00Z">
              <w:r w:rsidRPr="00320611" w:rsidDel="00CE125F">
                <w:delText>2</w:delText>
              </w:r>
            </w:del>
            <w:ins w:id="6" w:author="Rapporteur" w:date="2022-05-24T10:30:00Z">
              <w:r w:rsidR="00CE125F">
                <w:t>3</w:t>
              </w:r>
            </w:ins>
            <w:r w:rsidRPr="00320611">
              <w:t>.</w:t>
            </w:r>
            <w:bookmarkEnd w:id="4"/>
            <w:r w:rsidRPr="00320611">
              <w:t xml:space="preserve">0 </w:t>
            </w:r>
            <w:r w:rsidRPr="00320611">
              <w:rPr>
                <w:sz w:val="32"/>
              </w:rPr>
              <w:t>(</w:t>
            </w:r>
            <w:bookmarkStart w:id="7" w:name="issueDate"/>
            <w:r w:rsidRPr="00320611">
              <w:rPr>
                <w:sz w:val="32"/>
              </w:rPr>
              <w:t>2022-</w:t>
            </w:r>
            <w:bookmarkEnd w:id="7"/>
            <w:del w:id="8" w:author="Rapporteur" w:date="2022-05-24T10:30:00Z">
              <w:r w:rsidRPr="00320611" w:rsidDel="00CE125F">
                <w:rPr>
                  <w:sz w:val="32"/>
                </w:rPr>
                <w:delText>04</w:delText>
              </w:r>
            </w:del>
            <w:ins w:id="9" w:author="Rapporteur" w:date="2022-05-24T10:30:00Z">
              <w:r w:rsidR="00CE125F" w:rsidRPr="00320611">
                <w:rPr>
                  <w:sz w:val="32"/>
                </w:rPr>
                <w:t>0</w:t>
              </w:r>
              <w:r w:rsidR="00CE125F">
                <w:rPr>
                  <w:sz w:val="32"/>
                </w:rPr>
                <w:t>5</w:t>
              </w:r>
            </w:ins>
            <w:r w:rsidRPr="00320611">
              <w:rPr>
                <w:sz w:val="32"/>
              </w:rPr>
              <w:t>)</w:t>
            </w:r>
          </w:p>
        </w:tc>
      </w:tr>
      <w:tr w:rsidR="00156CB1" w:rsidRPr="00320611" w14:paraId="4CAFDF40" w14:textId="77777777" w:rsidTr="00A93CE0">
        <w:trPr>
          <w:cantSplit/>
          <w:trHeight w:hRule="exact" w:val="1134"/>
        </w:trPr>
        <w:tc>
          <w:tcPr>
            <w:tcW w:w="10423" w:type="dxa"/>
            <w:gridSpan w:val="2"/>
            <w:shd w:val="clear" w:color="auto" w:fill="auto"/>
          </w:tcPr>
          <w:p w14:paraId="3D0A3C16" w14:textId="77777777" w:rsidR="00156CB1" w:rsidRPr="00320611" w:rsidRDefault="00156CB1" w:rsidP="00A93CE0">
            <w:pPr>
              <w:pStyle w:val="TAR"/>
            </w:pPr>
            <w:bookmarkStart w:id="10" w:name="_GoBack"/>
            <w:bookmarkEnd w:id="10"/>
            <w:r w:rsidRPr="00320611">
              <w:t xml:space="preserve">Technical </w:t>
            </w:r>
            <w:bookmarkStart w:id="11" w:name="spectype2"/>
            <w:r w:rsidRPr="00320611">
              <w:t>Report</w:t>
            </w:r>
            <w:bookmarkEnd w:id="11"/>
          </w:p>
        </w:tc>
      </w:tr>
      <w:tr w:rsidR="00156CB1" w:rsidRPr="00320611" w14:paraId="410D8FBE" w14:textId="77777777" w:rsidTr="00A93CE0">
        <w:trPr>
          <w:cantSplit/>
          <w:trHeight w:hRule="exact" w:val="3685"/>
        </w:trPr>
        <w:tc>
          <w:tcPr>
            <w:tcW w:w="10423" w:type="dxa"/>
            <w:gridSpan w:val="2"/>
            <w:shd w:val="clear" w:color="auto" w:fill="auto"/>
          </w:tcPr>
          <w:p w14:paraId="12146A20" w14:textId="77777777" w:rsidR="00156CB1" w:rsidRPr="00320611" w:rsidRDefault="00156CB1" w:rsidP="00A93CE0">
            <w:pPr>
              <w:pStyle w:val="ZT"/>
              <w:framePr w:wrap="auto" w:hAnchor="text" w:yAlign="inline"/>
            </w:pPr>
            <w:r w:rsidRPr="00320611">
              <w:t>3rd Generation Partnership Project;</w:t>
            </w:r>
          </w:p>
          <w:p w14:paraId="3438193B" w14:textId="77777777" w:rsidR="00156CB1" w:rsidRPr="00320611" w:rsidRDefault="00156CB1" w:rsidP="00A93CE0">
            <w:pPr>
              <w:pStyle w:val="ZT"/>
              <w:framePr w:wrap="auto" w:hAnchor="text" w:yAlign="inline"/>
            </w:pPr>
            <w:r w:rsidRPr="00320611">
              <w:t>Technical Specification Group</w:t>
            </w:r>
            <w:bookmarkStart w:id="12" w:name="specTitle"/>
            <w:r w:rsidRPr="00320611">
              <w:t xml:space="preserve"> Services and System Aspects;</w:t>
            </w:r>
          </w:p>
          <w:p w14:paraId="672CAA79" w14:textId="77777777" w:rsidR="00156CB1" w:rsidRPr="00320611" w:rsidRDefault="00156CB1" w:rsidP="00A93CE0">
            <w:pPr>
              <w:pStyle w:val="ZT"/>
              <w:framePr w:wrap="auto" w:hAnchor="text" w:yAlign="inline"/>
            </w:pPr>
            <w:r w:rsidRPr="00320611">
              <w:t>Study on enhancement of network slicing;</w:t>
            </w:r>
          </w:p>
          <w:p w14:paraId="3794CD15" w14:textId="77777777" w:rsidR="00156CB1" w:rsidRPr="00320611" w:rsidRDefault="00156CB1" w:rsidP="00A93CE0">
            <w:pPr>
              <w:pStyle w:val="ZT"/>
              <w:framePr w:wrap="auto" w:hAnchor="text" w:yAlign="inline"/>
            </w:pPr>
            <w:r w:rsidRPr="00320611">
              <w:t>Phase 3</w:t>
            </w:r>
          </w:p>
          <w:bookmarkEnd w:id="12"/>
          <w:p w14:paraId="628C7266" w14:textId="77777777" w:rsidR="00156CB1" w:rsidRPr="00320611" w:rsidRDefault="00156CB1" w:rsidP="00A93CE0">
            <w:pPr>
              <w:pStyle w:val="ZT"/>
              <w:framePr w:wrap="auto" w:hAnchor="text" w:yAlign="inline"/>
              <w:rPr>
                <w:i/>
                <w:sz w:val="28"/>
              </w:rPr>
            </w:pPr>
            <w:r w:rsidRPr="00320611">
              <w:t>(</w:t>
            </w:r>
            <w:r w:rsidRPr="00320611">
              <w:rPr>
                <w:rStyle w:val="ZGSM"/>
              </w:rPr>
              <w:t xml:space="preserve">Release </w:t>
            </w:r>
            <w:bookmarkStart w:id="13" w:name="specRelease"/>
            <w:r w:rsidRPr="00320611">
              <w:rPr>
                <w:rStyle w:val="ZGSM"/>
              </w:rPr>
              <w:t>18</w:t>
            </w:r>
            <w:bookmarkEnd w:id="13"/>
            <w:r w:rsidRPr="00320611">
              <w:t>)</w:t>
            </w:r>
          </w:p>
        </w:tc>
      </w:tr>
      <w:tr w:rsidR="00156CB1" w:rsidRPr="00320611" w14:paraId="60CBF585" w14:textId="77777777" w:rsidTr="00A93CE0">
        <w:trPr>
          <w:cantSplit/>
        </w:trPr>
        <w:tc>
          <w:tcPr>
            <w:tcW w:w="10423" w:type="dxa"/>
            <w:gridSpan w:val="2"/>
            <w:shd w:val="clear" w:color="auto" w:fill="auto"/>
          </w:tcPr>
          <w:p w14:paraId="405039F3" w14:textId="77777777" w:rsidR="00156CB1" w:rsidRPr="00320611" w:rsidRDefault="00156CB1" w:rsidP="00A93CE0">
            <w:pPr>
              <w:pStyle w:val="FP"/>
            </w:pPr>
          </w:p>
        </w:tc>
      </w:tr>
      <w:tr w:rsidR="00156CB1" w:rsidRPr="00320611" w14:paraId="32337F74" w14:textId="77777777" w:rsidTr="00A93CE0">
        <w:trPr>
          <w:cantSplit/>
          <w:trHeight w:hRule="exact" w:val="1531"/>
        </w:trPr>
        <w:tc>
          <w:tcPr>
            <w:tcW w:w="4883" w:type="dxa"/>
            <w:shd w:val="clear" w:color="auto" w:fill="auto"/>
          </w:tcPr>
          <w:p w14:paraId="0B96CBC8" w14:textId="39DDB5A4" w:rsidR="00156CB1" w:rsidRPr="00320611" w:rsidRDefault="00156CB1" w:rsidP="00A93CE0">
            <w:pPr>
              <w:rPr>
                <w:i/>
              </w:rPr>
            </w:pPr>
            <w:r w:rsidRPr="00320611">
              <w:rPr>
                <w:i/>
                <w:noProof/>
                <w:lang w:val="en-US" w:eastAsia="ko-KR"/>
              </w:rPr>
              <w:drawing>
                <wp:inline distT="0" distB="0" distL="0" distR="0" wp14:anchorId="0677DA76" wp14:editId="5C797080">
                  <wp:extent cx="1285240" cy="7937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540" w:type="dxa"/>
            <w:shd w:val="clear" w:color="auto" w:fill="auto"/>
          </w:tcPr>
          <w:p w14:paraId="331470AE" w14:textId="2AEDDB34" w:rsidR="00156CB1" w:rsidRPr="00320611" w:rsidRDefault="00156CB1" w:rsidP="00A93CE0">
            <w:pPr>
              <w:jc w:val="right"/>
            </w:pPr>
            <w:r w:rsidRPr="00320611">
              <w:rPr>
                <w:noProof/>
                <w:lang w:val="en-US" w:eastAsia="ko-KR"/>
              </w:rPr>
              <w:drawing>
                <wp:inline distT="0" distB="0" distL="0" distR="0" wp14:anchorId="3F049E3C" wp14:editId="75BB3BB1">
                  <wp:extent cx="1612900" cy="948690"/>
                  <wp:effectExtent l="0" t="0" r="6350" b="3810"/>
                  <wp:docPr id="3" name="Picture 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8690"/>
                          </a:xfrm>
                          <a:prstGeom prst="rect">
                            <a:avLst/>
                          </a:prstGeom>
                          <a:noFill/>
                          <a:ln>
                            <a:noFill/>
                          </a:ln>
                        </pic:spPr>
                      </pic:pic>
                    </a:graphicData>
                  </a:graphic>
                </wp:inline>
              </w:drawing>
            </w:r>
          </w:p>
        </w:tc>
      </w:tr>
      <w:tr w:rsidR="00156CB1" w:rsidRPr="00320611" w14:paraId="225B1245" w14:textId="77777777" w:rsidTr="00A93CE0">
        <w:trPr>
          <w:cantSplit/>
          <w:trHeight w:hRule="exact" w:val="5783"/>
        </w:trPr>
        <w:tc>
          <w:tcPr>
            <w:tcW w:w="10423" w:type="dxa"/>
            <w:gridSpan w:val="2"/>
            <w:shd w:val="clear" w:color="auto" w:fill="auto"/>
          </w:tcPr>
          <w:p w14:paraId="7CAD607A" w14:textId="77777777" w:rsidR="00156CB1" w:rsidRPr="00320611" w:rsidRDefault="00156CB1" w:rsidP="00A93CE0">
            <w:pPr>
              <w:pStyle w:val="FP"/>
              <w:rPr>
                <w:b/>
              </w:rPr>
            </w:pPr>
          </w:p>
        </w:tc>
      </w:tr>
      <w:tr w:rsidR="00156CB1" w:rsidRPr="00320611" w14:paraId="13CD11EA" w14:textId="77777777" w:rsidTr="00A93CE0">
        <w:trPr>
          <w:cantSplit/>
          <w:trHeight w:hRule="exact" w:val="964"/>
        </w:trPr>
        <w:tc>
          <w:tcPr>
            <w:tcW w:w="10423" w:type="dxa"/>
            <w:gridSpan w:val="2"/>
            <w:shd w:val="clear" w:color="auto" w:fill="auto"/>
          </w:tcPr>
          <w:p w14:paraId="1AD8B4EA" w14:textId="75ED7E95" w:rsidR="00156CB1" w:rsidRPr="00320611" w:rsidRDefault="00156CB1" w:rsidP="00A93CE0">
            <w:pPr>
              <w:rPr>
                <w:sz w:val="16"/>
              </w:rPr>
            </w:pPr>
            <w:bookmarkStart w:id="14" w:name="warningNotice"/>
            <w:r w:rsidRPr="00320611">
              <w:rPr>
                <w:sz w:val="16"/>
              </w:rPr>
              <w:t>The present document has been developed within the 3rd Generation Partnership Project (3GPP</w:t>
            </w:r>
            <w:r w:rsidRPr="00320611">
              <w:rPr>
                <w:sz w:val="16"/>
                <w:vertAlign w:val="superscript"/>
              </w:rPr>
              <w:t xml:space="preserve"> TM</w:t>
            </w:r>
            <w:r w:rsidRPr="00320611">
              <w:rPr>
                <w:sz w:val="16"/>
              </w:rPr>
              <w:t>) and may be further elaborated for the purposes of 3GPP.</w:t>
            </w:r>
            <w:r w:rsidRPr="00320611">
              <w:rPr>
                <w:sz w:val="16"/>
              </w:rPr>
              <w:br/>
              <w:t>The present document has not been subject to any approval process by the 3GPP</w:t>
            </w:r>
            <w:r w:rsidRPr="00320611">
              <w:rPr>
                <w:sz w:val="16"/>
                <w:vertAlign w:val="superscript"/>
              </w:rPr>
              <w:t xml:space="preserve"> </w:t>
            </w:r>
            <w:r w:rsidRPr="00320611">
              <w:rPr>
                <w:sz w:val="16"/>
              </w:rPr>
              <w:t>Organizational Partners and shall not be implemented.</w:t>
            </w:r>
            <w:r w:rsidRPr="00320611">
              <w:rPr>
                <w:sz w:val="16"/>
              </w:rPr>
              <w:br/>
              <w:t>This Specification is provided for future development work within 3GPP</w:t>
            </w:r>
            <w:r w:rsidRPr="00320611">
              <w:rPr>
                <w:sz w:val="16"/>
                <w:vertAlign w:val="superscript"/>
              </w:rPr>
              <w:t xml:space="preserve"> </w:t>
            </w:r>
            <w:r w:rsidRPr="00320611">
              <w:rPr>
                <w:sz w:val="16"/>
              </w:rPr>
              <w:t>only. The Organizational Partners accept no liability for any use of this Specification.</w:t>
            </w:r>
            <w:r w:rsidRPr="00320611">
              <w:rPr>
                <w:sz w:val="16"/>
              </w:rPr>
              <w:br/>
              <w:t>Specifications and Reports for implementation of the 3GPP</w:t>
            </w:r>
            <w:r w:rsidRPr="00320611">
              <w:rPr>
                <w:sz w:val="16"/>
                <w:vertAlign w:val="superscript"/>
              </w:rPr>
              <w:t xml:space="preserve"> TM</w:t>
            </w:r>
            <w:r w:rsidRPr="00320611">
              <w:rPr>
                <w:sz w:val="16"/>
              </w:rPr>
              <w:t xml:space="preserve"> system should be obtained via the 3GPP Organizational Partners</w:t>
            </w:r>
            <w:r w:rsidR="00A13E1F" w:rsidRPr="00320611">
              <w:rPr>
                <w:sz w:val="16"/>
              </w:rPr>
              <w:t>'</w:t>
            </w:r>
            <w:r w:rsidRPr="00320611">
              <w:rPr>
                <w:sz w:val="16"/>
              </w:rPr>
              <w:t xml:space="preserve"> Publications Offices.</w:t>
            </w:r>
            <w:bookmarkEnd w:id="14"/>
          </w:p>
          <w:p w14:paraId="06A1324E" w14:textId="77777777" w:rsidR="00156CB1" w:rsidRPr="00320611" w:rsidRDefault="00156CB1" w:rsidP="00A93CE0">
            <w:pPr>
              <w:pStyle w:val="ZV"/>
              <w:framePr w:w="0" w:wrap="auto" w:vAnchor="margin" w:hAnchor="text" w:yAlign="inline"/>
            </w:pPr>
          </w:p>
          <w:p w14:paraId="71137DC6" w14:textId="77777777" w:rsidR="00156CB1" w:rsidRPr="00320611" w:rsidRDefault="00156CB1" w:rsidP="00A93CE0">
            <w:pPr>
              <w:rPr>
                <w:sz w:val="16"/>
              </w:rPr>
            </w:pPr>
          </w:p>
        </w:tc>
      </w:tr>
      <w:bookmarkEnd w:id="1"/>
    </w:tbl>
    <w:p w14:paraId="3D34F096" w14:textId="77777777" w:rsidR="00156CB1" w:rsidRPr="00320611" w:rsidRDefault="00156CB1" w:rsidP="00156CB1">
      <w:pPr>
        <w:sectPr w:rsidR="00156CB1" w:rsidRPr="0032061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6CB1" w:rsidRPr="00320611" w14:paraId="66E5BC8B" w14:textId="77777777" w:rsidTr="00A93CE0">
        <w:trPr>
          <w:cantSplit/>
          <w:trHeight w:hRule="exact" w:val="5669"/>
        </w:trPr>
        <w:tc>
          <w:tcPr>
            <w:tcW w:w="10423" w:type="dxa"/>
            <w:shd w:val="clear" w:color="auto" w:fill="auto"/>
          </w:tcPr>
          <w:p w14:paraId="32FE7546" w14:textId="77777777" w:rsidR="00156CB1" w:rsidRPr="00320611" w:rsidRDefault="00156CB1" w:rsidP="00A93CE0">
            <w:pPr>
              <w:pStyle w:val="FP"/>
            </w:pPr>
            <w:bookmarkStart w:id="15" w:name="page2"/>
          </w:p>
        </w:tc>
      </w:tr>
      <w:tr w:rsidR="00156CB1" w:rsidRPr="00320611" w14:paraId="2AD8E762" w14:textId="77777777" w:rsidTr="00A93CE0">
        <w:trPr>
          <w:cantSplit/>
          <w:trHeight w:hRule="exact" w:val="5386"/>
        </w:trPr>
        <w:tc>
          <w:tcPr>
            <w:tcW w:w="10423" w:type="dxa"/>
            <w:shd w:val="clear" w:color="auto" w:fill="auto"/>
          </w:tcPr>
          <w:p w14:paraId="167F1097" w14:textId="77777777" w:rsidR="00156CB1" w:rsidRPr="00320611" w:rsidRDefault="00156CB1" w:rsidP="00A93CE0">
            <w:pPr>
              <w:pStyle w:val="FP"/>
              <w:spacing w:after="240"/>
              <w:ind w:left="2835" w:right="2835"/>
              <w:jc w:val="center"/>
              <w:rPr>
                <w:rFonts w:ascii="Arial" w:hAnsi="Arial"/>
                <w:b/>
                <w:i/>
                <w:noProof/>
              </w:rPr>
            </w:pPr>
            <w:bookmarkStart w:id="16" w:name="coords3gpp"/>
            <w:r w:rsidRPr="00320611">
              <w:rPr>
                <w:rFonts w:ascii="Arial" w:hAnsi="Arial"/>
                <w:b/>
                <w:i/>
                <w:noProof/>
              </w:rPr>
              <w:t>3GPP</w:t>
            </w:r>
          </w:p>
          <w:p w14:paraId="23AC4082" w14:textId="77777777" w:rsidR="00156CB1" w:rsidRPr="00320611" w:rsidRDefault="00156CB1" w:rsidP="00A93CE0">
            <w:pPr>
              <w:pStyle w:val="FP"/>
              <w:pBdr>
                <w:bottom w:val="single" w:sz="6" w:space="1" w:color="auto"/>
              </w:pBdr>
              <w:ind w:left="2835" w:right="2835"/>
              <w:jc w:val="center"/>
              <w:rPr>
                <w:noProof/>
              </w:rPr>
            </w:pPr>
            <w:r w:rsidRPr="00320611">
              <w:rPr>
                <w:noProof/>
              </w:rPr>
              <w:t>Postal address</w:t>
            </w:r>
          </w:p>
          <w:p w14:paraId="223371ED" w14:textId="77777777" w:rsidR="00156CB1" w:rsidRPr="00320611" w:rsidRDefault="00156CB1" w:rsidP="00A93CE0">
            <w:pPr>
              <w:pStyle w:val="FP"/>
              <w:ind w:left="2835" w:right="2835"/>
              <w:jc w:val="center"/>
              <w:rPr>
                <w:rFonts w:ascii="Arial" w:hAnsi="Arial"/>
                <w:noProof/>
                <w:sz w:val="18"/>
              </w:rPr>
            </w:pPr>
          </w:p>
          <w:p w14:paraId="2AA65B81" w14:textId="77777777" w:rsidR="00156CB1" w:rsidRPr="00320611" w:rsidRDefault="00156CB1" w:rsidP="00A93CE0">
            <w:pPr>
              <w:pStyle w:val="FP"/>
              <w:pBdr>
                <w:bottom w:val="single" w:sz="6" w:space="1" w:color="auto"/>
              </w:pBdr>
              <w:spacing w:before="240"/>
              <w:ind w:left="2835" w:right="2835"/>
              <w:jc w:val="center"/>
              <w:rPr>
                <w:noProof/>
              </w:rPr>
            </w:pPr>
            <w:r w:rsidRPr="00320611">
              <w:rPr>
                <w:noProof/>
              </w:rPr>
              <w:t>3GPP support office address</w:t>
            </w:r>
          </w:p>
          <w:p w14:paraId="4B112580" w14:textId="77777777" w:rsidR="00156CB1" w:rsidRPr="00320611" w:rsidRDefault="00156CB1" w:rsidP="00A93CE0">
            <w:pPr>
              <w:pStyle w:val="FP"/>
              <w:ind w:left="2835" w:right="2835"/>
              <w:jc w:val="center"/>
              <w:rPr>
                <w:rFonts w:ascii="Arial" w:hAnsi="Arial"/>
                <w:noProof/>
                <w:sz w:val="18"/>
              </w:rPr>
            </w:pPr>
            <w:r w:rsidRPr="00320611">
              <w:rPr>
                <w:rFonts w:ascii="Arial" w:hAnsi="Arial"/>
                <w:noProof/>
                <w:sz w:val="18"/>
              </w:rPr>
              <w:t>650 Route des Lucioles - Sophia Antipolis</w:t>
            </w:r>
          </w:p>
          <w:p w14:paraId="6BD87DD5" w14:textId="77777777" w:rsidR="00156CB1" w:rsidRPr="00320611" w:rsidRDefault="00156CB1" w:rsidP="00A93CE0">
            <w:pPr>
              <w:pStyle w:val="FP"/>
              <w:ind w:left="2835" w:right="2835"/>
              <w:jc w:val="center"/>
              <w:rPr>
                <w:rFonts w:ascii="Arial" w:hAnsi="Arial"/>
                <w:noProof/>
                <w:sz w:val="18"/>
              </w:rPr>
            </w:pPr>
            <w:r w:rsidRPr="00320611">
              <w:rPr>
                <w:rFonts w:ascii="Arial" w:hAnsi="Arial"/>
                <w:noProof/>
                <w:sz w:val="18"/>
              </w:rPr>
              <w:t>Valbonne - FRANCE</w:t>
            </w:r>
          </w:p>
          <w:p w14:paraId="6B604884" w14:textId="77777777" w:rsidR="00156CB1" w:rsidRPr="00320611" w:rsidRDefault="00156CB1" w:rsidP="00A93CE0">
            <w:pPr>
              <w:pStyle w:val="FP"/>
              <w:spacing w:after="20"/>
              <w:ind w:left="2835" w:right="2835"/>
              <w:jc w:val="center"/>
              <w:rPr>
                <w:rFonts w:ascii="Arial" w:hAnsi="Arial"/>
                <w:noProof/>
                <w:sz w:val="18"/>
              </w:rPr>
            </w:pPr>
            <w:r w:rsidRPr="00320611">
              <w:rPr>
                <w:rFonts w:ascii="Arial" w:hAnsi="Arial"/>
                <w:noProof/>
                <w:sz w:val="18"/>
              </w:rPr>
              <w:t>Tel.: +33 4 92 94 42 00 Fax: +33 4 93 65 47 16</w:t>
            </w:r>
          </w:p>
          <w:p w14:paraId="67CADEC5" w14:textId="77777777" w:rsidR="00156CB1" w:rsidRPr="00320611" w:rsidRDefault="00156CB1" w:rsidP="00A93CE0">
            <w:pPr>
              <w:pStyle w:val="FP"/>
              <w:pBdr>
                <w:bottom w:val="single" w:sz="6" w:space="1" w:color="auto"/>
              </w:pBdr>
              <w:spacing w:before="240"/>
              <w:ind w:left="2835" w:right="2835"/>
              <w:jc w:val="center"/>
              <w:rPr>
                <w:noProof/>
              </w:rPr>
            </w:pPr>
            <w:r w:rsidRPr="00320611">
              <w:rPr>
                <w:noProof/>
              </w:rPr>
              <w:t>Internet</w:t>
            </w:r>
          </w:p>
          <w:p w14:paraId="6CD11E47" w14:textId="77777777" w:rsidR="00156CB1" w:rsidRPr="00320611" w:rsidRDefault="00156CB1" w:rsidP="00A93CE0">
            <w:pPr>
              <w:pStyle w:val="FP"/>
              <w:ind w:left="2835" w:right="2835"/>
              <w:jc w:val="center"/>
              <w:rPr>
                <w:rFonts w:ascii="Arial" w:hAnsi="Arial"/>
                <w:noProof/>
                <w:sz w:val="18"/>
              </w:rPr>
            </w:pPr>
            <w:r w:rsidRPr="00320611">
              <w:rPr>
                <w:rFonts w:ascii="Arial" w:hAnsi="Arial"/>
                <w:noProof/>
                <w:sz w:val="18"/>
              </w:rPr>
              <w:t>http://www.3gpp.org</w:t>
            </w:r>
            <w:bookmarkEnd w:id="16"/>
          </w:p>
          <w:p w14:paraId="2D838D85" w14:textId="77777777" w:rsidR="00156CB1" w:rsidRPr="00320611" w:rsidRDefault="00156CB1" w:rsidP="00A93CE0">
            <w:pPr>
              <w:rPr>
                <w:noProof/>
              </w:rPr>
            </w:pPr>
          </w:p>
        </w:tc>
      </w:tr>
      <w:tr w:rsidR="00156CB1" w:rsidRPr="00320611" w14:paraId="2F0320B2" w14:textId="77777777" w:rsidTr="00A93CE0">
        <w:trPr>
          <w:cantSplit/>
        </w:trPr>
        <w:tc>
          <w:tcPr>
            <w:tcW w:w="10423" w:type="dxa"/>
            <w:shd w:val="clear" w:color="auto" w:fill="auto"/>
            <w:vAlign w:val="bottom"/>
          </w:tcPr>
          <w:p w14:paraId="5E3159B1" w14:textId="77777777" w:rsidR="00156CB1" w:rsidRPr="00320611" w:rsidRDefault="00156CB1" w:rsidP="00A93CE0">
            <w:pPr>
              <w:pStyle w:val="FP"/>
              <w:pBdr>
                <w:bottom w:val="single" w:sz="6" w:space="1" w:color="auto"/>
              </w:pBdr>
              <w:spacing w:after="240"/>
              <w:jc w:val="center"/>
              <w:rPr>
                <w:rFonts w:ascii="Arial" w:hAnsi="Arial"/>
                <w:b/>
                <w:i/>
                <w:noProof/>
              </w:rPr>
            </w:pPr>
            <w:bookmarkStart w:id="17" w:name="copyrightNotification"/>
            <w:r w:rsidRPr="00320611">
              <w:rPr>
                <w:rFonts w:ascii="Arial" w:hAnsi="Arial"/>
                <w:b/>
                <w:i/>
                <w:noProof/>
              </w:rPr>
              <w:t>Copyright Notification</w:t>
            </w:r>
          </w:p>
          <w:p w14:paraId="264AB2E5" w14:textId="77777777" w:rsidR="00156CB1" w:rsidRPr="00320611" w:rsidRDefault="00156CB1" w:rsidP="00A93CE0">
            <w:pPr>
              <w:pStyle w:val="FP"/>
              <w:jc w:val="center"/>
              <w:rPr>
                <w:noProof/>
              </w:rPr>
            </w:pPr>
            <w:r w:rsidRPr="00320611">
              <w:rPr>
                <w:noProof/>
              </w:rPr>
              <w:t>No part may be reproduced except as authorized by written permission.</w:t>
            </w:r>
            <w:r w:rsidRPr="00320611">
              <w:rPr>
                <w:noProof/>
              </w:rPr>
              <w:br/>
              <w:t>The copyright and the foregoing restriction extend to reproduction in all media.</w:t>
            </w:r>
          </w:p>
          <w:p w14:paraId="1ABDBBA2" w14:textId="77777777" w:rsidR="00156CB1" w:rsidRPr="00320611" w:rsidRDefault="00156CB1" w:rsidP="00A93CE0">
            <w:pPr>
              <w:pStyle w:val="FP"/>
              <w:jc w:val="center"/>
              <w:rPr>
                <w:noProof/>
              </w:rPr>
            </w:pPr>
          </w:p>
          <w:p w14:paraId="7BD3F16B" w14:textId="77777777" w:rsidR="00156CB1" w:rsidRPr="00320611" w:rsidRDefault="00156CB1" w:rsidP="00A93CE0">
            <w:pPr>
              <w:pStyle w:val="FP"/>
              <w:jc w:val="center"/>
              <w:rPr>
                <w:noProof/>
                <w:sz w:val="18"/>
              </w:rPr>
            </w:pPr>
            <w:r w:rsidRPr="00320611">
              <w:rPr>
                <w:noProof/>
                <w:sz w:val="18"/>
              </w:rPr>
              <w:t>© 2022, 3GPP Organizational Partners (ARIB, ATIS, CCSA, ETSI, TSDSI, TTA, TTC).</w:t>
            </w:r>
            <w:bookmarkStart w:id="18" w:name="copyrightaddon"/>
            <w:bookmarkEnd w:id="18"/>
          </w:p>
          <w:p w14:paraId="0CE17F39" w14:textId="77777777" w:rsidR="00156CB1" w:rsidRPr="00320611" w:rsidRDefault="00156CB1" w:rsidP="00A93CE0">
            <w:pPr>
              <w:pStyle w:val="FP"/>
              <w:jc w:val="center"/>
              <w:rPr>
                <w:noProof/>
                <w:sz w:val="18"/>
              </w:rPr>
            </w:pPr>
            <w:r w:rsidRPr="00320611">
              <w:rPr>
                <w:noProof/>
                <w:sz w:val="18"/>
              </w:rPr>
              <w:t>All rights reserved.</w:t>
            </w:r>
          </w:p>
          <w:p w14:paraId="41DA702B" w14:textId="77777777" w:rsidR="00156CB1" w:rsidRPr="00320611" w:rsidRDefault="00156CB1" w:rsidP="00A93CE0">
            <w:pPr>
              <w:pStyle w:val="FP"/>
              <w:rPr>
                <w:noProof/>
                <w:sz w:val="18"/>
              </w:rPr>
            </w:pPr>
          </w:p>
          <w:p w14:paraId="740DFFE1" w14:textId="77777777" w:rsidR="00156CB1" w:rsidRPr="00320611" w:rsidRDefault="00156CB1" w:rsidP="00A93CE0">
            <w:pPr>
              <w:pStyle w:val="FP"/>
              <w:rPr>
                <w:noProof/>
                <w:sz w:val="18"/>
              </w:rPr>
            </w:pPr>
            <w:r w:rsidRPr="00320611">
              <w:rPr>
                <w:noProof/>
                <w:sz w:val="18"/>
              </w:rPr>
              <w:t>UMTS™ is a Trade Mark of ETSI registered for the benefit of its members</w:t>
            </w:r>
          </w:p>
          <w:p w14:paraId="581E47E8" w14:textId="77777777" w:rsidR="00156CB1" w:rsidRPr="00320611" w:rsidRDefault="00156CB1" w:rsidP="00A93CE0">
            <w:pPr>
              <w:pStyle w:val="FP"/>
              <w:rPr>
                <w:noProof/>
                <w:sz w:val="18"/>
              </w:rPr>
            </w:pPr>
            <w:r w:rsidRPr="00320611">
              <w:rPr>
                <w:noProof/>
                <w:sz w:val="18"/>
              </w:rPr>
              <w:t>3GPP™ is a Trade Mark of ETSI registered for the benefit of its Members and of the 3GPP Organizational Partners</w:t>
            </w:r>
            <w:r w:rsidRPr="00320611">
              <w:rPr>
                <w:noProof/>
                <w:sz w:val="18"/>
              </w:rPr>
              <w:br/>
              <w:t>LTE™ is a Trade Mark of ETSI registered for the benefit of its Members and of the 3GPP Organizational Partners</w:t>
            </w:r>
          </w:p>
          <w:p w14:paraId="1CB98226" w14:textId="77777777" w:rsidR="00156CB1" w:rsidRPr="00320611" w:rsidRDefault="00156CB1" w:rsidP="00A93CE0">
            <w:pPr>
              <w:pStyle w:val="FP"/>
              <w:rPr>
                <w:noProof/>
                <w:sz w:val="18"/>
              </w:rPr>
            </w:pPr>
            <w:r w:rsidRPr="00320611">
              <w:rPr>
                <w:noProof/>
                <w:sz w:val="18"/>
              </w:rPr>
              <w:t>GSM® and the GSM logo are registered and owned by the GSM Association</w:t>
            </w:r>
            <w:bookmarkEnd w:id="17"/>
          </w:p>
          <w:p w14:paraId="13C2B0BE" w14:textId="77777777" w:rsidR="00156CB1" w:rsidRPr="00320611" w:rsidRDefault="00156CB1" w:rsidP="00A93CE0"/>
        </w:tc>
      </w:tr>
      <w:bookmarkEnd w:id="15"/>
    </w:tbl>
    <w:p w14:paraId="04D347A8" w14:textId="260A24EE" w:rsidR="00080512" w:rsidRPr="00320611" w:rsidRDefault="00156CB1">
      <w:pPr>
        <w:pStyle w:val="TT"/>
      </w:pPr>
      <w:r w:rsidRPr="00320611">
        <w:br w:type="page"/>
      </w:r>
      <w:r w:rsidR="00080512" w:rsidRPr="00320611">
        <w:lastRenderedPageBreak/>
        <w:t>Contents</w:t>
      </w:r>
    </w:p>
    <w:p w14:paraId="23BD3E13" w14:textId="77777777" w:rsidR="009E642E" w:rsidRDefault="009E642E">
      <w:pPr>
        <w:pStyle w:val="10"/>
        <w:rPr>
          <w:ins w:id="19" w:author="Rapporteur" w:date="2022-05-30T07:38:00Z"/>
          <w:rFonts w:asciiTheme="minorHAnsi" w:eastAsiaTheme="minorEastAsia" w:hAnsiTheme="minorHAnsi" w:cstheme="minorBidi"/>
          <w:kern w:val="2"/>
          <w:sz w:val="20"/>
          <w:szCs w:val="22"/>
          <w:lang w:val="en-US" w:eastAsia="ko-KR"/>
        </w:rPr>
      </w:pPr>
      <w:ins w:id="20" w:author="Rapporteur" w:date="2022-05-30T07:38:00Z">
        <w:r>
          <w:fldChar w:fldCharType="begin"/>
        </w:r>
        <w:r>
          <w:instrText xml:space="preserve"> TOC \o "1-3" </w:instrText>
        </w:r>
      </w:ins>
      <w:r>
        <w:fldChar w:fldCharType="separate"/>
      </w:r>
      <w:ins w:id="21" w:author="Rapporteur" w:date="2022-05-30T07:38:00Z">
        <w:r>
          <w:t>Foreword</w:t>
        </w:r>
        <w:r>
          <w:tab/>
        </w:r>
        <w:r>
          <w:fldChar w:fldCharType="begin"/>
        </w:r>
        <w:r>
          <w:instrText xml:space="preserve"> PAGEREF _Toc104788969 \h </w:instrText>
        </w:r>
      </w:ins>
      <w:r>
        <w:fldChar w:fldCharType="separate"/>
      </w:r>
      <w:ins w:id="22" w:author="Rapporteur" w:date="2022-05-30T07:38:00Z">
        <w:r>
          <w:t>7</w:t>
        </w:r>
        <w:r>
          <w:fldChar w:fldCharType="end"/>
        </w:r>
      </w:ins>
    </w:p>
    <w:p w14:paraId="2E031201" w14:textId="77777777" w:rsidR="009E642E" w:rsidRDefault="009E642E">
      <w:pPr>
        <w:pStyle w:val="10"/>
        <w:rPr>
          <w:ins w:id="23" w:author="Rapporteur" w:date="2022-05-30T07:38:00Z"/>
          <w:rFonts w:asciiTheme="minorHAnsi" w:eastAsiaTheme="minorEastAsia" w:hAnsiTheme="minorHAnsi" w:cstheme="minorBidi"/>
          <w:kern w:val="2"/>
          <w:sz w:val="20"/>
          <w:szCs w:val="22"/>
          <w:lang w:val="en-US" w:eastAsia="ko-KR"/>
        </w:rPr>
      </w:pPr>
      <w:ins w:id="24" w:author="Rapporteur" w:date="2022-05-30T07:38:00Z">
        <w:r>
          <w:t>1</w:t>
        </w:r>
        <w:r>
          <w:rPr>
            <w:rFonts w:asciiTheme="minorHAnsi" w:eastAsiaTheme="minorEastAsia" w:hAnsiTheme="minorHAnsi" w:cstheme="minorBidi"/>
            <w:kern w:val="2"/>
            <w:sz w:val="20"/>
            <w:szCs w:val="22"/>
            <w:lang w:val="en-US" w:eastAsia="ko-KR"/>
          </w:rPr>
          <w:tab/>
        </w:r>
        <w:r>
          <w:t>Scope</w:t>
        </w:r>
        <w:r>
          <w:tab/>
        </w:r>
        <w:r>
          <w:fldChar w:fldCharType="begin"/>
        </w:r>
        <w:r>
          <w:instrText xml:space="preserve"> PAGEREF _Toc104788970 \h </w:instrText>
        </w:r>
      </w:ins>
      <w:r>
        <w:fldChar w:fldCharType="separate"/>
      </w:r>
      <w:ins w:id="25" w:author="Rapporteur" w:date="2022-05-30T07:38:00Z">
        <w:r>
          <w:t>9</w:t>
        </w:r>
        <w:r>
          <w:fldChar w:fldCharType="end"/>
        </w:r>
      </w:ins>
    </w:p>
    <w:p w14:paraId="46D6858F" w14:textId="77777777" w:rsidR="009E642E" w:rsidRDefault="009E642E">
      <w:pPr>
        <w:pStyle w:val="10"/>
        <w:rPr>
          <w:ins w:id="26" w:author="Rapporteur" w:date="2022-05-30T07:38:00Z"/>
          <w:rFonts w:asciiTheme="minorHAnsi" w:eastAsiaTheme="minorEastAsia" w:hAnsiTheme="minorHAnsi" w:cstheme="minorBidi"/>
          <w:kern w:val="2"/>
          <w:sz w:val="20"/>
          <w:szCs w:val="22"/>
          <w:lang w:val="en-US" w:eastAsia="ko-KR"/>
        </w:rPr>
      </w:pPr>
      <w:ins w:id="27" w:author="Rapporteur" w:date="2022-05-30T07:38:00Z">
        <w:r>
          <w:t>2</w:t>
        </w:r>
        <w:r>
          <w:rPr>
            <w:rFonts w:asciiTheme="minorHAnsi" w:eastAsiaTheme="minorEastAsia" w:hAnsiTheme="minorHAnsi" w:cstheme="minorBidi"/>
            <w:kern w:val="2"/>
            <w:sz w:val="20"/>
            <w:szCs w:val="22"/>
            <w:lang w:val="en-US" w:eastAsia="ko-KR"/>
          </w:rPr>
          <w:tab/>
        </w:r>
        <w:r>
          <w:t>References</w:t>
        </w:r>
        <w:r>
          <w:tab/>
        </w:r>
        <w:r>
          <w:fldChar w:fldCharType="begin"/>
        </w:r>
        <w:r>
          <w:instrText xml:space="preserve"> PAGEREF _Toc104788971 \h </w:instrText>
        </w:r>
      </w:ins>
      <w:r>
        <w:fldChar w:fldCharType="separate"/>
      </w:r>
      <w:ins w:id="28" w:author="Rapporteur" w:date="2022-05-30T07:38:00Z">
        <w:r>
          <w:t>9</w:t>
        </w:r>
        <w:r>
          <w:fldChar w:fldCharType="end"/>
        </w:r>
      </w:ins>
    </w:p>
    <w:p w14:paraId="2ECE8695" w14:textId="77777777" w:rsidR="009E642E" w:rsidRDefault="009E642E">
      <w:pPr>
        <w:pStyle w:val="10"/>
        <w:rPr>
          <w:ins w:id="29" w:author="Rapporteur" w:date="2022-05-30T07:38:00Z"/>
          <w:rFonts w:asciiTheme="minorHAnsi" w:eastAsiaTheme="minorEastAsia" w:hAnsiTheme="minorHAnsi" w:cstheme="minorBidi"/>
          <w:kern w:val="2"/>
          <w:sz w:val="20"/>
          <w:szCs w:val="22"/>
          <w:lang w:val="en-US" w:eastAsia="ko-KR"/>
        </w:rPr>
      </w:pPr>
      <w:ins w:id="30" w:author="Rapporteur" w:date="2022-05-30T07:38:00Z">
        <w:r>
          <w:t>3</w:t>
        </w:r>
        <w:r>
          <w:rPr>
            <w:rFonts w:asciiTheme="minorHAnsi" w:eastAsiaTheme="minorEastAsia" w:hAnsiTheme="minorHAnsi" w:cstheme="minorBidi"/>
            <w:kern w:val="2"/>
            <w:sz w:val="20"/>
            <w:szCs w:val="22"/>
            <w:lang w:val="en-US" w:eastAsia="ko-KR"/>
          </w:rPr>
          <w:tab/>
        </w:r>
        <w:r>
          <w:t>Definitions of terms and abbreviations</w:t>
        </w:r>
        <w:r>
          <w:tab/>
        </w:r>
        <w:r>
          <w:fldChar w:fldCharType="begin"/>
        </w:r>
        <w:r>
          <w:instrText xml:space="preserve"> PAGEREF _Toc104788972 \h </w:instrText>
        </w:r>
      </w:ins>
      <w:r>
        <w:fldChar w:fldCharType="separate"/>
      </w:r>
      <w:ins w:id="31" w:author="Rapporteur" w:date="2022-05-30T07:38:00Z">
        <w:r>
          <w:t>10</w:t>
        </w:r>
        <w:r>
          <w:fldChar w:fldCharType="end"/>
        </w:r>
      </w:ins>
    </w:p>
    <w:p w14:paraId="440DCE7B" w14:textId="77777777" w:rsidR="009E642E" w:rsidRDefault="009E642E">
      <w:pPr>
        <w:pStyle w:val="22"/>
        <w:rPr>
          <w:ins w:id="32" w:author="Rapporteur" w:date="2022-05-30T07:38:00Z"/>
          <w:rFonts w:asciiTheme="minorHAnsi" w:eastAsiaTheme="minorEastAsia" w:hAnsiTheme="minorHAnsi" w:cstheme="minorBidi"/>
          <w:kern w:val="2"/>
          <w:szCs w:val="22"/>
          <w:lang w:val="en-US" w:eastAsia="ko-KR"/>
        </w:rPr>
      </w:pPr>
      <w:ins w:id="33" w:author="Rapporteur" w:date="2022-05-30T07:38:00Z">
        <w:r>
          <w:t>3.1</w:t>
        </w:r>
        <w:r>
          <w:rPr>
            <w:rFonts w:asciiTheme="minorHAnsi" w:eastAsiaTheme="minorEastAsia" w:hAnsiTheme="minorHAnsi" w:cstheme="minorBidi"/>
            <w:kern w:val="2"/>
            <w:szCs w:val="22"/>
            <w:lang w:val="en-US" w:eastAsia="ko-KR"/>
          </w:rPr>
          <w:tab/>
        </w:r>
        <w:r>
          <w:t>Terms</w:t>
        </w:r>
        <w:r>
          <w:tab/>
        </w:r>
        <w:r>
          <w:fldChar w:fldCharType="begin"/>
        </w:r>
        <w:r>
          <w:instrText xml:space="preserve"> PAGEREF _Toc104788973 \h </w:instrText>
        </w:r>
      </w:ins>
      <w:r>
        <w:fldChar w:fldCharType="separate"/>
      </w:r>
      <w:ins w:id="34" w:author="Rapporteur" w:date="2022-05-30T07:38:00Z">
        <w:r>
          <w:t>10</w:t>
        </w:r>
        <w:r>
          <w:fldChar w:fldCharType="end"/>
        </w:r>
      </w:ins>
    </w:p>
    <w:p w14:paraId="60B7220B" w14:textId="77777777" w:rsidR="009E642E" w:rsidRDefault="009E642E">
      <w:pPr>
        <w:pStyle w:val="22"/>
        <w:rPr>
          <w:ins w:id="35" w:author="Rapporteur" w:date="2022-05-30T07:38:00Z"/>
          <w:rFonts w:asciiTheme="minorHAnsi" w:eastAsiaTheme="minorEastAsia" w:hAnsiTheme="minorHAnsi" w:cstheme="minorBidi"/>
          <w:kern w:val="2"/>
          <w:szCs w:val="22"/>
          <w:lang w:val="en-US" w:eastAsia="ko-KR"/>
        </w:rPr>
      </w:pPr>
      <w:ins w:id="36" w:author="Rapporteur" w:date="2022-05-30T07:38:00Z">
        <w:r>
          <w:t>3.2</w:t>
        </w:r>
        <w:r>
          <w:rPr>
            <w:rFonts w:asciiTheme="minorHAnsi" w:eastAsiaTheme="minorEastAsia" w:hAnsiTheme="minorHAnsi" w:cstheme="minorBidi"/>
            <w:kern w:val="2"/>
            <w:szCs w:val="22"/>
            <w:lang w:val="en-US" w:eastAsia="ko-KR"/>
          </w:rPr>
          <w:tab/>
        </w:r>
        <w:r>
          <w:t>Abbreviations</w:t>
        </w:r>
        <w:r>
          <w:tab/>
        </w:r>
        <w:r>
          <w:fldChar w:fldCharType="begin"/>
        </w:r>
        <w:r>
          <w:instrText xml:space="preserve"> PAGEREF _Toc104788974 \h </w:instrText>
        </w:r>
      </w:ins>
      <w:r>
        <w:fldChar w:fldCharType="separate"/>
      </w:r>
      <w:ins w:id="37" w:author="Rapporteur" w:date="2022-05-30T07:38:00Z">
        <w:r>
          <w:t>10</w:t>
        </w:r>
        <w:r>
          <w:fldChar w:fldCharType="end"/>
        </w:r>
      </w:ins>
    </w:p>
    <w:p w14:paraId="6CA1E645" w14:textId="77777777" w:rsidR="009E642E" w:rsidRDefault="009E642E">
      <w:pPr>
        <w:pStyle w:val="10"/>
        <w:rPr>
          <w:ins w:id="38" w:author="Rapporteur" w:date="2022-05-30T07:38:00Z"/>
          <w:rFonts w:asciiTheme="minorHAnsi" w:eastAsiaTheme="minorEastAsia" w:hAnsiTheme="minorHAnsi" w:cstheme="minorBidi"/>
          <w:kern w:val="2"/>
          <w:sz w:val="20"/>
          <w:szCs w:val="22"/>
          <w:lang w:val="en-US" w:eastAsia="ko-KR"/>
        </w:rPr>
      </w:pPr>
      <w:ins w:id="39" w:author="Rapporteur" w:date="2022-05-30T07:38:00Z">
        <w:r>
          <w:t>4</w:t>
        </w:r>
        <w:r>
          <w:rPr>
            <w:rFonts w:asciiTheme="minorHAnsi" w:eastAsiaTheme="minorEastAsia" w:hAnsiTheme="minorHAnsi" w:cstheme="minorBidi"/>
            <w:kern w:val="2"/>
            <w:sz w:val="20"/>
            <w:szCs w:val="22"/>
            <w:lang w:val="en-US" w:eastAsia="ko-KR"/>
          </w:rPr>
          <w:tab/>
        </w:r>
        <w:r>
          <w:t>Architectural Assumptions and Requirements</w:t>
        </w:r>
        <w:r>
          <w:tab/>
        </w:r>
        <w:r>
          <w:fldChar w:fldCharType="begin"/>
        </w:r>
        <w:r>
          <w:instrText xml:space="preserve"> PAGEREF _Toc104788975 \h </w:instrText>
        </w:r>
      </w:ins>
      <w:r>
        <w:fldChar w:fldCharType="separate"/>
      </w:r>
      <w:ins w:id="40" w:author="Rapporteur" w:date="2022-05-30T07:38:00Z">
        <w:r>
          <w:t>10</w:t>
        </w:r>
        <w:r>
          <w:fldChar w:fldCharType="end"/>
        </w:r>
      </w:ins>
    </w:p>
    <w:p w14:paraId="1A0BE2F3" w14:textId="77777777" w:rsidR="009E642E" w:rsidRDefault="009E642E">
      <w:pPr>
        <w:pStyle w:val="10"/>
        <w:rPr>
          <w:ins w:id="41" w:author="Rapporteur" w:date="2022-05-30T07:38:00Z"/>
          <w:rFonts w:asciiTheme="minorHAnsi" w:eastAsiaTheme="minorEastAsia" w:hAnsiTheme="minorHAnsi" w:cstheme="minorBidi"/>
          <w:kern w:val="2"/>
          <w:sz w:val="20"/>
          <w:szCs w:val="22"/>
          <w:lang w:val="en-US" w:eastAsia="ko-KR"/>
        </w:rPr>
      </w:pPr>
      <w:ins w:id="42" w:author="Rapporteur" w:date="2022-05-30T07:38:00Z">
        <w:r>
          <w:t>5</w:t>
        </w:r>
        <w:r>
          <w:rPr>
            <w:rFonts w:asciiTheme="minorHAnsi" w:eastAsiaTheme="minorEastAsia" w:hAnsiTheme="minorHAnsi" w:cstheme="minorBidi"/>
            <w:kern w:val="2"/>
            <w:sz w:val="20"/>
            <w:szCs w:val="22"/>
            <w:lang w:val="en-US" w:eastAsia="ko-KR"/>
          </w:rPr>
          <w:tab/>
        </w:r>
        <w:r>
          <w:t>Key Issues</w:t>
        </w:r>
        <w:r>
          <w:tab/>
        </w:r>
        <w:r>
          <w:fldChar w:fldCharType="begin"/>
        </w:r>
        <w:r>
          <w:instrText xml:space="preserve"> PAGEREF _Toc104788976 \h </w:instrText>
        </w:r>
      </w:ins>
      <w:r>
        <w:fldChar w:fldCharType="separate"/>
      </w:r>
      <w:ins w:id="43" w:author="Rapporteur" w:date="2022-05-30T07:38:00Z">
        <w:r>
          <w:t>10</w:t>
        </w:r>
        <w:r>
          <w:fldChar w:fldCharType="end"/>
        </w:r>
      </w:ins>
    </w:p>
    <w:p w14:paraId="550E3DBF" w14:textId="77777777" w:rsidR="009E642E" w:rsidRDefault="009E642E">
      <w:pPr>
        <w:pStyle w:val="22"/>
        <w:rPr>
          <w:ins w:id="44" w:author="Rapporteur" w:date="2022-05-30T07:38:00Z"/>
          <w:rFonts w:asciiTheme="minorHAnsi" w:eastAsiaTheme="minorEastAsia" w:hAnsiTheme="minorHAnsi" w:cstheme="minorBidi"/>
          <w:kern w:val="2"/>
          <w:szCs w:val="22"/>
          <w:lang w:val="en-US" w:eastAsia="ko-KR"/>
        </w:rPr>
      </w:pPr>
      <w:ins w:id="45" w:author="Rapporteur" w:date="2022-05-30T07:38:00Z">
        <w:r>
          <w:rPr>
            <w:lang w:eastAsia="ko-KR"/>
          </w:rPr>
          <w:t>5.1</w:t>
        </w:r>
        <w:r>
          <w:rPr>
            <w:rFonts w:asciiTheme="minorHAnsi" w:eastAsiaTheme="minorEastAsia" w:hAnsiTheme="minorHAnsi" w:cstheme="minorBidi"/>
            <w:kern w:val="2"/>
            <w:szCs w:val="22"/>
            <w:lang w:val="en-US" w:eastAsia="ko-KR"/>
          </w:rPr>
          <w:tab/>
        </w:r>
        <w:r>
          <w:rPr>
            <w:lang w:eastAsia="ko-KR"/>
          </w:rPr>
          <w:t xml:space="preserve">Key Issue #1: </w:t>
        </w:r>
        <w:r>
          <w:t>Support of Network Slice Service continuity</w:t>
        </w:r>
        <w:r>
          <w:tab/>
        </w:r>
        <w:r>
          <w:fldChar w:fldCharType="begin"/>
        </w:r>
        <w:r>
          <w:instrText xml:space="preserve"> PAGEREF _Toc104788977 \h </w:instrText>
        </w:r>
      </w:ins>
      <w:r>
        <w:fldChar w:fldCharType="separate"/>
      </w:r>
      <w:ins w:id="46" w:author="Rapporteur" w:date="2022-05-30T07:38:00Z">
        <w:r>
          <w:t>10</w:t>
        </w:r>
        <w:r>
          <w:fldChar w:fldCharType="end"/>
        </w:r>
      </w:ins>
    </w:p>
    <w:p w14:paraId="1E63AE71" w14:textId="77777777" w:rsidR="009E642E" w:rsidRDefault="009E642E">
      <w:pPr>
        <w:pStyle w:val="32"/>
        <w:rPr>
          <w:ins w:id="47" w:author="Rapporteur" w:date="2022-05-30T07:38:00Z"/>
          <w:rFonts w:asciiTheme="minorHAnsi" w:eastAsiaTheme="minorEastAsia" w:hAnsiTheme="minorHAnsi" w:cstheme="minorBidi"/>
          <w:kern w:val="2"/>
          <w:szCs w:val="22"/>
          <w:lang w:val="en-US" w:eastAsia="ko-KR"/>
        </w:rPr>
      </w:pPr>
      <w:ins w:id="48" w:author="Rapporteur" w:date="2022-05-30T07:38:00Z">
        <w:r>
          <w:t>5.1.1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_Toc104788978 \h </w:instrText>
        </w:r>
      </w:ins>
      <w:r>
        <w:fldChar w:fldCharType="separate"/>
      </w:r>
      <w:ins w:id="49" w:author="Rapporteur" w:date="2022-05-30T07:38:00Z">
        <w:r>
          <w:t>10</w:t>
        </w:r>
        <w:r>
          <w:fldChar w:fldCharType="end"/>
        </w:r>
      </w:ins>
    </w:p>
    <w:p w14:paraId="7127E7A9" w14:textId="77777777" w:rsidR="009E642E" w:rsidRDefault="009E642E">
      <w:pPr>
        <w:pStyle w:val="22"/>
        <w:rPr>
          <w:ins w:id="50" w:author="Rapporteur" w:date="2022-05-30T07:38:00Z"/>
          <w:rFonts w:asciiTheme="minorHAnsi" w:eastAsiaTheme="minorEastAsia" w:hAnsiTheme="minorHAnsi" w:cstheme="minorBidi"/>
          <w:kern w:val="2"/>
          <w:szCs w:val="22"/>
          <w:lang w:val="en-US" w:eastAsia="ko-KR"/>
        </w:rPr>
      </w:pPr>
      <w:ins w:id="51" w:author="Rapporteur" w:date="2022-05-30T07:38:00Z">
        <w:r>
          <w:rPr>
            <w:lang w:eastAsia="ko-KR"/>
          </w:rPr>
          <w:t>5.2</w:t>
        </w:r>
        <w:r>
          <w:rPr>
            <w:rFonts w:asciiTheme="minorHAnsi" w:eastAsiaTheme="minorEastAsia" w:hAnsiTheme="minorHAnsi" w:cstheme="minorBidi"/>
            <w:kern w:val="2"/>
            <w:szCs w:val="22"/>
            <w:lang w:val="en-US" w:eastAsia="ko-KR"/>
          </w:rPr>
          <w:tab/>
        </w:r>
        <w:r>
          <w:rPr>
            <w:lang w:eastAsia="ko-KR"/>
          </w:rPr>
          <w:t xml:space="preserve">Key Issue #2: </w:t>
        </w:r>
        <w:r>
          <w:t xml:space="preserve">Support of providing </w:t>
        </w:r>
        <w:r>
          <w:rPr>
            <w:lang w:eastAsia="ko-KR"/>
          </w:rPr>
          <w:t>VPLMN network slice information to a roaming UE</w:t>
        </w:r>
        <w:r>
          <w:tab/>
        </w:r>
        <w:r>
          <w:fldChar w:fldCharType="begin"/>
        </w:r>
        <w:r>
          <w:instrText xml:space="preserve"> PAGEREF _Toc104788979 \h </w:instrText>
        </w:r>
      </w:ins>
      <w:r>
        <w:fldChar w:fldCharType="separate"/>
      </w:r>
      <w:ins w:id="52" w:author="Rapporteur" w:date="2022-05-30T07:38:00Z">
        <w:r>
          <w:t>11</w:t>
        </w:r>
        <w:r>
          <w:fldChar w:fldCharType="end"/>
        </w:r>
      </w:ins>
    </w:p>
    <w:p w14:paraId="22EF2A98" w14:textId="77777777" w:rsidR="009E642E" w:rsidRDefault="009E642E">
      <w:pPr>
        <w:pStyle w:val="32"/>
        <w:rPr>
          <w:ins w:id="53" w:author="Rapporteur" w:date="2022-05-30T07:38:00Z"/>
          <w:rFonts w:asciiTheme="minorHAnsi" w:eastAsiaTheme="minorEastAsia" w:hAnsiTheme="minorHAnsi" w:cstheme="minorBidi"/>
          <w:kern w:val="2"/>
          <w:szCs w:val="22"/>
          <w:lang w:val="en-US" w:eastAsia="ko-KR"/>
        </w:rPr>
      </w:pPr>
      <w:ins w:id="54" w:author="Rapporteur" w:date="2022-05-30T07:38:00Z">
        <w:r>
          <w:t>5.2.1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_Toc104788980 \h </w:instrText>
        </w:r>
      </w:ins>
      <w:r>
        <w:fldChar w:fldCharType="separate"/>
      </w:r>
      <w:ins w:id="55" w:author="Rapporteur" w:date="2022-05-30T07:38:00Z">
        <w:r>
          <w:t>11</w:t>
        </w:r>
        <w:r>
          <w:fldChar w:fldCharType="end"/>
        </w:r>
      </w:ins>
    </w:p>
    <w:p w14:paraId="4C41C7C9" w14:textId="77777777" w:rsidR="009E642E" w:rsidRDefault="009E642E">
      <w:pPr>
        <w:pStyle w:val="22"/>
        <w:rPr>
          <w:ins w:id="56" w:author="Rapporteur" w:date="2022-05-30T07:38:00Z"/>
          <w:rFonts w:asciiTheme="minorHAnsi" w:eastAsiaTheme="minorEastAsia" w:hAnsiTheme="minorHAnsi" w:cstheme="minorBidi"/>
          <w:kern w:val="2"/>
          <w:szCs w:val="22"/>
          <w:lang w:val="en-US" w:eastAsia="ko-KR"/>
        </w:rPr>
      </w:pPr>
      <w:ins w:id="57" w:author="Rapporteur" w:date="2022-05-30T07:38:00Z">
        <w:r>
          <w:rPr>
            <w:lang w:eastAsia="ko-KR"/>
          </w:rPr>
          <w:t>5.3</w:t>
        </w:r>
        <w:r>
          <w:rPr>
            <w:rFonts w:asciiTheme="minorHAnsi" w:eastAsiaTheme="minorEastAsia" w:hAnsiTheme="minorHAnsi" w:cstheme="minorBidi"/>
            <w:kern w:val="2"/>
            <w:szCs w:val="22"/>
            <w:lang w:val="en-US" w:eastAsia="ko-KR"/>
          </w:rPr>
          <w:tab/>
        </w:r>
        <w:r>
          <w:rPr>
            <w:lang w:eastAsia="ko-KR"/>
          </w:rPr>
          <w:t>Key Issue #3: Network Slice Area of Service for services not mapping to existing TAs boundaries, and Temporary network slices</w:t>
        </w:r>
        <w:r>
          <w:tab/>
        </w:r>
        <w:r>
          <w:fldChar w:fldCharType="begin"/>
        </w:r>
        <w:r>
          <w:instrText xml:space="preserve"> PAGEREF _Toc104788981 \h </w:instrText>
        </w:r>
      </w:ins>
      <w:r>
        <w:fldChar w:fldCharType="separate"/>
      </w:r>
      <w:ins w:id="58" w:author="Rapporteur" w:date="2022-05-30T07:38:00Z">
        <w:r>
          <w:t>11</w:t>
        </w:r>
        <w:r>
          <w:fldChar w:fldCharType="end"/>
        </w:r>
      </w:ins>
    </w:p>
    <w:p w14:paraId="129A3733" w14:textId="77777777" w:rsidR="009E642E" w:rsidRDefault="009E642E">
      <w:pPr>
        <w:pStyle w:val="32"/>
        <w:rPr>
          <w:ins w:id="59" w:author="Rapporteur" w:date="2022-05-30T07:38:00Z"/>
          <w:rFonts w:asciiTheme="minorHAnsi" w:eastAsiaTheme="minorEastAsia" w:hAnsiTheme="minorHAnsi" w:cstheme="minorBidi"/>
          <w:kern w:val="2"/>
          <w:szCs w:val="22"/>
          <w:lang w:val="en-US" w:eastAsia="ko-KR"/>
        </w:rPr>
      </w:pPr>
      <w:ins w:id="60" w:author="Rapporteur" w:date="2022-05-30T07:38:00Z">
        <w:r>
          <w:t>5.3.1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_Toc104788982 \h </w:instrText>
        </w:r>
      </w:ins>
      <w:r>
        <w:fldChar w:fldCharType="separate"/>
      </w:r>
      <w:ins w:id="61" w:author="Rapporteur" w:date="2022-05-30T07:38:00Z">
        <w:r>
          <w:t>11</w:t>
        </w:r>
        <w:r>
          <w:fldChar w:fldCharType="end"/>
        </w:r>
      </w:ins>
    </w:p>
    <w:p w14:paraId="41445673" w14:textId="77777777" w:rsidR="009E642E" w:rsidRDefault="009E642E">
      <w:pPr>
        <w:pStyle w:val="22"/>
        <w:rPr>
          <w:ins w:id="62" w:author="Rapporteur" w:date="2022-05-30T07:38:00Z"/>
          <w:rFonts w:asciiTheme="minorHAnsi" w:eastAsiaTheme="minorEastAsia" w:hAnsiTheme="minorHAnsi" w:cstheme="minorBidi"/>
          <w:kern w:val="2"/>
          <w:szCs w:val="22"/>
          <w:lang w:val="en-US" w:eastAsia="ko-KR"/>
        </w:rPr>
      </w:pPr>
      <w:ins w:id="63" w:author="Rapporteur" w:date="2022-05-30T07:38:00Z">
        <w:r>
          <w:rPr>
            <w:lang w:eastAsia="zh-CN"/>
          </w:rPr>
          <w:t>5.4</w:t>
        </w:r>
        <w:r>
          <w:rPr>
            <w:rFonts w:asciiTheme="minorHAnsi" w:eastAsiaTheme="minorEastAsia" w:hAnsiTheme="minorHAnsi" w:cstheme="minorBidi"/>
            <w:kern w:val="2"/>
            <w:szCs w:val="22"/>
            <w:lang w:val="en-US" w:eastAsia="ko-KR"/>
          </w:rPr>
          <w:tab/>
        </w:r>
        <w:r>
          <w:t>Key Issue</w:t>
        </w:r>
        <w:r>
          <w:rPr>
            <w:lang w:eastAsia="zh-CN"/>
          </w:rPr>
          <w:t xml:space="preserve"> #4</w:t>
        </w:r>
        <w:r>
          <w:t>: Support of NSAC involving multi service Area</w:t>
        </w:r>
        <w:r>
          <w:tab/>
        </w:r>
        <w:r>
          <w:fldChar w:fldCharType="begin"/>
        </w:r>
        <w:r>
          <w:instrText xml:space="preserve"> PAGEREF _Toc104788983 \h </w:instrText>
        </w:r>
      </w:ins>
      <w:r>
        <w:fldChar w:fldCharType="separate"/>
      </w:r>
      <w:ins w:id="64" w:author="Rapporteur" w:date="2022-05-30T07:38:00Z">
        <w:r>
          <w:t>12</w:t>
        </w:r>
        <w:r>
          <w:fldChar w:fldCharType="end"/>
        </w:r>
      </w:ins>
    </w:p>
    <w:p w14:paraId="75B55915" w14:textId="77777777" w:rsidR="009E642E" w:rsidRDefault="009E642E">
      <w:pPr>
        <w:pStyle w:val="32"/>
        <w:rPr>
          <w:ins w:id="65" w:author="Rapporteur" w:date="2022-05-30T07:38:00Z"/>
          <w:rFonts w:asciiTheme="minorHAnsi" w:eastAsiaTheme="minorEastAsia" w:hAnsiTheme="minorHAnsi" w:cstheme="minorBidi"/>
          <w:kern w:val="2"/>
          <w:szCs w:val="22"/>
          <w:lang w:val="en-US" w:eastAsia="ko-KR"/>
        </w:rPr>
      </w:pPr>
      <w:ins w:id="66" w:author="Rapporteur" w:date="2022-05-30T07:38:00Z">
        <w:r>
          <w:t>5.4.1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_Toc104788984 \h </w:instrText>
        </w:r>
      </w:ins>
      <w:r>
        <w:fldChar w:fldCharType="separate"/>
      </w:r>
      <w:ins w:id="67" w:author="Rapporteur" w:date="2022-05-30T07:38:00Z">
        <w:r>
          <w:t>12</w:t>
        </w:r>
        <w:r>
          <w:fldChar w:fldCharType="end"/>
        </w:r>
      </w:ins>
    </w:p>
    <w:p w14:paraId="49277CA1" w14:textId="77777777" w:rsidR="009E642E" w:rsidRDefault="009E642E">
      <w:pPr>
        <w:pStyle w:val="22"/>
        <w:rPr>
          <w:ins w:id="68" w:author="Rapporteur" w:date="2022-05-30T07:38:00Z"/>
          <w:rFonts w:asciiTheme="minorHAnsi" w:eastAsiaTheme="minorEastAsia" w:hAnsiTheme="minorHAnsi" w:cstheme="minorBidi"/>
          <w:kern w:val="2"/>
          <w:szCs w:val="22"/>
          <w:lang w:val="en-US" w:eastAsia="ko-KR"/>
        </w:rPr>
      </w:pPr>
      <w:ins w:id="69" w:author="Rapporteur" w:date="2022-05-30T07:38:00Z">
        <w:r>
          <w:rPr>
            <w:lang w:eastAsia="ko-KR"/>
          </w:rPr>
          <w:t>5.5</w:t>
        </w:r>
        <w:r>
          <w:rPr>
            <w:rFonts w:asciiTheme="minorHAnsi" w:eastAsiaTheme="minorEastAsia" w:hAnsiTheme="minorHAnsi" w:cstheme="minorBidi"/>
            <w:kern w:val="2"/>
            <w:szCs w:val="22"/>
            <w:lang w:val="en-US" w:eastAsia="ko-KR"/>
          </w:rPr>
          <w:tab/>
        </w:r>
        <w:r>
          <w:rPr>
            <w:lang w:eastAsia="ko-KR"/>
          </w:rPr>
          <w:t>Key Issue #5: Improved support of RAs including TAs supporting Rejected S-NSSAIs</w:t>
        </w:r>
        <w:r>
          <w:tab/>
        </w:r>
        <w:r>
          <w:fldChar w:fldCharType="begin"/>
        </w:r>
        <w:r>
          <w:instrText xml:space="preserve"> PAGEREF _Toc104788985 \h </w:instrText>
        </w:r>
      </w:ins>
      <w:r>
        <w:fldChar w:fldCharType="separate"/>
      </w:r>
      <w:ins w:id="70" w:author="Rapporteur" w:date="2022-05-30T07:38:00Z">
        <w:r>
          <w:t>12</w:t>
        </w:r>
        <w:r>
          <w:fldChar w:fldCharType="end"/>
        </w:r>
      </w:ins>
    </w:p>
    <w:p w14:paraId="0AE50C07" w14:textId="77777777" w:rsidR="009E642E" w:rsidRDefault="009E642E">
      <w:pPr>
        <w:pStyle w:val="32"/>
        <w:rPr>
          <w:ins w:id="71" w:author="Rapporteur" w:date="2022-05-30T07:38:00Z"/>
          <w:rFonts w:asciiTheme="minorHAnsi" w:eastAsiaTheme="minorEastAsia" w:hAnsiTheme="minorHAnsi" w:cstheme="minorBidi"/>
          <w:kern w:val="2"/>
          <w:szCs w:val="22"/>
          <w:lang w:val="en-US" w:eastAsia="ko-KR"/>
        </w:rPr>
      </w:pPr>
      <w:ins w:id="72" w:author="Rapporteur" w:date="2022-05-30T07:38:00Z">
        <w:r>
          <w:rPr>
            <w:lang w:eastAsia="ko-KR"/>
          </w:rPr>
          <w:t>5</w:t>
        </w:r>
        <w:r>
          <w:rPr>
            <w:lang w:eastAsia="zh-CN"/>
          </w:rPr>
          <w:t>.5</w:t>
        </w:r>
        <w:r>
          <w:rPr>
            <w:lang w:eastAsia="ko-KR"/>
          </w:rPr>
          <w:t>.1</w:t>
        </w:r>
        <w:r>
          <w:rPr>
            <w:rFonts w:asciiTheme="minorHAnsi" w:eastAsiaTheme="minorEastAsia" w:hAnsiTheme="minorHAnsi" w:cstheme="minorBidi"/>
            <w:kern w:val="2"/>
            <w:szCs w:val="22"/>
            <w:lang w:val="en-US" w:eastAsia="ko-KR"/>
          </w:rPr>
          <w:tab/>
        </w:r>
        <w:r>
          <w:rPr>
            <w:lang w:eastAsia="ko-KR"/>
          </w:rPr>
          <w:t>General description</w:t>
        </w:r>
        <w:r>
          <w:tab/>
        </w:r>
        <w:r>
          <w:fldChar w:fldCharType="begin"/>
        </w:r>
        <w:r>
          <w:instrText xml:space="preserve"> PAGEREF _Toc104788986 \h </w:instrText>
        </w:r>
      </w:ins>
      <w:r>
        <w:fldChar w:fldCharType="separate"/>
      </w:r>
      <w:ins w:id="73" w:author="Rapporteur" w:date="2022-05-30T07:38:00Z">
        <w:r>
          <w:t>12</w:t>
        </w:r>
        <w:r>
          <w:fldChar w:fldCharType="end"/>
        </w:r>
      </w:ins>
    </w:p>
    <w:p w14:paraId="100B0C5D" w14:textId="77777777" w:rsidR="009E642E" w:rsidRDefault="009E642E">
      <w:pPr>
        <w:pStyle w:val="22"/>
        <w:rPr>
          <w:ins w:id="74" w:author="Rapporteur" w:date="2022-05-30T07:38:00Z"/>
          <w:rFonts w:asciiTheme="minorHAnsi" w:eastAsiaTheme="minorEastAsia" w:hAnsiTheme="minorHAnsi" w:cstheme="minorBidi"/>
          <w:kern w:val="2"/>
          <w:szCs w:val="22"/>
          <w:lang w:val="en-US" w:eastAsia="ko-KR"/>
        </w:rPr>
      </w:pPr>
      <w:ins w:id="75" w:author="Rapporteur" w:date="2022-05-30T07:38:00Z">
        <w:r>
          <w:rPr>
            <w:lang w:eastAsia="ko-KR"/>
          </w:rPr>
          <w:t>5.6</w:t>
        </w:r>
        <w:r>
          <w:rPr>
            <w:rFonts w:asciiTheme="minorHAnsi" w:eastAsiaTheme="minorEastAsia" w:hAnsiTheme="minorHAnsi" w:cstheme="minorBidi"/>
            <w:kern w:val="2"/>
            <w:szCs w:val="22"/>
            <w:lang w:val="en-US" w:eastAsia="ko-KR"/>
          </w:rPr>
          <w:tab/>
        </w:r>
        <w:r>
          <w:rPr>
            <w:lang w:eastAsia="ko-KR"/>
          </w:rPr>
          <w:t>Key Issue #6: Improved network control of the UE behaviour</w:t>
        </w:r>
        <w:r>
          <w:tab/>
        </w:r>
        <w:r>
          <w:fldChar w:fldCharType="begin"/>
        </w:r>
        <w:r>
          <w:instrText xml:space="preserve"> PAGEREF _Toc104788987 \h </w:instrText>
        </w:r>
      </w:ins>
      <w:r>
        <w:fldChar w:fldCharType="separate"/>
      </w:r>
      <w:ins w:id="76" w:author="Rapporteur" w:date="2022-05-30T07:38:00Z">
        <w:r>
          <w:t>13</w:t>
        </w:r>
        <w:r>
          <w:fldChar w:fldCharType="end"/>
        </w:r>
      </w:ins>
    </w:p>
    <w:p w14:paraId="12E5F885" w14:textId="77777777" w:rsidR="009E642E" w:rsidRDefault="009E642E">
      <w:pPr>
        <w:pStyle w:val="32"/>
        <w:rPr>
          <w:ins w:id="77" w:author="Rapporteur" w:date="2022-05-30T07:38:00Z"/>
          <w:rFonts w:asciiTheme="minorHAnsi" w:eastAsiaTheme="minorEastAsia" w:hAnsiTheme="minorHAnsi" w:cstheme="minorBidi"/>
          <w:kern w:val="2"/>
          <w:szCs w:val="22"/>
          <w:lang w:val="en-US" w:eastAsia="ko-KR"/>
        </w:rPr>
      </w:pPr>
      <w:ins w:id="78" w:author="Rapporteur" w:date="2022-05-30T07:38:00Z">
        <w:r>
          <w:rPr>
            <w:lang w:eastAsia="ja-JP"/>
          </w:rPr>
          <w:t>5.6.1</w:t>
        </w:r>
        <w:r>
          <w:rPr>
            <w:rFonts w:asciiTheme="minorHAnsi" w:eastAsiaTheme="minorEastAsia" w:hAnsiTheme="minorHAnsi" w:cstheme="minorBidi"/>
            <w:kern w:val="2"/>
            <w:szCs w:val="22"/>
            <w:lang w:val="en-US" w:eastAsia="ko-KR"/>
          </w:rPr>
          <w:tab/>
        </w:r>
        <w:r>
          <w:rPr>
            <w:lang w:eastAsia="ja-JP"/>
          </w:rPr>
          <w:t>Description</w:t>
        </w:r>
        <w:r>
          <w:tab/>
        </w:r>
        <w:r>
          <w:fldChar w:fldCharType="begin"/>
        </w:r>
        <w:r>
          <w:instrText xml:space="preserve"> PAGEREF _Toc104788988 \h </w:instrText>
        </w:r>
      </w:ins>
      <w:r>
        <w:fldChar w:fldCharType="separate"/>
      </w:r>
      <w:ins w:id="79" w:author="Rapporteur" w:date="2022-05-30T07:38:00Z">
        <w:r>
          <w:t>13</w:t>
        </w:r>
        <w:r>
          <w:fldChar w:fldCharType="end"/>
        </w:r>
      </w:ins>
    </w:p>
    <w:p w14:paraId="1B7BCAA7" w14:textId="77777777" w:rsidR="009E642E" w:rsidRDefault="009E642E">
      <w:pPr>
        <w:pStyle w:val="10"/>
        <w:rPr>
          <w:ins w:id="80" w:author="Rapporteur" w:date="2022-05-30T07:38:00Z"/>
          <w:rFonts w:asciiTheme="minorHAnsi" w:eastAsiaTheme="minorEastAsia" w:hAnsiTheme="minorHAnsi" w:cstheme="minorBidi"/>
          <w:kern w:val="2"/>
          <w:sz w:val="20"/>
          <w:szCs w:val="22"/>
          <w:lang w:val="en-US" w:eastAsia="ko-KR"/>
        </w:rPr>
      </w:pPr>
      <w:ins w:id="81" w:author="Rapporteur" w:date="2022-05-30T07:38:00Z">
        <w:r>
          <w:t>6</w:t>
        </w:r>
        <w:r>
          <w:rPr>
            <w:rFonts w:asciiTheme="minorHAnsi" w:eastAsiaTheme="minorEastAsia" w:hAnsiTheme="minorHAnsi" w:cstheme="minorBidi"/>
            <w:kern w:val="2"/>
            <w:sz w:val="20"/>
            <w:szCs w:val="22"/>
            <w:lang w:val="en-US" w:eastAsia="ko-KR"/>
          </w:rPr>
          <w:tab/>
        </w:r>
        <w:r>
          <w:t>Solutions</w:t>
        </w:r>
        <w:r>
          <w:tab/>
        </w:r>
        <w:r>
          <w:fldChar w:fldCharType="begin"/>
        </w:r>
        <w:r>
          <w:instrText xml:space="preserve"> PAGEREF _Toc104788989 \h </w:instrText>
        </w:r>
      </w:ins>
      <w:r>
        <w:fldChar w:fldCharType="separate"/>
      </w:r>
      <w:ins w:id="82" w:author="Rapporteur" w:date="2022-05-30T07:38:00Z">
        <w:r>
          <w:t>14</w:t>
        </w:r>
        <w:r>
          <w:fldChar w:fldCharType="end"/>
        </w:r>
      </w:ins>
    </w:p>
    <w:p w14:paraId="771A3551" w14:textId="77777777" w:rsidR="009E642E" w:rsidRDefault="009E642E">
      <w:pPr>
        <w:pStyle w:val="22"/>
        <w:rPr>
          <w:ins w:id="83" w:author="Rapporteur" w:date="2022-05-30T07:38:00Z"/>
          <w:rFonts w:asciiTheme="minorHAnsi" w:eastAsiaTheme="minorEastAsia" w:hAnsiTheme="minorHAnsi" w:cstheme="minorBidi"/>
          <w:kern w:val="2"/>
          <w:szCs w:val="22"/>
          <w:lang w:val="en-US" w:eastAsia="ko-KR"/>
        </w:rPr>
      </w:pPr>
      <w:ins w:id="84" w:author="Rapporteur" w:date="2022-05-30T07:38:00Z">
        <w:r>
          <w:rPr>
            <w:lang w:eastAsia="zh-CN"/>
          </w:rPr>
          <w:t>6.0</w:t>
        </w:r>
        <w:r>
          <w:rPr>
            <w:rFonts w:asciiTheme="minorHAnsi" w:eastAsiaTheme="minorEastAsia" w:hAnsiTheme="minorHAnsi" w:cstheme="minorBidi"/>
            <w:kern w:val="2"/>
            <w:szCs w:val="22"/>
            <w:lang w:val="en-US" w:eastAsia="ko-KR"/>
          </w:rPr>
          <w:tab/>
        </w:r>
        <w:r>
          <w:rPr>
            <w:lang w:eastAsia="zh-CN"/>
          </w:rPr>
          <w:t>Mapping of Solutions to Key Issues</w:t>
        </w:r>
        <w:r>
          <w:tab/>
        </w:r>
        <w:r>
          <w:fldChar w:fldCharType="begin"/>
        </w:r>
        <w:r>
          <w:instrText xml:space="preserve"> PAGEREF _Toc104788990 \h </w:instrText>
        </w:r>
      </w:ins>
      <w:r>
        <w:fldChar w:fldCharType="separate"/>
      </w:r>
      <w:ins w:id="85" w:author="Rapporteur" w:date="2022-05-30T07:38:00Z">
        <w:r>
          <w:t>14</w:t>
        </w:r>
        <w:r>
          <w:fldChar w:fldCharType="end"/>
        </w:r>
      </w:ins>
    </w:p>
    <w:p w14:paraId="437C5DA9" w14:textId="77777777" w:rsidR="009E642E" w:rsidRDefault="009E642E">
      <w:pPr>
        <w:pStyle w:val="22"/>
        <w:rPr>
          <w:ins w:id="86" w:author="Rapporteur" w:date="2022-05-30T07:38:00Z"/>
          <w:rFonts w:asciiTheme="minorHAnsi" w:eastAsiaTheme="minorEastAsia" w:hAnsiTheme="minorHAnsi" w:cstheme="minorBidi"/>
          <w:kern w:val="2"/>
          <w:szCs w:val="22"/>
          <w:lang w:val="en-US" w:eastAsia="ko-KR"/>
        </w:rPr>
      </w:pPr>
      <w:ins w:id="87" w:author="Rapporteur" w:date="2022-05-30T07:38:00Z">
        <w:r>
          <w:rPr>
            <w:lang w:eastAsia="zh-CN"/>
          </w:rPr>
          <w:t>6.1</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#1</w:t>
        </w:r>
        <w:r>
          <w:rPr>
            <w:lang w:eastAsia="ja-JP"/>
          </w:rPr>
          <w:t>: Additional S-NSSAI associated with the PDU session</w:t>
        </w:r>
        <w:r>
          <w:tab/>
        </w:r>
        <w:r>
          <w:fldChar w:fldCharType="begin"/>
        </w:r>
        <w:r>
          <w:instrText xml:space="preserve"> PAGEREF _Toc104788991 \h </w:instrText>
        </w:r>
      </w:ins>
      <w:r>
        <w:fldChar w:fldCharType="separate"/>
      </w:r>
      <w:ins w:id="88" w:author="Rapporteur" w:date="2022-05-30T07:38:00Z">
        <w:r>
          <w:t>15</w:t>
        </w:r>
        <w:r>
          <w:fldChar w:fldCharType="end"/>
        </w:r>
      </w:ins>
    </w:p>
    <w:p w14:paraId="1521F257" w14:textId="77777777" w:rsidR="009E642E" w:rsidRDefault="009E642E">
      <w:pPr>
        <w:pStyle w:val="32"/>
        <w:rPr>
          <w:ins w:id="89" w:author="Rapporteur" w:date="2022-05-30T07:38:00Z"/>
          <w:rFonts w:asciiTheme="minorHAnsi" w:eastAsiaTheme="minorEastAsia" w:hAnsiTheme="minorHAnsi" w:cstheme="minorBidi"/>
          <w:kern w:val="2"/>
          <w:szCs w:val="22"/>
          <w:lang w:val="en-US" w:eastAsia="ko-KR"/>
        </w:rPr>
      </w:pPr>
      <w:ins w:id="90" w:author="Rapporteur" w:date="2022-05-30T07:38:00Z">
        <w:r>
          <w:rPr>
            <w:lang w:eastAsia="ko-KR"/>
          </w:rPr>
          <w:t>6.1.1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_Toc104788992 \h </w:instrText>
        </w:r>
      </w:ins>
      <w:r>
        <w:fldChar w:fldCharType="separate"/>
      </w:r>
      <w:ins w:id="91" w:author="Rapporteur" w:date="2022-05-30T07:38:00Z">
        <w:r>
          <w:t>15</w:t>
        </w:r>
        <w:r>
          <w:fldChar w:fldCharType="end"/>
        </w:r>
      </w:ins>
    </w:p>
    <w:p w14:paraId="525AB431" w14:textId="77777777" w:rsidR="009E642E" w:rsidRDefault="009E642E">
      <w:pPr>
        <w:pStyle w:val="32"/>
        <w:rPr>
          <w:ins w:id="92" w:author="Rapporteur" w:date="2022-05-30T07:38:00Z"/>
          <w:rFonts w:asciiTheme="minorHAnsi" w:eastAsiaTheme="minorEastAsia" w:hAnsiTheme="minorHAnsi" w:cstheme="minorBidi"/>
          <w:kern w:val="2"/>
          <w:szCs w:val="22"/>
          <w:lang w:val="en-US" w:eastAsia="ko-KR"/>
        </w:rPr>
      </w:pPr>
      <w:ins w:id="93" w:author="Rapporteur" w:date="2022-05-30T07:38:00Z">
        <w:r>
          <w:rPr>
            <w:lang w:eastAsia="ko-KR"/>
          </w:rPr>
          <w:t>6.1.2</w:t>
        </w:r>
        <w:r>
          <w:rPr>
            <w:rFonts w:asciiTheme="minorHAnsi" w:eastAsiaTheme="minorEastAsia" w:hAnsiTheme="minorHAnsi" w:cstheme="minorBidi"/>
            <w:kern w:val="2"/>
            <w:szCs w:val="22"/>
            <w:lang w:val="en-US" w:eastAsia="ko-KR"/>
          </w:rPr>
          <w:tab/>
        </w:r>
        <w:r>
          <w:rPr>
            <w:lang w:eastAsia="ko-KR"/>
          </w:rPr>
          <w:t>Functional Description</w:t>
        </w:r>
        <w:r>
          <w:tab/>
        </w:r>
        <w:r>
          <w:fldChar w:fldCharType="begin"/>
        </w:r>
        <w:r>
          <w:instrText xml:space="preserve"> PAGEREF _Toc104788993 \h </w:instrText>
        </w:r>
      </w:ins>
      <w:r>
        <w:fldChar w:fldCharType="separate"/>
      </w:r>
      <w:ins w:id="94" w:author="Rapporteur" w:date="2022-05-30T07:38:00Z">
        <w:r>
          <w:t>15</w:t>
        </w:r>
        <w:r>
          <w:fldChar w:fldCharType="end"/>
        </w:r>
      </w:ins>
    </w:p>
    <w:p w14:paraId="7CBFABAA" w14:textId="77777777" w:rsidR="009E642E" w:rsidRDefault="009E642E">
      <w:pPr>
        <w:pStyle w:val="32"/>
        <w:rPr>
          <w:ins w:id="95" w:author="Rapporteur" w:date="2022-05-30T07:38:00Z"/>
          <w:rFonts w:asciiTheme="minorHAnsi" w:eastAsiaTheme="minorEastAsia" w:hAnsiTheme="minorHAnsi" w:cstheme="minorBidi"/>
          <w:kern w:val="2"/>
          <w:szCs w:val="22"/>
          <w:lang w:val="en-US" w:eastAsia="ko-KR"/>
        </w:rPr>
      </w:pPr>
      <w:ins w:id="96" w:author="Rapporteur" w:date="2022-05-30T07:38:00Z">
        <w:r>
          <w:rPr>
            <w:lang w:eastAsia="ja-JP"/>
          </w:rPr>
          <w:t>6.1.3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_Toc104788994 \h </w:instrText>
        </w:r>
      </w:ins>
      <w:r>
        <w:fldChar w:fldCharType="separate"/>
      </w:r>
      <w:ins w:id="97" w:author="Rapporteur" w:date="2022-05-30T07:38:00Z">
        <w:r>
          <w:t>16</w:t>
        </w:r>
        <w:r>
          <w:fldChar w:fldCharType="end"/>
        </w:r>
      </w:ins>
    </w:p>
    <w:p w14:paraId="6029A03A" w14:textId="77777777" w:rsidR="009E642E" w:rsidRDefault="009E642E">
      <w:pPr>
        <w:pStyle w:val="32"/>
        <w:rPr>
          <w:ins w:id="98" w:author="Rapporteur" w:date="2022-05-30T07:38:00Z"/>
          <w:rFonts w:asciiTheme="minorHAnsi" w:eastAsiaTheme="minorEastAsia" w:hAnsiTheme="minorHAnsi" w:cstheme="minorBidi"/>
          <w:kern w:val="2"/>
          <w:szCs w:val="22"/>
          <w:lang w:val="en-US" w:eastAsia="ko-KR"/>
        </w:rPr>
      </w:pPr>
      <w:ins w:id="99" w:author="Rapporteur" w:date="2022-05-30T07:38:00Z">
        <w:r>
          <w:rPr>
            <w:lang w:eastAsia="ja-JP"/>
          </w:rPr>
          <w:t>6.1.4</w:t>
        </w:r>
        <w:r>
          <w:rPr>
            <w:rFonts w:asciiTheme="minorHAnsi" w:eastAsiaTheme="minorEastAsia" w:hAnsiTheme="minorHAnsi" w:cstheme="minorBidi"/>
            <w:kern w:val="2"/>
            <w:szCs w:val="22"/>
            <w:lang w:val="en-US" w:eastAsia="ko-KR"/>
          </w:rPr>
          <w:tab/>
        </w:r>
        <w:r>
          <w:rPr>
            <w:lang w:eastAsia="ja-JP"/>
          </w:rPr>
          <w:t>Impacts on existing entities and interfaces</w:t>
        </w:r>
        <w:r>
          <w:tab/>
        </w:r>
        <w:r>
          <w:fldChar w:fldCharType="begin"/>
        </w:r>
        <w:r>
          <w:instrText xml:space="preserve"> PAGEREF _Toc104788995 \h </w:instrText>
        </w:r>
      </w:ins>
      <w:r>
        <w:fldChar w:fldCharType="separate"/>
      </w:r>
      <w:ins w:id="100" w:author="Rapporteur" w:date="2022-05-30T07:38:00Z">
        <w:r>
          <w:t>17</w:t>
        </w:r>
        <w:r>
          <w:fldChar w:fldCharType="end"/>
        </w:r>
      </w:ins>
    </w:p>
    <w:p w14:paraId="37F4BA7F" w14:textId="77777777" w:rsidR="009E642E" w:rsidRDefault="009E642E">
      <w:pPr>
        <w:pStyle w:val="22"/>
        <w:rPr>
          <w:ins w:id="101" w:author="Rapporteur" w:date="2022-05-30T07:38:00Z"/>
          <w:rFonts w:asciiTheme="minorHAnsi" w:eastAsiaTheme="minorEastAsia" w:hAnsiTheme="minorHAnsi" w:cstheme="minorBidi"/>
          <w:kern w:val="2"/>
          <w:szCs w:val="22"/>
          <w:lang w:val="en-US" w:eastAsia="ko-KR"/>
        </w:rPr>
      </w:pPr>
      <w:ins w:id="102" w:author="Rapporteur" w:date="2022-05-30T07:38:00Z">
        <w:r>
          <w:rPr>
            <w:lang w:eastAsia="zh-CN"/>
          </w:rPr>
          <w:t>6.2</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#2</w:t>
        </w:r>
        <w:r>
          <w:rPr>
            <w:lang w:eastAsia="ja-JP"/>
          </w:rPr>
          <w:t xml:space="preserve">: </w:t>
        </w:r>
        <w:r>
          <w:rPr>
            <w:lang w:eastAsia="ko-KR"/>
          </w:rPr>
          <w:t>Slice Re-mapping Capabilities for Network Slice Service Continuity</w:t>
        </w:r>
        <w:r>
          <w:tab/>
        </w:r>
        <w:r>
          <w:fldChar w:fldCharType="begin"/>
        </w:r>
        <w:r>
          <w:instrText xml:space="preserve"> PAGEREF _Toc104788996 \h </w:instrText>
        </w:r>
      </w:ins>
      <w:r>
        <w:fldChar w:fldCharType="separate"/>
      </w:r>
      <w:ins w:id="103" w:author="Rapporteur" w:date="2022-05-30T07:38:00Z">
        <w:r>
          <w:t>18</w:t>
        </w:r>
        <w:r>
          <w:fldChar w:fldCharType="end"/>
        </w:r>
      </w:ins>
    </w:p>
    <w:p w14:paraId="42A3636B" w14:textId="77777777" w:rsidR="009E642E" w:rsidRDefault="009E642E">
      <w:pPr>
        <w:pStyle w:val="32"/>
        <w:rPr>
          <w:ins w:id="104" w:author="Rapporteur" w:date="2022-05-30T07:38:00Z"/>
          <w:rFonts w:asciiTheme="minorHAnsi" w:eastAsiaTheme="minorEastAsia" w:hAnsiTheme="minorHAnsi" w:cstheme="minorBidi"/>
          <w:kern w:val="2"/>
          <w:szCs w:val="22"/>
          <w:lang w:val="en-US" w:eastAsia="ko-KR"/>
        </w:rPr>
      </w:pPr>
      <w:ins w:id="105" w:author="Rapporteur" w:date="2022-05-30T07:38:00Z">
        <w:r>
          <w:rPr>
            <w:lang w:eastAsia="ko-KR"/>
          </w:rPr>
          <w:t>6.2.1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_Toc104788997 \h </w:instrText>
        </w:r>
      </w:ins>
      <w:r>
        <w:fldChar w:fldCharType="separate"/>
      </w:r>
      <w:ins w:id="106" w:author="Rapporteur" w:date="2022-05-30T07:38:00Z">
        <w:r>
          <w:t>18</w:t>
        </w:r>
        <w:r>
          <w:fldChar w:fldCharType="end"/>
        </w:r>
      </w:ins>
    </w:p>
    <w:p w14:paraId="1129CC14" w14:textId="77777777" w:rsidR="009E642E" w:rsidRDefault="009E642E">
      <w:pPr>
        <w:pStyle w:val="32"/>
        <w:rPr>
          <w:ins w:id="107" w:author="Rapporteur" w:date="2022-05-30T07:38:00Z"/>
          <w:rFonts w:asciiTheme="minorHAnsi" w:eastAsiaTheme="minorEastAsia" w:hAnsiTheme="minorHAnsi" w:cstheme="minorBidi"/>
          <w:kern w:val="2"/>
          <w:szCs w:val="22"/>
          <w:lang w:val="en-US" w:eastAsia="ko-KR"/>
        </w:rPr>
      </w:pPr>
      <w:ins w:id="108" w:author="Rapporteur" w:date="2022-05-30T07:38:00Z">
        <w:r>
          <w:rPr>
            <w:lang w:eastAsia="ja-JP"/>
          </w:rPr>
          <w:t>6.2.2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_Toc104788998 \h </w:instrText>
        </w:r>
      </w:ins>
      <w:r>
        <w:fldChar w:fldCharType="separate"/>
      </w:r>
      <w:ins w:id="109" w:author="Rapporteur" w:date="2022-05-30T07:38:00Z">
        <w:r>
          <w:t>18</w:t>
        </w:r>
        <w:r>
          <w:fldChar w:fldCharType="end"/>
        </w:r>
      </w:ins>
    </w:p>
    <w:p w14:paraId="0B86C454" w14:textId="77777777" w:rsidR="009E642E" w:rsidRDefault="009E642E">
      <w:pPr>
        <w:pStyle w:val="32"/>
        <w:rPr>
          <w:ins w:id="110" w:author="Rapporteur" w:date="2022-05-30T07:38:00Z"/>
          <w:rFonts w:asciiTheme="minorHAnsi" w:eastAsiaTheme="minorEastAsia" w:hAnsiTheme="minorHAnsi" w:cstheme="minorBidi"/>
          <w:kern w:val="2"/>
          <w:szCs w:val="22"/>
          <w:lang w:val="en-US" w:eastAsia="ko-KR"/>
        </w:rPr>
      </w:pPr>
      <w:ins w:id="111" w:author="Rapporteur" w:date="2022-05-30T07:38:00Z">
        <w:r>
          <w:rPr>
            <w:lang w:eastAsia="ja-JP"/>
          </w:rPr>
          <w:t>6.2.3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_Toc104788999 \h </w:instrText>
        </w:r>
      </w:ins>
      <w:r>
        <w:fldChar w:fldCharType="separate"/>
      </w:r>
      <w:ins w:id="112" w:author="Rapporteur" w:date="2022-05-30T07:38:00Z">
        <w:r>
          <w:t>18</w:t>
        </w:r>
        <w:r>
          <w:fldChar w:fldCharType="end"/>
        </w:r>
      </w:ins>
    </w:p>
    <w:p w14:paraId="4C2692AC" w14:textId="77777777" w:rsidR="009E642E" w:rsidRDefault="009E642E">
      <w:pPr>
        <w:pStyle w:val="32"/>
        <w:rPr>
          <w:ins w:id="113" w:author="Rapporteur" w:date="2022-05-30T07:38:00Z"/>
          <w:rFonts w:asciiTheme="minorHAnsi" w:eastAsiaTheme="minorEastAsia" w:hAnsiTheme="minorHAnsi" w:cstheme="minorBidi"/>
          <w:kern w:val="2"/>
          <w:szCs w:val="22"/>
          <w:lang w:val="en-US" w:eastAsia="ko-KR"/>
        </w:rPr>
      </w:pPr>
      <w:ins w:id="114" w:author="Rapporteur" w:date="2022-05-30T07:38:00Z">
        <w:r>
          <w:rPr>
            <w:lang w:eastAsia="zh-CN"/>
          </w:rPr>
          <w:t>6.2.4</w:t>
        </w:r>
        <w:r>
          <w:rPr>
            <w:rFonts w:asciiTheme="minorHAnsi" w:eastAsiaTheme="minorEastAsia" w:hAnsiTheme="minorHAnsi" w:cstheme="minorBidi"/>
            <w:kern w:val="2"/>
            <w:szCs w:val="22"/>
            <w:lang w:val="en-US" w:eastAsia="ko-KR"/>
          </w:rPr>
          <w:tab/>
        </w:r>
        <w:r>
          <w:rPr>
            <w:lang w:eastAsia="ja-JP"/>
          </w:rPr>
          <w:t>Impacts on services, entities and interfaces</w:t>
        </w:r>
        <w:r>
          <w:tab/>
        </w:r>
        <w:r>
          <w:fldChar w:fldCharType="begin"/>
        </w:r>
        <w:r>
          <w:instrText xml:space="preserve"> PAGEREF _Toc104789000 \h </w:instrText>
        </w:r>
      </w:ins>
      <w:r>
        <w:fldChar w:fldCharType="separate"/>
      </w:r>
      <w:ins w:id="115" w:author="Rapporteur" w:date="2022-05-30T07:38:00Z">
        <w:r>
          <w:t>20</w:t>
        </w:r>
        <w:r>
          <w:fldChar w:fldCharType="end"/>
        </w:r>
      </w:ins>
    </w:p>
    <w:p w14:paraId="7ED5A73F" w14:textId="77777777" w:rsidR="009E642E" w:rsidRDefault="009E642E">
      <w:pPr>
        <w:pStyle w:val="22"/>
        <w:rPr>
          <w:ins w:id="116" w:author="Rapporteur" w:date="2022-05-30T07:38:00Z"/>
          <w:rFonts w:asciiTheme="minorHAnsi" w:eastAsiaTheme="minorEastAsia" w:hAnsiTheme="minorHAnsi" w:cstheme="minorBidi"/>
          <w:kern w:val="2"/>
          <w:szCs w:val="22"/>
          <w:lang w:val="en-US" w:eastAsia="ko-KR"/>
        </w:rPr>
      </w:pPr>
      <w:ins w:id="117" w:author="Rapporteur" w:date="2022-05-30T07:38:00Z">
        <w:r>
          <w:rPr>
            <w:lang w:eastAsia="zh-CN"/>
          </w:rPr>
          <w:t>6.3</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#3: </w:t>
        </w:r>
        <w:r>
          <w:rPr>
            <w:lang w:eastAsia="ja-JP"/>
          </w:rPr>
          <w:t>Support of Network Slice Service continuity using SSC mode 3</w:t>
        </w:r>
        <w:r>
          <w:tab/>
        </w:r>
        <w:r>
          <w:fldChar w:fldCharType="begin"/>
        </w:r>
        <w:r>
          <w:instrText xml:space="preserve"> PAGEREF _Toc104789001 \h </w:instrText>
        </w:r>
      </w:ins>
      <w:r>
        <w:fldChar w:fldCharType="separate"/>
      </w:r>
      <w:ins w:id="118" w:author="Rapporteur" w:date="2022-05-30T07:38:00Z">
        <w:r>
          <w:t>21</w:t>
        </w:r>
        <w:r>
          <w:fldChar w:fldCharType="end"/>
        </w:r>
      </w:ins>
    </w:p>
    <w:p w14:paraId="657E2920" w14:textId="77777777" w:rsidR="009E642E" w:rsidRDefault="009E642E">
      <w:pPr>
        <w:pStyle w:val="32"/>
        <w:rPr>
          <w:ins w:id="119" w:author="Rapporteur" w:date="2022-05-30T07:38:00Z"/>
          <w:rFonts w:asciiTheme="minorHAnsi" w:eastAsiaTheme="minorEastAsia" w:hAnsiTheme="minorHAnsi" w:cstheme="minorBidi"/>
          <w:kern w:val="2"/>
          <w:szCs w:val="22"/>
          <w:lang w:val="en-US" w:eastAsia="ko-KR"/>
        </w:rPr>
      </w:pPr>
      <w:ins w:id="120" w:author="Rapporteur" w:date="2022-05-30T07:38:00Z">
        <w:r>
          <w:rPr>
            <w:lang w:eastAsia="ja-JP"/>
          </w:rPr>
          <w:t>6.3.1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_Toc104789002 \h </w:instrText>
        </w:r>
      </w:ins>
      <w:r>
        <w:fldChar w:fldCharType="separate"/>
      </w:r>
      <w:ins w:id="121" w:author="Rapporteur" w:date="2022-05-30T07:38:00Z">
        <w:r>
          <w:t>21</w:t>
        </w:r>
        <w:r>
          <w:fldChar w:fldCharType="end"/>
        </w:r>
      </w:ins>
    </w:p>
    <w:p w14:paraId="33FC999A" w14:textId="77777777" w:rsidR="009E642E" w:rsidRDefault="009E642E">
      <w:pPr>
        <w:pStyle w:val="32"/>
        <w:rPr>
          <w:ins w:id="122" w:author="Rapporteur" w:date="2022-05-30T07:38:00Z"/>
          <w:rFonts w:asciiTheme="minorHAnsi" w:eastAsiaTheme="minorEastAsia" w:hAnsiTheme="minorHAnsi" w:cstheme="minorBidi"/>
          <w:kern w:val="2"/>
          <w:szCs w:val="22"/>
          <w:lang w:val="en-US" w:eastAsia="ko-KR"/>
        </w:rPr>
      </w:pPr>
      <w:ins w:id="123" w:author="Rapporteur" w:date="2022-05-30T07:38:00Z">
        <w:r>
          <w:rPr>
            <w:lang w:eastAsia="ja-JP"/>
          </w:rPr>
          <w:t>6.3.2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_Toc104789003 \h </w:instrText>
        </w:r>
      </w:ins>
      <w:r>
        <w:fldChar w:fldCharType="separate"/>
      </w:r>
      <w:ins w:id="124" w:author="Rapporteur" w:date="2022-05-30T07:38:00Z">
        <w:r>
          <w:t>21</w:t>
        </w:r>
        <w:r>
          <w:fldChar w:fldCharType="end"/>
        </w:r>
      </w:ins>
    </w:p>
    <w:p w14:paraId="7C9D6EC6" w14:textId="77777777" w:rsidR="009E642E" w:rsidRDefault="009E642E">
      <w:pPr>
        <w:pStyle w:val="32"/>
        <w:rPr>
          <w:ins w:id="125" w:author="Rapporteur" w:date="2022-05-30T07:38:00Z"/>
          <w:rFonts w:asciiTheme="minorHAnsi" w:eastAsiaTheme="minorEastAsia" w:hAnsiTheme="minorHAnsi" w:cstheme="minorBidi"/>
          <w:kern w:val="2"/>
          <w:szCs w:val="22"/>
          <w:lang w:val="en-US" w:eastAsia="ko-KR"/>
        </w:rPr>
      </w:pPr>
      <w:ins w:id="126" w:author="Rapporteur" w:date="2022-05-30T07:38:00Z">
        <w:r>
          <w:rPr>
            <w:lang w:eastAsia="ja-JP"/>
          </w:rPr>
          <w:t>6.3.3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_Toc104789004 \h </w:instrText>
        </w:r>
      </w:ins>
      <w:r>
        <w:fldChar w:fldCharType="separate"/>
      </w:r>
      <w:ins w:id="127" w:author="Rapporteur" w:date="2022-05-30T07:38:00Z">
        <w:r>
          <w:t>21</w:t>
        </w:r>
        <w:r>
          <w:fldChar w:fldCharType="end"/>
        </w:r>
      </w:ins>
    </w:p>
    <w:p w14:paraId="3EAFAD39" w14:textId="77777777" w:rsidR="009E642E" w:rsidRDefault="009E642E">
      <w:pPr>
        <w:pStyle w:val="32"/>
        <w:rPr>
          <w:ins w:id="128" w:author="Rapporteur" w:date="2022-05-30T07:38:00Z"/>
          <w:rFonts w:asciiTheme="minorHAnsi" w:eastAsiaTheme="minorEastAsia" w:hAnsiTheme="minorHAnsi" w:cstheme="minorBidi"/>
          <w:kern w:val="2"/>
          <w:szCs w:val="22"/>
          <w:lang w:val="en-US" w:eastAsia="ko-KR"/>
        </w:rPr>
      </w:pPr>
      <w:ins w:id="129" w:author="Rapporteur" w:date="2022-05-30T07:38:00Z">
        <w:r>
          <w:rPr>
            <w:lang w:eastAsia="zh-CN"/>
          </w:rPr>
          <w:t>6.3.4</w:t>
        </w:r>
        <w:r>
          <w:rPr>
            <w:rFonts w:asciiTheme="minorHAnsi" w:eastAsiaTheme="minorEastAsia" w:hAnsiTheme="minorHAnsi" w:cstheme="minorBidi"/>
            <w:kern w:val="2"/>
            <w:szCs w:val="22"/>
            <w:lang w:val="en-US" w:eastAsia="ko-KR"/>
          </w:rPr>
          <w:tab/>
        </w:r>
        <w:r>
          <w:rPr>
            <w:lang w:eastAsia="ja-JP"/>
          </w:rPr>
          <w:t xml:space="preserve">Impacts on </w:t>
        </w:r>
        <w:r>
          <w:rPr>
            <w:lang w:eastAsia="zh-CN"/>
          </w:rPr>
          <w:t>services,</w:t>
        </w:r>
        <w:r>
          <w:rPr>
            <w:lang w:eastAsia="ja-JP"/>
          </w:rPr>
          <w:t xml:space="preserve"> entities and interfaces</w:t>
        </w:r>
        <w:r>
          <w:tab/>
        </w:r>
        <w:r>
          <w:fldChar w:fldCharType="begin"/>
        </w:r>
        <w:r>
          <w:instrText xml:space="preserve"> PAGEREF _Toc104789005 \h </w:instrText>
        </w:r>
      </w:ins>
      <w:r>
        <w:fldChar w:fldCharType="separate"/>
      </w:r>
      <w:ins w:id="130" w:author="Rapporteur" w:date="2022-05-30T07:38:00Z">
        <w:r>
          <w:t>23</w:t>
        </w:r>
        <w:r>
          <w:fldChar w:fldCharType="end"/>
        </w:r>
      </w:ins>
    </w:p>
    <w:p w14:paraId="749530F5" w14:textId="77777777" w:rsidR="009E642E" w:rsidRDefault="009E642E">
      <w:pPr>
        <w:pStyle w:val="22"/>
        <w:rPr>
          <w:ins w:id="131" w:author="Rapporteur" w:date="2022-05-30T07:38:00Z"/>
          <w:rFonts w:asciiTheme="minorHAnsi" w:eastAsiaTheme="minorEastAsia" w:hAnsiTheme="minorHAnsi" w:cstheme="minorBidi"/>
          <w:kern w:val="2"/>
          <w:szCs w:val="22"/>
          <w:lang w:val="en-US" w:eastAsia="ko-KR"/>
        </w:rPr>
      </w:pPr>
      <w:ins w:id="132" w:author="Rapporteur" w:date="2022-05-30T07:38:00Z">
        <w:r>
          <w:rPr>
            <w:lang w:eastAsia="zh-CN"/>
          </w:rPr>
          <w:t>6.4</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#4</w:t>
        </w:r>
        <w:r>
          <w:rPr>
            <w:lang w:eastAsia="ja-JP"/>
          </w:rPr>
          <w:t>: PDU Session on compatible network slice</w:t>
        </w:r>
        <w:r>
          <w:tab/>
        </w:r>
        <w:r>
          <w:fldChar w:fldCharType="begin"/>
        </w:r>
        <w:r>
          <w:instrText xml:space="preserve"> PAGEREF _Toc104789006 \h </w:instrText>
        </w:r>
      </w:ins>
      <w:r>
        <w:fldChar w:fldCharType="separate"/>
      </w:r>
      <w:ins w:id="133" w:author="Rapporteur" w:date="2022-05-30T07:38:00Z">
        <w:r>
          <w:t>23</w:t>
        </w:r>
        <w:r>
          <w:fldChar w:fldCharType="end"/>
        </w:r>
      </w:ins>
    </w:p>
    <w:p w14:paraId="1A840B43" w14:textId="77777777" w:rsidR="009E642E" w:rsidRDefault="009E642E">
      <w:pPr>
        <w:pStyle w:val="32"/>
        <w:rPr>
          <w:ins w:id="134" w:author="Rapporteur" w:date="2022-05-30T07:38:00Z"/>
          <w:rFonts w:asciiTheme="minorHAnsi" w:eastAsiaTheme="minorEastAsia" w:hAnsiTheme="minorHAnsi" w:cstheme="minorBidi"/>
          <w:kern w:val="2"/>
          <w:szCs w:val="22"/>
          <w:lang w:val="en-US" w:eastAsia="ko-KR"/>
        </w:rPr>
      </w:pPr>
      <w:ins w:id="135" w:author="Rapporteur" w:date="2022-05-30T07:38:00Z">
        <w:r>
          <w:rPr>
            <w:lang w:eastAsia="ja-JP"/>
          </w:rPr>
          <w:t>6.4.1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_Toc104789007 \h </w:instrText>
        </w:r>
      </w:ins>
      <w:r>
        <w:fldChar w:fldCharType="separate"/>
      </w:r>
      <w:ins w:id="136" w:author="Rapporteur" w:date="2022-05-30T07:38:00Z">
        <w:r>
          <w:t>23</w:t>
        </w:r>
        <w:r>
          <w:fldChar w:fldCharType="end"/>
        </w:r>
      </w:ins>
    </w:p>
    <w:p w14:paraId="56B0BE50" w14:textId="77777777" w:rsidR="009E642E" w:rsidRDefault="009E642E">
      <w:pPr>
        <w:pStyle w:val="32"/>
        <w:rPr>
          <w:ins w:id="137" w:author="Rapporteur" w:date="2022-05-30T07:38:00Z"/>
          <w:rFonts w:asciiTheme="minorHAnsi" w:eastAsiaTheme="minorEastAsia" w:hAnsiTheme="minorHAnsi" w:cstheme="minorBidi"/>
          <w:kern w:val="2"/>
          <w:szCs w:val="22"/>
          <w:lang w:val="en-US" w:eastAsia="ko-KR"/>
        </w:rPr>
      </w:pPr>
      <w:ins w:id="138" w:author="Rapporteur" w:date="2022-05-30T07:38:00Z">
        <w:r>
          <w:rPr>
            <w:lang w:eastAsia="ja-JP"/>
          </w:rPr>
          <w:t>6.4.2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_Toc104789008 \h </w:instrText>
        </w:r>
      </w:ins>
      <w:r>
        <w:fldChar w:fldCharType="separate"/>
      </w:r>
      <w:ins w:id="139" w:author="Rapporteur" w:date="2022-05-30T07:38:00Z">
        <w:r>
          <w:t>23</w:t>
        </w:r>
        <w:r>
          <w:fldChar w:fldCharType="end"/>
        </w:r>
      </w:ins>
    </w:p>
    <w:p w14:paraId="5581ED03" w14:textId="77777777" w:rsidR="009E642E" w:rsidRDefault="009E642E">
      <w:pPr>
        <w:pStyle w:val="32"/>
        <w:rPr>
          <w:ins w:id="140" w:author="Rapporteur" w:date="2022-05-30T07:38:00Z"/>
          <w:rFonts w:asciiTheme="minorHAnsi" w:eastAsiaTheme="minorEastAsia" w:hAnsiTheme="minorHAnsi" w:cstheme="minorBidi"/>
          <w:kern w:val="2"/>
          <w:szCs w:val="22"/>
          <w:lang w:val="en-US" w:eastAsia="ko-KR"/>
        </w:rPr>
      </w:pPr>
      <w:ins w:id="141" w:author="Rapporteur" w:date="2022-05-30T07:38:00Z">
        <w:r>
          <w:rPr>
            <w:lang w:eastAsia="ja-JP"/>
          </w:rPr>
          <w:t>6.4.3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_Toc104789009 \h </w:instrText>
        </w:r>
      </w:ins>
      <w:r>
        <w:fldChar w:fldCharType="separate"/>
      </w:r>
      <w:ins w:id="142" w:author="Rapporteur" w:date="2022-05-30T07:38:00Z">
        <w:r>
          <w:t>24</w:t>
        </w:r>
        <w:r>
          <w:fldChar w:fldCharType="end"/>
        </w:r>
      </w:ins>
    </w:p>
    <w:p w14:paraId="746E5FC8" w14:textId="77777777" w:rsidR="009E642E" w:rsidRDefault="009E642E">
      <w:pPr>
        <w:pStyle w:val="32"/>
        <w:rPr>
          <w:ins w:id="143" w:author="Rapporteur" w:date="2022-05-30T07:38:00Z"/>
          <w:rFonts w:asciiTheme="minorHAnsi" w:eastAsiaTheme="minorEastAsia" w:hAnsiTheme="minorHAnsi" w:cstheme="minorBidi"/>
          <w:kern w:val="2"/>
          <w:szCs w:val="22"/>
          <w:lang w:val="en-US" w:eastAsia="ko-KR"/>
        </w:rPr>
      </w:pPr>
      <w:ins w:id="144" w:author="Rapporteur" w:date="2022-05-30T07:38:00Z">
        <w:r>
          <w:rPr>
            <w:lang w:eastAsia="zh-CN"/>
          </w:rPr>
          <w:t>6.4.4</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_Toc104789010 \h </w:instrText>
        </w:r>
      </w:ins>
      <w:r>
        <w:fldChar w:fldCharType="separate"/>
      </w:r>
      <w:ins w:id="145" w:author="Rapporteur" w:date="2022-05-30T07:38:00Z">
        <w:r>
          <w:t>24</w:t>
        </w:r>
        <w:r>
          <w:fldChar w:fldCharType="end"/>
        </w:r>
      </w:ins>
    </w:p>
    <w:p w14:paraId="495D77BD" w14:textId="77777777" w:rsidR="009E642E" w:rsidRDefault="009E642E">
      <w:pPr>
        <w:pStyle w:val="22"/>
        <w:rPr>
          <w:ins w:id="146" w:author="Rapporteur" w:date="2022-05-30T07:38:00Z"/>
          <w:rFonts w:asciiTheme="minorHAnsi" w:eastAsiaTheme="minorEastAsia" w:hAnsiTheme="minorHAnsi" w:cstheme="minorBidi"/>
          <w:kern w:val="2"/>
          <w:szCs w:val="22"/>
          <w:lang w:val="en-US" w:eastAsia="ko-KR"/>
        </w:rPr>
      </w:pPr>
      <w:ins w:id="147" w:author="Rapporteur" w:date="2022-05-30T07:38:00Z">
        <w:r>
          <w:t>6.5</w:t>
        </w:r>
        <w:r>
          <w:rPr>
            <w:rFonts w:asciiTheme="minorHAnsi" w:eastAsiaTheme="minorEastAsia" w:hAnsiTheme="minorHAnsi" w:cstheme="minorBidi"/>
            <w:kern w:val="2"/>
            <w:szCs w:val="22"/>
            <w:lang w:val="en-US" w:eastAsia="ko-KR"/>
          </w:rPr>
          <w:tab/>
        </w:r>
        <w:r>
          <w:t>Solution #5: PDU session handover to a target CN with an alternative S-NSSAI support</w:t>
        </w:r>
        <w:r>
          <w:tab/>
        </w:r>
        <w:r>
          <w:fldChar w:fldCharType="begin"/>
        </w:r>
        <w:r>
          <w:instrText xml:space="preserve"> PAGEREF _Toc104789011 \h </w:instrText>
        </w:r>
      </w:ins>
      <w:r>
        <w:fldChar w:fldCharType="separate"/>
      </w:r>
      <w:ins w:id="148" w:author="Rapporteur" w:date="2022-05-30T07:38:00Z">
        <w:r>
          <w:t>25</w:t>
        </w:r>
        <w:r>
          <w:fldChar w:fldCharType="end"/>
        </w:r>
      </w:ins>
    </w:p>
    <w:p w14:paraId="21C75FB5" w14:textId="77777777" w:rsidR="009E642E" w:rsidRDefault="009E642E">
      <w:pPr>
        <w:pStyle w:val="32"/>
        <w:rPr>
          <w:ins w:id="149" w:author="Rapporteur" w:date="2022-05-30T07:38:00Z"/>
          <w:rFonts w:asciiTheme="minorHAnsi" w:eastAsiaTheme="minorEastAsia" w:hAnsiTheme="minorHAnsi" w:cstheme="minorBidi"/>
          <w:kern w:val="2"/>
          <w:szCs w:val="22"/>
          <w:lang w:val="en-US" w:eastAsia="ko-KR"/>
        </w:rPr>
      </w:pPr>
      <w:ins w:id="150" w:author="Rapporteur" w:date="2022-05-30T07:38:00Z">
        <w:r>
          <w:rPr>
            <w:lang w:eastAsia="ja-JP"/>
          </w:rPr>
          <w:t>6.5.1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_Toc104789012 \h </w:instrText>
        </w:r>
      </w:ins>
      <w:r>
        <w:fldChar w:fldCharType="separate"/>
      </w:r>
      <w:ins w:id="151" w:author="Rapporteur" w:date="2022-05-30T07:38:00Z">
        <w:r>
          <w:t>25</w:t>
        </w:r>
        <w:r>
          <w:fldChar w:fldCharType="end"/>
        </w:r>
      </w:ins>
    </w:p>
    <w:p w14:paraId="78AF789E" w14:textId="77777777" w:rsidR="009E642E" w:rsidRDefault="009E642E">
      <w:pPr>
        <w:pStyle w:val="32"/>
        <w:rPr>
          <w:ins w:id="152" w:author="Rapporteur" w:date="2022-05-30T07:38:00Z"/>
          <w:rFonts w:asciiTheme="minorHAnsi" w:eastAsiaTheme="minorEastAsia" w:hAnsiTheme="minorHAnsi" w:cstheme="minorBidi"/>
          <w:kern w:val="2"/>
          <w:szCs w:val="22"/>
          <w:lang w:val="en-US" w:eastAsia="ko-KR"/>
        </w:rPr>
      </w:pPr>
      <w:ins w:id="153" w:author="Rapporteur" w:date="2022-05-30T07:38:00Z">
        <w:r>
          <w:rPr>
            <w:lang w:eastAsia="ja-JP"/>
          </w:rPr>
          <w:t>6.5.2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_Toc104789013 \h </w:instrText>
        </w:r>
      </w:ins>
      <w:r>
        <w:fldChar w:fldCharType="separate"/>
      </w:r>
      <w:ins w:id="154" w:author="Rapporteur" w:date="2022-05-30T07:38:00Z">
        <w:r>
          <w:t>25</w:t>
        </w:r>
        <w:r>
          <w:fldChar w:fldCharType="end"/>
        </w:r>
      </w:ins>
    </w:p>
    <w:p w14:paraId="7EB34BBE" w14:textId="77777777" w:rsidR="009E642E" w:rsidRDefault="009E642E">
      <w:pPr>
        <w:pStyle w:val="32"/>
        <w:rPr>
          <w:ins w:id="155" w:author="Rapporteur" w:date="2022-05-30T07:38:00Z"/>
          <w:rFonts w:asciiTheme="minorHAnsi" w:eastAsiaTheme="minorEastAsia" w:hAnsiTheme="minorHAnsi" w:cstheme="minorBidi"/>
          <w:kern w:val="2"/>
          <w:szCs w:val="22"/>
          <w:lang w:val="en-US" w:eastAsia="ko-KR"/>
        </w:rPr>
      </w:pPr>
      <w:ins w:id="156" w:author="Rapporteur" w:date="2022-05-30T07:38:00Z">
        <w:r>
          <w:rPr>
            <w:lang w:eastAsia="ja-JP"/>
          </w:rPr>
          <w:t>6.5.3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_Toc104789014 \h </w:instrText>
        </w:r>
      </w:ins>
      <w:r>
        <w:fldChar w:fldCharType="separate"/>
      </w:r>
      <w:ins w:id="157" w:author="Rapporteur" w:date="2022-05-30T07:38:00Z">
        <w:r>
          <w:t>25</w:t>
        </w:r>
        <w:r>
          <w:fldChar w:fldCharType="end"/>
        </w:r>
      </w:ins>
    </w:p>
    <w:p w14:paraId="3F6DAC16" w14:textId="77777777" w:rsidR="009E642E" w:rsidRDefault="009E642E">
      <w:pPr>
        <w:pStyle w:val="32"/>
        <w:rPr>
          <w:ins w:id="158" w:author="Rapporteur" w:date="2022-05-30T07:38:00Z"/>
          <w:rFonts w:asciiTheme="minorHAnsi" w:eastAsiaTheme="minorEastAsia" w:hAnsiTheme="minorHAnsi" w:cstheme="minorBidi"/>
          <w:kern w:val="2"/>
          <w:szCs w:val="22"/>
          <w:lang w:val="en-US" w:eastAsia="ko-KR"/>
        </w:rPr>
      </w:pPr>
      <w:ins w:id="159" w:author="Rapporteur" w:date="2022-05-30T07:38:00Z">
        <w:r>
          <w:rPr>
            <w:lang w:eastAsia="zh-CN"/>
          </w:rPr>
          <w:t>6.5.4</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_Toc104789015 \h </w:instrText>
        </w:r>
      </w:ins>
      <w:r>
        <w:fldChar w:fldCharType="separate"/>
      </w:r>
      <w:ins w:id="160" w:author="Rapporteur" w:date="2022-05-30T07:38:00Z">
        <w:r>
          <w:t>26</w:t>
        </w:r>
        <w:r>
          <w:fldChar w:fldCharType="end"/>
        </w:r>
      </w:ins>
    </w:p>
    <w:p w14:paraId="6D6FAFC4" w14:textId="77777777" w:rsidR="009E642E" w:rsidRDefault="009E642E">
      <w:pPr>
        <w:pStyle w:val="22"/>
        <w:rPr>
          <w:ins w:id="161" w:author="Rapporteur" w:date="2022-05-30T07:38:00Z"/>
          <w:rFonts w:asciiTheme="minorHAnsi" w:eastAsiaTheme="minorEastAsia" w:hAnsiTheme="minorHAnsi" w:cstheme="minorBidi"/>
          <w:kern w:val="2"/>
          <w:szCs w:val="22"/>
          <w:lang w:val="en-US" w:eastAsia="ko-KR"/>
        </w:rPr>
      </w:pPr>
      <w:ins w:id="162" w:author="Rapporteur" w:date="2022-05-30T07:38:00Z">
        <w:r>
          <w:rPr>
            <w:lang w:eastAsia="zh-CN"/>
          </w:rPr>
          <w:t>6.6</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#6</w:t>
        </w:r>
        <w:r>
          <w:rPr>
            <w:lang w:eastAsia="ja-JP"/>
          </w:rPr>
          <w:t>: Extended SoR VPLMN Slice Information transfer to UEs</w:t>
        </w:r>
        <w:r>
          <w:tab/>
        </w:r>
        <w:r>
          <w:fldChar w:fldCharType="begin"/>
        </w:r>
        <w:r>
          <w:instrText xml:space="preserve"> PAGEREF _Toc104789016 \h </w:instrText>
        </w:r>
      </w:ins>
      <w:r>
        <w:fldChar w:fldCharType="separate"/>
      </w:r>
      <w:ins w:id="163" w:author="Rapporteur" w:date="2022-05-30T07:38:00Z">
        <w:r>
          <w:t>26</w:t>
        </w:r>
        <w:r>
          <w:fldChar w:fldCharType="end"/>
        </w:r>
      </w:ins>
    </w:p>
    <w:p w14:paraId="70B6E1FE" w14:textId="77777777" w:rsidR="009E642E" w:rsidRDefault="009E642E">
      <w:pPr>
        <w:pStyle w:val="32"/>
        <w:rPr>
          <w:ins w:id="164" w:author="Rapporteur" w:date="2022-05-30T07:38:00Z"/>
          <w:rFonts w:asciiTheme="minorHAnsi" w:eastAsiaTheme="minorEastAsia" w:hAnsiTheme="minorHAnsi" w:cstheme="minorBidi"/>
          <w:kern w:val="2"/>
          <w:szCs w:val="22"/>
          <w:lang w:val="en-US" w:eastAsia="ko-KR"/>
        </w:rPr>
      </w:pPr>
      <w:ins w:id="165" w:author="Rapporteur" w:date="2022-05-30T07:38:00Z">
        <w:r>
          <w:rPr>
            <w:lang w:eastAsia="ja-JP"/>
          </w:rPr>
          <w:t>6.6.1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_Toc104789017 \h </w:instrText>
        </w:r>
      </w:ins>
      <w:r>
        <w:fldChar w:fldCharType="separate"/>
      </w:r>
      <w:ins w:id="166" w:author="Rapporteur" w:date="2022-05-30T07:38:00Z">
        <w:r>
          <w:t>26</w:t>
        </w:r>
        <w:r>
          <w:fldChar w:fldCharType="end"/>
        </w:r>
      </w:ins>
    </w:p>
    <w:p w14:paraId="3308CDC7" w14:textId="77777777" w:rsidR="009E642E" w:rsidRDefault="009E642E">
      <w:pPr>
        <w:pStyle w:val="32"/>
        <w:rPr>
          <w:ins w:id="167" w:author="Rapporteur" w:date="2022-05-30T07:38:00Z"/>
          <w:rFonts w:asciiTheme="minorHAnsi" w:eastAsiaTheme="minorEastAsia" w:hAnsiTheme="minorHAnsi" w:cstheme="minorBidi"/>
          <w:kern w:val="2"/>
          <w:szCs w:val="22"/>
          <w:lang w:val="en-US" w:eastAsia="ko-KR"/>
        </w:rPr>
      </w:pPr>
      <w:ins w:id="168" w:author="Rapporteur" w:date="2022-05-30T07:38:00Z">
        <w:r>
          <w:t>6.6.2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_Toc104789018 \h </w:instrText>
        </w:r>
      </w:ins>
      <w:r>
        <w:fldChar w:fldCharType="separate"/>
      </w:r>
      <w:ins w:id="169" w:author="Rapporteur" w:date="2022-05-30T07:38:00Z">
        <w:r>
          <w:t>26</w:t>
        </w:r>
        <w:r>
          <w:fldChar w:fldCharType="end"/>
        </w:r>
      </w:ins>
    </w:p>
    <w:p w14:paraId="73CB128C" w14:textId="77777777" w:rsidR="009E642E" w:rsidRDefault="009E642E">
      <w:pPr>
        <w:pStyle w:val="32"/>
        <w:rPr>
          <w:ins w:id="170" w:author="Rapporteur" w:date="2022-05-30T07:38:00Z"/>
          <w:rFonts w:asciiTheme="minorHAnsi" w:eastAsiaTheme="minorEastAsia" w:hAnsiTheme="minorHAnsi" w:cstheme="minorBidi"/>
          <w:kern w:val="2"/>
          <w:szCs w:val="22"/>
          <w:lang w:val="en-US" w:eastAsia="ko-KR"/>
        </w:rPr>
      </w:pPr>
      <w:ins w:id="171" w:author="Rapporteur" w:date="2022-05-30T07:38:00Z">
        <w:r>
          <w:rPr>
            <w:lang w:eastAsia="ja-JP"/>
          </w:rPr>
          <w:t>6.6.3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_Toc104789019 \h </w:instrText>
        </w:r>
      </w:ins>
      <w:r>
        <w:fldChar w:fldCharType="separate"/>
      </w:r>
      <w:ins w:id="172" w:author="Rapporteur" w:date="2022-05-30T07:38:00Z">
        <w:r>
          <w:t>27</w:t>
        </w:r>
        <w:r>
          <w:fldChar w:fldCharType="end"/>
        </w:r>
      </w:ins>
    </w:p>
    <w:p w14:paraId="50937B18" w14:textId="77777777" w:rsidR="009E642E" w:rsidRDefault="009E642E">
      <w:pPr>
        <w:pStyle w:val="32"/>
        <w:rPr>
          <w:ins w:id="173" w:author="Rapporteur" w:date="2022-05-30T07:38:00Z"/>
          <w:rFonts w:asciiTheme="minorHAnsi" w:eastAsiaTheme="minorEastAsia" w:hAnsiTheme="minorHAnsi" w:cstheme="minorBidi"/>
          <w:kern w:val="2"/>
          <w:szCs w:val="22"/>
          <w:lang w:val="en-US" w:eastAsia="ko-KR"/>
        </w:rPr>
      </w:pPr>
      <w:ins w:id="174" w:author="Rapporteur" w:date="2022-05-30T07:38:00Z">
        <w:r>
          <w:rPr>
            <w:lang w:eastAsia="zh-CN"/>
          </w:rPr>
          <w:t>6.6.4</w:t>
        </w:r>
        <w:r>
          <w:rPr>
            <w:rFonts w:asciiTheme="minorHAnsi" w:eastAsiaTheme="minorEastAsia" w:hAnsiTheme="minorHAnsi" w:cstheme="minorBidi"/>
            <w:kern w:val="2"/>
            <w:szCs w:val="22"/>
            <w:lang w:val="en-US" w:eastAsia="ko-KR"/>
          </w:rPr>
          <w:tab/>
        </w:r>
        <w:r>
          <w:rPr>
            <w:lang w:eastAsia="ja-JP"/>
          </w:rPr>
          <w:t xml:space="preserve">Impacts on </w:t>
        </w:r>
        <w:r>
          <w:rPr>
            <w:lang w:eastAsia="zh-CN"/>
          </w:rPr>
          <w:t>E</w:t>
        </w:r>
        <w:r>
          <w:rPr>
            <w:lang w:eastAsia="ja-JP"/>
          </w:rPr>
          <w:t xml:space="preserve">xisting </w:t>
        </w:r>
        <w:r>
          <w:rPr>
            <w:lang w:eastAsia="zh-CN"/>
          </w:rPr>
          <w:t>N</w:t>
        </w:r>
        <w:r>
          <w:rPr>
            <w:lang w:eastAsia="ja-JP"/>
          </w:rPr>
          <w:t xml:space="preserve">odes and </w:t>
        </w:r>
        <w:r>
          <w:rPr>
            <w:lang w:eastAsia="zh-CN"/>
          </w:rPr>
          <w:t>F</w:t>
        </w:r>
        <w:r>
          <w:rPr>
            <w:lang w:eastAsia="ja-JP"/>
          </w:rPr>
          <w:t>unctionality</w:t>
        </w:r>
        <w:r>
          <w:tab/>
        </w:r>
        <w:r>
          <w:fldChar w:fldCharType="begin"/>
        </w:r>
        <w:r>
          <w:instrText xml:space="preserve"> PAGEREF _Toc104789020 \h </w:instrText>
        </w:r>
      </w:ins>
      <w:r>
        <w:fldChar w:fldCharType="separate"/>
      </w:r>
      <w:ins w:id="175" w:author="Rapporteur" w:date="2022-05-30T07:38:00Z">
        <w:r>
          <w:t>31</w:t>
        </w:r>
        <w:r>
          <w:fldChar w:fldCharType="end"/>
        </w:r>
      </w:ins>
    </w:p>
    <w:p w14:paraId="44E639D6" w14:textId="77777777" w:rsidR="009E642E" w:rsidRDefault="009E642E">
      <w:pPr>
        <w:pStyle w:val="22"/>
        <w:rPr>
          <w:ins w:id="176" w:author="Rapporteur" w:date="2022-05-30T07:38:00Z"/>
          <w:rFonts w:asciiTheme="minorHAnsi" w:eastAsiaTheme="minorEastAsia" w:hAnsiTheme="minorHAnsi" w:cstheme="minorBidi"/>
          <w:kern w:val="2"/>
          <w:szCs w:val="22"/>
          <w:lang w:val="en-US" w:eastAsia="ko-KR"/>
        </w:rPr>
      </w:pPr>
      <w:ins w:id="177" w:author="Rapporteur" w:date="2022-05-30T07:38:00Z">
        <w:r>
          <w:rPr>
            <w:lang w:eastAsia="zh-CN"/>
          </w:rPr>
          <w:t>6.7</w:t>
        </w:r>
        <w:r>
          <w:rPr>
            <w:rFonts w:asciiTheme="minorHAnsi" w:eastAsiaTheme="minorEastAsia" w:hAnsiTheme="minorHAnsi" w:cstheme="minorBidi"/>
            <w:kern w:val="2"/>
            <w:szCs w:val="22"/>
            <w:lang w:val="en-US" w:eastAsia="ko-KR"/>
          </w:rPr>
          <w:tab/>
        </w:r>
        <w:r>
          <w:t>Solution</w:t>
        </w:r>
        <w:r>
          <w:rPr>
            <w:lang w:eastAsia="zh-CN"/>
          </w:rPr>
          <w:t xml:space="preserve"> #7</w:t>
        </w:r>
        <w:r>
          <w:t>: Enabling awareness of Network Slice availability in VPLMNs</w:t>
        </w:r>
        <w:r>
          <w:tab/>
        </w:r>
        <w:r>
          <w:fldChar w:fldCharType="begin"/>
        </w:r>
        <w:r>
          <w:instrText xml:space="preserve"> PAGEREF _Toc104789021 \h </w:instrText>
        </w:r>
      </w:ins>
      <w:r>
        <w:fldChar w:fldCharType="separate"/>
      </w:r>
      <w:ins w:id="178" w:author="Rapporteur" w:date="2022-05-30T07:38:00Z">
        <w:r>
          <w:t>31</w:t>
        </w:r>
        <w:r>
          <w:fldChar w:fldCharType="end"/>
        </w:r>
      </w:ins>
    </w:p>
    <w:p w14:paraId="4F4592B8" w14:textId="77777777" w:rsidR="009E642E" w:rsidRDefault="009E642E">
      <w:pPr>
        <w:pStyle w:val="32"/>
        <w:rPr>
          <w:ins w:id="179" w:author="Rapporteur" w:date="2022-05-30T07:38:00Z"/>
          <w:rFonts w:asciiTheme="minorHAnsi" w:eastAsiaTheme="minorEastAsia" w:hAnsiTheme="minorHAnsi" w:cstheme="minorBidi"/>
          <w:kern w:val="2"/>
          <w:szCs w:val="22"/>
          <w:lang w:val="en-US" w:eastAsia="ko-KR"/>
        </w:rPr>
      </w:pPr>
      <w:ins w:id="180" w:author="Rapporteur" w:date="2022-05-30T07:38:00Z">
        <w:r>
          <w:rPr>
            <w:lang w:eastAsia="ko-KR"/>
          </w:rPr>
          <w:t>6.7.1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_Toc104789022 \h </w:instrText>
        </w:r>
      </w:ins>
      <w:r>
        <w:fldChar w:fldCharType="separate"/>
      </w:r>
      <w:ins w:id="181" w:author="Rapporteur" w:date="2022-05-30T07:38:00Z">
        <w:r>
          <w:t>3</w:t>
        </w:r>
        <w:r>
          <w:lastRenderedPageBreak/>
          <w:t>1</w:t>
        </w:r>
        <w:r>
          <w:fldChar w:fldCharType="end"/>
        </w:r>
      </w:ins>
    </w:p>
    <w:p w14:paraId="3B1A7DBA" w14:textId="77777777" w:rsidR="009E642E" w:rsidRDefault="009E642E">
      <w:pPr>
        <w:pStyle w:val="32"/>
        <w:rPr>
          <w:ins w:id="182" w:author="Rapporteur" w:date="2022-05-30T07:38:00Z"/>
          <w:rFonts w:asciiTheme="minorHAnsi" w:eastAsiaTheme="minorEastAsia" w:hAnsiTheme="minorHAnsi" w:cstheme="minorBidi"/>
          <w:kern w:val="2"/>
          <w:szCs w:val="22"/>
          <w:lang w:val="en-US" w:eastAsia="ko-KR"/>
        </w:rPr>
      </w:pPr>
      <w:ins w:id="183" w:author="Rapporteur" w:date="2022-05-30T07:38:00Z">
        <w:r>
          <w:t>6.7.2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_Toc104789023 \h </w:instrText>
        </w:r>
      </w:ins>
      <w:r>
        <w:fldChar w:fldCharType="separate"/>
      </w:r>
      <w:ins w:id="184" w:author="Rapporteur" w:date="2022-05-30T07:38:00Z">
        <w:r>
          <w:t>31</w:t>
        </w:r>
        <w:r>
          <w:fldChar w:fldCharType="end"/>
        </w:r>
      </w:ins>
    </w:p>
    <w:p w14:paraId="02561D18" w14:textId="77777777" w:rsidR="009E642E" w:rsidRDefault="009E642E">
      <w:pPr>
        <w:pStyle w:val="32"/>
        <w:rPr>
          <w:ins w:id="185" w:author="Rapporteur" w:date="2022-05-30T07:38:00Z"/>
          <w:rFonts w:asciiTheme="minorHAnsi" w:eastAsiaTheme="minorEastAsia" w:hAnsiTheme="minorHAnsi" w:cstheme="minorBidi"/>
          <w:kern w:val="2"/>
          <w:szCs w:val="22"/>
          <w:lang w:val="en-US" w:eastAsia="ko-KR"/>
        </w:rPr>
      </w:pPr>
      <w:ins w:id="186" w:author="Rapporteur" w:date="2022-05-30T07:38:00Z">
        <w:r>
          <w:t>6.7.3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_Toc104789024 \h </w:instrText>
        </w:r>
      </w:ins>
      <w:r>
        <w:fldChar w:fldCharType="separate"/>
      </w:r>
      <w:ins w:id="187" w:author="Rapporteur" w:date="2022-05-30T07:38:00Z">
        <w:r>
          <w:t>32</w:t>
        </w:r>
        <w:r>
          <w:fldChar w:fldCharType="end"/>
        </w:r>
      </w:ins>
    </w:p>
    <w:p w14:paraId="3CA6D100" w14:textId="77777777" w:rsidR="009E642E" w:rsidRDefault="009E642E">
      <w:pPr>
        <w:pStyle w:val="32"/>
        <w:rPr>
          <w:ins w:id="188" w:author="Rapporteur" w:date="2022-05-30T07:38:00Z"/>
          <w:rFonts w:asciiTheme="minorHAnsi" w:eastAsiaTheme="minorEastAsia" w:hAnsiTheme="minorHAnsi" w:cstheme="minorBidi"/>
          <w:kern w:val="2"/>
          <w:szCs w:val="22"/>
          <w:lang w:val="en-US" w:eastAsia="ko-KR"/>
        </w:rPr>
      </w:pPr>
      <w:ins w:id="189" w:author="Rapporteur" w:date="2022-05-30T07:38:00Z">
        <w:r>
          <w:rPr>
            <w:lang w:eastAsia="zh-CN"/>
          </w:rPr>
          <w:t>6.7.4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_Toc104789025 \h </w:instrText>
        </w:r>
      </w:ins>
      <w:r>
        <w:fldChar w:fldCharType="separate"/>
      </w:r>
      <w:ins w:id="190" w:author="Rapporteur" w:date="2022-05-30T07:38:00Z">
        <w:r>
          <w:t>33</w:t>
        </w:r>
        <w:r>
          <w:fldChar w:fldCharType="end"/>
        </w:r>
      </w:ins>
    </w:p>
    <w:p w14:paraId="66ACB814" w14:textId="77777777" w:rsidR="009E642E" w:rsidRDefault="009E642E">
      <w:pPr>
        <w:pStyle w:val="22"/>
        <w:rPr>
          <w:ins w:id="191" w:author="Rapporteur" w:date="2022-05-30T07:38:00Z"/>
          <w:rFonts w:asciiTheme="minorHAnsi" w:eastAsiaTheme="minorEastAsia" w:hAnsiTheme="minorHAnsi" w:cstheme="minorBidi"/>
          <w:kern w:val="2"/>
          <w:szCs w:val="22"/>
          <w:lang w:val="en-US" w:eastAsia="ko-KR"/>
        </w:rPr>
      </w:pPr>
      <w:ins w:id="192" w:author="Rapporteur" w:date="2022-05-30T07:38:00Z">
        <w:r>
          <w:rPr>
            <w:lang w:eastAsia="zh-CN"/>
          </w:rPr>
          <w:t>6.8</w:t>
        </w:r>
        <w:r>
          <w:rPr>
            <w:rFonts w:asciiTheme="minorHAnsi" w:eastAsiaTheme="minorEastAsia" w:hAnsiTheme="minorHAnsi" w:cstheme="minorBidi"/>
            <w:kern w:val="2"/>
            <w:szCs w:val="22"/>
            <w:lang w:val="en-US" w:eastAsia="ko-KR"/>
          </w:rPr>
          <w:tab/>
        </w:r>
        <w:r>
          <w:t>Solution</w:t>
        </w:r>
        <w:r>
          <w:rPr>
            <w:lang w:eastAsia="zh-CN"/>
          </w:rPr>
          <w:t xml:space="preserve"> #8</w:t>
        </w:r>
        <w:r>
          <w:t>: Gracefully network slice termination</w:t>
        </w:r>
        <w:r>
          <w:tab/>
        </w:r>
        <w:r>
          <w:fldChar w:fldCharType="begin"/>
        </w:r>
        <w:r>
          <w:instrText xml:space="preserve"> PAGEREF _Toc104789026 \h </w:instrText>
        </w:r>
      </w:ins>
      <w:r>
        <w:fldChar w:fldCharType="separate"/>
      </w:r>
      <w:ins w:id="193" w:author="Rapporteur" w:date="2022-05-30T07:38:00Z">
        <w:r>
          <w:t>34</w:t>
        </w:r>
        <w:r>
          <w:fldChar w:fldCharType="end"/>
        </w:r>
      </w:ins>
    </w:p>
    <w:p w14:paraId="0B1EC843" w14:textId="77777777" w:rsidR="009E642E" w:rsidRDefault="009E642E">
      <w:pPr>
        <w:pStyle w:val="32"/>
        <w:rPr>
          <w:ins w:id="194" w:author="Rapporteur" w:date="2022-05-30T07:38:00Z"/>
          <w:rFonts w:asciiTheme="minorHAnsi" w:eastAsiaTheme="minorEastAsia" w:hAnsiTheme="minorHAnsi" w:cstheme="minorBidi"/>
          <w:kern w:val="2"/>
          <w:szCs w:val="22"/>
          <w:lang w:val="en-US" w:eastAsia="ko-KR"/>
        </w:rPr>
      </w:pPr>
      <w:ins w:id="195" w:author="Rapporteur" w:date="2022-05-30T07:38:00Z">
        <w:r>
          <w:rPr>
            <w:lang w:eastAsia="ko-KR"/>
          </w:rPr>
          <w:t>6.8.1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_Toc104789027 \h </w:instrText>
        </w:r>
      </w:ins>
      <w:r>
        <w:fldChar w:fldCharType="separate"/>
      </w:r>
      <w:ins w:id="196" w:author="Rapporteur" w:date="2022-05-30T07:38:00Z">
        <w:r>
          <w:t>34</w:t>
        </w:r>
        <w:r>
          <w:fldChar w:fldCharType="end"/>
        </w:r>
      </w:ins>
    </w:p>
    <w:p w14:paraId="36F56285" w14:textId="77777777" w:rsidR="009E642E" w:rsidRDefault="009E642E">
      <w:pPr>
        <w:pStyle w:val="32"/>
        <w:rPr>
          <w:ins w:id="197" w:author="Rapporteur" w:date="2022-05-30T07:38:00Z"/>
          <w:rFonts w:asciiTheme="minorHAnsi" w:eastAsiaTheme="minorEastAsia" w:hAnsiTheme="minorHAnsi" w:cstheme="minorBidi"/>
          <w:kern w:val="2"/>
          <w:szCs w:val="22"/>
          <w:lang w:val="en-US" w:eastAsia="ko-KR"/>
        </w:rPr>
      </w:pPr>
      <w:ins w:id="198" w:author="Rapporteur" w:date="2022-05-30T07:38:00Z">
        <w:r>
          <w:t>6.8.2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_Toc104789028 \h </w:instrText>
        </w:r>
      </w:ins>
      <w:r>
        <w:fldChar w:fldCharType="separate"/>
      </w:r>
      <w:ins w:id="199" w:author="Rapporteur" w:date="2022-05-30T07:38:00Z">
        <w:r>
          <w:t>34</w:t>
        </w:r>
        <w:r>
          <w:fldChar w:fldCharType="end"/>
        </w:r>
      </w:ins>
    </w:p>
    <w:p w14:paraId="7ED15A49" w14:textId="77777777" w:rsidR="009E642E" w:rsidRDefault="009E642E">
      <w:pPr>
        <w:pStyle w:val="32"/>
        <w:rPr>
          <w:ins w:id="200" w:author="Rapporteur" w:date="2022-05-30T07:38:00Z"/>
          <w:rFonts w:asciiTheme="minorHAnsi" w:eastAsiaTheme="minorEastAsia" w:hAnsiTheme="minorHAnsi" w:cstheme="minorBidi"/>
          <w:kern w:val="2"/>
          <w:szCs w:val="22"/>
          <w:lang w:val="en-US" w:eastAsia="ko-KR"/>
        </w:rPr>
      </w:pPr>
      <w:ins w:id="201" w:author="Rapporteur" w:date="2022-05-30T07:38:00Z">
        <w:r>
          <w:t>6.8.3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_Toc104789029 \h </w:instrText>
        </w:r>
      </w:ins>
      <w:r>
        <w:fldChar w:fldCharType="separate"/>
      </w:r>
      <w:ins w:id="202" w:author="Rapporteur" w:date="2022-05-30T07:38:00Z">
        <w:r>
          <w:t>35</w:t>
        </w:r>
        <w:r>
          <w:fldChar w:fldCharType="end"/>
        </w:r>
      </w:ins>
    </w:p>
    <w:p w14:paraId="408197C8" w14:textId="77777777" w:rsidR="009E642E" w:rsidRDefault="009E642E">
      <w:pPr>
        <w:pStyle w:val="32"/>
        <w:rPr>
          <w:ins w:id="203" w:author="Rapporteur" w:date="2022-05-30T07:38:00Z"/>
          <w:rFonts w:asciiTheme="minorHAnsi" w:eastAsiaTheme="minorEastAsia" w:hAnsiTheme="minorHAnsi" w:cstheme="minorBidi"/>
          <w:kern w:val="2"/>
          <w:szCs w:val="22"/>
          <w:lang w:val="en-US" w:eastAsia="ko-KR"/>
        </w:rPr>
      </w:pPr>
      <w:ins w:id="204" w:author="Rapporteur" w:date="2022-05-30T07:38:00Z">
        <w:r>
          <w:rPr>
            <w:lang w:eastAsia="zh-CN"/>
          </w:rPr>
          <w:t>6.8.4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_Toc104789030 \h </w:instrText>
        </w:r>
      </w:ins>
      <w:r>
        <w:fldChar w:fldCharType="separate"/>
      </w:r>
      <w:ins w:id="205" w:author="Rapporteur" w:date="2022-05-30T07:38:00Z">
        <w:r>
          <w:t>37</w:t>
        </w:r>
        <w:r>
          <w:fldChar w:fldCharType="end"/>
        </w:r>
      </w:ins>
    </w:p>
    <w:p w14:paraId="46A8B7D6" w14:textId="77777777" w:rsidR="009E642E" w:rsidRDefault="009E642E">
      <w:pPr>
        <w:pStyle w:val="22"/>
        <w:rPr>
          <w:ins w:id="206" w:author="Rapporteur" w:date="2022-05-30T07:38:00Z"/>
          <w:rFonts w:asciiTheme="minorHAnsi" w:eastAsiaTheme="minorEastAsia" w:hAnsiTheme="minorHAnsi" w:cstheme="minorBidi"/>
          <w:kern w:val="2"/>
          <w:szCs w:val="22"/>
          <w:lang w:val="en-US" w:eastAsia="ko-KR"/>
        </w:rPr>
      </w:pPr>
      <w:ins w:id="207" w:author="Rapporteur" w:date="2022-05-30T07:38:00Z">
        <w:r>
          <w:rPr>
            <w:lang w:eastAsia="zh-CN"/>
          </w:rPr>
          <w:t>6.9</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#9: </w:t>
        </w:r>
        <w:r>
          <w:rPr>
            <w:lang w:eastAsia="ja-JP"/>
          </w:rPr>
          <w:t>Support of a Network Slice with an AoS not matching existing TA boundaries.</w:t>
        </w:r>
        <w:r>
          <w:tab/>
        </w:r>
        <w:r>
          <w:fldChar w:fldCharType="begin"/>
        </w:r>
        <w:r>
          <w:instrText xml:space="preserve"> PAGEREF _Toc104789031 \h </w:instrText>
        </w:r>
      </w:ins>
      <w:r>
        <w:fldChar w:fldCharType="separate"/>
      </w:r>
      <w:ins w:id="208" w:author="Rapporteur" w:date="2022-05-30T07:38:00Z">
        <w:r>
          <w:t>37</w:t>
        </w:r>
        <w:r>
          <w:fldChar w:fldCharType="end"/>
        </w:r>
      </w:ins>
    </w:p>
    <w:p w14:paraId="51A160F6" w14:textId="77777777" w:rsidR="009E642E" w:rsidRDefault="009E642E">
      <w:pPr>
        <w:pStyle w:val="32"/>
        <w:rPr>
          <w:ins w:id="209" w:author="Rapporteur" w:date="2022-05-30T07:38:00Z"/>
          <w:rFonts w:asciiTheme="minorHAnsi" w:eastAsiaTheme="minorEastAsia" w:hAnsiTheme="minorHAnsi" w:cstheme="minorBidi"/>
          <w:kern w:val="2"/>
          <w:szCs w:val="22"/>
          <w:lang w:val="en-US" w:eastAsia="ko-KR"/>
        </w:rPr>
      </w:pPr>
      <w:ins w:id="210" w:author="Rapporteur" w:date="2022-05-30T07:38:00Z">
        <w:r>
          <w:rPr>
            <w:lang w:eastAsia="ko-KR"/>
          </w:rPr>
          <w:t>6.9.1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_Toc104789032 \h </w:instrText>
        </w:r>
      </w:ins>
      <w:r>
        <w:fldChar w:fldCharType="separate"/>
      </w:r>
      <w:ins w:id="211" w:author="Rapporteur" w:date="2022-05-30T07:38:00Z">
        <w:r>
          <w:t>37</w:t>
        </w:r>
        <w:r>
          <w:fldChar w:fldCharType="end"/>
        </w:r>
      </w:ins>
    </w:p>
    <w:p w14:paraId="37119D80" w14:textId="77777777" w:rsidR="009E642E" w:rsidRDefault="009E642E">
      <w:pPr>
        <w:pStyle w:val="32"/>
        <w:rPr>
          <w:ins w:id="212" w:author="Rapporteur" w:date="2022-05-30T07:38:00Z"/>
          <w:rFonts w:asciiTheme="minorHAnsi" w:eastAsiaTheme="minorEastAsia" w:hAnsiTheme="minorHAnsi" w:cstheme="minorBidi"/>
          <w:kern w:val="2"/>
          <w:szCs w:val="22"/>
          <w:lang w:val="en-US" w:eastAsia="ko-KR"/>
        </w:rPr>
      </w:pPr>
      <w:ins w:id="213" w:author="Rapporteur" w:date="2022-05-30T07:38:00Z">
        <w:r>
          <w:rPr>
            <w:lang w:eastAsia="ja-JP"/>
          </w:rPr>
          <w:t>6.9.2</w:t>
        </w:r>
        <w:r>
          <w:rPr>
            <w:rFonts w:asciiTheme="minorHAnsi" w:eastAsiaTheme="minorEastAsia" w:hAnsiTheme="minorHAnsi" w:cstheme="minorBidi"/>
            <w:kern w:val="2"/>
            <w:szCs w:val="22"/>
            <w:lang w:val="en-US" w:eastAsia="ko-KR"/>
          </w:rPr>
          <w:tab/>
        </w:r>
        <w:r>
          <w:rPr>
            <w:lang w:eastAsia="ja-JP"/>
          </w:rPr>
          <w:t>Description</w:t>
        </w:r>
        <w:r>
          <w:tab/>
        </w:r>
        <w:r>
          <w:fldChar w:fldCharType="begin"/>
        </w:r>
        <w:r>
          <w:instrText xml:space="preserve"> PAGEREF _Toc104789033 \h </w:instrText>
        </w:r>
      </w:ins>
      <w:r>
        <w:fldChar w:fldCharType="separate"/>
      </w:r>
      <w:ins w:id="214" w:author="Rapporteur" w:date="2022-05-30T07:38:00Z">
        <w:r>
          <w:t>37</w:t>
        </w:r>
        <w:r>
          <w:fldChar w:fldCharType="end"/>
        </w:r>
      </w:ins>
    </w:p>
    <w:p w14:paraId="39D41310" w14:textId="77777777" w:rsidR="009E642E" w:rsidRDefault="009E642E">
      <w:pPr>
        <w:pStyle w:val="32"/>
        <w:rPr>
          <w:ins w:id="215" w:author="Rapporteur" w:date="2022-05-30T07:38:00Z"/>
          <w:rFonts w:asciiTheme="minorHAnsi" w:eastAsiaTheme="minorEastAsia" w:hAnsiTheme="minorHAnsi" w:cstheme="minorBidi"/>
          <w:kern w:val="2"/>
          <w:szCs w:val="22"/>
          <w:lang w:val="en-US" w:eastAsia="ko-KR"/>
        </w:rPr>
      </w:pPr>
      <w:ins w:id="216" w:author="Rapporteur" w:date="2022-05-30T07:38:00Z">
        <w:r>
          <w:rPr>
            <w:lang w:eastAsia="ja-JP"/>
          </w:rPr>
          <w:t>6.9.3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_Toc104789034 \h </w:instrText>
        </w:r>
      </w:ins>
      <w:r>
        <w:fldChar w:fldCharType="separate"/>
      </w:r>
      <w:ins w:id="217" w:author="Rapporteur" w:date="2022-05-30T07:38:00Z">
        <w:r>
          <w:t>39</w:t>
        </w:r>
        <w:r>
          <w:fldChar w:fldCharType="end"/>
        </w:r>
      </w:ins>
    </w:p>
    <w:p w14:paraId="17EC254E" w14:textId="77777777" w:rsidR="009E642E" w:rsidRDefault="009E642E">
      <w:pPr>
        <w:pStyle w:val="32"/>
        <w:rPr>
          <w:ins w:id="218" w:author="Rapporteur" w:date="2022-05-30T07:38:00Z"/>
          <w:rFonts w:asciiTheme="minorHAnsi" w:eastAsiaTheme="minorEastAsia" w:hAnsiTheme="minorHAnsi" w:cstheme="minorBidi"/>
          <w:kern w:val="2"/>
          <w:szCs w:val="22"/>
          <w:lang w:val="en-US" w:eastAsia="ko-KR"/>
        </w:rPr>
      </w:pPr>
      <w:ins w:id="219" w:author="Rapporteur" w:date="2022-05-30T07:38:00Z">
        <w:r>
          <w:rPr>
            <w:lang w:eastAsia="zh-CN"/>
          </w:rPr>
          <w:t>6.9.4</w:t>
        </w:r>
        <w:r>
          <w:rPr>
            <w:rFonts w:asciiTheme="minorHAnsi" w:eastAsiaTheme="minorEastAsia" w:hAnsiTheme="minorHAnsi" w:cstheme="minorBidi"/>
            <w:kern w:val="2"/>
            <w:szCs w:val="22"/>
            <w:lang w:val="en-US" w:eastAsia="ko-KR"/>
          </w:rPr>
          <w:tab/>
        </w:r>
        <w:r>
          <w:rPr>
            <w:lang w:eastAsia="ja-JP"/>
          </w:rPr>
          <w:t xml:space="preserve">Impacts on </w:t>
        </w:r>
        <w:r>
          <w:rPr>
            <w:lang w:eastAsia="zh-CN"/>
          </w:rPr>
          <w:t>services,</w:t>
        </w:r>
        <w:r>
          <w:rPr>
            <w:lang w:eastAsia="ja-JP"/>
          </w:rPr>
          <w:t xml:space="preserve"> entities and interfaces</w:t>
        </w:r>
        <w:r>
          <w:tab/>
        </w:r>
        <w:r>
          <w:fldChar w:fldCharType="begin"/>
        </w:r>
        <w:r>
          <w:instrText xml:space="preserve"> PAGEREF _Toc104789035 \h </w:instrText>
        </w:r>
      </w:ins>
      <w:r>
        <w:fldChar w:fldCharType="separate"/>
      </w:r>
      <w:ins w:id="220" w:author="Rapporteur" w:date="2022-05-30T07:38:00Z">
        <w:r>
          <w:t>41</w:t>
        </w:r>
        <w:r>
          <w:fldChar w:fldCharType="end"/>
        </w:r>
      </w:ins>
    </w:p>
    <w:p w14:paraId="595FE8AB" w14:textId="77777777" w:rsidR="009E642E" w:rsidRDefault="009E642E">
      <w:pPr>
        <w:pStyle w:val="22"/>
        <w:rPr>
          <w:ins w:id="221" w:author="Rapporteur" w:date="2022-05-30T07:38:00Z"/>
          <w:rFonts w:asciiTheme="minorHAnsi" w:eastAsiaTheme="minorEastAsia" w:hAnsiTheme="minorHAnsi" w:cstheme="minorBidi"/>
          <w:kern w:val="2"/>
          <w:szCs w:val="22"/>
          <w:lang w:val="en-US" w:eastAsia="ko-KR"/>
        </w:rPr>
      </w:pPr>
      <w:ins w:id="222" w:author="Rapporteur" w:date="2022-05-30T07:38:00Z">
        <w:r>
          <w:rPr>
            <w:lang w:eastAsia="ja-JP"/>
          </w:rPr>
          <w:t>6.10</w:t>
        </w:r>
        <w:r>
          <w:rPr>
            <w:rFonts w:asciiTheme="minorHAnsi" w:eastAsiaTheme="minorEastAsia" w:hAnsiTheme="minorHAnsi" w:cstheme="minorBidi"/>
            <w:kern w:val="2"/>
            <w:szCs w:val="22"/>
            <w:lang w:val="en-US" w:eastAsia="ko-KR"/>
          </w:rPr>
          <w:tab/>
        </w:r>
        <w:r>
          <w:rPr>
            <w:lang w:eastAsia="ja-JP"/>
          </w:rPr>
          <w:t>Solution #10: Associating a validity timer with a temporary slice</w:t>
        </w:r>
        <w:r>
          <w:tab/>
        </w:r>
        <w:r>
          <w:fldChar w:fldCharType="begin"/>
        </w:r>
        <w:r>
          <w:instrText xml:space="preserve"> PAGEREF _Toc104789036 \h </w:instrText>
        </w:r>
      </w:ins>
      <w:r>
        <w:fldChar w:fldCharType="separate"/>
      </w:r>
      <w:ins w:id="223" w:author="Rapporteur" w:date="2022-05-30T07:38:00Z">
        <w:r>
          <w:t>41</w:t>
        </w:r>
        <w:r>
          <w:fldChar w:fldCharType="end"/>
        </w:r>
      </w:ins>
    </w:p>
    <w:p w14:paraId="4F6DBEF6" w14:textId="77777777" w:rsidR="009E642E" w:rsidRDefault="009E642E">
      <w:pPr>
        <w:pStyle w:val="32"/>
        <w:rPr>
          <w:ins w:id="224" w:author="Rapporteur" w:date="2022-05-30T07:38:00Z"/>
          <w:rFonts w:asciiTheme="minorHAnsi" w:eastAsiaTheme="minorEastAsia" w:hAnsiTheme="minorHAnsi" w:cstheme="minorBidi"/>
          <w:kern w:val="2"/>
          <w:szCs w:val="22"/>
          <w:lang w:val="en-US" w:eastAsia="ko-KR"/>
        </w:rPr>
      </w:pPr>
      <w:ins w:id="225" w:author="Rapporteur" w:date="2022-05-30T07:38:00Z">
        <w:r>
          <w:rPr>
            <w:lang w:eastAsia="ko-KR"/>
          </w:rPr>
          <w:t>6.10.1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_Toc104789037 \h </w:instrText>
        </w:r>
      </w:ins>
      <w:r>
        <w:fldChar w:fldCharType="separate"/>
      </w:r>
      <w:ins w:id="226" w:author="Rapporteur" w:date="2022-05-30T07:38:00Z">
        <w:r>
          <w:t>41</w:t>
        </w:r>
        <w:r>
          <w:fldChar w:fldCharType="end"/>
        </w:r>
      </w:ins>
    </w:p>
    <w:p w14:paraId="4043D136" w14:textId="77777777" w:rsidR="009E642E" w:rsidRDefault="009E642E">
      <w:pPr>
        <w:pStyle w:val="32"/>
        <w:rPr>
          <w:ins w:id="227" w:author="Rapporteur" w:date="2022-05-30T07:38:00Z"/>
          <w:rFonts w:asciiTheme="minorHAnsi" w:eastAsiaTheme="minorEastAsia" w:hAnsiTheme="minorHAnsi" w:cstheme="minorBidi"/>
          <w:kern w:val="2"/>
          <w:szCs w:val="22"/>
          <w:lang w:val="en-US" w:eastAsia="ko-KR"/>
        </w:rPr>
      </w:pPr>
      <w:ins w:id="228" w:author="Rapporteur" w:date="2022-05-30T07:38:00Z">
        <w:r>
          <w:rPr>
            <w:lang w:eastAsia="ko-KR"/>
          </w:rPr>
          <w:t>6.10.2</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_Toc104789038 \h </w:instrText>
        </w:r>
      </w:ins>
      <w:r>
        <w:fldChar w:fldCharType="separate"/>
      </w:r>
      <w:ins w:id="229" w:author="Rapporteur" w:date="2022-05-30T07:38:00Z">
        <w:r>
          <w:t>42</w:t>
        </w:r>
        <w:r>
          <w:fldChar w:fldCharType="end"/>
        </w:r>
      </w:ins>
    </w:p>
    <w:p w14:paraId="04BDE966" w14:textId="77777777" w:rsidR="009E642E" w:rsidRDefault="009E642E">
      <w:pPr>
        <w:pStyle w:val="32"/>
        <w:rPr>
          <w:ins w:id="230" w:author="Rapporteur" w:date="2022-05-30T07:38:00Z"/>
          <w:rFonts w:asciiTheme="minorHAnsi" w:eastAsiaTheme="minorEastAsia" w:hAnsiTheme="minorHAnsi" w:cstheme="minorBidi"/>
          <w:kern w:val="2"/>
          <w:szCs w:val="22"/>
          <w:lang w:val="en-US" w:eastAsia="ko-KR"/>
        </w:rPr>
      </w:pPr>
      <w:ins w:id="231" w:author="Rapporteur" w:date="2022-05-30T07:38:00Z">
        <w:r>
          <w:rPr>
            <w:lang w:eastAsia="zh-CN"/>
          </w:rPr>
          <w:t>6.10.3</w:t>
        </w:r>
        <w:r>
          <w:rPr>
            <w:rFonts w:asciiTheme="minorHAnsi" w:eastAsiaTheme="minorEastAsia" w:hAnsiTheme="minorHAnsi" w:cstheme="minorBidi"/>
            <w:kern w:val="2"/>
            <w:szCs w:val="22"/>
            <w:lang w:val="en-US" w:eastAsia="ko-KR"/>
          </w:rPr>
          <w:tab/>
        </w:r>
        <w:r>
          <w:rPr>
            <w:lang w:eastAsia="ja-JP"/>
          </w:rPr>
          <w:t xml:space="preserve">Impacts on </w:t>
        </w:r>
        <w:r>
          <w:rPr>
            <w:lang w:eastAsia="zh-CN"/>
          </w:rPr>
          <w:t>services,</w:t>
        </w:r>
        <w:r>
          <w:rPr>
            <w:lang w:eastAsia="ja-JP"/>
          </w:rPr>
          <w:t xml:space="preserve"> entities and interfaces</w:t>
        </w:r>
        <w:r>
          <w:tab/>
        </w:r>
        <w:r>
          <w:fldChar w:fldCharType="begin"/>
        </w:r>
        <w:r>
          <w:instrText xml:space="preserve"> PAGEREF _Toc104789039 \h </w:instrText>
        </w:r>
      </w:ins>
      <w:r>
        <w:fldChar w:fldCharType="separate"/>
      </w:r>
      <w:ins w:id="232" w:author="Rapporteur" w:date="2022-05-30T07:38:00Z">
        <w:r>
          <w:t>43</w:t>
        </w:r>
        <w:r>
          <w:fldChar w:fldCharType="end"/>
        </w:r>
      </w:ins>
    </w:p>
    <w:p w14:paraId="04AFAD4C" w14:textId="77777777" w:rsidR="009E642E" w:rsidRDefault="009E642E">
      <w:pPr>
        <w:pStyle w:val="22"/>
        <w:rPr>
          <w:ins w:id="233" w:author="Rapporteur" w:date="2022-05-30T07:38:00Z"/>
          <w:rFonts w:asciiTheme="minorHAnsi" w:eastAsiaTheme="minorEastAsia" w:hAnsiTheme="minorHAnsi" w:cstheme="minorBidi"/>
          <w:kern w:val="2"/>
          <w:szCs w:val="22"/>
          <w:lang w:val="en-US" w:eastAsia="ko-KR"/>
        </w:rPr>
      </w:pPr>
      <w:ins w:id="234" w:author="Rapporteur" w:date="2022-05-30T07:38:00Z">
        <w:r>
          <w:rPr>
            <w:lang w:eastAsia="zh-CN"/>
          </w:rPr>
          <w:t>6.11</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#11</w:t>
        </w:r>
        <w:r>
          <w:rPr>
            <w:lang w:eastAsia="ja-JP"/>
          </w:rPr>
          <w:t>: Enabling UEs to Request S-NSSAIs not uniformly available</w:t>
        </w:r>
        <w:r>
          <w:tab/>
        </w:r>
        <w:r>
          <w:fldChar w:fldCharType="begin"/>
        </w:r>
        <w:r>
          <w:instrText xml:space="preserve"> PAGEREF _Toc104789040 \h </w:instrText>
        </w:r>
      </w:ins>
      <w:r>
        <w:fldChar w:fldCharType="separate"/>
      </w:r>
      <w:ins w:id="235" w:author="Rapporteur" w:date="2022-05-30T07:38:00Z">
        <w:r>
          <w:t>43</w:t>
        </w:r>
        <w:r>
          <w:fldChar w:fldCharType="end"/>
        </w:r>
      </w:ins>
    </w:p>
    <w:p w14:paraId="6297FBC6" w14:textId="77777777" w:rsidR="009E642E" w:rsidRDefault="009E642E">
      <w:pPr>
        <w:pStyle w:val="32"/>
        <w:rPr>
          <w:ins w:id="236" w:author="Rapporteur" w:date="2022-05-30T07:38:00Z"/>
          <w:rFonts w:asciiTheme="minorHAnsi" w:eastAsiaTheme="minorEastAsia" w:hAnsiTheme="minorHAnsi" w:cstheme="minorBidi"/>
          <w:kern w:val="2"/>
          <w:szCs w:val="22"/>
          <w:lang w:val="en-US" w:eastAsia="ko-KR"/>
        </w:rPr>
      </w:pPr>
      <w:ins w:id="237" w:author="Rapporteur" w:date="2022-05-30T07:38:00Z">
        <w:r>
          <w:rPr>
            <w:lang w:eastAsia="ko-KR"/>
          </w:rPr>
          <w:t>6.11.1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_Toc104789041 \h </w:instrText>
        </w:r>
      </w:ins>
      <w:r>
        <w:fldChar w:fldCharType="separate"/>
      </w:r>
      <w:ins w:id="238" w:author="Rapporteur" w:date="2022-05-30T07:38:00Z">
        <w:r>
          <w:t>43</w:t>
        </w:r>
        <w:r>
          <w:fldChar w:fldCharType="end"/>
        </w:r>
      </w:ins>
    </w:p>
    <w:p w14:paraId="7BA2B97C" w14:textId="77777777" w:rsidR="009E642E" w:rsidRDefault="009E642E">
      <w:pPr>
        <w:pStyle w:val="32"/>
        <w:rPr>
          <w:ins w:id="239" w:author="Rapporteur" w:date="2022-05-30T07:38:00Z"/>
          <w:rFonts w:asciiTheme="minorHAnsi" w:eastAsiaTheme="minorEastAsia" w:hAnsiTheme="minorHAnsi" w:cstheme="minorBidi"/>
          <w:kern w:val="2"/>
          <w:szCs w:val="22"/>
          <w:lang w:val="en-US" w:eastAsia="ko-KR"/>
        </w:rPr>
      </w:pPr>
      <w:ins w:id="240" w:author="Rapporteur" w:date="2022-05-30T07:38:00Z">
        <w:r>
          <w:rPr>
            <w:lang w:eastAsia="ja-JP"/>
          </w:rPr>
          <w:t>6.11.2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_Toc104789042 \h </w:instrText>
        </w:r>
      </w:ins>
      <w:r>
        <w:fldChar w:fldCharType="separate"/>
      </w:r>
      <w:ins w:id="241" w:author="Rapporteur" w:date="2022-05-30T07:38:00Z">
        <w:r>
          <w:t>43</w:t>
        </w:r>
        <w:r>
          <w:fldChar w:fldCharType="end"/>
        </w:r>
      </w:ins>
    </w:p>
    <w:p w14:paraId="2CB2D318" w14:textId="77777777" w:rsidR="009E642E" w:rsidRDefault="009E642E">
      <w:pPr>
        <w:pStyle w:val="32"/>
        <w:rPr>
          <w:ins w:id="242" w:author="Rapporteur" w:date="2022-05-30T07:38:00Z"/>
          <w:rFonts w:asciiTheme="minorHAnsi" w:eastAsiaTheme="minorEastAsia" w:hAnsiTheme="minorHAnsi" w:cstheme="minorBidi"/>
          <w:kern w:val="2"/>
          <w:szCs w:val="22"/>
          <w:lang w:val="en-US" w:eastAsia="ko-KR"/>
        </w:rPr>
      </w:pPr>
      <w:ins w:id="243" w:author="Rapporteur" w:date="2022-05-30T07:38:00Z">
        <w:r>
          <w:rPr>
            <w:lang w:eastAsia="ja-JP"/>
          </w:rPr>
          <w:t>6.11.3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_Toc104789043 \h </w:instrText>
        </w:r>
      </w:ins>
      <w:r>
        <w:fldChar w:fldCharType="separate"/>
      </w:r>
      <w:ins w:id="244" w:author="Rapporteur" w:date="2022-05-30T07:38:00Z">
        <w:r>
          <w:t>45</w:t>
        </w:r>
        <w:r>
          <w:fldChar w:fldCharType="end"/>
        </w:r>
      </w:ins>
    </w:p>
    <w:p w14:paraId="6358FBBC" w14:textId="77777777" w:rsidR="009E642E" w:rsidRDefault="009E642E">
      <w:pPr>
        <w:pStyle w:val="32"/>
        <w:rPr>
          <w:ins w:id="245" w:author="Rapporteur" w:date="2022-05-30T07:38:00Z"/>
          <w:rFonts w:asciiTheme="minorHAnsi" w:eastAsiaTheme="minorEastAsia" w:hAnsiTheme="minorHAnsi" w:cstheme="minorBidi"/>
          <w:kern w:val="2"/>
          <w:szCs w:val="22"/>
          <w:lang w:val="en-US" w:eastAsia="ko-KR"/>
        </w:rPr>
      </w:pPr>
      <w:ins w:id="246" w:author="Rapporteur" w:date="2022-05-30T07:38:00Z">
        <w:r>
          <w:rPr>
            <w:lang w:eastAsia="zh-CN"/>
          </w:rPr>
          <w:t>6.11.4</w:t>
        </w:r>
        <w:r>
          <w:rPr>
            <w:rFonts w:asciiTheme="minorHAnsi" w:eastAsiaTheme="minorEastAsia" w:hAnsiTheme="minorHAnsi" w:cstheme="minorBidi"/>
            <w:kern w:val="2"/>
            <w:szCs w:val="22"/>
            <w:lang w:val="en-US" w:eastAsia="ko-KR"/>
          </w:rPr>
          <w:tab/>
        </w:r>
        <w:r>
          <w:rPr>
            <w:lang w:eastAsia="ja-JP"/>
          </w:rPr>
          <w:t>Impacts on services, entities and interfaces</w:t>
        </w:r>
        <w:r>
          <w:tab/>
        </w:r>
        <w:r>
          <w:fldChar w:fldCharType="begin"/>
        </w:r>
        <w:r>
          <w:instrText xml:space="preserve"> PAGEREF _Toc104789044 \h </w:instrText>
        </w:r>
      </w:ins>
      <w:r>
        <w:fldChar w:fldCharType="separate"/>
      </w:r>
      <w:ins w:id="247" w:author="Rapporteur" w:date="2022-05-30T07:38:00Z">
        <w:r>
          <w:t>46</w:t>
        </w:r>
        <w:r>
          <w:fldChar w:fldCharType="end"/>
        </w:r>
      </w:ins>
    </w:p>
    <w:p w14:paraId="67BE4817" w14:textId="77777777" w:rsidR="009E642E" w:rsidRDefault="009E642E">
      <w:pPr>
        <w:pStyle w:val="22"/>
        <w:rPr>
          <w:ins w:id="248" w:author="Rapporteur" w:date="2022-05-30T07:38:00Z"/>
          <w:rFonts w:asciiTheme="minorHAnsi" w:eastAsiaTheme="minorEastAsia" w:hAnsiTheme="minorHAnsi" w:cstheme="minorBidi"/>
          <w:kern w:val="2"/>
          <w:szCs w:val="22"/>
          <w:lang w:val="en-US" w:eastAsia="ko-KR"/>
        </w:rPr>
      </w:pPr>
      <w:ins w:id="249" w:author="Rapporteur" w:date="2022-05-30T07:38:00Z">
        <w:r>
          <w:rPr>
            <w:lang w:eastAsia="zh-CN"/>
          </w:rPr>
          <w:t>6.12</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#12</w:t>
        </w:r>
        <w:r>
          <w:rPr>
            <w:lang w:eastAsia="ja-JP"/>
          </w:rPr>
          <w:t>: Solution for Centralized Counting for Multiple Service Areas and 5GS-EPS Interworking</w:t>
        </w:r>
        <w:r>
          <w:tab/>
        </w:r>
        <w:r>
          <w:fldChar w:fldCharType="begin"/>
        </w:r>
        <w:r>
          <w:instrText xml:space="preserve"> PAGEREF _Toc104789045 \h </w:instrText>
        </w:r>
      </w:ins>
      <w:r>
        <w:fldChar w:fldCharType="separate"/>
      </w:r>
      <w:ins w:id="250" w:author="Rapporteur" w:date="2022-05-30T07:38:00Z">
        <w:r>
          <w:t>46</w:t>
        </w:r>
        <w:r>
          <w:fldChar w:fldCharType="end"/>
        </w:r>
      </w:ins>
    </w:p>
    <w:p w14:paraId="09E090AC" w14:textId="77777777" w:rsidR="009E642E" w:rsidRDefault="009E642E">
      <w:pPr>
        <w:pStyle w:val="32"/>
        <w:rPr>
          <w:ins w:id="251" w:author="Rapporteur" w:date="2022-05-30T07:38:00Z"/>
          <w:rFonts w:asciiTheme="minorHAnsi" w:eastAsiaTheme="minorEastAsia" w:hAnsiTheme="minorHAnsi" w:cstheme="minorBidi"/>
          <w:kern w:val="2"/>
          <w:szCs w:val="22"/>
          <w:lang w:val="en-US" w:eastAsia="ko-KR"/>
        </w:rPr>
      </w:pPr>
      <w:ins w:id="252" w:author="Rapporteur" w:date="2022-05-30T07:38:00Z">
        <w:r>
          <w:rPr>
            <w:lang w:eastAsia="ja-JP"/>
          </w:rPr>
          <w:t>6.12.1</w:t>
        </w:r>
        <w:r>
          <w:rPr>
            <w:rFonts w:asciiTheme="minorHAnsi" w:eastAsiaTheme="minorEastAsia" w:hAnsiTheme="minorHAnsi" w:cstheme="minorBidi"/>
            <w:kern w:val="2"/>
            <w:szCs w:val="22"/>
            <w:lang w:val="en-US" w:eastAsia="ko-KR"/>
          </w:rPr>
          <w:tab/>
        </w:r>
        <w:r>
          <w:rPr>
            <w:lang w:eastAsia="ja-JP"/>
          </w:rPr>
          <w:t>Description</w:t>
        </w:r>
        <w:r>
          <w:tab/>
        </w:r>
        <w:r>
          <w:fldChar w:fldCharType="begin"/>
        </w:r>
        <w:r>
          <w:instrText xml:space="preserve"> PAGEREF _Toc104789046 \h </w:instrText>
        </w:r>
      </w:ins>
      <w:r>
        <w:fldChar w:fldCharType="separate"/>
      </w:r>
      <w:ins w:id="253" w:author="Rapporteur" w:date="2022-05-30T07:38:00Z">
        <w:r>
          <w:t>46</w:t>
        </w:r>
        <w:r>
          <w:fldChar w:fldCharType="end"/>
        </w:r>
      </w:ins>
    </w:p>
    <w:p w14:paraId="071AC2B2" w14:textId="77777777" w:rsidR="009E642E" w:rsidRDefault="009E642E">
      <w:pPr>
        <w:pStyle w:val="32"/>
        <w:rPr>
          <w:ins w:id="254" w:author="Rapporteur" w:date="2022-05-30T07:38:00Z"/>
          <w:rFonts w:asciiTheme="minorHAnsi" w:eastAsiaTheme="minorEastAsia" w:hAnsiTheme="minorHAnsi" w:cstheme="minorBidi"/>
          <w:kern w:val="2"/>
          <w:szCs w:val="22"/>
          <w:lang w:val="en-US" w:eastAsia="ko-KR"/>
        </w:rPr>
      </w:pPr>
      <w:ins w:id="255" w:author="Rapporteur" w:date="2022-05-30T07:38:00Z">
        <w:r>
          <w:rPr>
            <w:lang w:eastAsia="ja-JP"/>
          </w:rPr>
          <w:t>6.12.2</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_Toc104789047 \h </w:instrText>
        </w:r>
      </w:ins>
      <w:r>
        <w:fldChar w:fldCharType="separate"/>
      </w:r>
      <w:ins w:id="256" w:author="Rapporteur" w:date="2022-05-30T07:38:00Z">
        <w:r>
          <w:t>47</w:t>
        </w:r>
        <w:r>
          <w:fldChar w:fldCharType="end"/>
        </w:r>
      </w:ins>
    </w:p>
    <w:p w14:paraId="28ABE096" w14:textId="77777777" w:rsidR="009E642E" w:rsidRDefault="009E642E">
      <w:pPr>
        <w:pStyle w:val="32"/>
        <w:rPr>
          <w:ins w:id="257" w:author="Rapporteur" w:date="2022-05-30T07:38:00Z"/>
          <w:rFonts w:asciiTheme="minorHAnsi" w:eastAsiaTheme="minorEastAsia" w:hAnsiTheme="minorHAnsi" w:cstheme="minorBidi"/>
          <w:kern w:val="2"/>
          <w:szCs w:val="22"/>
          <w:lang w:val="en-US" w:eastAsia="ko-KR"/>
        </w:rPr>
      </w:pPr>
      <w:ins w:id="258" w:author="Rapporteur" w:date="2022-05-30T07:38:00Z">
        <w:r>
          <w:rPr>
            <w:lang w:eastAsia="zh-CN"/>
          </w:rPr>
          <w:t>6.12.3</w:t>
        </w:r>
        <w:r>
          <w:rPr>
            <w:rFonts w:asciiTheme="minorHAnsi" w:eastAsiaTheme="minorEastAsia" w:hAnsiTheme="minorHAnsi" w:cstheme="minorBidi"/>
            <w:kern w:val="2"/>
            <w:szCs w:val="22"/>
            <w:lang w:val="en-US" w:eastAsia="ko-KR"/>
          </w:rPr>
          <w:tab/>
        </w:r>
        <w:r>
          <w:rPr>
            <w:lang w:eastAsia="ja-JP"/>
          </w:rPr>
          <w:t xml:space="preserve">Impacts on </w:t>
        </w:r>
        <w:r>
          <w:rPr>
            <w:lang w:eastAsia="zh-CN"/>
          </w:rPr>
          <w:t>services, entities and interfaces</w:t>
        </w:r>
        <w:r>
          <w:tab/>
        </w:r>
        <w:r>
          <w:fldChar w:fldCharType="begin"/>
        </w:r>
        <w:r>
          <w:instrText xml:space="preserve"> PAGEREF _Toc104789048 \h </w:instrText>
        </w:r>
      </w:ins>
      <w:r>
        <w:fldChar w:fldCharType="separate"/>
      </w:r>
      <w:ins w:id="259" w:author="Rapporteur" w:date="2022-05-30T07:38:00Z">
        <w:r>
          <w:t>50</w:t>
        </w:r>
        <w:r>
          <w:fldChar w:fldCharType="end"/>
        </w:r>
      </w:ins>
    </w:p>
    <w:p w14:paraId="64D39DA0" w14:textId="77777777" w:rsidR="009E642E" w:rsidRDefault="009E642E">
      <w:pPr>
        <w:pStyle w:val="22"/>
        <w:rPr>
          <w:ins w:id="260" w:author="Rapporteur" w:date="2022-05-30T07:38:00Z"/>
          <w:rFonts w:asciiTheme="minorHAnsi" w:eastAsiaTheme="minorEastAsia" w:hAnsiTheme="minorHAnsi" w:cstheme="minorBidi"/>
          <w:kern w:val="2"/>
          <w:szCs w:val="22"/>
          <w:lang w:val="en-US" w:eastAsia="ko-KR"/>
        </w:rPr>
      </w:pPr>
      <w:ins w:id="261" w:author="Rapporteur" w:date="2022-05-30T07:38:00Z">
        <w:r>
          <w:rPr>
            <w:lang w:eastAsia="zh-CN"/>
          </w:rPr>
          <w:t>6.13</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#13</w:t>
        </w:r>
        <w:r>
          <w:rPr>
            <w:lang w:eastAsia="ja-JP"/>
          </w:rPr>
          <w:t>: Hierarchical NSACF Architecture for Maximum UE/PDU Session number control</w:t>
        </w:r>
        <w:r>
          <w:tab/>
        </w:r>
        <w:r>
          <w:fldChar w:fldCharType="begin"/>
        </w:r>
        <w:r>
          <w:instrText xml:space="preserve"> PAGEREF _Toc104789049 \h </w:instrText>
        </w:r>
      </w:ins>
      <w:r>
        <w:fldChar w:fldCharType="separate"/>
      </w:r>
      <w:ins w:id="262" w:author="Rapporteur" w:date="2022-05-30T07:38:00Z">
        <w:r>
          <w:t>50</w:t>
        </w:r>
        <w:r>
          <w:fldChar w:fldCharType="end"/>
        </w:r>
      </w:ins>
    </w:p>
    <w:p w14:paraId="2552F9BD" w14:textId="77777777" w:rsidR="009E642E" w:rsidRDefault="009E642E">
      <w:pPr>
        <w:pStyle w:val="32"/>
        <w:rPr>
          <w:ins w:id="263" w:author="Rapporteur" w:date="2022-05-30T07:38:00Z"/>
          <w:rFonts w:asciiTheme="minorHAnsi" w:eastAsiaTheme="minorEastAsia" w:hAnsiTheme="minorHAnsi" w:cstheme="minorBidi"/>
          <w:kern w:val="2"/>
          <w:szCs w:val="22"/>
          <w:lang w:val="en-US" w:eastAsia="ko-KR"/>
        </w:rPr>
      </w:pPr>
      <w:ins w:id="264" w:author="Rapporteur" w:date="2022-05-30T07:38:00Z">
        <w:r>
          <w:rPr>
            <w:lang w:eastAsia="ko-KR"/>
          </w:rPr>
          <w:t>6.13.1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_Toc104789050 \h </w:instrText>
        </w:r>
      </w:ins>
      <w:r>
        <w:fldChar w:fldCharType="separate"/>
      </w:r>
      <w:ins w:id="265" w:author="Rapporteur" w:date="2022-05-30T07:38:00Z">
        <w:r>
          <w:t>50</w:t>
        </w:r>
        <w:r>
          <w:fldChar w:fldCharType="end"/>
        </w:r>
      </w:ins>
    </w:p>
    <w:p w14:paraId="7B438FBD" w14:textId="77777777" w:rsidR="009E642E" w:rsidRDefault="009E642E">
      <w:pPr>
        <w:pStyle w:val="32"/>
        <w:rPr>
          <w:ins w:id="266" w:author="Rapporteur" w:date="2022-05-30T07:38:00Z"/>
          <w:rFonts w:asciiTheme="minorHAnsi" w:eastAsiaTheme="minorEastAsia" w:hAnsiTheme="minorHAnsi" w:cstheme="minorBidi"/>
          <w:kern w:val="2"/>
          <w:szCs w:val="22"/>
          <w:lang w:val="en-US" w:eastAsia="ko-KR"/>
        </w:rPr>
      </w:pPr>
      <w:ins w:id="267" w:author="Rapporteur" w:date="2022-05-30T07:38:00Z">
        <w:r>
          <w:rPr>
            <w:lang w:eastAsia="ja-JP"/>
          </w:rPr>
          <w:t>6.13.2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_Toc104789051 \h </w:instrText>
        </w:r>
      </w:ins>
      <w:r>
        <w:fldChar w:fldCharType="separate"/>
      </w:r>
      <w:ins w:id="268" w:author="Rapporteur" w:date="2022-05-30T07:38:00Z">
        <w:r>
          <w:t>50</w:t>
        </w:r>
        <w:r>
          <w:fldChar w:fldCharType="end"/>
        </w:r>
      </w:ins>
    </w:p>
    <w:p w14:paraId="69EE3BD2" w14:textId="77777777" w:rsidR="009E642E" w:rsidRDefault="009E642E">
      <w:pPr>
        <w:pStyle w:val="32"/>
        <w:rPr>
          <w:ins w:id="269" w:author="Rapporteur" w:date="2022-05-30T07:38:00Z"/>
          <w:rFonts w:asciiTheme="minorHAnsi" w:eastAsiaTheme="minorEastAsia" w:hAnsiTheme="minorHAnsi" w:cstheme="minorBidi"/>
          <w:kern w:val="2"/>
          <w:szCs w:val="22"/>
          <w:lang w:val="en-US" w:eastAsia="ko-KR"/>
        </w:rPr>
      </w:pPr>
      <w:ins w:id="270" w:author="Rapporteur" w:date="2022-05-30T07:38:00Z">
        <w:r>
          <w:rPr>
            <w:lang w:eastAsia="ja-JP"/>
          </w:rPr>
          <w:t>6.13.3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_Toc104789052 \h </w:instrText>
        </w:r>
      </w:ins>
      <w:r>
        <w:fldChar w:fldCharType="separate"/>
      </w:r>
      <w:ins w:id="271" w:author="Rapporteur" w:date="2022-05-30T07:38:00Z">
        <w:r>
          <w:t>52</w:t>
        </w:r>
        <w:r>
          <w:fldChar w:fldCharType="end"/>
        </w:r>
      </w:ins>
    </w:p>
    <w:p w14:paraId="7379D25C" w14:textId="77777777" w:rsidR="009E642E" w:rsidRDefault="009E642E">
      <w:pPr>
        <w:pStyle w:val="32"/>
        <w:rPr>
          <w:ins w:id="272" w:author="Rapporteur" w:date="2022-05-30T07:38:00Z"/>
          <w:rFonts w:asciiTheme="minorHAnsi" w:eastAsiaTheme="minorEastAsia" w:hAnsiTheme="minorHAnsi" w:cstheme="minorBidi"/>
          <w:kern w:val="2"/>
          <w:szCs w:val="22"/>
          <w:lang w:val="en-US" w:eastAsia="ko-KR"/>
        </w:rPr>
      </w:pPr>
      <w:ins w:id="273" w:author="Rapporteur" w:date="2022-05-30T07:38:00Z">
        <w:r>
          <w:rPr>
            <w:lang w:eastAsia="zh-CN"/>
          </w:rPr>
          <w:t>6.13.4</w:t>
        </w:r>
        <w:r>
          <w:rPr>
            <w:rFonts w:asciiTheme="minorHAnsi" w:eastAsiaTheme="minorEastAsia" w:hAnsiTheme="minorHAnsi" w:cstheme="minorBidi"/>
            <w:kern w:val="2"/>
            <w:szCs w:val="22"/>
            <w:lang w:val="en-US" w:eastAsia="ko-KR"/>
          </w:rPr>
          <w:tab/>
        </w:r>
        <w:r>
          <w:rPr>
            <w:lang w:eastAsia="ja-JP"/>
          </w:rPr>
          <w:t>Impacts on services, entities and interfaces</w:t>
        </w:r>
        <w:r>
          <w:tab/>
        </w:r>
        <w:r>
          <w:fldChar w:fldCharType="begin"/>
        </w:r>
        <w:r>
          <w:instrText xml:space="preserve"> PAGEREF _Toc104789053 \h </w:instrText>
        </w:r>
      </w:ins>
      <w:r>
        <w:fldChar w:fldCharType="separate"/>
      </w:r>
      <w:ins w:id="274" w:author="Rapporteur" w:date="2022-05-30T07:38:00Z">
        <w:r>
          <w:t>56</w:t>
        </w:r>
        <w:r>
          <w:fldChar w:fldCharType="end"/>
        </w:r>
      </w:ins>
    </w:p>
    <w:p w14:paraId="238802EB" w14:textId="77777777" w:rsidR="009E642E" w:rsidRDefault="009E642E">
      <w:pPr>
        <w:pStyle w:val="22"/>
        <w:rPr>
          <w:ins w:id="275" w:author="Rapporteur" w:date="2022-05-30T07:38:00Z"/>
          <w:rFonts w:asciiTheme="minorHAnsi" w:eastAsiaTheme="minorEastAsia" w:hAnsiTheme="minorHAnsi" w:cstheme="minorBidi"/>
          <w:kern w:val="2"/>
          <w:szCs w:val="22"/>
          <w:lang w:val="en-US" w:eastAsia="ko-KR"/>
        </w:rPr>
      </w:pPr>
      <w:ins w:id="276" w:author="Rapporteur" w:date="2022-05-30T07:38:00Z">
        <w:r>
          <w:rPr>
            <w:lang w:eastAsia="zh-CN"/>
          </w:rPr>
          <w:t>6.14</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#14</w:t>
        </w:r>
        <w:r>
          <w:rPr>
            <w:lang w:eastAsia="ja-JP"/>
          </w:rPr>
          <w:t>: Maximum Number Distribution in multiple NSACFs</w:t>
        </w:r>
        <w:r>
          <w:tab/>
        </w:r>
        <w:r>
          <w:fldChar w:fldCharType="begin"/>
        </w:r>
        <w:r>
          <w:instrText xml:space="preserve"> PAGEREF _Toc104789054 \h </w:instrText>
        </w:r>
      </w:ins>
      <w:r>
        <w:fldChar w:fldCharType="separate"/>
      </w:r>
      <w:ins w:id="277" w:author="Rapporteur" w:date="2022-05-30T07:38:00Z">
        <w:r>
          <w:t>56</w:t>
        </w:r>
        <w:r>
          <w:fldChar w:fldCharType="end"/>
        </w:r>
      </w:ins>
    </w:p>
    <w:p w14:paraId="33E4AFA3" w14:textId="77777777" w:rsidR="009E642E" w:rsidRDefault="009E642E">
      <w:pPr>
        <w:pStyle w:val="32"/>
        <w:rPr>
          <w:ins w:id="278" w:author="Rapporteur" w:date="2022-05-30T07:38:00Z"/>
          <w:rFonts w:asciiTheme="minorHAnsi" w:eastAsiaTheme="minorEastAsia" w:hAnsiTheme="minorHAnsi" w:cstheme="minorBidi"/>
          <w:kern w:val="2"/>
          <w:szCs w:val="22"/>
          <w:lang w:val="en-US" w:eastAsia="ko-KR"/>
        </w:rPr>
      </w:pPr>
      <w:ins w:id="279" w:author="Rapporteur" w:date="2022-05-30T07:38:00Z">
        <w:r>
          <w:rPr>
            <w:lang w:eastAsia="ko-KR"/>
          </w:rPr>
          <w:t>6.14.1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_Toc104789055 \h </w:instrText>
        </w:r>
      </w:ins>
      <w:r>
        <w:fldChar w:fldCharType="separate"/>
      </w:r>
      <w:ins w:id="280" w:author="Rapporteur" w:date="2022-05-30T07:38:00Z">
        <w:r>
          <w:t>56</w:t>
        </w:r>
        <w:r>
          <w:fldChar w:fldCharType="end"/>
        </w:r>
      </w:ins>
    </w:p>
    <w:p w14:paraId="6732D7E1" w14:textId="77777777" w:rsidR="009E642E" w:rsidRDefault="009E642E">
      <w:pPr>
        <w:pStyle w:val="32"/>
        <w:rPr>
          <w:ins w:id="281" w:author="Rapporteur" w:date="2022-05-30T07:38:00Z"/>
          <w:rFonts w:asciiTheme="minorHAnsi" w:eastAsiaTheme="minorEastAsia" w:hAnsiTheme="minorHAnsi" w:cstheme="minorBidi"/>
          <w:kern w:val="2"/>
          <w:szCs w:val="22"/>
          <w:lang w:val="en-US" w:eastAsia="ko-KR"/>
        </w:rPr>
      </w:pPr>
      <w:ins w:id="282" w:author="Rapporteur" w:date="2022-05-30T07:38:00Z">
        <w:r>
          <w:rPr>
            <w:lang w:eastAsia="ja-JP"/>
          </w:rPr>
          <w:t>6.14.2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_Toc104789056 \h </w:instrText>
        </w:r>
      </w:ins>
      <w:r>
        <w:fldChar w:fldCharType="separate"/>
      </w:r>
      <w:ins w:id="283" w:author="Rapporteur" w:date="2022-05-30T07:38:00Z">
        <w:r>
          <w:t>56</w:t>
        </w:r>
        <w:r>
          <w:fldChar w:fldCharType="end"/>
        </w:r>
      </w:ins>
    </w:p>
    <w:p w14:paraId="2490C083" w14:textId="77777777" w:rsidR="009E642E" w:rsidRDefault="009E642E">
      <w:pPr>
        <w:pStyle w:val="32"/>
        <w:rPr>
          <w:ins w:id="284" w:author="Rapporteur" w:date="2022-05-30T07:38:00Z"/>
          <w:rFonts w:asciiTheme="minorHAnsi" w:eastAsiaTheme="minorEastAsia" w:hAnsiTheme="minorHAnsi" w:cstheme="minorBidi"/>
          <w:kern w:val="2"/>
          <w:szCs w:val="22"/>
          <w:lang w:val="en-US" w:eastAsia="ko-KR"/>
        </w:rPr>
      </w:pPr>
      <w:ins w:id="285" w:author="Rapporteur" w:date="2022-05-30T07:38:00Z">
        <w:r>
          <w:rPr>
            <w:lang w:eastAsia="ja-JP"/>
          </w:rPr>
          <w:t>6.14.3</w:t>
        </w:r>
        <w:r>
          <w:rPr>
            <w:rFonts w:asciiTheme="minorHAnsi" w:eastAsiaTheme="minorEastAsia" w:hAnsiTheme="minorHAnsi" w:cstheme="minorBidi"/>
            <w:kern w:val="2"/>
            <w:szCs w:val="22"/>
            <w:lang w:val="en-US" w:eastAsia="ko-KR"/>
          </w:rPr>
          <w:tab/>
        </w:r>
        <w:r>
          <w:rPr>
            <w:lang w:eastAsia="ja-JP"/>
          </w:rPr>
          <w:t>Procedure</w:t>
        </w:r>
        <w:r>
          <w:tab/>
        </w:r>
        <w:r>
          <w:fldChar w:fldCharType="begin"/>
        </w:r>
        <w:r>
          <w:instrText xml:space="preserve"> PAGEREF _Toc104789057 \h </w:instrText>
        </w:r>
      </w:ins>
      <w:r>
        <w:fldChar w:fldCharType="separate"/>
      </w:r>
      <w:ins w:id="286" w:author="Rapporteur" w:date="2022-05-30T07:38:00Z">
        <w:r>
          <w:t>57</w:t>
        </w:r>
        <w:r>
          <w:fldChar w:fldCharType="end"/>
        </w:r>
      </w:ins>
    </w:p>
    <w:p w14:paraId="60361909" w14:textId="77777777" w:rsidR="009E642E" w:rsidRDefault="009E642E">
      <w:pPr>
        <w:pStyle w:val="32"/>
        <w:rPr>
          <w:ins w:id="287" w:author="Rapporteur" w:date="2022-05-30T07:38:00Z"/>
          <w:rFonts w:asciiTheme="minorHAnsi" w:eastAsiaTheme="minorEastAsia" w:hAnsiTheme="minorHAnsi" w:cstheme="minorBidi"/>
          <w:kern w:val="2"/>
          <w:szCs w:val="22"/>
          <w:lang w:val="en-US" w:eastAsia="ko-KR"/>
        </w:rPr>
      </w:pPr>
      <w:ins w:id="288" w:author="Rapporteur" w:date="2022-05-30T07:38:00Z">
        <w:r>
          <w:rPr>
            <w:lang w:eastAsia="zh-CN"/>
          </w:rPr>
          <w:t>6.14.4</w:t>
        </w:r>
        <w:r>
          <w:rPr>
            <w:rFonts w:asciiTheme="minorHAnsi" w:eastAsiaTheme="minorEastAsia" w:hAnsiTheme="minorHAnsi" w:cstheme="minorBidi"/>
            <w:kern w:val="2"/>
            <w:szCs w:val="22"/>
            <w:lang w:val="en-US" w:eastAsia="ko-KR"/>
          </w:rPr>
          <w:tab/>
        </w:r>
        <w:r>
          <w:rPr>
            <w:lang w:eastAsia="ja-JP"/>
          </w:rPr>
          <w:t>Impacts on services, entities and interfaces</w:t>
        </w:r>
        <w:r>
          <w:tab/>
        </w:r>
        <w:r>
          <w:fldChar w:fldCharType="begin"/>
        </w:r>
        <w:r>
          <w:instrText xml:space="preserve"> PAGEREF _Toc104789058 \h </w:instrText>
        </w:r>
      </w:ins>
      <w:r>
        <w:fldChar w:fldCharType="separate"/>
      </w:r>
      <w:ins w:id="289" w:author="Rapporteur" w:date="2022-05-30T07:38:00Z">
        <w:r>
          <w:t>57</w:t>
        </w:r>
        <w:r>
          <w:fldChar w:fldCharType="end"/>
        </w:r>
      </w:ins>
    </w:p>
    <w:p w14:paraId="166B57FF" w14:textId="77777777" w:rsidR="009E642E" w:rsidRDefault="009E642E">
      <w:pPr>
        <w:pStyle w:val="22"/>
        <w:rPr>
          <w:ins w:id="290" w:author="Rapporteur" w:date="2022-05-30T07:38:00Z"/>
          <w:rFonts w:asciiTheme="minorHAnsi" w:eastAsiaTheme="minorEastAsia" w:hAnsiTheme="minorHAnsi" w:cstheme="minorBidi"/>
          <w:kern w:val="2"/>
          <w:szCs w:val="22"/>
          <w:lang w:val="en-US" w:eastAsia="ko-KR"/>
        </w:rPr>
      </w:pPr>
      <w:ins w:id="291" w:author="Rapporteur" w:date="2022-05-30T07:38:00Z">
        <w:r>
          <w:rPr>
            <w:lang w:eastAsia="zh-CN"/>
          </w:rPr>
          <w:t>6.15</w:t>
        </w:r>
        <w:r>
          <w:rPr>
            <w:rFonts w:asciiTheme="minorHAnsi" w:eastAsiaTheme="minorEastAsia" w:hAnsiTheme="minorHAnsi" w:cstheme="minorBidi"/>
            <w:kern w:val="2"/>
            <w:szCs w:val="22"/>
            <w:lang w:val="en-US" w:eastAsia="ko-KR"/>
          </w:rPr>
          <w:tab/>
        </w:r>
        <w:r>
          <w:t xml:space="preserve">Solution #15: </w:t>
        </w:r>
        <w:r>
          <w:rPr>
            <w:lang w:eastAsia="ko-KR"/>
          </w:rPr>
          <w:t xml:space="preserve">Service continuity in case of Network Slice instance </w:t>
        </w:r>
        <w:r w:rsidRPr="00B00D5D">
          <w:rPr>
            <w:bCs/>
            <w:lang w:eastAsia="zh-CN"/>
          </w:rPr>
          <w:t>overload</w:t>
        </w:r>
        <w:r>
          <w:tab/>
        </w:r>
        <w:r>
          <w:fldChar w:fldCharType="begin"/>
        </w:r>
        <w:r>
          <w:instrText xml:space="preserve"> PAGEREF _Toc104789059 \h </w:instrText>
        </w:r>
      </w:ins>
      <w:r>
        <w:fldChar w:fldCharType="separate"/>
      </w:r>
      <w:ins w:id="292" w:author="Rapporteur" w:date="2022-05-30T07:38:00Z">
        <w:r>
          <w:t>57</w:t>
        </w:r>
        <w:r>
          <w:fldChar w:fldCharType="end"/>
        </w:r>
      </w:ins>
    </w:p>
    <w:p w14:paraId="2F1B906E" w14:textId="77777777" w:rsidR="009E642E" w:rsidRDefault="009E642E">
      <w:pPr>
        <w:pStyle w:val="32"/>
        <w:rPr>
          <w:ins w:id="293" w:author="Rapporteur" w:date="2022-05-30T07:38:00Z"/>
          <w:rFonts w:asciiTheme="minorHAnsi" w:eastAsiaTheme="minorEastAsia" w:hAnsiTheme="minorHAnsi" w:cstheme="minorBidi"/>
          <w:kern w:val="2"/>
          <w:szCs w:val="22"/>
          <w:lang w:val="en-US" w:eastAsia="ko-KR"/>
        </w:rPr>
      </w:pPr>
      <w:ins w:id="294" w:author="Rapporteur" w:date="2022-05-30T07:38:00Z">
        <w:r>
          <w:rPr>
            <w:lang w:eastAsia="ko-KR"/>
          </w:rPr>
          <w:t>6.15.1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_Toc104789060 \h </w:instrText>
        </w:r>
      </w:ins>
      <w:r>
        <w:fldChar w:fldCharType="separate"/>
      </w:r>
      <w:ins w:id="295" w:author="Rapporteur" w:date="2022-05-30T07:38:00Z">
        <w:r>
          <w:t>57</w:t>
        </w:r>
        <w:r>
          <w:fldChar w:fldCharType="end"/>
        </w:r>
      </w:ins>
    </w:p>
    <w:p w14:paraId="4F8087AE" w14:textId="77777777" w:rsidR="009E642E" w:rsidRDefault="009E642E">
      <w:pPr>
        <w:pStyle w:val="32"/>
        <w:rPr>
          <w:ins w:id="296" w:author="Rapporteur" w:date="2022-05-30T07:38:00Z"/>
          <w:rFonts w:asciiTheme="minorHAnsi" w:eastAsiaTheme="minorEastAsia" w:hAnsiTheme="minorHAnsi" w:cstheme="minorBidi"/>
          <w:kern w:val="2"/>
          <w:szCs w:val="22"/>
          <w:lang w:val="en-US" w:eastAsia="ko-KR"/>
        </w:rPr>
      </w:pPr>
      <w:ins w:id="297" w:author="Rapporteur" w:date="2022-05-30T07:38:00Z">
        <w:r>
          <w:t>6.15.2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_Toc104789061 \h </w:instrText>
        </w:r>
      </w:ins>
      <w:r>
        <w:fldChar w:fldCharType="separate"/>
      </w:r>
      <w:ins w:id="298" w:author="Rapporteur" w:date="2022-05-30T07:38:00Z">
        <w:r>
          <w:t>58</w:t>
        </w:r>
        <w:r>
          <w:fldChar w:fldCharType="end"/>
        </w:r>
      </w:ins>
    </w:p>
    <w:p w14:paraId="10E1EF23" w14:textId="77777777" w:rsidR="009E642E" w:rsidRDefault="009E642E">
      <w:pPr>
        <w:pStyle w:val="32"/>
        <w:rPr>
          <w:ins w:id="299" w:author="Rapporteur" w:date="2022-05-30T07:38:00Z"/>
          <w:rFonts w:asciiTheme="minorHAnsi" w:eastAsiaTheme="minorEastAsia" w:hAnsiTheme="minorHAnsi" w:cstheme="minorBidi"/>
          <w:kern w:val="2"/>
          <w:szCs w:val="22"/>
          <w:lang w:val="en-US" w:eastAsia="ko-KR"/>
        </w:rPr>
      </w:pPr>
      <w:ins w:id="300" w:author="Rapporteur" w:date="2022-05-30T07:38:00Z">
        <w:r>
          <w:t>6.15.3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_Toc104789062 \h </w:instrText>
        </w:r>
      </w:ins>
      <w:r>
        <w:fldChar w:fldCharType="separate"/>
      </w:r>
      <w:ins w:id="301" w:author="Rapporteur" w:date="2022-05-30T07:38:00Z">
        <w:r>
          <w:t>59</w:t>
        </w:r>
        <w:r>
          <w:fldChar w:fldCharType="end"/>
        </w:r>
      </w:ins>
    </w:p>
    <w:p w14:paraId="469FCBC9" w14:textId="77777777" w:rsidR="009E642E" w:rsidRDefault="009E642E">
      <w:pPr>
        <w:pStyle w:val="32"/>
        <w:rPr>
          <w:ins w:id="302" w:author="Rapporteur" w:date="2022-05-30T07:38:00Z"/>
          <w:rFonts w:asciiTheme="minorHAnsi" w:eastAsiaTheme="minorEastAsia" w:hAnsiTheme="minorHAnsi" w:cstheme="minorBidi"/>
          <w:kern w:val="2"/>
          <w:szCs w:val="22"/>
          <w:lang w:val="en-US" w:eastAsia="ko-KR"/>
        </w:rPr>
      </w:pPr>
      <w:ins w:id="303" w:author="Rapporteur" w:date="2022-05-30T07:38:00Z">
        <w:r>
          <w:rPr>
            <w:lang w:eastAsia="zh-CN"/>
          </w:rPr>
          <w:t>6.15.4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_Toc104789063 \h </w:instrText>
        </w:r>
      </w:ins>
      <w:r>
        <w:fldChar w:fldCharType="separate"/>
      </w:r>
      <w:ins w:id="304" w:author="Rapporteur" w:date="2022-05-30T07:38:00Z">
        <w:r>
          <w:t>59</w:t>
        </w:r>
        <w:r>
          <w:fldChar w:fldCharType="end"/>
        </w:r>
      </w:ins>
    </w:p>
    <w:p w14:paraId="7B59AF17" w14:textId="77777777" w:rsidR="009E642E" w:rsidRDefault="009E642E">
      <w:pPr>
        <w:pStyle w:val="22"/>
        <w:rPr>
          <w:ins w:id="305" w:author="Rapporteur" w:date="2022-05-30T07:38:00Z"/>
          <w:rFonts w:asciiTheme="minorHAnsi" w:eastAsiaTheme="minorEastAsia" w:hAnsiTheme="minorHAnsi" w:cstheme="minorBidi"/>
          <w:kern w:val="2"/>
          <w:szCs w:val="22"/>
          <w:lang w:val="en-US" w:eastAsia="ko-KR"/>
        </w:rPr>
      </w:pPr>
      <w:ins w:id="306" w:author="Rapporteur" w:date="2022-05-30T07:38:00Z">
        <w:r>
          <w:t>6.16</w:t>
        </w:r>
        <w:r>
          <w:rPr>
            <w:rFonts w:asciiTheme="minorHAnsi" w:eastAsiaTheme="minorEastAsia" w:hAnsiTheme="minorHAnsi" w:cstheme="minorBidi"/>
            <w:kern w:val="2"/>
            <w:szCs w:val="22"/>
            <w:lang w:val="en-US" w:eastAsia="ko-KR"/>
          </w:rPr>
          <w:tab/>
        </w:r>
        <w:r>
          <w:t>Solution #16: UE assisted slice based VPLMN prioritization for Extended SoR</w:t>
        </w:r>
        <w:r>
          <w:tab/>
        </w:r>
        <w:r>
          <w:fldChar w:fldCharType="begin"/>
        </w:r>
        <w:r>
          <w:instrText xml:space="preserve"> PAGEREF _Toc104789064 \h </w:instrText>
        </w:r>
      </w:ins>
      <w:r>
        <w:fldChar w:fldCharType="separate"/>
      </w:r>
      <w:ins w:id="307" w:author="Rapporteur" w:date="2022-05-30T07:38:00Z">
        <w:r>
          <w:t>60</w:t>
        </w:r>
        <w:r>
          <w:fldChar w:fldCharType="end"/>
        </w:r>
      </w:ins>
    </w:p>
    <w:p w14:paraId="3A9EF3BA" w14:textId="77777777" w:rsidR="009E642E" w:rsidRDefault="009E642E">
      <w:pPr>
        <w:pStyle w:val="32"/>
        <w:rPr>
          <w:ins w:id="308" w:author="Rapporteur" w:date="2022-05-30T07:38:00Z"/>
          <w:rFonts w:asciiTheme="minorHAnsi" w:eastAsiaTheme="minorEastAsia" w:hAnsiTheme="minorHAnsi" w:cstheme="minorBidi"/>
          <w:kern w:val="2"/>
          <w:szCs w:val="22"/>
          <w:lang w:val="en-US" w:eastAsia="ko-KR"/>
        </w:rPr>
      </w:pPr>
      <w:ins w:id="309" w:author="Rapporteur" w:date="2022-05-30T07:38:00Z">
        <w:r>
          <w:t>6.16.1</w:t>
        </w:r>
        <w:r>
          <w:rPr>
            <w:rFonts w:asciiTheme="minorHAnsi" w:eastAsiaTheme="minorEastAsia" w:hAnsiTheme="minorHAnsi" w:cstheme="minorBidi"/>
            <w:kern w:val="2"/>
            <w:szCs w:val="22"/>
            <w:lang w:val="en-US" w:eastAsia="ko-KR"/>
          </w:rPr>
          <w:tab/>
        </w:r>
        <w:r>
          <w:t>Introduction</w:t>
        </w:r>
        <w:r>
          <w:tab/>
        </w:r>
        <w:r>
          <w:fldChar w:fldCharType="begin"/>
        </w:r>
        <w:r>
          <w:instrText xml:space="preserve"> PAGEREF _Toc104789065 \h </w:instrText>
        </w:r>
      </w:ins>
      <w:r>
        <w:fldChar w:fldCharType="separate"/>
      </w:r>
      <w:ins w:id="310" w:author="Rapporteur" w:date="2022-05-30T07:38:00Z">
        <w:r>
          <w:t>60</w:t>
        </w:r>
        <w:r>
          <w:fldChar w:fldCharType="end"/>
        </w:r>
      </w:ins>
    </w:p>
    <w:p w14:paraId="7EF8EF79" w14:textId="77777777" w:rsidR="009E642E" w:rsidRDefault="009E642E">
      <w:pPr>
        <w:pStyle w:val="32"/>
        <w:rPr>
          <w:ins w:id="311" w:author="Rapporteur" w:date="2022-05-30T07:38:00Z"/>
          <w:rFonts w:asciiTheme="minorHAnsi" w:eastAsiaTheme="minorEastAsia" w:hAnsiTheme="minorHAnsi" w:cstheme="minorBidi"/>
          <w:kern w:val="2"/>
          <w:szCs w:val="22"/>
          <w:lang w:val="en-US" w:eastAsia="ko-KR"/>
        </w:rPr>
      </w:pPr>
      <w:ins w:id="312" w:author="Rapporteur" w:date="2022-05-30T07:38:00Z">
        <w:r>
          <w:t>6.16.2</w:t>
        </w:r>
        <w:r>
          <w:rPr>
            <w:rFonts w:asciiTheme="minorHAnsi" w:eastAsiaTheme="minorEastAsia" w:hAnsiTheme="minorHAnsi" w:cstheme="minorBidi"/>
            <w:kern w:val="2"/>
            <w:szCs w:val="22"/>
            <w:lang w:val="en-US" w:eastAsia="ko-KR"/>
          </w:rPr>
          <w:tab/>
        </w:r>
        <w:r>
          <w:t>High Level Description</w:t>
        </w:r>
        <w:r>
          <w:tab/>
        </w:r>
        <w:r>
          <w:fldChar w:fldCharType="begin"/>
        </w:r>
        <w:r>
          <w:instrText xml:space="preserve"> PAGEREF _Toc104789066 \h </w:instrText>
        </w:r>
      </w:ins>
      <w:r>
        <w:fldChar w:fldCharType="separate"/>
      </w:r>
      <w:ins w:id="313" w:author="Rapporteur" w:date="2022-05-30T07:38:00Z">
        <w:r>
          <w:t>60</w:t>
        </w:r>
        <w:r>
          <w:fldChar w:fldCharType="end"/>
        </w:r>
      </w:ins>
    </w:p>
    <w:p w14:paraId="2F07EB0C" w14:textId="77777777" w:rsidR="009E642E" w:rsidRDefault="009E642E">
      <w:pPr>
        <w:pStyle w:val="32"/>
        <w:rPr>
          <w:ins w:id="314" w:author="Rapporteur" w:date="2022-05-30T07:38:00Z"/>
          <w:rFonts w:asciiTheme="minorHAnsi" w:eastAsiaTheme="minorEastAsia" w:hAnsiTheme="minorHAnsi" w:cstheme="minorBidi"/>
          <w:kern w:val="2"/>
          <w:szCs w:val="22"/>
          <w:lang w:val="en-US" w:eastAsia="ko-KR"/>
        </w:rPr>
      </w:pPr>
      <w:ins w:id="315" w:author="Rapporteur" w:date="2022-05-30T07:38:00Z">
        <w:r>
          <w:t>6.16.3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_Toc104789067 \h </w:instrText>
        </w:r>
      </w:ins>
      <w:r>
        <w:fldChar w:fldCharType="separate"/>
      </w:r>
      <w:ins w:id="316" w:author="Rapporteur" w:date="2022-05-30T07:38:00Z">
        <w:r>
          <w:t>60</w:t>
        </w:r>
        <w:r>
          <w:fldChar w:fldCharType="end"/>
        </w:r>
      </w:ins>
    </w:p>
    <w:p w14:paraId="5DD0E906" w14:textId="77777777" w:rsidR="009E642E" w:rsidRDefault="009E642E">
      <w:pPr>
        <w:pStyle w:val="32"/>
        <w:rPr>
          <w:ins w:id="317" w:author="Rapporteur" w:date="2022-05-30T07:38:00Z"/>
          <w:rFonts w:asciiTheme="minorHAnsi" w:eastAsiaTheme="minorEastAsia" w:hAnsiTheme="minorHAnsi" w:cstheme="minorBidi"/>
          <w:kern w:val="2"/>
          <w:szCs w:val="22"/>
          <w:lang w:val="en-US" w:eastAsia="ko-KR"/>
        </w:rPr>
      </w:pPr>
      <w:ins w:id="318" w:author="Rapporteur" w:date="2022-05-30T07:38:00Z">
        <w:r>
          <w:t>6.16.</w:t>
        </w:r>
        <w:r>
          <w:rPr>
            <w:lang w:eastAsia="zh-CN"/>
          </w:rPr>
          <w:t>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_Toc104789068 \h </w:instrText>
        </w:r>
      </w:ins>
      <w:r>
        <w:fldChar w:fldCharType="separate"/>
      </w:r>
      <w:ins w:id="319" w:author="Rapporteur" w:date="2022-05-30T07:38:00Z">
        <w:r>
          <w:t>62</w:t>
        </w:r>
        <w:r>
          <w:fldChar w:fldCharType="end"/>
        </w:r>
      </w:ins>
    </w:p>
    <w:p w14:paraId="328877D4" w14:textId="77777777" w:rsidR="009E642E" w:rsidRDefault="009E642E">
      <w:pPr>
        <w:pStyle w:val="22"/>
        <w:rPr>
          <w:ins w:id="320" w:author="Rapporteur" w:date="2022-05-30T07:38:00Z"/>
          <w:rFonts w:asciiTheme="minorHAnsi" w:eastAsiaTheme="minorEastAsia" w:hAnsiTheme="minorHAnsi" w:cstheme="minorBidi"/>
          <w:kern w:val="2"/>
          <w:szCs w:val="22"/>
          <w:lang w:val="en-US" w:eastAsia="ko-KR"/>
        </w:rPr>
      </w:pPr>
      <w:ins w:id="321" w:author="Rapporteur" w:date="2022-05-30T07:38:00Z">
        <w:r>
          <w:rPr>
            <w:lang w:eastAsia="zh-CN"/>
          </w:rPr>
          <w:t>6.17</w:t>
        </w:r>
        <w:r>
          <w:rPr>
            <w:rFonts w:asciiTheme="minorHAnsi" w:eastAsiaTheme="minorEastAsia" w:hAnsiTheme="minorHAnsi" w:cstheme="minorBidi"/>
            <w:kern w:val="2"/>
            <w:szCs w:val="22"/>
            <w:lang w:val="en-US" w:eastAsia="ko-KR"/>
          </w:rPr>
          <w:tab/>
        </w:r>
        <w:r>
          <w:t>Solution</w:t>
        </w:r>
        <w:r>
          <w:rPr>
            <w:lang w:eastAsia="zh-CN"/>
          </w:rPr>
          <w:t xml:space="preserve"> #</w:t>
        </w:r>
        <w:r w:rsidRPr="00B00D5D">
          <w:rPr>
            <w:lang w:val="en-US" w:eastAsia="zh-CN"/>
          </w:rPr>
          <w:t>17</w:t>
        </w:r>
        <w:r>
          <w:t>: Slice based VPLMN Selection Policy</w:t>
        </w:r>
        <w:r>
          <w:tab/>
        </w:r>
        <w:r>
          <w:fldChar w:fldCharType="begin"/>
        </w:r>
        <w:r>
          <w:instrText xml:space="preserve"> PAGEREF _Toc104789069 \h </w:instrText>
        </w:r>
      </w:ins>
      <w:r>
        <w:fldChar w:fldCharType="separate"/>
      </w:r>
      <w:ins w:id="322" w:author="Rapporteur" w:date="2022-05-30T07:38:00Z">
        <w:r>
          <w:t>62</w:t>
        </w:r>
        <w:r>
          <w:fldChar w:fldCharType="end"/>
        </w:r>
      </w:ins>
    </w:p>
    <w:p w14:paraId="3869C207" w14:textId="77777777" w:rsidR="009E642E" w:rsidRDefault="009E642E">
      <w:pPr>
        <w:pStyle w:val="32"/>
        <w:rPr>
          <w:ins w:id="323" w:author="Rapporteur" w:date="2022-05-30T07:38:00Z"/>
          <w:rFonts w:asciiTheme="minorHAnsi" w:eastAsiaTheme="minorEastAsia" w:hAnsiTheme="minorHAnsi" w:cstheme="minorBidi"/>
          <w:kern w:val="2"/>
          <w:szCs w:val="22"/>
          <w:lang w:val="en-US" w:eastAsia="ko-KR"/>
        </w:rPr>
      </w:pPr>
      <w:ins w:id="324" w:author="Rapporteur" w:date="2022-05-30T07:38:00Z">
        <w:r>
          <w:rPr>
            <w:lang w:eastAsia="ko-KR"/>
          </w:rPr>
          <w:t>6.17.1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_Toc104789070 \h </w:instrText>
        </w:r>
      </w:ins>
      <w:r>
        <w:fldChar w:fldCharType="separate"/>
      </w:r>
      <w:ins w:id="325" w:author="Rapporteur" w:date="2022-05-30T07:38:00Z">
        <w:r>
          <w:t>62</w:t>
        </w:r>
        <w:r>
          <w:fldChar w:fldCharType="end"/>
        </w:r>
      </w:ins>
    </w:p>
    <w:p w14:paraId="4C45615B" w14:textId="77777777" w:rsidR="009E642E" w:rsidRDefault="009E642E">
      <w:pPr>
        <w:pStyle w:val="32"/>
        <w:rPr>
          <w:ins w:id="326" w:author="Rapporteur" w:date="2022-05-30T07:38:00Z"/>
          <w:rFonts w:asciiTheme="minorHAnsi" w:eastAsiaTheme="minorEastAsia" w:hAnsiTheme="minorHAnsi" w:cstheme="minorBidi"/>
          <w:kern w:val="2"/>
          <w:szCs w:val="22"/>
          <w:lang w:val="en-US" w:eastAsia="ko-KR"/>
        </w:rPr>
      </w:pPr>
      <w:ins w:id="327" w:author="Rapporteur" w:date="2022-05-30T07:38:00Z">
        <w:r>
          <w:t>6.17.2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_Toc104789071 \h </w:instrText>
        </w:r>
      </w:ins>
      <w:r>
        <w:fldChar w:fldCharType="separate"/>
      </w:r>
      <w:ins w:id="328" w:author="Rapporteur" w:date="2022-05-30T07:38:00Z">
        <w:r>
          <w:t>62</w:t>
        </w:r>
        <w:r>
          <w:fldChar w:fldCharType="end"/>
        </w:r>
      </w:ins>
    </w:p>
    <w:p w14:paraId="1CB4BF98" w14:textId="77777777" w:rsidR="009E642E" w:rsidRDefault="009E642E">
      <w:pPr>
        <w:pStyle w:val="32"/>
        <w:rPr>
          <w:ins w:id="329" w:author="Rapporteur" w:date="2022-05-30T07:38:00Z"/>
          <w:rFonts w:asciiTheme="minorHAnsi" w:eastAsiaTheme="minorEastAsia" w:hAnsiTheme="minorHAnsi" w:cstheme="minorBidi"/>
          <w:kern w:val="2"/>
          <w:szCs w:val="22"/>
          <w:lang w:val="en-US" w:eastAsia="ko-KR"/>
        </w:rPr>
      </w:pPr>
      <w:ins w:id="330" w:author="Rapporteur" w:date="2022-05-30T07:38:00Z">
        <w:r>
          <w:t>6.17.3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_Toc104789072 \h </w:instrText>
        </w:r>
      </w:ins>
      <w:r>
        <w:fldChar w:fldCharType="separate"/>
      </w:r>
      <w:ins w:id="331" w:author="Rapporteur" w:date="2022-05-30T07:38:00Z">
        <w:r>
          <w:t>63</w:t>
        </w:r>
        <w:r>
          <w:fldChar w:fldCharType="end"/>
        </w:r>
      </w:ins>
    </w:p>
    <w:p w14:paraId="5D26F465" w14:textId="77777777" w:rsidR="009E642E" w:rsidRDefault="009E642E">
      <w:pPr>
        <w:pStyle w:val="32"/>
        <w:rPr>
          <w:ins w:id="332" w:author="Rapporteur" w:date="2022-05-30T07:38:00Z"/>
          <w:rFonts w:asciiTheme="minorHAnsi" w:eastAsiaTheme="minorEastAsia" w:hAnsiTheme="minorHAnsi" w:cstheme="minorBidi"/>
          <w:kern w:val="2"/>
          <w:szCs w:val="22"/>
          <w:lang w:val="en-US" w:eastAsia="ko-KR"/>
        </w:rPr>
      </w:pPr>
      <w:ins w:id="333" w:author="Rapporteur" w:date="2022-05-30T07:38:00Z">
        <w:r>
          <w:rPr>
            <w:lang w:eastAsia="zh-CN"/>
          </w:rPr>
          <w:t>6.17.4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_Toc104789073 \h </w:instrText>
        </w:r>
      </w:ins>
      <w:r>
        <w:fldChar w:fldCharType="separate"/>
      </w:r>
      <w:ins w:id="334" w:author="Rapporteur" w:date="2022-05-30T07:38:00Z">
        <w:r>
          <w:t>63</w:t>
        </w:r>
        <w:r>
          <w:fldChar w:fldCharType="end"/>
        </w:r>
      </w:ins>
    </w:p>
    <w:p w14:paraId="3A7AC027" w14:textId="77777777" w:rsidR="009E642E" w:rsidRDefault="009E642E">
      <w:pPr>
        <w:pStyle w:val="22"/>
        <w:rPr>
          <w:ins w:id="335" w:author="Rapporteur" w:date="2022-05-30T07:38:00Z"/>
          <w:rFonts w:asciiTheme="minorHAnsi" w:eastAsiaTheme="minorEastAsia" w:hAnsiTheme="minorHAnsi" w:cstheme="minorBidi"/>
          <w:kern w:val="2"/>
          <w:szCs w:val="22"/>
          <w:lang w:val="en-US" w:eastAsia="ko-KR"/>
        </w:rPr>
      </w:pPr>
      <w:ins w:id="336" w:author="Rapporteur" w:date="2022-05-30T07:38:00Z">
        <w:r>
          <w:t>6.18</w:t>
        </w:r>
        <w:r>
          <w:rPr>
            <w:rFonts w:asciiTheme="minorHAnsi" w:eastAsiaTheme="minorEastAsia" w:hAnsiTheme="minorHAnsi" w:cstheme="minorBidi"/>
            <w:kern w:val="2"/>
            <w:szCs w:val="22"/>
            <w:lang w:val="en-US" w:eastAsia="ko-KR"/>
          </w:rPr>
          <w:tab/>
        </w:r>
        <w:r>
          <w:t xml:space="preserve">Solution #18: </w:t>
        </w:r>
        <w:r w:rsidRPr="00B00D5D">
          <w:rPr>
            <w:rFonts w:eastAsia="Yu Mincho"/>
          </w:rPr>
          <w:t>Sending rejected NSSAI to the UDM to assist the UDM to steer the UE to the PLMN supporting rejected NSSAI</w:t>
        </w:r>
        <w:r>
          <w:tab/>
        </w:r>
        <w:r>
          <w:fldChar w:fldCharType="begin"/>
        </w:r>
        <w:r>
          <w:instrText xml:space="preserve"> PAGEREF _Toc104789074 \h </w:instrText>
        </w:r>
      </w:ins>
      <w:r>
        <w:fldChar w:fldCharType="separate"/>
      </w:r>
      <w:ins w:id="337" w:author="Rapporteur" w:date="2022-05-30T07:38:00Z">
        <w:r>
          <w:t>64</w:t>
        </w:r>
        <w:r>
          <w:fldChar w:fldCharType="end"/>
        </w:r>
      </w:ins>
    </w:p>
    <w:p w14:paraId="122A5C81" w14:textId="77777777" w:rsidR="009E642E" w:rsidRDefault="009E642E">
      <w:pPr>
        <w:pStyle w:val="32"/>
        <w:rPr>
          <w:ins w:id="338" w:author="Rapporteur" w:date="2022-05-30T07:38:00Z"/>
          <w:rFonts w:asciiTheme="minorHAnsi" w:eastAsiaTheme="minorEastAsia" w:hAnsiTheme="minorHAnsi" w:cstheme="minorBidi"/>
          <w:kern w:val="2"/>
          <w:szCs w:val="22"/>
          <w:lang w:val="en-US" w:eastAsia="ko-KR"/>
        </w:rPr>
      </w:pPr>
      <w:ins w:id="339" w:author="Rapporteur" w:date="2022-05-30T07:38:00Z">
        <w:r>
          <w:rPr>
            <w:lang w:eastAsia="ko-KR"/>
          </w:rPr>
          <w:t>6.18.1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_Toc104789075 \h </w:instrText>
        </w:r>
      </w:ins>
      <w:r>
        <w:fldChar w:fldCharType="separate"/>
      </w:r>
      <w:ins w:id="340" w:author="Rapporteur" w:date="2022-05-30T07:38:00Z">
        <w:r>
          <w:t>64</w:t>
        </w:r>
        <w:r>
          <w:fldChar w:fldCharType="end"/>
        </w:r>
      </w:ins>
    </w:p>
    <w:p w14:paraId="7E2B8D83" w14:textId="77777777" w:rsidR="009E642E" w:rsidRDefault="009E642E">
      <w:pPr>
        <w:pStyle w:val="32"/>
        <w:rPr>
          <w:ins w:id="341" w:author="Rapporteur" w:date="2022-05-30T07:38:00Z"/>
          <w:rFonts w:asciiTheme="minorHAnsi" w:eastAsiaTheme="minorEastAsia" w:hAnsiTheme="minorHAnsi" w:cstheme="minorBidi"/>
          <w:kern w:val="2"/>
          <w:szCs w:val="22"/>
          <w:lang w:val="en-US" w:eastAsia="ko-KR"/>
        </w:rPr>
      </w:pPr>
      <w:ins w:id="342" w:author="Rapporteur" w:date="2022-05-30T07:38:00Z">
        <w:r>
          <w:t>6.18.2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_Toc104789076 \h </w:instrText>
        </w:r>
      </w:ins>
      <w:r>
        <w:fldChar w:fldCharType="separate"/>
      </w:r>
      <w:ins w:id="343" w:author="Rapporteur" w:date="2022-05-30T07:38:00Z">
        <w:r>
          <w:t>64</w:t>
        </w:r>
        <w:r>
          <w:fldChar w:fldCharType="end"/>
        </w:r>
      </w:ins>
    </w:p>
    <w:p w14:paraId="67E0D3D2" w14:textId="77777777" w:rsidR="009E642E" w:rsidRDefault="009E642E">
      <w:pPr>
        <w:pStyle w:val="32"/>
        <w:rPr>
          <w:ins w:id="344" w:author="Rapporteur" w:date="2022-05-30T07:38:00Z"/>
          <w:rFonts w:asciiTheme="minorHAnsi" w:eastAsiaTheme="minorEastAsia" w:hAnsiTheme="minorHAnsi" w:cstheme="minorBidi"/>
          <w:kern w:val="2"/>
          <w:szCs w:val="22"/>
          <w:lang w:val="en-US" w:eastAsia="ko-KR"/>
        </w:rPr>
      </w:pPr>
      <w:ins w:id="345" w:author="Rapporteur" w:date="2022-05-30T07:38:00Z">
        <w:r>
          <w:rPr>
            <w:lang w:eastAsia="zh-CN"/>
          </w:rPr>
          <w:t>6.18.3</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_Toc104789077 \h </w:instrText>
        </w:r>
      </w:ins>
      <w:r>
        <w:fldChar w:fldCharType="separate"/>
      </w:r>
      <w:ins w:id="346" w:author="Rapporteur" w:date="2022-05-30T07:38:00Z">
        <w:r>
          <w:t>65</w:t>
        </w:r>
        <w:r>
          <w:fldChar w:fldCharType="end"/>
        </w:r>
      </w:ins>
    </w:p>
    <w:p w14:paraId="372B1B99" w14:textId="77777777" w:rsidR="009E642E" w:rsidRDefault="009E642E">
      <w:pPr>
        <w:pStyle w:val="22"/>
        <w:rPr>
          <w:ins w:id="347" w:author="Rapporteur" w:date="2022-05-30T07:38:00Z"/>
          <w:rFonts w:asciiTheme="minorHAnsi" w:eastAsiaTheme="minorEastAsia" w:hAnsiTheme="minorHAnsi" w:cstheme="minorBidi"/>
          <w:kern w:val="2"/>
          <w:szCs w:val="22"/>
          <w:lang w:val="en-US" w:eastAsia="ko-KR"/>
        </w:rPr>
      </w:pPr>
      <w:ins w:id="348" w:author="Rapporteur" w:date="2022-05-30T07:38:00Z">
        <w:r>
          <w:rPr>
            <w:lang w:eastAsia="zh-CN"/>
          </w:rPr>
          <w:t>6.19</w:t>
        </w:r>
        <w:r>
          <w:rPr>
            <w:rFonts w:asciiTheme="minorHAnsi" w:eastAsiaTheme="minorEastAsia" w:hAnsiTheme="minorHAnsi" w:cstheme="minorBidi"/>
            <w:kern w:val="2"/>
            <w:szCs w:val="22"/>
            <w:lang w:val="en-US" w:eastAsia="ko-KR"/>
          </w:rPr>
          <w:tab/>
        </w:r>
        <w:r>
          <w:t>Solution</w:t>
        </w:r>
        <w:r>
          <w:rPr>
            <w:lang w:eastAsia="zh-CN"/>
          </w:rPr>
          <w:t xml:space="preserve"> #19: </w:t>
        </w:r>
        <w:r w:rsidRPr="00B00D5D">
          <w:rPr>
            <w:rFonts w:cs="Arial"/>
          </w:rPr>
          <w:t>Configuring the UE with network slice aware preferred PLMNs lists</w:t>
        </w:r>
        <w:r>
          <w:tab/>
        </w:r>
        <w:r>
          <w:fldChar w:fldCharType="begin"/>
        </w:r>
        <w:r>
          <w:instrText xml:space="preserve"> PAGEREF _Toc104789078 \h </w:instrText>
        </w:r>
      </w:ins>
      <w:r>
        <w:fldChar w:fldCharType="separate"/>
      </w:r>
      <w:ins w:id="349" w:author="Rapporteur" w:date="2022-05-30T07:38:00Z">
        <w:r>
          <w:t>66</w:t>
        </w:r>
        <w:r>
          <w:fldChar w:fldCharType="end"/>
        </w:r>
      </w:ins>
    </w:p>
    <w:p w14:paraId="0BCE7D2C" w14:textId="77777777" w:rsidR="009E642E" w:rsidRDefault="009E642E">
      <w:pPr>
        <w:pStyle w:val="32"/>
        <w:rPr>
          <w:ins w:id="350" w:author="Rapporteur" w:date="2022-05-30T07:38:00Z"/>
          <w:rFonts w:asciiTheme="minorHAnsi" w:eastAsiaTheme="minorEastAsia" w:hAnsiTheme="minorHAnsi" w:cstheme="minorBidi"/>
          <w:kern w:val="2"/>
          <w:szCs w:val="22"/>
          <w:lang w:val="en-US" w:eastAsia="ko-KR"/>
        </w:rPr>
      </w:pPr>
      <w:ins w:id="351" w:author="Rapporteur" w:date="2022-05-30T07:38:00Z">
        <w:r w:rsidRPr="00B00D5D">
          <w:rPr>
            <w:rFonts w:eastAsia="맑은 고딕"/>
            <w:lang w:eastAsia="ko-KR"/>
          </w:rPr>
          <w:t>6.19.1</w:t>
        </w:r>
        <w:r>
          <w:rPr>
            <w:rFonts w:asciiTheme="minorHAnsi" w:eastAsiaTheme="minorEastAsia" w:hAnsiTheme="minorHAnsi" w:cstheme="minorBidi"/>
            <w:kern w:val="2"/>
            <w:szCs w:val="22"/>
            <w:lang w:val="en-US" w:eastAsia="ko-KR"/>
          </w:rPr>
          <w:tab/>
        </w:r>
        <w:r w:rsidRPr="00B00D5D">
          <w:rPr>
            <w:rFonts w:eastAsia="맑은 고딕"/>
            <w:lang w:eastAsia="ko-KR"/>
          </w:rPr>
          <w:t>Introduction</w:t>
        </w:r>
        <w:r>
          <w:tab/>
        </w:r>
        <w:r>
          <w:fldChar w:fldCharType="begin"/>
        </w:r>
        <w:r>
          <w:instrText xml:space="preserve"> PAGEREF _Toc104789079 \h </w:instrText>
        </w:r>
      </w:ins>
      <w:r>
        <w:fldChar w:fldCharType="separate"/>
      </w:r>
      <w:ins w:id="352" w:author="Rapporteur" w:date="2022-05-30T07:38:00Z">
        <w:r>
          <w:t>66</w:t>
        </w:r>
        <w:r>
          <w:fldChar w:fldCharType="end"/>
        </w:r>
      </w:ins>
    </w:p>
    <w:p w14:paraId="0BA4CA7E" w14:textId="77777777" w:rsidR="009E642E" w:rsidRDefault="009E642E">
      <w:pPr>
        <w:pStyle w:val="32"/>
        <w:rPr>
          <w:ins w:id="353" w:author="Rapporteur" w:date="2022-05-30T07:38:00Z"/>
          <w:rFonts w:asciiTheme="minorHAnsi" w:eastAsiaTheme="minorEastAsia" w:hAnsiTheme="minorHAnsi" w:cstheme="minorBidi"/>
          <w:kern w:val="2"/>
          <w:szCs w:val="22"/>
          <w:lang w:val="en-US" w:eastAsia="ko-KR"/>
        </w:rPr>
      </w:pPr>
      <w:ins w:id="354" w:author="Rapporteur" w:date="2022-05-30T07:38:00Z">
        <w:r>
          <w:t>6.19.2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_Toc104789080 \h </w:instrText>
        </w:r>
      </w:ins>
      <w:r>
        <w:fldChar w:fldCharType="separate"/>
      </w:r>
      <w:ins w:id="355" w:author="Rapporteur" w:date="2022-05-30T07:38:00Z">
        <w:r>
          <w:t>66</w:t>
        </w:r>
        <w:r>
          <w:fldChar w:fldCharType="end"/>
        </w:r>
      </w:ins>
    </w:p>
    <w:p w14:paraId="4BF8FE84" w14:textId="77777777" w:rsidR="009E642E" w:rsidRDefault="009E642E">
      <w:pPr>
        <w:pStyle w:val="32"/>
        <w:rPr>
          <w:ins w:id="356" w:author="Rapporteur" w:date="2022-05-30T07:38:00Z"/>
          <w:rFonts w:asciiTheme="minorHAnsi" w:eastAsiaTheme="minorEastAsia" w:hAnsiTheme="minorHAnsi" w:cstheme="minorBidi"/>
          <w:kern w:val="2"/>
          <w:szCs w:val="22"/>
          <w:lang w:val="en-US" w:eastAsia="ko-KR"/>
        </w:rPr>
      </w:pPr>
      <w:ins w:id="357" w:author="Rapporteur" w:date="2022-05-30T07:38:00Z">
        <w:r>
          <w:t>6.19.3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_Toc104789081 \h </w:instrText>
        </w:r>
      </w:ins>
      <w:r>
        <w:fldChar w:fldCharType="separate"/>
      </w:r>
      <w:ins w:id="358" w:author="Rapporteur" w:date="2022-05-30T07:38:00Z">
        <w:r>
          <w:t>68</w:t>
        </w:r>
        <w:r>
          <w:fldChar w:fldCharType="end"/>
        </w:r>
      </w:ins>
    </w:p>
    <w:p w14:paraId="2A48F761" w14:textId="77777777" w:rsidR="009E642E" w:rsidRDefault="009E642E">
      <w:pPr>
        <w:pStyle w:val="32"/>
        <w:rPr>
          <w:ins w:id="359" w:author="Rapporteur" w:date="2022-05-30T07:38:00Z"/>
          <w:rFonts w:asciiTheme="minorHAnsi" w:eastAsiaTheme="minorEastAsia" w:hAnsiTheme="minorHAnsi" w:cstheme="minorBidi"/>
          <w:kern w:val="2"/>
          <w:szCs w:val="22"/>
          <w:lang w:val="en-US" w:eastAsia="ko-KR"/>
        </w:rPr>
      </w:pPr>
      <w:ins w:id="360" w:author="Rapporteur" w:date="2022-05-30T07:38:00Z">
        <w:r>
          <w:rPr>
            <w:lang w:eastAsia="zh-CN"/>
          </w:rPr>
          <w:t>6.19.4</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_Toc104789082 \h </w:instrText>
        </w:r>
      </w:ins>
      <w:r>
        <w:fldChar w:fldCharType="separate"/>
      </w:r>
      <w:ins w:id="361" w:author="Rapporteur" w:date="2022-05-30T07:38:00Z">
        <w:r>
          <w:t>6</w:t>
        </w:r>
        <w:r>
          <w:lastRenderedPageBreak/>
          <w:t>9</w:t>
        </w:r>
        <w:r>
          <w:fldChar w:fldCharType="end"/>
        </w:r>
      </w:ins>
    </w:p>
    <w:p w14:paraId="4C470D85" w14:textId="77777777" w:rsidR="009E642E" w:rsidRDefault="009E642E">
      <w:pPr>
        <w:pStyle w:val="22"/>
        <w:rPr>
          <w:ins w:id="362" w:author="Rapporteur" w:date="2022-05-30T07:38:00Z"/>
          <w:rFonts w:asciiTheme="minorHAnsi" w:eastAsiaTheme="minorEastAsia" w:hAnsiTheme="minorHAnsi" w:cstheme="minorBidi"/>
          <w:kern w:val="2"/>
          <w:szCs w:val="22"/>
          <w:lang w:val="en-US" w:eastAsia="ko-KR"/>
        </w:rPr>
      </w:pPr>
      <w:ins w:id="363" w:author="Rapporteur" w:date="2022-05-30T07:38:00Z">
        <w:r>
          <w:rPr>
            <w:lang w:eastAsia="zh-CN"/>
          </w:rPr>
          <w:t>6.20</w:t>
        </w:r>
        <w:r>
          <w:rPr>
            <w:rFonts w:asciiTheme="minorHAnsi" w:eastAsiaTheme="minorEastAsia" w:hAnsiTheme="minorHAnsi" w:cstheme="minorBidi"/>
            <w:kern w:val="2"/>
            <w:szCs w:val="22"/>
            <w:lang w:val="en-US" w:eastAsia="ko-KR"/>
          </w:rPr>
          <w:tab/>
        </w:r>
        <w:r>
          <w:t>Solution</w:t>
        </w:r>
        <w:r>
          <w:rPr>
            <w:lang w:eastAsia="zh-CN"/>
          </w:rPr>
          <w:t xml:space="preserve"> #20</w:t>
        </w:r>
        <w:r>
          <w:t>: PLMN Selection following existing SoR information</w:t>
        </w:r>
        <w:r>
          <w:tab/>
        </w:r>
        <w:r>
          <w:fldChar w:fldCharType="begin"/>
        </w:r>
        <w:r>
          <w:instrText xml:space="preserve"> PAGEREF _Toc104789083 \h </w:instrText>
        </w:r>
      </w:ins>
      <w:r>
        <w:fldChar w:fldCharType="separate"/>
      </w:r>
      <w:ins w:id="364" w:author="Rapporteur" w:date="2022-05-30T07:38:00Z">
        <w:r>
          <w:t>69</w:t>
        </w:r>
        <w:r>
          <w:fldChar w:fldCharType="end"/>
        </w:r>
      </w:ins>
    </w:p>
    <w:p w14:paraId="5CDE7384" w14:textId="77777777" w:rsidR="009E642E" w:rsidRDefault="009E642E">
      <w:pPr>
        <w:pStyle w:val="32"/>
        <w:rPr>
          <w:ins w:id="365" w:author="Rapporteur" w:date="2022-05-30T07:38:00Z"/>
          <w:rFonts w:asciiTheme="minorHAnsi" w:eastAsiaTheme="minorEastAsia" w:hAnsiTheme="minorHAnsi" w:cstheme="minorBidi"/>
          <w:kern w:val="2"/>
          <w:szCs w:val="22"/>
          <w:lang w:val="en-US" w:eastAsia="ko-KR"/>
        </w:rPr>
      </w:pPr>
      <w:ins w:id="366" w:author="Rapporteur" w:date="2022-05-30T07:38:00Z">
        <w:r>
          <w:rPr>
            <w:lang w:eastAsia="ko-KR"/>
          </w:rPr>
          <w:t>6.20.1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_Toc104789084 \h </w:instrText>
        </w:r>
      </w:ins>
      <w:r>
        <w:fldChar w:fldCharType="separate"/>
      </w:r>
      <w:ins w:id="367" w:author="Rapporteur" w:date="2022-05-30T07:38:00Z">
        <w:r>
          <w:t>69</w:t>
        </w:r>
        <w:r>
          <w:fldChar w:fldCharType="end"/>
        </w:r>
      </w:ins>
    </w:p>
    <w:p w14:paraId="5D0284BD" w14:textId="77777777" w:rsidR="009E642E" w:rsidRDefault="009E642E">
      <w:pPr>
        <w:pStyle w:val="32"/>
        <w:rPr>
          <w:ins w:id="368" w:author="Rapporteur" w:date="2022-05-30T07:38:00Z"/>
          <w:rFonts w:asciiTheme="minorHAnsi" w:eastAsiaTheme="minorEastAsia" w:hAnsiTheme="minorHAnsi" w:cstheme="minorBidi"/>
          <w:kern w:val="2"/>
          <w:szCs w:val="22"/>
          <w:lang w:val="en-US" w:eastAsia="ko-KR"/>
        </w:rPr>
      </w:pPr>
      <w:ins w:id="369" w:author="Rapporteur" w:date="2022-05-30T07:38:00Z">
        <w:r>
          <w:t>6.20.2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_Toc104789085 \h </w:instrText>
        </w:r>
      </w:ins>
      <w:r>
        <w:fldChar w:fldCharType="separate"/>
      </w:r>
      <w:ins w:id="370" w:author="Rapporteur" w:date="2022-05-30T07:38:00Z">
        <w:r>
          <w:t>69</w:t>
        </w:r>
        <w:r>
          <w:fldChar w:fldCharType="end"/>
        </w:r>
      </w:ins>
    </w:p>
    <w:p w14:paraId="44AB352E" w14:textId="77777777" w:rsidR="009E642E" w:rsidRDefault="009E642E">
      <w:pPr>
        <w:pStyle w:val="32"/>
        <w:rPr>
          <w:ins w:id="371" w:author="Rapporteur" w:date="2022-05-30T07:38:00Z"/>
          <w:rFonts w:asciiTheme="minorHAnsi" w:eastAsiaTheme="minorEastAsia" w:hAnsiTheme="minorHAnsi" w:cstheme="minorBidi"/>
          <w:kern w:val="2"/>
          <w:szCs w:val="22"/>
          <w:lang w:val="en-US" w:eastAsia="ko-KR"/>
        </w:rPr>
      </w:pPr>
      <w:ins w:id="372" w:author="Rapporteur" w:date="2022-05-30T07:38:00Z">
        <w:r>
          <w:t>6.20.3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_Toc104789086 \h </w:instrText>
        </w:r>
      </w:ins>
      <w:r>
        <w:fldChar w:fldCharType="separate"/>
      </w:r>
      <w:ins w:id="373" w:author="Rapporteur" w:date="2022-05-30T07:38:00Z">
        <w:r>
          <w:t>70</w:t>
        </w:r>
        <w:r>
          <w:fldChar w:fldCharType="end"/>
        </w:r>
      </w:ins>
    </w:p>
    <w:p w14:paraId="7723FC7A" w14:textId="77777777" w:rsidR="009E642E" w:rsidRDefault="009E642E">
      <w:pPr>
        <w:pStyle w:val="32"/>
        <w:rPr>
          <w:ins w:id="374" w:author="Rapporteur" w:date="2022-05-30T07:38:00Z"/>
          <w:rFonts w:asciiTheme="minorHAnsi" w:eastAsiaTheme="minorEastAsia" w:hAnsiTheme="minorHAnsi" w:cstheme="minorBidi"/>
          <w:kern w:val="2"/>
          <w:szCs w:val="22"/>
          <w:lang w:val="en-US" w:eastAsia="ko-KR"/>
        </w:rPr>
      </w:pPr>
      <w:ins w:id="375" w:author="Rapporteur" w:date="2022-05-30T07:38:00Z">
        <w:r>
          <w:rPr>
            <w:lang w:eastAsia="zh-CN"/>
          </w:rPr>
          <w:t>6.20.4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_Toc104789087 \h </w:instrText>
        </w:r>
      </w:ins>
      <w:r>
        <w:fldChar w:fldCharType="separate"/>
      </w:r>
      <w:ins w:id="376" w:author="Rapporteur" w:date="2022-05-30T07:38:00Z">
        <w:r>
          <w:t>70</w:t>
        </w:r>
        <w:r>
          <w:fldChar w:fldCharType="end"/>
        </w:r>
      </w:ins>
    </w:p>
    <w:p w14:paraId="3A99BB33" w14:textId="77777777" w:rsidR="009E642E" w:rsidRDefault="009E642E">
      <w:pPr>
        <w:pStyle w:val="22"/>
        <w:rPr>
          <w:ins w:id="377" w:author="Rapporteur" w:date="2022-05-30T07:38:00Z"/>
          <w:rFonts w:asciiTheme="minorHAnsi" w:eastAsiaTheme="minorEastAsia" w:hAnsiTheme="minorHAnsi" w:cstheme="minorBidi"/>
          <w:kern w:val="2"/>
          <w:szCs w:val="22"/>
          <w:lang w:val="en-US" w:eastAsia="ko-KR"/>
        </w:rPr>
      </w:pPr>
      <w:ins w:id="378" w:author="Rapporteur" w:date="2022-05-30T07:38:00Z">
        <w:r>
          <w:rPr>
            <w:lang w:eastAsia="zh-CN"/>
          </w:rPr>
          <w:t>6.21</w:t>
        </w:r>
        <w:r>
          <w:rPr>
            <w:rFonts w:asciiTheme="minorHAnsi" w:eastAsiaTheme="minorEastAsia" w:hAnsiTheme="minorHAnsi" w:cstheme="minorBidi"/>
            <w:kern w:val="2"/>
            <w:szCs w:val="22"/>
            <w:lang w:val="en-US" w:eastAsia="ko-KR"/>
          </w:rPr>
          <w:tab/>
        </w:r>
        <w:r>
          <w:t>Solution</w:t>
        </w:r>
        <w:r>
          <w:rPr>
            <w:lang w:eastAsia="zh-CN"/>
          </w:rPr>
          <w:t xml:space="preserve"> #21</w:t>
        </w:r>
        <w:r>
          <w:t>: Temporary slice based on URSP</w:t>
        </w:r>
        <w:r>
          <w:tab/>
        </w:r>
        <w:r>
          <w:fldChar w:fldCharType="begin"/>
        </w:r>
        <w:r>
          <w:instrText xml:space="preserve"> PAGEREF _Toc104789088 \h </w:instrText>
        </w:r>
      </w:ins>
      <w:r>
        <w:fldChar w:fldCharType="separate"/>
      </w:r>
      <w:ins w:id="379" w:author="Rapporteur" w:date="2022-05-30T07:38:00Z">
        <w:r>
          <w:t>71</w:t>
        </w:r>
        <w:r>
          <w:fldChar w:fldCharType="end"/>
        </w:r>
      </w:ins>
    </w:p>
    <w:p w14:paraId="36AF5624" w14:textId="77777777" w:rsidR="009E642E" w:rsidRDefault="009E642E">
      <w:pPr>
        <w:pStyle w:val="32"/>
        <w:rPr>
          <w:ins w:id="380" w:author="Rapporteur" w:date="2022-05-30T07:38:00Z"/>
          <w:rFonts w:asciiTheme="minorHAnsi" w:eastAsiaTheme="minorEastAsia" w:hAnsiTheme="minorHAnsi" w:cstheme="minorBidi"/>
          <w:kern w:val="2"/>
          <w:szCs w:val="22"/>
          <w:lang w:val="en-US" w:eastAsia="ko-KR"/>
        </w:rPr>
      </w:pPr>
      <w:ins w:id="381" w:author="Rapporteur" w:date="2022-05-30T07:38:00Z">
        <w:r>
          <w:rPr>
            <w:lang w:eastAsia="ko-KR"/>
          </w:rPr>
          <w:t>6.21.1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_Toc104789089 \h </w:instrText>
        </w:r>
      </w:ins>
      <w:r>
        <w:fldChar w:fldCharType="separate"/>
      </w:r>
      <w:ins w:id="382" w:author="Rapporteur" w:date="2022-05-30T07:38:00Z">
        <w:r>
          <w:t>71</w:t>
        </w:r>
        <w:r>
          <w:fldChar w:fldCharType="end"/>
        </w:r>
      </w:ins>
    </w:p>
    <w:p w14:paraId="7F8868E8" w14:textId="77777777" w:rsidR="009E642E" w:rsidRDefault="009E642E">
      <w:pPr>
        <w:pStyle w:val="32"/>
        <w:rPr>
          <w:ins w:id="383" w:author="Rapporteur" w:date="2022-05-30T07:38:00Z"/>
          <w:rFonts w:asciiTheme="minorHAnsi" w:eastAsiaTheme="minorEastAsia" w:hAnsiTheme="minorHAnsi" w:cstheme="minorBidi"/>
          <w:kern w:val="2"/>
          <w:szCs w:val="22"/>
          <w:lang w:val="en-US" w:eastAsia="ko-KR"/>
        </w:rPr>
      </w:pPr>
      <w:ins w:id="384" w:author="Rapporteur" w:date="2022-05-30T07:38:00Z">
        <w:r>
          <w:t>6.21.2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_Toc104789090 \h </w:instrText>
        </w:r>
      </w:ins>
      <w:r>
        <w:fldChar w:fldCharType="separate"/>
      </w:r>
      <w:ins w:id="385" w:author="Rapporteur" w:date="2022-05-30T07:38:00Z">
        <w:r>
          <w:t>71</w:t>
        </w:r>
        <w:r>
          <w:fldChar w:fldCharType="end"/>
        </w:r>
      </w:ins>
    </w:p>
    <w:p w14:paraId="2F2D9793" w14:textId="77777777" w:rsidR="009E642E" w:rsidRDefault="009E642E">
      <w:pPr>
        <w:pStyle w:val="32"/>
        <w:rPr>
          <w:ins w:id="386" w:author="Rapporteur" w:date="2022-05-30T07:38:00Z"/>
          <w:rFonts w:asciiTheme="minorHAnsi" w:eastAsiaTheme="minorEastAsia" w:hAnsiTheme="minorHAnsi" w:cstheme="minorBidi"/>
          <w:kern w:val="2"/>
          <w:szCs w:val="22"/>
          <w:lang w:val="en-US" w:eastAsia="ko-KR"/>
        </w:rPr>
      </w:pPr>
      <w:ins w:id="387" w:author="Rapporteur" w:date="2022-05-30T07:38:00Z">
        <w:r>
          <w:t>6.21.3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_Toc104789091 \h </w:instrText>
        </w:r>
      </w:ins>
      <w:r>
        <w:fldChar w:fldCharType="separate"/>
      </w:r>
      <w:ins w:id="388" w:author="Rapporteur" w:date="2022-05-30T07:38:00Z">
        <w:r>
          <w:t>71</w:t>
        </w:r>
        <w:r>
          <w:fldChar w:fldCharType="end"/>
        </w:r>
      </w:ins>
    </w:p>
    <w:p w14:paraId="031CAFA8" w14:textId="77777777" w:rsidR="009E642E" w:rsidRDefault="009E642E">
      <w:pPr>
        <w:pStyle w:val="32"/>
        <w:rPr>
          <w:ins w:id="389" w:author="Rapporteur" w:date="2022-05-30T07:38:00Z"/>
          <w:rFonts w:asciiTheme="minorHAnsi" w:eastAsiaTheme="minorEastAsia" w:hAnsiTheme="minorHAnsi" w:cstheme="minorBidi"/>
          <w:kern w:val="2"/>
          <w:szCs w:val="22"/>
          <w:lang w:val="en-US" w:eastAsia="ko-KR"/>
        </w:rPr>
      </w:pPr>
      <w:ins w:id="390" w:author="Rapporteur" w:date="2022-05-30T07:38:00Z">
        <w:r>
          <w:rPr>
            <w:lang w:eastAsia="zh-CN"/>
          </w:rPr>
          <w:t>6.21.4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_Toc104789092 \h </w:instrText>
        </w:r>
      </w:ins>
      <w:r>
        <w:fldChar w:fldCharType="separate"/>
      </w:r>
      <w:ins w:id="391" w:author="Rapporteur" w:date="2022-05-30T07:38:00Z">
        <w:r>
          <w:t>71</w:t>
        </w:r>
        <w:r>
          <w:fldChar w:fldCharType="end"/>
        </w:r>
      </w:ins>
    </w:p>
    <w:p w14:paraId="7E8B7DEB" w14:textId="77777777" w:rsidR="009E642E" w:rsidRDefault="009E642E">
      <w:pPr>
        <w:pStyle w:val="22"/>
        <w:rPr>
          <w:ins w:id="392" w:author="Rapporteur" w:date="2022-05-30T07:38:00Z"/>
          <w:rFonts w:asciiTheme="minorHAnsi" w:eastAsiaTheme="minorEastAsia" w:hAnsiTheme="minorHAnsi" w:cstheme="minorBidi"/>
          <w:kern w:val="2"/>
          <w:szCs w:val="22"/>
          <w:lang w:val="en-US" w:eastAsia="ko-KR"/>
        </w:rPr>
      </w:pPr>
      <w:ins w:id="393" w:author="Rapporteur" w:date="2022-05-30T07:38:00Z">
        <w:r>
          <w:rPr>
            <w:lang w:eastAsia="zh-CN"/>
          </w:rPr>
          <w:t>6.22</w:t>
        </w:r>
        <w:r>
          <w:rPr>
            <w:rFonts w:asciiTheme="minorHAnsi" w:eastAsiaTheme="minorEastAsia" w:hAnsiTheme="minorHAnsi" w:cstheme="minorBidi"/>
            <w:kern w:val="2"/>
            <w:szCs w:val="22"/>
            <w:lang w:val="en-US" w:eastAsia="ko-KR"/>
          </w:rPr>
          <w:tab/>
        </w:r>
        <w:r>
          <w:t>Solution</w:t>
        </w:r>
        <w:r>
          <w:rPr>
            <w:lang w:eastAsia="zh-CN"/>
          </w:rPr>
          <w:t xml:space="preserve"> #22</w:t>
        </w:r>
        <w:r>
          <w:t>: Enabling graceful slice termination with support of UE policies</w:t>
        </w:r>
        <w:r>
          <w:tab/>
        </w:r>
        <w:r>
          <w:fldChar w:fldCharType="begin"/>
        </w:r>
        <w:r>
          <w:instrText xml:space="preserve"> PAGEREF _Toc104789093 \h </w:instrText>
        </w:r>
      </w:ins>
      <w:r>
        <w:fldChar w:fldCharType="separate"/>
      </w:r>
      <w:ins w:id="394" w:author="Rapporteur" w:date="2022-05-30T07:38:00Z">
        <w:r>
          <w:t>72</w:t>
        </w:r>
        <w:r>
          <w:fldChar w:fldCharType="end"/>
        </w:r>
      </w:ins>
    </w:p>
    <w:p w14:paraId="486AA1ED" w14:textId="77777777" w:rsidR="009E642E" w:rsidRDefault="009E642E">
      <w:pPr>
        <w:pStyle w:val="32"/>
        <w:rPr>
          <w:ins w:id="395" w:author="Rapporteur" w:date="2022-05-30T07:38:00Z"/>
          <w:rFonts w:asciiTheme="minorHAnsi" w:eastAsiaTheme="minorEastAsia" w:hAnsiTheme="minorHAnsi" w:cstheme="minorBidi"/>
          <w:kern w:val="2"/>
          <w:szCs w:val="22"/>
          <w:lang w:val="en-US" w:eastAsia="ko-KR"/>
        </w:rPr>
      </w:pPr>
      <w:ins w:id="396" w:author="Rapporteur" w:date="2022-05-30T07:38:00Z">
        <w:r>
          <w:rPr>
            <w:lang w:eastAsia="ko-KR"/>
          </w:rPr>
          <w:t>6.22.1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_Toc104789094 \h </w:instrText>
        </w:r>
      </w:ins>
      <w:r>
        <w:fldChar w:fldCharType="separate"/>
      </w:r>
      <w:ins w:id="397" w:author="Rapporteur" w:date="2022-05-30T07:38:00Z">
        <w:r>
          <w:t>72</w:t>
        </w:r>
        <w:r>
          <w:fldChar w:fldCharType="end"/>
        </w:r>
      </w:ins>
    </w:p>
    <w:p w14:paraId="3DD2CDC0" w14:textId="77777777" w:rsidR="009E642E" w:rsidRDefault="009E642E">
      <w:pPr>
        <w:pStyle w:val="32"/>
        <w:rPr>
          <w:ins w:id="398" w:author="Rapporteur" w:date="2022-05-30T07:38:00Z"/>
          <w:rFonts w:asciiTheme="minorHAnsi" w:eastAsiaTheme="minorEastAsia" w:hAnsiTheme="minorHAnsi" w:cstheme="minorBidi"/>
          <w:kern w:val="2"/>
          <w:szCs w:val="22"/>
          <w:lang w:val="en-US" w:eastAsia="ko-KR"/>
        </w:rPr>
      </w:pPr>
      <w:ins w:id="399" w:author="Rapporteur" w:date="2022-05-30T07:38:00Z">
        <w:r>
          <w:t>6.22.2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_Toc104789095 \h </w:instrText>
        </w:r>
      </w:ins>
      <w:r>
        <w:fldChar w:fldCharType="separate"/>
      </w:r>
      <w:ins w:id="400" w:author="Rapporteur" w:date="2022-05-30T07:38:00Z">
        <w:r>
          <w:t>72</w:t>
        </w:r>
        <w:r>
          <w:fldChar w:fldCharType="end"/>
        </w:r>
      </w:ins>
    </w:p>
    <w:p w14:paraId="5B2C119F" w14:textId="77777777" w:rsidR="009E642E" w:rsidRDefault="009E642E">
      <w:pPr>
        <w:pStyle w:val="32"/>
        <w:rPr>
          <w:ins w:id="401" w:author="Rapporteur" w:date="2022-05-30T07:38:00Z"/>
          <w:rFonts w:asciiTheme="minorHAnsi" w:eastAsiaTheme="minorEastAsia" w:hAnsiTheme="minorHAnsi" w:cstheme="minorBidi"/>
          <w:kern w:val="2"/>
          <w:szCs w:val="22"/>
          <w:lang w:val="en-US" w:eastAsia="ko-KR"/>
        </w:rPr>
      </w:pPr>
      <w:ins w:id="402" w:author="Rapporteur" w:date="2022-05-30T07:38:00Z">
        <w:r>
          <w:t>6.22.3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_Toc104789096 \h </w:instrText>
        </w:r>
      </w:ins>
      <w:r>
        <w:fldChar w:fldCharType="separate"/>
      </w:r>
      <w:ins w:id="403" w:author="Rapporteur" w:date="2022-05-30T07:38:00Z">
        <w:r>
          <w:t>73</w:t>
        </w:r>
        <w:r>
          <w:fldChar w:fldCharType="end"/>
        </w:r>
      </w:ins>
    </w:p>
    <w:p w14:paraId="44ACD68E" w14:textId="77777777" w:rsidR="009E642E" w:rsidRDefault="009E642E">
      <w:pPr>
        <w:pStyle w:val="32"/>
        <w:rPr>
          <w:ins w:id="404" w:author="Rapporteur" w:date="2022-05-30T07:38:00Z"/>
          <w:rFonts w:asciiTheme="minorHAnsi" w:eastAsiaTheme="minorEastAsia" w:hAnsiTheme="minorHAnsi" w:cstheme="minorBidi"/>
          <w:kern w:val="2"/>
          <w:szCs w:val="22"/>
          <w:lang w:val="en-US" w:eastAsia="ko-KR"/>
        </w:rPr>
      </w:pPr>
      <w:ins w:id="405" w:author="Rapporteur" w:date="2022-05-30T07:38:00Z">
        <w:r>
          <w:rPr>
            <w:lang w:eastAsia="zh-CN"/>
          </w:rPr>
          <w:t>6.22.4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_Toc104789097 \h </w:instrText>
        </w:r>
      </w:ins>
      <w:r>
        <w:fldChar w:fldCharType="separate"/>
      </w:r>
      <w:ins w:id="406" w:author="Rapporteur" w:date="2022-05-30T07:38:00Z">
        <w:r>
          <w:t>73</w:t>
        </w:r>
        <w:r>
          <w:fldChar w:fldCharType="end"/>
        </w:r>
      </w:ins>
    </w:p>
    <w:p w14:paraId="35AFDE9A" w14:textId="77777777" w:rsidR="009E642E" w:rsidRDefault="009E642E">
      <w:pPr>
        <w:pStyle w:val="22"/>
        <w:rPr>
          <w:ins w:id="407" w:author="Rapporteur" w:date="2022-05-30T07:38:00Z"/>
          <w:rFonts w:asciiTheme="minorHAnsi" w:eastAsiaTheme="minorEastAsia" w:hAnsiTheme="minorHAnsi" w:cstheme="minorBidi"/>
          <w:kern w:val="2"/>
          <w:szCs w:val="22"/>
          <w:lang w:val="en-US" w:eastAsia="ko-KR"/>
        </w:rPr>
      </w:pPr>
      <w:ins w:id="408" w:author="Rapporteur" w:date="2022-05-30T07:38:00Z">
        <w:r>
          <w:rPr>
            <w:lang w:eastAsia="zh-CN"/>
          </w:rPr>
          <w:t>6.23</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#23</w:t>
        </w:r>
        <w:r>
          <w:rPr>
            <w:lang w:eastAsia="ja-JP"/>
          </w:rPr>
          <w:t>: UE registration for conditional network slices</w:t>
        </w:r>
        <w:r>
          <w:tab/>
        </w:r>
        <w:r>
          <w:fldChar w:fldCharType="begin"/>
        </w:r>
        <w:r>
          <w:instrText xml:space="preserve"> PAGEREF _Toc104789098 \h </w:instrText>
        </w:r>
      </w:ins>
      <w:r>
        <w:fldChar w:fldCharType="separate"/>
      </w:r>
      <w:ins w:id="409" w:author="Rapporteur" w:date="2022-05-30T07:38:00Z">
        <w:r>
          <w:t>73</w:t>
        </w:r>
        <w:r>
          <w:fldChar w:fldCharType="end"/>
        </w:r>
      </w:ins>
    </w:p>
    <w:p w14:paraId="36FB8BB1" w14:textId="77777777" w:rsidR="009E642E" w:rsidRDefault="009E642E">
      <w:pPr>
        <w:pStyle w:val="32"/>
        <w:rPr>
          <w:ins w:id="410" w:author="Rapporteur" w:date="2022-05-30T07:38:00Z"/>
          <w:rFonts w:asciiTheme="minorHAnsi" w:eastAsiaTheme="minorEastAsia" w:hAnsiTheme="minorHAnsi" w:cstheme="minorBidi"/>
          <w:kern w:val="2"/>
          <w:szCs w:val="22"/>
          <w:lang w:val="en-US" w:eastAsia="ko-KR"/>
        </w:rPr>
      </w:pPr>
      <w:ins w:id="411" w:author="Rapporteur" w:date="2022-05-30T07:38:00Z">
        <w:r>
          <w:rPr>
            <w:lang w:eastAsia="ja-JP"/>
          </w:rPr>
          <w:t>6.23.1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_Toc104789099 \h </w:instrText>
        </w:r>
      </w:ins>
      <w:r>
        <w:fldChar w:fldCharType="separate"/>
      </w:r>
      <w:ins w:id="412" w:author="Rapporteur" w:date="2022-05-30T07:38:00Z">
        <w:r>
          <w:t>73</w:t>
        </w:r>
        <w:r>
          <w:fldChar w:fldCharType="end"/>
        </w:r>
      </w:ins>
    </w:p>
    <w:p w14:paraId="6B2AE5A8" w14:textId="77777777" w:rsidR="009E642E" w:rsidRDefault="009E642E">
      <w:pPr>
        <w:pStyle w:val="32"/>
        <w:rPr>
          <w:ins w:id="413" w:author="Rapporteur" w:date="2022-05-30T07:38:00Z"/>
          <w:rFonts w:asciiTheme="minorHAnsi" w:eastAsiaTheme="minorEastAsia" w:hAnsiTheme="minorHAnsi" w:cstheme="minorBidi"/>
          <w:kern w:val="2"/>
          <w:szCs w:val="22"/>
          <w:lang w:val="en-US" w:eastAsia="ko-KR"/>
        </w:rPr>
      </w:pPr>
      <w:ins w:id="414" w:author="Rapporteur" w:date="2022-05-30T07:38:00Z">
        <w:r>
          <w:rPr>
            <w:lang w:eastAsia="ja-JP"/>
          </w:rPr>
          <w:t>6.23.2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_Toc104789100 \h </w:instrText>
        </w:r>
      </w:ins>
      <w:r>
        <w:fldChar w:fldCharType="separate"/>
      </w:r>
      <w:ins w:id="415" w:author="Rapporteur" w:date="2022-05-30T07:38:00Z">
        <w:r>
          <w:t>74</w:t>
        </w:r>
        <w:r>
          <w:fldChar w:fldCharType="end"/>
        </w:r>
      </w:ins>
    </w:p>
    <w:p w14:paraId="67B94E7F" w14:textId="77777777" w:rsidR="009E642E" w:rsidRDefault="009E642E">
      <w:pPr>
        <w:pStyle w:val="32"/>
        <w:rPr>
          <w:ins w:id="416" w:author="Rapporteur" w:date="2022-05-30T07:38:00Z"/>
          <w:rFonts w:asciiTheme="minorHAnsi" w:eastAsiaTheme="minorEastAsia" w:hAnsiTheme="minorHAnsi" w:cstheme="minorBidi"/>
          <w:kern w:val="2"/>
          <w:szCs w:val="22"/>
          <w:lang w:val="en-US" w:eastAsia="ko-KR"/>
        </w:rPr>
      </w:pPr>
      <w:ins w:id="417" w:author="Rapporteur" w:date="2022-05-30T07:38:00Z">
        <w:r>
          <w:rPr>
            <w:lang w:eastAsia="ja-JP"/>
          </w:rPr>
          <w:t>6.23.3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_Toc104789101 \h </w:instrText>
        </w:r>
      </w:ins>
      <w:r>
        <w:fldChar w:fldCharType="separate"/>
      </w:r>
      <w:ins w:id="418" w:author="Rapporteur" w:date="2022-05-30T07:38:00Z">
        <w:r>
          <w:t>74</w:t>
        </w:r>
        <w:r>
          <w:fldChar w:fldCharType="end"/>
        </w:r>
      </w:ins>
    </w:p>
    <w:p w14:paraId="4B0550B4" w14:textId="77777777" w:rsidR="009E642E" w:rsidRDefault="009E642E">
      <w:pPr>
        <w:pStyle w:val="32"/>
        <w:rPr>
          <w:ins w:id="419" w:author="Rapporteur" w:date="2022-05-30T07:38:00Z"/>
          <w:rFonts w:asciiTheme="minorHAnsi" w:eastAsiaTheme="minorEastAsia" w:hAnsiTheme="minorHAnsi" w:cstheme="minorBidi"/>
          <w:kern w:val="2"/>
          <w:szCs w:val="22"/>
          <w:lang w:val="en-US" w:eastAsia="ko-KR"/>
        </w:rPr>
      </w:pPr>
      <w:ins w:id="420" w:author="Rapporteur" w:date="2022-05-30T07:38:00Z">
        <w:r>
          <w:rPr>
            <w:lang w:eastAsia="zh-CN"/>
          </w:rPr>
          <w:t>6.23.4</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_Toc104789102 \h </w:instrText>
        </w:r>
      </w:ins>
      <w:r>
        <w:fldChar w:fldCharType="separate"/>
      </w:r>
      <w:ins w:id="421" w:author="Rapporteur" w:date="2022-05-30T07:38:00Z">
        <w:r>
          <w:t>75</w:t>
        </w:r>
        <w:r>
          <w:fldChar w:fldCharType="end"/>
        </w:r>
      </w:ins>
    </w:p>
    <w:p w14:paraId="25F5D8D1" w14:textId="77777777" w:rsidR="009E642E" w:rsidRDefault="009E642E">
      <w:pPr>
        <w:pStyle w:val="22"/>
        <w:rPr>
          <w:ins w:id="422" w:author="Rapporteur" w:date="2022-05-30T07:38:00Z"/>
          <w:rFonts w:asciiTheme="minorHAnsi" w:eastAsiaTheme="minorEastAsia" w:hAnsiTheme="minorHAnsi" w:cstheme="minorBidi"/>
          <w:kern w:val="2"/>
          <w:szCs w:val="22"/>
          <w:lang w:val="en-US" w:eastAsia="ko-KR"/>
        </w:rPr>
      </w:pPr>
      <w:ins w:id="423" w:author="Rapporteur" w:date="2022-05-30T07:38:00Z">
        <w:r>
          <w:rPr>
            <w:lang w:eastAsia="zh-CN"/>
          </w:rPr>
          <w:t>6.24</w:t>
        </w:r>
        <w:r>
          <w:rPr>
            <w:rFonts w:asciiTheme="minorHAnsi" w:eastAsiaTheme="minorEastAsia" w:hAnsiTheme="minorHAnsi" w:cstheme="minorBidi"/>
            <w:kern w:val="2"/>
            <w:szCs w:val="22"/>
            <w:lang w:val="en-US" w:eastAsia="ko-KR"/>
          </w:rPr>
          <w:tab/>
        </w:r>
        <w:r>
          <w:t>Solution</w:t>
        </w:r>
        <w:r>
          <w:rPr>
            <w:lang w:eastAsia="zh-CN"/>
          </w:rPr>
          <w:t xml:space="preserve"> #24</w:t>
        </w:r>
        <w:r>
          <w:t>: On the handling of temporary network slices</w:t>
        </w:r>
        <w:r>
          <w:tab/>
        </w:r>
        <w:r>
          <w:fldChar w:fldCharType="begin"/>
        </w:r>
        <w:r>
          <w:instrText xml:space="preserve"> PAGEREF _Toc104789103 \h </w:instrText>
        </w:r>
      </w:ins>
      <w:r>
        <w:fldChar w:fldCharType="separate"/>
      </w:r>
      <w:ins w:id="424" w:author="Rapporteur" w:date="2022-05-30T07:38:00Z">
        <w:r>
          <w:t>75</w:t>
        </w:r>
        <w:r>
          <w:fldChar w:fldCharType="end"/>
        </w:r>
      </w:ins>
    </w:p>
    <w:p w14:paraId="638B9214" w14:textId="77777777" w:rsidR="009E642E" w:rsidRDefault="009E642E">
      <w:pPr>
        <w:pStyle w:val="32"/>
        <w:rPr>
          <w:ins w:id="425" w:author="Rapporteur" w:date="2022-05-30T07:38:00Z"/>
          <w:rFonts w:asciiTheme="minorHAnsi" w:eastAsiaTheme="minorEastAsia" w:hAnsiTheme="minorHAnsi" w:cstheme="minorBidi"/>
          <w:kern w:val="2"/>
          <w:szCs w:val="22"/>
          <w:lang w:val="en-US" w:eastAsia="ko-KR"/>
        </w:rPr>
      </w:pPr>
      <w:ins w:id="426" w:author="Rapporteur" w:date="2022-05-30T07:38:00Z">
        <w:r>
          <w:rPr>
            <w:lang w:eastAsia="ko-KR"/>
          </w:rPr>
          <w:t>6.24.1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_Toc104789104 \h </w:instrText>
        </w:r>
      </w:ins>
      <w:r>
        <w:fldChar w:fldCharType="separate"/>
      </w:r>
      <w:ins w:id="427" w:author="Rapporteur" w:date="2022-05-30T07:38:00Z">
        <w:r>
          <w:t>75</w:t>
        </w:r>
        <w:r>
          <w:fldChar w:fldCharType="end"/>
        </w:r>
      </w:ins>
    </w:p>
    <w:p w14:paraId="7C700664" w14:textId="77777777" w:rsidR="009E642E" w:rsidRDefault="009E642E">
      <w:pPr>
        <w:pStyle w:val="32"/>
        <w:rPr>
          <w:ins w:id="428" w:author="Rapporteur" w:date="2022-05-30T07:38:00Z"/>
          <w:rFonts w:asciiTheme="minorHAnsi" w:eastAsiaTheme="minorEastAsia" w:hAnsiTheme="minorHAnsi" w:cstheme="minorBidi"/>
          <w:kern w:val="2"/>
          <w:szCs w:val="22"/>
          <w:lang w:val="en-US" w:eastAsia="ko-KR"/>
        </w:rPr>
      </w:pPr>
      <w:ins w:id="429" w:author="Rapporteur" w:date="2022-05-30T07:38:00Z">
        <w:r>
          <w:t>6.24.2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_Toc104789105 \h </w:instrText>
        </w:r>
      </w:ins>
      <w:r>
        <w:fldChar w:fldCharType="separate"/>
      </w:r>
      <w:ins w:id="430" w:author="Rapporteur" w:date="2022-05-30T07:38:00Z">
        <w:r>
          <w:t>75</w:t>
        </w:r>
        <w:r>
          <w:fldChar w:fldCharType="end"/>
        </w:r>
      </w:ins>
    </w:p>
    <w:p w14:paraId="70B23791" w14:textId="77777777" w:rsidR="009E642E" w:rsidRDefault="009E642E">
      <w:pPr>
        <w:pStyle w:val="32"/>
        <w:rPr>
          <w:ins w:id="431" w:author="Rapporteur" w:date="2022-05-30T07:38:00Z"/>
          <w:rFonts w:asciiTheme="minorHAnsi" w:eastAsiaTheme="minorEastAsia" w:hAnsiTheme="minorHAnsi" w:cstheme="minorBidi"/>
          <w:kern w:val="2"/>
          <w:szCs w:val="22"/>
          <w:lang w:val="en-US" w:eastAsia="ko-KR"/>
        </w:rPr>
      </w:pPr>
      <w:ins w:id="432" w:author="Rapporteur" w:date="2022-05-30T07:38:00Z">
        <w:r>
          <w:t>6.24.3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_Toc104789106 \h </w:instrText>
        </w:r>
      </w:ins>
      <w:r>
        <w:fldChar w:fldCharType="separate"/>
      </w:r>
      <w:ins w:id="433" w:author="Rapporteur" w:date="2022-05-30T07:38:00Z">
        <w:r>
          <w:t>76</w:t>
        </w:r>
        <w:r>
          <w:fldChar w:fldCharType="end"/>
        </w:r>
      </w:ins>
    </w:p>
    <w:p w14:paraId="000A9EA8" w14:textId="77777777" w:rsidR="009E642E" w:rsidRDefault="009E642E">
      <w:pPr>
        <w:pStyle w:val="32"/>
        <w:rPr>
          <w:ins w:id="434" w:author="Rapporteur" w:date="2022-05-30T07:38:00Z"/>
          <w:rFonts w:asciiTheme="minorHAnsi" w:eastAsiaTheme="minorEastAsia" w:hAnsiTheme="minorHAnsi" w:cstheme="minorBidi"/>
          <w:kern w:val="2"/>
          <w:szCs w:val="22"/>
          <w:lang w:val="en-US" w:eastAsia="ko-KR"/>
        </w:rPr>
      </w:pPr>
      <w:ins w:id="435" w:author="Rapporteur" w:date="2022-05-30T07:38:00Z">
        <w:r>
          <w:rPr>
            <w:lang w:eastAsia="zh-CN"/>
          </w:rPr>
          <w:t>6.24.4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_Toc104789107 \h </w:instrText>
        </w:r>
      </w:ins>
      <w:r>
        <w:fldChar w:fldCharType="separate"/>
      </w:r>
      <w:ins w:id="436" w:author="Rapporteur" w:date="2022-05-30T07:38:00Z">
        <w:r>
          <w:t>80</w:t>
        </w:r>
        <w:r>
          <w:fldChar w:fldCharType="end"/>
        </w:r>
      </w:ins>
    </w:p>
    <w:p w14:paraId="32753294" w14:textId="77777777" w:rsidR="009E642E" w:rsidRDefault="009E642E">
      <w:pPr>
        <w:pStyle w:val="22"/>
        <w:rPr>
          <w:ins w:id="437" w:author="Rapporteur" w:date="2022-05-30T07:38:00Z"/>
          <w:rFonts w:asciiTheme="minorHAnsi" w:eastAsiaTheme="minorEastAsia" w:hAnsiTheme="minorHAnsi" w:cstheme="minorBidi"/>
          <w:kern w:val="2"/>
          <w:szCs w:val="22"/>
          <w:lang w:val="en-US" w:eastAsia="ko-KR"/>
        </w:rPr>
      </w:pPr>
      <w:ins w:id="438" w:author="Rapporteur" w:date="2022-05-30T07:38:00Z">
        <w:r>
          <w:rPr>
            <w:lang w:eastAsia="zh-CN"/>
          </w:rPr>
          <w:t>6.25</w:t>
        </w:r>
        <w:r>
          <w:rPr>
            <w:rFonts w:asciiTheme="minorHAnsi" w:eastAsiaTheme="minorEastAsia" w:hAnsiTheme="minorHAnsi" w:cstheme="minorBidi"/>
            <w:kern w:val="2"/>
            <w:szCs w:val="22"/>
            <w:lang w:val="en-US" w:eastAsia="ko-KR"/>
          </w:rPr>
          <w:tab/>
        </w:r>
        <w:r>
          <w:t>Solution</w:t>
        </w:r>
        <w:r>
          <w:rPr>
            <w:lang w:eastAsia="zh-CN"/>
          </w:rPr>
          <w:t xml:space="preserve"> #25</w:t>
        </w:r>
        <w:r>
          <w:t>: Handling Rejected S-NSSAIs in some TAs of RA</w:t>
        </w:r>
        <w:r>
          <w:tab/>
        </w:r>
        <w:r>
          <w:fldChar w:fldCharType="begin"/>
        </w:r>
        <w:r>
          <w:instrText xml:space="preserve"> PAGEREF _Toc104789108 \h </w:instrText>
        </w:r>
      </w:ins>
      <w:r>
        <w:fldChar w:fldCharType="separate"/>
      </w:r>
      <w:ins w:id="439" w:author="Rapporteur" w:date="2022-05-30T07:38:00Z">
        <w:r>
          <w:t>81</w:t>
        </w:r>
        <w:r>
          <w:fldChar w:fldCharType="end"/>
        </w:r>
      </w:ins>
    </w:p>
    <w:p w14:paraId="55221D4D" w14:textId="77777777" w:rsidR="009E642E" w:rsidRDefault="009E642E">
      <w:pPr>
        <w:pStyle w:val="32"/>
        <w:rPr>
          <w:ins w:id="440" w:author="Rapporteur" w:date="2022-05-30T07:38:00Z"/>
          <w:rFonts w:asciiTheme="minorHAnsi" w:eastAsiaTheme="minorEastAsia" w:hAnsiTheme="minorHAnsi" w:cstheme="minorBidi"/>
          <w:kern w:val="2"/>
          <w:szCs w:val="22"/>
          <w:lang w:val="en-US" w:eastAsia="ko-KR"/>
        </w:rPr>
      </w:pPr>
      <w:ins w:id="441" w:author="Rapporteur" w:date="2022-05-30T07:38:00Z">
        <w:r>
          <w:t>6.25.1</w:t>
        </w:r>
        <w:r>
          <w:rPr>
            <w:rFonts w:asciiTheme="minorHAnsi" w:eastAsiaTheme="minorEastAsia" w:hAnsiTheme="minorHAnsi" w:cstheme="minorBidi"/>
            <w:kern w:val="2"/>
            <w:szCs w:val="22"/>
            <w:lang w:val="en-US" w:eastAsia="ko-KR"/>
          </w:rPr>
          <w:tab/>
        </w:r>
        <w:r>
          <w:t>Key Issue mapping</w:t>
        </w:r>
        <w:r>
          <w:tab/>
        </w:r>
        <w:r>
          <w:fldChar w:fldCharType="begin"/>
        </w:r>
        <w:r>
          <w:instrText xml:space="preserve"> PAGEREF _Toc104789109 \h </w:instrText>
        </w:r>
      </w:ins>
      <w:r>
        <w:fldChar w:fldCharType="separate"/>
      </w:r>
      <w:ins w:id="442" w:author="Rapporteur" w:date="2022-05-30T07:38:00Z">
        <w:r>
          <w:t>81</w:t>
        </w:r>
        <w:r>
          <w:fldChar w:fldCharType="end"/>
        </w:r>
      </w:ins>
    </w:p>
    <w:p w14:paraId="18CAE9AB" w14:textId="77777777" w:rsidR="009E642E" w:rsidRDefault="009E642E">
      <w:pPr>
        <w:pStyle w:val="32"/>
        <w:rPr>
          <w:ins w:id="443" w:author="Rapporteur" w:date="2022-05-30T07:38:00Z"/>
          <w:rFonts w:asciiTheme="minorHAnsi" w:eastAsiaTheme="minorEastAsia" w:hAnsiTheme="minorHAnsi" w:cstheme="minorBidi"/>
          <w:kern w:val="2"/>
          <w:szCs w:val="22"/>
          <w:lang w:val="en-US" w:eastAsia="ko-KR"/>
        </w:rPr>
      </w:pPr>
      <w:ins w:id="444" w:author="Rapporteur" w:date="2022-05-30T07:38:00Z">
        <w:r>
          <w:t>6.25.2</w:t>
        </w:r>
        <w:r>
          <w:rPr>
            <w:rFonts w:asciiTheme="minorHAnsi" w:eastAsiaTheme="minorEastAsia" w:hAnsiTheme="minorHAnsi" w:cstheme="minorBidi"/>
            <w:kern w:val="2"/>
            <w:szCs w:val="22"/>
            <w:lang w:val="en-US" w:eastAsia="ko-KR"/>
          </w:rPr>
          <w:tab/>
        </w:r>
        <w:r w:rsidRPr="00B00D5D">
          <w:rPr>
            <w:rFonts w:eastAsia="SimSun"/>
          </w:rPr>
          <w:t>Functional Description</w:t>
        </w:r>
        <w:r>
          <w:tab/>
        </w:r>
        <w:r>
          <w:fldChar w:fldCharType="begin"/>
        </w:r>
        <w:r>
          <w:instrText xml:space="preserve"> PAGEREF _Toc104789110 \h </w:instrText>
        </w:r>
      </w:ins>
      <w:r>
        <w:fldChar w:fldCharType="separate"/>
      </w:r>
      <w:ins w:id="445" w:author="Rapporteur" w:date="2022-05-30T07:38:00Z">
        <w:r>
          <w:t>81</w:t>
        </w:r>
        <w:r>
          <w:fldChar w:fldCharType="end"/>
        </w:r>
      </w:ins>
    </w:p>
    <w:p w14:paraId="3B72FEAB" w14:textId="77777777" w:rsidR="009E642E" w:rsidRDefault="009E642E">
      <w:pPr>
        <w:pStyle w:val="32"/>
        <w:rPr>
          <w:ins w:id="446" w:author="Rapporteur" w:date="2022-05-30T07:38:00Z"/>
          <w:rFonts w:asciiTheme="minorHAnsi" w:eastAsiaTheme="minorEastAsia" w:hAnsiTheme="minorHAnsi" w:cstheme="minorBidi"/>
          <w:kern w:val="2"/>
          <w:szCs w:val="22"/>
          <w:lang w:val="en-US" w:eastAsia="ko-KR"/>
        </w:rPr>
      </w:pPr>
      <w:ins w:id="447" w:author="Rapporteur" w:date="2022-05-30T07:38:00Z">
        <w:r>
          <w:t>6.25.3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_Toc104789111 \h </w:instrText>
        </w:r>
      </w:ins>
      <w:r>
        <w:fldChar w:fldCharType="separate"/>
      </w:r>
      <w:ins w:id="448" w:author="Rapporteur" w:date="2022-05-30T07:38:00Z">
        <w:r>
          <w:t>82</w:t>
        </w:r>
        <w:r>
          <w:fldChar w:fldCharType="end"/>
        </w:r>
      </w:ins>
    </w:p>
    <w:p w14:paraId="45A0ACC7" w14:textId="77777777" w:rsidR="009E642E" w:rsidRDefault="009E642E">
      <w:pPr>
        <w:pStyle w:val="32"/>
        <w:rPr>
          <w:ins w:id="449" w:author="Rapporteur" w:date="2022-05-30T07:38:00Z"/>
          <w:rFonts w:asciiTheme="minorHAnsi" w:eastAsiaTheme="minorEastAsia" w:hAnsiTheme="minorHAnsi" w:cstheme="minorBidi"/>
          <w:kern w:val="2"/>
          <w:szCs w:val="22"/>
          <w:lang w:val="en-US" w:eastAsia="ko-KR"/>
        </w:rPr>
      </w:pPr>
      <w:ins w:id="450" w:author="Rapporteur" w:date="2022-05-30T07:38:00Z">
        <w:r>
          <w:rPr>
            <w:lang w:eastAsia="zh-CN"/>
          </w:rPr>
          <w:t>6.25.4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_Toc104789112 \h </w:instrText>
        </w:r>
      </w:ins>
      <w:r>
        <w:fldChar w:fldCharType="separate"/>
      </w:r>
      <w:ins w:id="451" w:author="Rapporteur" w:date="2022-05-30T07:38:00Z">
        <w:r>
          <w:t>83</w:t>
        </w:r>
        <w:r>
          <w:fldChar w:fldCharType="end"/>
        </w:r>
      </w:ins>
    </w:p>
    <w:p w14:paraId="40113326" w14:textId="77777777" w:rsidR="009E642E" w:rsidRDefault="009E642E">
      <w:pPr>
        <w:pStyle w:val="22"/>
        <w:rPr>
          <w:ins w:id="452" w:author="Rapporteur" w:date="2022-05-30T07:38:00Z"/>
          <w:rFonts w:asciiTheme="minorHAnsi" w:eastAsiaTheme="minorEastAsia" w:hAnsiTheme="minorHAnsi" w:cstheme="minorBidi"/>
          <w:kern w:val="2"/>
          <w:szCs w:val="22"/>
          <w:lang w:val="en-US" w:eastAsia="ko-KR"/>
        </w:rPr>
      </w:pPr>
      <w:ins w:id="453" w:author="Rapporteur" w:date="2022-05-30T07:38:00Z">
        <w:r>
          <w:rPr>
            <w:lang w:eastAsia="zh-CN"/>
          </w:rPr>
          <w:t>6.26</w:t>
        </w:r>
        <w:r>
          <w:rPr>
            <w:rFonts w:asciiTheme="minorHAnsi" w:eastAsiaTheme="minorEastAsia" w:hAnsiTheme="minorHAnsi" w:cstheme="minorBidi"/>
            <w:kern w:val="2"/>
            <w:szCs w:val="22"/>
            <w:lang w:val="en-US" w:eastAsia="ko-KR"/>
          </w:rPr>
          <w:tab/>
        </w:r>
        <w:r>
          <w:t>Solution</w:t>
        </w:r>
        <w:r>
          <w:rPr>
            <w:lang w:eastAsia="zh-CN"/>
          </w:rPr>
          <w:t xml:space="preserve"> #26</w:t>
        </w:r>
        <w:r>
          <w:t>: Multiple areas and resource partitioning</w:t>
        </w:r>
        <w:r>
          <w:tab/>
        </w:r>
        <w:r>
          <w:fldChar w:fldCharType="begin"/>
        </w:r>
        <w:r>
          <w:instrText xml:space="preserve"> PAGEREF _Toc104789113 \h </w:instrText>
        </w:r>
      </w:ins>
      <w:r>
        <w:fldChar w:fldCharType="separate"/>
      </w:r>
      <w:ins w:id="454" w:author="Rapporteur" w:date="2022-05-30T07:38:00Z">
        <w:r>
          <w:t>83</w:t>
        </w:r>
        <w:r>
          <w:fldChar w:fldCharType="end"/>
        </w:r>
      </w:ins>
    </w:p>
    <w:p w14:paraId="6EE3FF03" w14:textId="77777777" w:rsidR="009E642E" w:rsidRDefault="009E642E">
      <w:pPr>
        <w:pStyle w:val="32"/>
        <w:rPr>
          <w:ins w:id="455" w:author="Rapporteur" w:date="2022-05-30T07:38:00Z"/>
          <w:rFonts w:asciiTheme="minorHAnsi" w:eastAsiaTheme="minorEastAsia" w:hAnsiTheme="minorHAnsi" w:cstheme="minorBidi"/>
          <w:kern w:val="2"/>
          <w:szCs w:val="22"/>
          <w:lang w:val="en-US" w:eastAsia="ko-KR"/>
        </w:rPr>
      </w:pPr>
      <w:ins w:id="456" w:author="Rapporteur" w:date="2022-05-30T07:38:00Z">
        <w:r>
          <w:rPr>
            <w:lang w:eastAsia="ko-KR"/>
          </w:rPr>
          <w:t>6.26.1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_Toc104789114 \h </w:instrText>
        </w:r>
      </w:ins>
      <w:r>
        <w:fldChar w:fldCharType="separate"/>
      </w:r>
      <w:ins w:id="457" w:author="Rapporteur" w:date="2022-05-30T07:38:00Z">
        <w:r>
          <w:t>83</w:t>
        </w:r>
        <w:r>
          <w:fldChar w:fldCharType="end"/>
        </w:r>
      </w:ins>
    </w:p>
    <w:p w14:paraId="3BBAF77F" w14:textId="77777777" w:rsidR="009E642E" w:rsidRDefault="009E642E">
      <w:pPr>
        <w:pStyle w:val="32"/>
        <w:rPr>
          <w:ins w:id="458" w:author="Rapporteur" w:date="2022-05-30T07:38:00Z"/>
          <w:rFonts w:asciiTheme="minorHAnsi" w:eastAsiaTheme="minorEastAsia" w:hAnsiTheme="minorHAnsi" w:cstheme="minorBidi"/>
          <w:kern w:val="2"/>
          <w:szCs w:val="22"/>
          <w:lang w:val="en-US" w:eastAsia="ko-KR"/>
        </w:rPr>
      </w:pPr>
      <w:ins w:id="459" w:author="Rapporteur" w:date="2022-05-30T07:38:00Z">
        <w:r>
          <w:t>6.26.2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_Toc104789115 \h </w:instrText>
        </w:r>
      </w:ins>
      <w:r>
        <w:fldChar w:fldCharType="separate"/>
      </w:r>
      <w:ins w:id="460" w:author="Rapporteur" w:date="2022-05-30T07:38:00Z">
        <w:r>
          <w:t>83</w:t>
        </w:r>
        <w:r>
          <w:fldChar w:fldCharType="end"/>
        </w:r>
      </w:ins>
    </w:p>
    <w:p w14:paraId="0EB5A213" w14:textId="77777777" w:rsidR="009E642E" w:rsidRDefault="009E642E">
      <w:pPr>
        <w:pStyle w:val="32"/>
        <w:rPr>
          <w:ins w:id="461" w:author="Rapporteur" w:date="2022-05-30T07:38:00Z"/>
          <w:rFonts w:asciiTheme="minorHAnsi" w:eastAsiaTheme="minorEastAsia" w:hAnsiTheme="minorHAnsi" w:cstheme="minorBidi"/>
          <w:kern w:val="2"/>
          <w:szCs w:val="22"/>
          <w:lang w:val="en-US" w:eastAsia="ko-KR"/>
        </w:rPr>
      </w:pPr>
      <w:ins w:id="462" w:author="Rapporteur" w:date="2022-05-30T07:38:00Z">
        <w:r>
          <w:t>6.26.3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_Toc104789116 \h </w:instrText>
        </w:r>
      </w:ins>
      <w:r>
        <w:fldChar w:fldCharType="separate"/>
      </w:r>
      <w:ins w:id="463" w:author="Rapporteur" w:date="2022-05-30T07:38:00Z">
        <w:r>
          <w:t>86</w:t>
        </w:r>
        <w:r>
          <w:fldChar w:fldCharType="end"/>
        </w:r>
      </w:ins>
    </w:p>
    <w:p w14:paraId="69176BB2" w14:textId="77777777" w:rsidR="009E642E" w:rsidRDefault="009E642E">
      <w:pPr>
        <w:pStyle w:val="32"/>
        <w:rPr>
          <w:ins w:id="464" w:author="Rapporteur" w:date="2022-05-30T07:38:00Z"/>
          <w:rFonts w:asciiTheme="minorHAnsi" w:eastAsiaTheme="minorEastAsia" w:hAnsiTheme="minorHAnsi" w:cstheme="minorBidi"/>
          <w:kern w:val="2"/>
          <w:szCs w:val="22"/>
          <w:lang w:val="en-US" w:eastAsia="ko-KR"/>
        </w:rPr>
      </w:pPr>
      <w:ins w:id="465" w:author="Rapporteur" w:date="2022-05-30T07:38:00Z">
        <w:r>
          <w:rPr>
            <w:lang w:eastAsia="zh-CN"/>
          </w:rPr>
          <w:t>6.26.4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_Toc104789117 \h </w:instrText>
        </w:r>
      </w:ins>
      <w:r>
        <w:fldChar w:fldCharType="separate"/>
      </w:r>
      <w:ins w:id="466" w:author="Rapporteur" w:date="2022-05-30T07:38:00Z">
        <w:r>
          <w:t>87</w:t>
        </w:r>
        <w:r>
          <w:fldChar w:fldCharType="end"/>
        </w:r>
      </w:ins>
    </w:p>
    <w:p w14:paraId="428B7FBA" w14:textId="77777777" w:rsidR="009E642E" w:rsidRDefault="009E642E">
      <w:pPr>
        <w:pStyle w:val="22"/>
        <w:rPr>
          <w:ins w:id="467" w:author="Rapporteur" w:date="2022-05-30T07:38:00Z"/>
          <w:rFonts w:asciiTheme="minorHAnsi" w:eastAsiaTheme="minorEastAsia" w:hAnsiTheme="minorHAnsi" w:cstheme="minorBidi"/>
          <w:kern w:val="2"/>
          <w:szCs w:val="22"/>
          <w:lang w:val="en-US" w:eastAsia="ko-KR"/>
        </w:rPr>
      </w:pPr>
      <w:ins w:id="468" w:author="Rapporteur" w:date="2022-05-30T07:38:00Z">
        <w:r>
          <w:rPr>
            <w:lang w:eastAsia="zh-CN"/>
          </w:rPr>
          <w:t>6.27</w:t>
        </w:r>
        <w:r>
          <w:rPr>
            <w:rFonts w:asciiTheme="minorHAnsi" w:eastAsiaTheme="minorEastAsia" w:hAnsiTheme="minorHAnsi" w:cstheme="minorBidi"/>
            <w:kern w:val="2"/>
            <w:szCs w:val="22"/>
            <w:lang w:val="en-US" w:eastAsia="ko-KR"/>
          </w:rPr>
          <w:tab/>
        </w:r>
        <w:r>
          <w:t>Solution</w:t>
        </w:r>
        <w:r>
          <w:rPr>
            <w:lang w:eastAsia="zh-CN"/>
          </w:rPr>
          <w:t xml:space="preserve"> #27</w:t>
        </w:r>
        <w:r>
          <w:t>: E</w:t>
        </w:r>
        <w:r w:rsidRPr="00B00D5D">
          <w:rPr>
            <w:rFonts w:eastAsia="游明朝"/>
          </w:rPr>
          <w:t>xception to the rejected NSSAI handling</w:t>
        </w:r>
        <w:r>
          <w:tab/>
        </w:r>
        <w:r>
          <w:fldChar w:fldCharType="begin"/>
        </w:r>
        <w:r>
          <w:instrText xml:space="preserve"> PAGEREF _Toc104789118 \h </w:instrText>
        </w:r>
      </w:ins>
      <w:r>
        <w:fldChar w:fldCharType="separate"/>
      </w:r>
      <w:ins w:id="469" w:author="Rapporteur" w:date="2022-05-30T07:38:00Z">
        <w:r>
          <w:t>87</w:t>
        </w:r>
        <w:r>
          <w:fldChar w:fldCharType="end"/>
        </w:r>
      </w:ins>
    </w:p>
    <w:p w14:paraId="7CAFEA45" w14:textId="77777777" w:rsidR="009E642E" w:rsidRDefault="009E642E">
      <w:pPr>
        <w:pStyle w:val="32"/>
        <w:rPr>
          <w:ins w:id="470" w:author="Rapporteur" w:date="2022-05-30T07:38:00Z"/>
          <w:rFonts w:asciiTheme="minorHAnsi" w:eastAsiaTheme="minorEastAsia" w:hAnsiTheme="minorHAnsi" w:cstheme="minorBidi"/>
          <w:kern w:val="2"/>
          <w:szCs w:val="22"/>
          <w:lang w:val="en-US" w:eastAsia="ko-KR"/>
        </w:rPr>
      </w:pPr>
      <w:ins w:id="471" w:author="Rapporteur" w:date="2022-05-30T07:38:00Z">
        <w:r>
          <w:rPr>
            <w:lang w:eastAsia="ko-KR"/>
          </w:rPr>
          <w:t>6.27.1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_Toc104789119 \h </w:instrText>
        </w:r>
      </w:ins>
      <w:r>
        <w:fldChar w:fldCharType="separate"/>
      </w:r>
      <w:ins w:id="472" w:author="Rapporteur" w:date="2022-05-30T07:38:00Z">
        <w:r>
          <w:t>87</w:t>
        </w:r>
        <w:r>
          <w:fldChar w:fldCharType="end"/>
        </w:r>
      </w:ins>
    </w:p>
    <w:p w14:paraId="03BB41E5" w14:textId="77777777" w:rsidR="009E642E" w:rsidRDefault="009E642E">
      <w:pPr>
        <w:pStyle w:val="32"/>
        <w:rPr>
          <w:ins w:id="473" w:author="Rapporteur" w:date="2022-05-30T07:38:00Z"/>
          <w:rFonts w:asciiTheme="minorHAnsi" w:eastAsiaTheme="minorEastAsia" w:hAnsiTheme="minorHAnsi" w:cstheme="minorBidi"/>
          <w:kern w:val="2"/>
          <w:szCs w:val="22"/>
          <w:lang w:val="en-US" w:eastAsia="ko-KR"/>
        </w:rPr>
      </w:pPr>
      <w:ins w:id="474" w:author="Rapporteur" w:date="2022-05-30T07:38:00Z">
        <w:r>
          <w:t>6.27.2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_Toc104789120 \h </w:instrText>
        </w:r>
      </w:ins>
      <w:r>
        <w:fldChar w:fldCharType="separate"/>
      </w:r>
      <w:ins w:id="475" w:author="Rapporteur" w:date="2022-05-30T07:38:00Z">
        <w:r>
          <w:t>87</w:t>
        </w:r>
        <w:r>
          <w:fldChar w:fldCharType="end"/>
        </w:r>
      </w:ins>
    </w:p>
    <w:p w14:paraId="41DBA62A" w14:textId="77777777" w:rsidR="009E642E" w:rsidRDefault="009E642E">
      <w:pPr>
        <w:pStyle w:val="32"/>
        <w:rPr>
          <w:ins w:id="476" w:author="Rapporteur" w:date="2022-05-30T07:38:00Z"/>
          <w:rFonts w:asciiTheme="minorHAnsi" w:eastAsiaTheme="minorEastAsia" w:hAnsiTheme="minorHAnsi" w:cstheme="minorBidi"/>
          <w:kern w:val="2"/>
          <w:szCs w:val="22"/>
          <w:lang w:val="en-US" w:eastAsia="ko-KR"/>
        </w:rPr>
      </w:pPr>
      <w:ins w:id="477" w:author="Rapporteur" w:date="2022-05-30T07:38:00Z">
        <w:r>
          <w:t>6.27.3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_Toc104789121 \h </w:instrText>
        </w:r>
      </w:ins>
      <w:r>
        <w:fldChar w:fldCharType="separate"/>
      </w:r>
      <w:ins w:id="478" w:author="Rapporteur" w:date="2022-05-30T07:38:00Z">
        <w:r>
          <w:t>88</w:t>
        </w:r>
        <w:r>
          <w:fldChar w:fldCharType="end"/>
        </w:r>
      </w:ins>
    </w:p>
    <w:p w14:paraId="22826709" w14:textId="77777777" w:rsidR="009E642E" w:rsidRDefault="009E642E">
      <w:pPr>
        <w:pStyle w:val="32"/>
        <w:rPr>
          <w:ins w:id="479" w:author="Rapporteur" w:date="2022-05-30T07:38:00Z"/>
          <w:rFonts w:asciiTheme="minorHAnsi" w:eastAsiaTheme="minorEastAsia" w:hAnsiTheme="minorHAnsi" w:cstheme="minorBidi"/>
          <w:kern w:val="2"/>
          <w:szCs w:val="22"/>
          <w:lang w:val="en-US" w:eastAsia="ko-KR"/>
        </w:rPr>
      </w:pPr>
      <w:ins w:id="480" w:author="Rapporteur" w:date="2022-05-30T07:38:00Z">
        <w:r>
          <w:rPr>
            <w:lang w:eastAsia="zh-CN"/>
          </w:rPr>
          <w:t>6.27.4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_Toc104789122 \h </w:instrText>
        </w:r>
      </w:ins>
      <w:r>
        <w:fldChar w:fldCharType="separate"/>
      </w:r>
      <w:ins w:id="481" w:author="Rapporteur" w:date="2022-05-30T07:38:00Z">
        <w:r>
          <w:t>88</w:t>
        </w:r>
        <w:r>
          <w:fldChar w:fldCharType="end"/>
        </w:r>
      </w:ins>
    </w:p>
    <w:p w14:paraId="7FB78C92" w14:textId="77777777" w:rsidR="009E642E" w:rsidRDefault="009E642E">
      <w:pPr>
        <w:pStyle w:val="22"/>
        <w:rPr>
          <w:ins w:id="482" w:author="Rapporteur" w:date="2022-05-30T07:38:00Z"/>
          <w:rFonts w:asciiTheme="minorHAnsi" w:eastAsiaTheme="minorEastAsia" w:hAnsiTheme="minorHAnsi" w:cstheme="minorBidi"/>
          <w:kern w:val="2"/>
          <w:szCs w:val="22"/>
          <w:lang w:val="en-US" w:eastAsia="ko-KR"/>
        </w:rPr>
      </w:pPr>
      <w:ins w:id="483" w:author="Rapporteur" w:date="2022-05-30T07:38:00Z">
        <w:r w:rsidRPr="00B00D5D">
          <w:rPr>
            <w:lang w:val="en-US" w:eastAsia="zh-CN"/>
          </w:rPr>
          <w:t>6.28</w:t>
        </w:r>
        <w:r>
          <w:rPr>
            <w:rFonts w:asciiTheme="minorHAnsi" w:eastAsiaTheme="minorEastAsia" w:hAnsiTheme="minorHAnsi" w:cstheme="minorBidi"/>
            <w:kern w:val="2"/>
            <w:szCs w:val="22"/>
            <w:lang w:val="en-US" w:eastAsia="ko-KR"/>
          </w:rPr>
          <w:tab/>
        </w:r>
        <w:r w:rsidRPr="00B00D5D">
          <w:rPr>
            <w:lang w:val="en-US"/>
          </w:rPr>
          <w:t>Solution</w:t>
        </w:r>
        <w:r w:rsidRPr="00B00D5D">
          <w:rPr>
            <w:lang w:val="en-US" w:eastAsia="zh-CN"/>
          </w:rPr>
          <w:t xml:space="preserve"> #28</w:t>
        </w:r>
        <w:r w:rsidRPr="00B00D5D">
          <w:rPr>
            <w:lang w:val="en-US"/>
          </w:rPr>
          <w:t>:</w:t>
        </w:r>
        <w:r w:rsidRPr="00B00D5D">
          <w:rPr>
            <w:bCs/>
            <w:lang w:val="en-US"/>
          </w:rPr>
          <w:t xml:space="preserve"> Support of network slices with TA granularity within a RA</w:t>
        </w:r>
        <w:r>
          <w:tab/>
        </w:r>
        <w:r>
          <w:fldChar w:fldCharType="begin"/>
        </w:r>
        <w:r>
          <w:instrText xml:space="preserve"> PAGEREF _Toc104789123 \h </w:instrText>
        </w:r>
      </w:ins>
      <w:r>
        <w:fldChar w:fldCharType="separate"/>
      </w:r>
      <w:ins w:id="484" w:author="Rapporteur" w:date="2022-05-30T07:38:00Z">
        <w:r>
          <w:t>89</w:t>
        </w:r>
        <w:r>
          <w:fldChar w:fldCharType="end"/>
        </w:r>
      </w:ins>
    </w:p>
    <w:p w14:paraId="3F98C81B" w14:textId="77777777" w:rsidR="009E642E" w:rsidRDefault="009E642E">
      <w:pPr>
        <w:pStyle w:val="32"/>
        <w:rPr>
          <w:ins w:id="485" w:author="Rapporteur" w:date="2022-05-30T07:38:00Z"/>
          <w:rFonts w:asciiTheme="minorHAnsi" w:eastAsiaTheme="minorEastAsia" w:hAnsiTheme="minorHAnsi" w:cstheme="minorBidi"/>
          <w:kern w:val="2"/>
          <w:szCs w:val="22"/>
          <w:lang w:val="en-US" w:eastAsia="ko-KR"/>
        </w:rPr>
      </w:pPr>
      <w:ins w:id="486" w:author="Rapporteur" w:date="2022-05-30T07:38:00Z">
        <w:r w:rsidRPr="00B00D5D">
          <w:rPr>
            <w:lang w:val="fr-FR"/>
          </w:rPr>
          <w:t>6.28.1</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_Toc104789124 \h </w:instrText>
        </w:r>
      </w:ins>
      <w:r>
        <w:fldChar w:fldCharType="separate"/>
      </w:r>
      <w:ins w:id="487" w:author="Rapporteur" w:date="2022-05-30T07:38:00Z">
        <w:r>
          <w:t>89</w:t>
        </w:r>
        <w:r>
          <w:fldChar w:fldCharType="end"/>
        </w:r>
      </w:ins>
    </w:p>
    <w:p w14:paraId="63419271" w14:textId="77777777" w:rsidR="009E642E" w:rsidRDefault="009E642E">
      <w:pPr>
        <w:pStyle w:val="32"/>
        <w:rPr>
          <w:ins w:id="488" w:author="Rapporteur" w:date="2022-05-30T07:38:00Z"/>
          <w:rFonts w:asciiTheme="minorHAnsi" w:eastAsiaTheme="minorEastAsia" w:hAnsiTheme="minorHAnsi" w:cstheme="minorBidi"/>
          <w:kern w:val="2"/>
          <w:szCs w:val="22"/>
          <w:lang w:val="en-US" w:eastAsia="ko-KR"/>
        </w:rPr>
      </w:pPr>
      <w:ins w:id="489" w:author="Rapporteur" w:date="2022-05-30T07:38:00Z">
        <w:r>
          <w:t>6.28.2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_Toc104789125 \h </w:instrText>
        </w:r>
      </w:ins>
      <w:r>
        <w:fldChar w:fldCharType="separate"/>
      </w:r>
      <w:ins w:id="490" w:author="Rapporteur" w:date="2022-05-30T07:38:00Z">
        <w:r>
          <w:t>89</w:t>
        </w:r>
        <w:r>
          <w:fldChar w:fldCharType="end"/>
        </w:r>
      </w:ins>
    </w:p>
    <w:p w14:paraId="659BE2B3" w14:textId="77777777" w:rsidR="009E642E" w:rsidRDefault="009E642E">
      <w:pPr>
        <w:pStyle w:val="32"/>
        <w:rPr>
          <w:ins w:id="491" w:author="Rapporteur" w:date="2022-05-30T07:38:00Z"/>
          <w:rFonts w:asciiTheme="minorHAnsi" w:eastAsiaTheme="minorEastAsia" w:hAnsiTheme="minorHAnsi" w:cstheme="minorBidi"/>
          <w:kern w:val="2"/>
          <w:szCs w:val="22"/>
          <w:lang w:val="en-US" w:eastAsia="ko-KR"/>
        </w:rPr>
      </w:pPr>
      <w:ins w:id="492" w:author="Rapporteur" w:date="2022-05-30T07:38:00Z">
        <w:r>
          <w:rPr>
            <w:lang w:eastAsia="zh-CN"/>
          </w:rPr>
          <w:t>6.28.3</w:t>
        </w:r>
        <w:r>
          <w:rPr>
            <w:rFonts w:asciiTheme="minorHAnsi" w:eastAsiaTheme="minorEastAsia" w:hAnsiTheme="minorHAnsi" w:cstheme="minorBidi"/>
            <w:kern w:val="2"/>
            <w:szCs w:val="22"/>
            <w:lang w:val="en-US" w:eastAsia="ko-K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_Toc104789126 \h </w:instrText>
        </w:r>
      </w:ins>
      <w:r>
        <w:fldChar w:fldCharType="separate"/>
      </w:r>
      <w:ins w:id="493" w:author="Rapporteur" w:date="2022-05-30T07:38:00Z">
        <w:r>
          <w:t>89</w:t>
        </w:r>
        <w:r>
          <w:fldChar w:fldCharType="end"/>
        </w:r>
      </w:ins>
    </w:p>
    <w:p w14:paraId="2854CB37" w14:textId="77777777" w:rsidR="009E642E" w:rsidRDefault="009E642E">
      <w:pPr>
        <w:pStyle w:val="22"/>
        <w:rPr>
          <w:ins w:id="494" w:author="Rapporteur" w:date="2022-05-30T07:38:00Z"/>
          <w:rFonts w:asciiTheme="minorHAnsi" w:eastAsiaTheme="minorEastAsia" w:hAnsiTheme="minorHAnsi" w:cstheme="minorBidi"/>
          <w:kern w:val="2"/>
          <w:szCs w:val="22"/>
          <w:lang w:val="en-US" w:eastAsia="ko-KR"/>
        </w:rPr>
      </w:pPr>
      <w:ins w:id="495" w:author="Rapporteur" w:date="2022-05-30T07:38:00Z">
        <w:r>
          <w:rPr>
            <w:lang w:eastAsia="zh-CN"/>
          </w:rPr>
          <w:t>6.29</w:t>
        </w:r>
        <w:r>
          <w:rPr>
            <w:rFonts w:asciiTheme="minorHAnsi" w:eastAsiaTheme="minorEastAsia" w:hAnsiTheme="minorHAnsi" w:cstheme="minorBidi"/>
            <w:kern w:val="2"/>
            <w:szCs w:val="22"/>
            <w:lang w:val="en-US" w:eastAsia="ko-KR"/>
          </w:rPr>
          <w:tab/>
        </w:r>
        <w:r>
          <w:t>Solution</w:t>
        </w:r>
        <w:r>
          <w:rPr>
            <w:lang w:eastAsia="zh-CN"/>
          </w:rPr>
          <w:t xml:space="preserve"> #29</w:t>
        </w:r>
        <w:r>
          <w:t>: On handling S-NSSAIs not supported in certain TAs of a RA during a registration</w:t>
        </w:r>
        <w:r>
          <w:tab/>
        </w:r>
        <w:r>
          <w:fldChar w:fldCharType="begin"/>
        </w:r>
        <w:r>
          <w:instrText xml:space="preserve"> PAGEREF _Toc104789127 \h </w:instrText>
        </w:r>
      </w:ins>
      <w:r>
        <w:fldChar w:fldCharType="separate"/>
      </w:r>
      <w:ins w:id="496" w:author="Rapporteur" w:date="2022-05-30T07:38:00Z">
        <w:r>
          <w:t>90</w:t>
        </w:r>
        <w:r>
          <w:fldChar w:fldCharType="end"/>
        </w:r>
      </w:ins>
    </w:p>
    <w:p w14:paraId="5804BCD1" w14:textId="77777777" w:rsidR="009E642E" w:rsidRDefault="009E642E">
      <w:pPr>
        <w:pStyle w:val="32"/>
        <w:rPr>
          <w:ins w:id="497" w:author="Rapporteur" w:date="2022-05-30T07:38:00Z"/>
          <w:rFonts w:asciiTheme="minorHAnsi" w:eastAsiaTheme="minorEastAsia" w:hAnsiTheme="minorHAnsi" w:cstheme="minorBidi"/>
          <w:kern w:val="2"/>
          <w:szCs w:val="22"/>
          <w:lang w:val="en-US" w:eastAsia="ko-KR"/>
        </w:rPr>
      </w:pPr>
      <w:ins w:id="498" w:author="Rapporteur" w:date="2022-05-30T07:38:00Z">
        <w:r>
          <w:rPr>
            <w:lang w:eastAsia="ko-KR"/>
          </w:rPr>
          <w:t>6.29.1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_Toc104789128 \h </w:instrText>
        </w:r>
      </w:ins>
      <w:r>
        <w:fldChar w:fldCharType="separate"/>
      </w:r>
      <w:ins w:id="499" w:author="Rapporteur" w:date="2022-05-30T07:38:00Z">
        <w:r>
          <w:t>90</w:t>
        </w:r>
        <w:r>
          <w:fldChar w:fldCharType="end"/>
        </w:r>
      </w:ins>
    </w:p>
    <w:p w14:paraId="48CC94D6" w14:textId="77777777" w:rsidR="009E642E" w:rsidRDefault="009E642E">
      <w:pPr>
        <w:pStyle w:val="32"/>
        <w:rPr>
          <w:ins w:id="500" w:author="Rapporteur" w:date="2022-05-30T07:38:00Z"/>
          <w:rFonts w:asciiTheme="minorHAnsi" w:eastAsiaTheme="minorEastAsia" w:hAnsiTheme="minorHAnsi" w:cstheme="minorBidi"/>
          <w:kern w:val="2"/>
          <w:szCs w:val="22"/>
          <w:lang w:val="en-US" w:eastAsia="ko-KR"/>
        </w:rPr>
      </w:pPr>
      <w:ins w:id="501" w:author="Rapporteur" w:date="2022-05-30T07:38:00Z">
        <w:r>
          <w:t>6.29.2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_Toc104789129 \h </w:instrText>
        </w:r>
      </w:ins>
      <w:r>
        <w:fldChar w:fldCharType="separate"/>
      </w:r>
      <w:ins w:id="502" w:author="Rapporteur" w:date="2022-05-30T07:38:00Z">
        <w:r>
          <w:t>90</w:t>
        </w:r>
        <w:r>
          <w:fldChar w:fldCharType="end"/>
        </w:r>
      </w:ins>
    </w:p>
    <w:p w14:paraId="6B76B9B2" w14:textId="77777777" w:rsidR="009E642E" w:rsidRDefault="009E642E">
      <w:pPr>
        <w:pStyle w:val="32"/>
        <w:rPr>
          <w:ins w:id="503" w:author="Rapporteur" w:date="2022-05-30T07:38:00Z"/>
          <w:rFonts w:asciiTheme="minorHAnsi" w:eastAsiaTheme="minorEastAsia" w:hAnsiTheme="minorHAnsi" w:cstheme="minorBidi"/>
          <w:kern w:val="2"/>
          <w:szCs w:val="22"/>
          <w:lang w:val="en-US" w:eastAsia="ko-KR"/>
        </w:rPr>
      </w:pPr>
      <w:ins w:id="504" w:author="Rapporteur" w:date="2022-05-30T07:38:00Z">
        <w:r>
          <w:t>6.29.3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_Toc104789130 \h </w:instrText>
        </w:r>
      </w:ins>
      <w:r>
        <w:fldChar w:fldCharType="separate"/>
      </w:r>
      <w:ins w:id="505" w:author="Rapporteur" w:date="2022-05-30T07:38:00Z">
        <w:r>
          <w:t>91</w:t>
        </w:r>
        <w:r>
          <w:fldChar w:fldCharType="end"/>
        </w:r>
      </w:ins>
    </w:p>
    <w:p w14:paraId="44BEC758" w14:textId="77777777" w:rsidR="009E642E" w:rsidRDefault="009E642E">
      <w:pPr>
        <w:pStyle w:val="32"/>
        <w:rPr>
          <w:ins w:id="506" w:author="Rapporteur" w:date="2022-05-30T07:38:00Z"/>
          <w:rFonts w:asciiTheme="minorHAnsi" w:eastAsiaTheme="minorEastAsia" w:hAnsiTheme="minorHAnsi" w:cstheme="minorBidi"/>
          <w:kern w:val="2"/>
          <w:szCs w:val="22"/>
          <w:lang w:val="en-US" w:eastAsia="ko-KR"/>
        </w:rPr>
      </w:pPr>
      <w:ins w:id="507" w:author="Rapporteur" w:date="2022-05-30T07:38:00Z">
        <w:r>
          <w:rPr>
            <w:lang w:eastAsia="zh-CN"/>
          </w:rPr>
          <w:t>6.29.4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_Toc104789131 \h </w:instrText>
        </w:r>
      </w:ins>
      <w:r>
        <w:fldChar w:fldCharType="separate"/>
      </w:r>
      <w:ins w:id="508" w:author="Rapporteur" w:date="2022-05-30T07:38:00Z">
        <w:r>
          <w:t>101</w:t>
        </w:r>
        <w:r>
          <w:fldChar w:fldCharType="end"/>
        </w:r>
      </w:ins>
    </w:p>
    <w:p w14:paraId="65F2412D" w14:textId="77777777" w:rsidR="009E642E" w:rsidRDefault="009E642E">
      <w:pPr>
        <w:pStyle w:val="22"/>
        <w:rPr>
          <w:ins w:id="509" w:author="Rapporteur" w:date="2022-05-30T07:38:00Z"/>
          <w:rFonts w:asciiTheme="minorHAnsi" w:eastAsiaTheme="minorEastAsia" w:hAnsiTheme="minorHAnsi" w:cstheme="minorBidi"/>
          <w:kern w:val="2"/>
          <w:szCs w:val="22"/>
          <w:lang w:val="en-US" w:eastAsia="ko-KR"/>
        </w:rPr>
      </w:pPr>
      <w:ins w:id="510" w:author="Rapporteur" w:date="2022-05-30T07:38:00Z">
        <w:r>
          <w:rPr>
            <w:lang w:eastAsia="zh-CN"/>
          </w:rPr>
          <w:t>6.30</w:t>
        </w:r>
        <w:r>
          <w:rPr>
            <w:rFonts w:asciiTheme="minorHAnsi" w:eastAsiaTheme="minorEastAsia" w:hAnsiTheme="minorHAnsi" w:cstheme="minorBidi"/>
            <w:kern w:val="2"/>
            <w:szCs w:val="22"/>
            <w:lang w:val="en-US" w:eastAsia="ko-KR"/>
          </w:rPr>
          <w:tab/>
        </w:r>
        <w:r>
          <w:t>Solution</w:t>
        </w:r>
        <w:r>
          <w:rPr>
            <w:lang w:eastAsia="zh-CN"/>
          </w:rPr>
          <w:t xml:space="preserve"> #30</w:t>
        </w:r>
        <w:r>
          <w:t xml:space="preserve">: </w:t>
        </w:r>
        <w:r>
          <w:rPr>
            <w:lang w:eastAsia="zh-CN"/>
          </w:rPr>
          <w:t>Rejected S-NSSAI with new cause value</w:t>
        </w:r>
        <w:r>
          <w:tab/>
        </w:r>
        <w:r>
          <w:fldChar w:fldCharType="begin"/>
        </w:r>
        <w:r>
          <w:instrText xml:space="preserve"> PAGEREF _Toc104789132 \h </w:instrText>
        </w:r>
      </w:ins>
      <w:r>
        <w:fldChar w:fldCharType="separate"/>
      </w:r>
      <w:ins w:id="511" w:author="Rapporteur" w:date="2022-05-30T07:38:00Z">
        <w:r>
          <w:t>102</w:t>
        </w:r>
        <w:r>
          <w:fldChar w:fldCharType="end"/>
        </w:r>
      </w:ins>
    </w:p>
    <w:p w14:paraId="19BB3CC2" w14:textId="77777777" w:rsidR="009E642E" w:rsidRDefault="009E642E">
      <w:pPr>
        <w:pStyle w:val="32"/>
        <w:rPr>
          <w:ins w:id="512" w:author="Rapporteur" w:date="2022-05-30T07:38:00Z"/>
          <w:rFonts w:asciiTheme="minorHAnsi" w:eastAsiaTheme="minorEastAsia" w:hAnsiTheme="minorHAnsi" w:cstheme="minorBidi"/>
          <w:kern w:val="2"/>
          <w:szCs w:val="22"/>
          <w:lang w:val="en-US" w:eastAsia="ko-KR"/>
        </w:rPr>
      </w:pPr>
      <w:ins w:id="513" w:author="Rapporteur" w:date="2022-05-30T07:38:00Z">
        <w:r>
          <w:rPr>
            <w:lang w:eastAsia="ko-KR"/>
          </w:rPr>
          <w:t>6.30.1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_Toc104789133 \h </w:instrText>
        </w:r>
      </w:ins>
      <w:r>
        <w:fldChar w:fldCharType="separate"/>
      </w:r>
      <w:ins w:id="514" w:author="Rapporteur" w:date="2022-05-30T07:38:00Z">
        <w:r>
          <w:t>102</w:t>
        </w:r>
        <w:r>
          <w:fldChar w:fldCharType="end"/>
        </w:r>
      </w:ins>
    </w:p>
    <w:p w14:paraId="3F16970C" w14:textId="77777777" w:rsidR="009E642E" w:rsidRDefault="009E642E">
      <w:pPr>
        <w:pStyle w:val="32"/>
        <w:rPr>
          <w:ins w:id="515" w:author="Rapporteur" w:date="2022-05-30T07:38:00Z"/>
          <w:rFonts w:asciiTheme="minorHAnsi" w:eastAsiaTheme="minorEastAsia" w:hAnsiTheme="minorHAnsi" w:cstheme="minorBidi"/>
          <w:kern w:val="2"/>
          <w:szCs w:val="22"/>
          <w:lang w:val="en-US" w:eastAsia="ko-KR"/>
        </w:rPr>
      </w:pPr>
      <w:ins w:id="516" w:author="Rapporteur" w:date="2022-05-30T07:38:00Z">
        <w:r>
          <w:t>6.30.2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_Toc104789134 \h </w:instrText>
        </w:r>
      </w:ins>
      <w:r>
        <w:fldChar w:fldCharType="separate"/>
      </w:r>
      <w:ins w:id="517" w:author="Rapporteur" w:date="2022-05-30T07:38:00Z">
        <w:r>
          <w:t>102</w:t>
        </w:r>
        <w:r>
          <w:fldChar w:fldCharType="end"/>
        </w:r>
      </w:ins>
    </w:p>
    <w:p w14:paraId="60AD8684" w14:textId="77777777" w:rsidR="009E642E" w:rsidRDefault="009E642E">
      <w:pPr>
        <w:pStyle w:val="32"/>
        <w:rPr>
          <w:ins w:id="518" w:author="Rapporteur" w:date="2022-05-30T07:38:00Z"/>
          <w:rFonts w:asciiTheme="minorHAnsi" w:eastAsiaTheme="minorEastAsia" w:hAnsiTheme="minorHAnsi" w:cstheme="minorBidi"/>
          <w:kern w:val="2"/>
          <w:szCs w:val="22"/>
          <w:lang w:val="en-US" w:eastAsia="ko-KR"/>
        </w:rPr>
      </w:pPr>
      <w:ins w:id="519" w:author="Rapporteur" w:date="2022-05-30T07:38:00Z">
        <w:r>
          <w:t>6.30.3</w:t>
        </w:r>
        <w:r>
          <w:rPr>
            <w:rFonts w:asciiTheme="minorHAnsi" w:eastAsiaTheme="minorEastAsia" w:hAnsiTheme="minorHAnsi" w:cstheme="minorBidi"/>
            <w:kern w:val="2"/>
            <w:szCs w:val="22"/>
            <w:lang w:val="en-US" w:eastAsia="ko-KR"/>
          </w:rPr>
          <w:tab/>
        </w:r>
        <w:r>
          <w:t>Procedure</w:t>
        </w:r>
        <w:r>
          <w:tab/>
        </w:r>
        <w:r>
          <w:fldChar w:fldCharType="begin"/>
        </w:r>
        <w:r>
          <w:instrText xml:space="preserve"> PAGEREF _Toc104789135 \h </w:instrText>
        </w:r>
      </w:ins>
      <w:r>
        <w:fldChar w:fldCharType="separate"/>
      </w:r>
      <w:ins w:id="520" w:author="Rapporteur" w:date="2022-05-30T07:38:00Z">
        <w:r>
          <w:t>102</w:t>
        </w:r>
        <w:r>
          <w:fldChar w:fldCharType="end"/>
        </w:r>
      </w:ins>
    </w:p>
    <w:p w14:paraId="7C0E6A04" w14:textId="77777777" w:rsidR="009E642E" w:rsidRDefault="009E642E">
      <w:pPr>
        <w:pStyle w:val="32"/>
        <w:rPr>
          <w:ins w:id="521" w:author="Rapporteur" w:date="2022-05-30T07:38:00Z"/>
          <w:rFonts w:asciiTheme="minorHAnsi" w:eastAsiaTheme="minorEastAsia" w:hAnsiTheme="minorHAnsi" w:cstheme="minorBidi"/>
          <w:kern w:val="2"/>
          <w:szCs w:val="22"/>
          <w:lang w:val="en-US" w:eastAsia="ko-KR"/>
        </w:rPr>
      </w:pPr>
      <w:ins w:id="522" w:author="Rapporteur" w:date="2022-05-30T07:38:00Z">
        <w:r>
          <w:rPr>
            <w:lang w:eastAsia="zh-CN"/>
          </w:rPr>
          <w:t>6.30.4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_Toc104789136 \h </w:instrText>
        </w:r>
      </w:ins>
      <w:r>
        <w:fldChar w:fldCharType="separate"/>
      </w:r>
      <w:ins w:id="523" w:author="Rapporteur" w:date="2022-05-30T07:38:00Z">
        <w:r>
          <w:t>103</w:t>
        </w:r>
        <w:r>
          <w:fldChar w:fldCharType="end"/>
        </w:r>
      </w:ins>
    </w:p>
    <w:p w14:paraId="50060327" w14:textId="77777777" w:rsidR="009E642E" w:rsidRDefault="009E642E">
      <w:pPr>
        <w:pStyle w:val="22"/>
        <w:rPr>
          <w:ins w:id="524" w:author="Rapporteur" w:date="2022-05-30T07:38:00Z"/>
          <w:rFonts w:asciiTheme="minorHAnsi" w:eastAsiaTheme="minorEastAsia" w:hAnsiTheme="minorHAnsi" w:cstheme="minorBidi"/>
          <w:kern w:val="2"/>
          <w:szCs w:val="22"/>
          <w:lang w:val="en-US" w:eastAsia="ko-KR"/>
        </w:rPr>
      </w:pPr>
      <w:ins w:id="525" w:author="Rapporteur" w:date="2022-05-30T07:38:00Z">
        <w:r>
          <w:rPr>
            <w:lang w:eastAsia="zh-CN"/>
          </w:rPr>
          <w:t>6.31</w:t>
        </w:r>
        <w:r>
          <w:rPr>
            <w:rFonts w:asciiTheme="minorHAnsi" w:eastAsiaTheme="minorEastAsia" w:hAnsiTheme="minorHAnsi" w:cstheme="minorBidi"/>
            <w:kern w:val="2"/>
            <w:szCs w:val="22"/>
            <w:lang w:val="en-US" w:eastAsia="ko-KR"/>
          </w:rPr>
          <w:tab/>
        </w:r>
        <w:r>
          <w:t>Solution</w:t>
        </w:r>
        <w:r>
          <w:rPr>
            <w:lang w:eastAsia="zh-CN"/>
          </w:rPr>
          <w:t xml:space="preserve"> #31</w:t>
        </w:r>
        <w:r>
          <w:t>: Enabling Flexible RAs with Slice Service Area</w:t>
        </w:r>
        <w:r>
          <w:tab/>
        </w:r>
        <w:r>
          <w:fldChar w:fldCharType="begin"/>
        </w:r>
        <w:r>
          <w:instrText xml:space="preserve"> PAGEREF _Toc104789137 \h </w:instrText>
        </w:r>
      </w:ins>
      <w:r>
        <w:fldChar w:fldCharType="separate"/>
      </w:r>
      <w:ins w:id="526" w:author="Rapporteur" w:date="2022-05-30T07:38:00Z">
        <w:r>
          <w:t>103</w:t>
        </w:r>
        <w:r>
          <w:fldChar w:fldCharType="end"/>
        </w:r>
      </w:ins>
    </w:p>
    <w:p w14:paraId="11B3D7FF" w14:textId="77777777" w:rsidR="009E642E" w:rsidRDefault="009E642E">
      <w:pPr>
        <w:pStyle w:val="32"/>
        <w:rPr>
          <w:ins w:id="527" w:author="Rapporteur" w:date="2022-05-30T07:38:00Z"/>
          <w:rFonts w:asciiTheme="minorHAnsi" w:eastAsiaTheme="minorEastAsia" w:hAnsiTheme="minorHAnsi" w:cstheme="minorBidi"/>
          <w:kern w:val="2"/>
          <w:szCs w:val="22"/>
          <w:lang w:val="en-US" w:eastAsia="ko-KR"/>
        </w:rPr>
      </w:pPr>
      <w:ins w:id="528" w:author="Rapporteur" w:date="2022-05-30T07:38:00Z">
        <w:r>
          <w:rPr>
            <w:lang w:eastAsia="ko-KR"/>
          </w:rPr>
          <w:t>6.31.1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_Toc104789138 \h </w:instrText>
        </w:r>
      </w:ins>
      <w:r>
        <w:fldChar w:fldCharType="separate"/>
      </w:r>
      <w:ins w:id="529" w:author="Rapporteur" w:date="2022-05-30T07:38:00Z">
        <w:r>
          <w:t>103</w:t>
        </w:r>
        <w:r>
          <w:fldChar w:fldCharType="end"/>
        </w:r>
      </w:ins>
    </w:p>
    <w:p w14:paraId="3B720989" w14:textId="77777777" w:rsidR="009E642E" w:rsidRDefault="009E642E">
      <w:pPr>
        <w:pStyle w:val="32"/>
        <w:rPr>
          <w:ins w:id="530" w:author="Rapporteur" w:date="2022-05-30T07:38:00Z"/>
          <w:rFonts w:asciiTheme="minorHAnsi" w:eastAsiaTheme="minorEastAsia" w:hAnsiTheme="minorHAnsi" w:cstheme="minorBidi"/>
          <w:kern w:val="2"/>
          <w:szCs w:val="22"/>
          <w:lang w:val="en-US" w:eastAsia="ko-KR"/>
        </w:rPr>
      </w:pPr>
      <w:ins w:id="531" w:author="Rapporteur" w:date="2022-05-30T07:38:00Z">
        <w:r>
          <w:t>6.31.2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_Toc104789139 \h </w:instrText>
        </w:r>
      </w:ins>
      <w:r>
        <w:fldChar w:fldCharType="separate"/>
      </w:r>
      <w:ins w:id="532" w:author="Rapporteur" w:date="2022-05-30T07:38:00Z">
        <w:r>
          <w:t>103</w:t>
        </w:r>
        <w:r>
          <w:fldChar w:fldCharType="end"/>
        </w:r>
      </w:ins>
    </w:p>
    <w:p w14:paraId="20E49394" w14:textId="77777777" w:rsidR="009E642E" w:rsidRDefault="009E642E">
      <w:pPr>
        <w:pStyle w:val="32"/>
        <w:rPr>
          <w:ins w:id="533" w:author="Rapporteur" w:date="2022-05-30T07:38:00Z"/>
          <w:rFonts w:asciiTheme="minorHAnsi" w:eastAsiaTheme="minorEastAsia" w:hAnsiTheme="minorHAnsi" w:cstheme="minorBidi"/>
          <w:kern w:val="2"/>
          <w:szCs w:val="22"/>
          <w:lang w:val="en-US" w:eastAsia="ko-KR"/>
        </w:rPr>
      </w:pPr>
      <w:ins w:id="534" w:author="Rapporteur" w:date="2022-05-30T07:38:00Z">
        <w:r>
          <w:t>6.31.3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_Toc104789140 \h </w:instrText>
        </w:r>
      </w:ins>
      <w:r>
        <w:fldChar w:fldCharType="separate"/>
      </w:r>
      <w:ins w:id="535" w:author="Rapporteur" w:date="2022-05-30T07:38:00Z">
        <w:r>
          <w:t>103</w:t>
        </w:r>
        <w:r>
          <w:fldChar w:fldCharType="end"/>
        </w:r>
      </w:ins>
    </w:p>
    <w:p w14:paraId="7BFE6130" w14:textId="77777777" w:rsidR="009E642E" w:rsidRDefault="009E642E">
      <w:pPr>
        <w:pStyle w:val="32"/>
        <w:rPr>
          <w:ins w:id="536" w:author="Rapporteur" w:date="2022-05-30T07:38:00Z"/>
          <w:rFonts w:asciiTheme="minorHAnsi" w:eastAsiaTheme="minorEastAsia" w:hAnsiTheme="minorHAnsi" w:cstheme="minorBidi"/>
          <w:kern w:val="2"/>
          <w:szCs w:val="22"/>
          <w:lang w:val="en-US" w:eastAsia="ko-KR"/>
        </w:rPr>
      </w:pPr>
      <w:ins w:id="537" w:author="Rapporteur" w:date="2022-05-30T07:38:00Z">
        <w:r>
          <w:rPr>
            <w:lang w:eastAsia="zh-CN"/>
          </w:rPr>
          <w:t>6.31.4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_Toc104789141 \h </w:instrText>
        </w:r>
      </w:ins>
      <w:r>
        <w:fldChar w:fldCharType="separate"/>
      </w:r>
      <w:ins w:id="538" w:author="Rapporteur" w:date="2022-05-30T07:38:00Z">
        <w:r>
          <w:t>104</w:t>
        </w:r>
        <w:r>
          <w:fldChar w:fldCharType="end"/>
        </w:r>
      </w:ins>
    </w:p>
    <w:p w14:paraId="68E37921" w14:textId="77777777" w:rsidR="009E642E" w:rsidRDefault="009E642E">
      <w:pPr>
        <w:pStyle w:val="22"/>
        <w:rPr>
          <w:ins w:id="539" w:author="Rapporteur" w:date="2022-05-30T07:38:00Z"/>
          <w:rFonts w:asciiTheme="minorHAnsi" w:eastAsiaTheme="minorEastAsia" w:hAnsiTheme="minorHAnsi" w:cstheme="minorBidi"/>
          <w:kern w:val="2"/>
          <w:szCs w:val="22"/>
          <w:lang w:val="en-US" w:eastAsia="ko-KR"/>
        </w:rPr>
      </w:pPr>
      <w:ins w:id="540" w:author="Rapporteur" w:date="2022-05-30T07:38:00Z">
        <w:r>
          <w:rPr>
            <w:lang w:eastAsia="zh-CN"/>
          </w:rPr>
          <w:t>6.32</w:t>
        </w:r>
        <w:r>
          <w:rPr>
            <w:rFonts w:asciiTheme="minorHAnsi" w:eastAsiaTheme="minorEastAsia" w:hAnsiTheme="minorHAnsi" w:cstheme="minorBidi"/>
            <w:kern w:val="2"/>
            <w:szCs w:val="22"/>
            <w:lang w:val="en-US" w:eastAsia="ko-KR"/>
          </w:rPr>
          <w:tab/>
        </w:r>
        <w:r>
          <w:t>Solution</w:t>
        </w:r>
        <w:r>
          <w:rPr>
            <w:lang w:eastAsia="zh-CN"/>
          </w:rPr>
          <w:t xml:space="preserve"> #32</w:t>
        </w:r>
        <w:r>
          <w:t>: Solution for Network Control for UE Slice Use</w:t>
        </w:r>
        <w:r>
          <w:tab/>
        </w:r>
        <w:r>
          <w:fldChar w:fldCharType="begin"/>
        </w:r>
        <w:r>
          <w:instrText xml:space="preserve"> PAGEREF _Toc104789142 \h </w:instrText>
        </w:r>
      </w:ins>
      <w:r>
        <w:fldChar w:fldCharType="separate"/>
      </w:r>
      <w:ins w:id="541" w:author="Rapporteur" w:date="2022-05-30T07:38:00Z">
        <w:r>
          <w:t>105</w:t>
        </w:r>
        <w:r>
          <w:fldChar w:fldCharType="end"/>
        </w:r>
      </w:ins>
    </w:p>
    <w:p w14:paraId="79AAC937" w14:textId="77777777" w:rsidR="009E642E" w:rsidRDefault="009E642E">
      <w:pPr>
        <w:pStyle w:val="32"/>
        <w:rPr>
          <w:ins w:id="542" w:author="Rapporteur" w:date="2022-05-30T07:38:00Z"/>
          <w:rFonts w:asciiTheme="minorHAnsi" w:eastAsiaTheme="minorEastAsia" w:hAnsiTheme="minorHAnsi" w:cstheme="minorBidi"/>
          <w:kern w:val="2"/>
          <w:szCs w:val="22"/>
          <w:lang w:val="en-US" w:eastAsia="ko-KR"/>
        </w:rPr>
      </w:pPr>
      <w:ins w:id="543" w:author="Rapporteur" w:date="2022-05-30T07:38:00Z">
        <w:r>
          <w:t>6.32.1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_Toc104789143 \h </w:instrText>
        </w:r>
      </w:ins>
      <w:r>
        <w:fldChar w:fldCharType="separate"/>
      </w:r>
      <w:ins w:id="544" w:author="Rapporteur" w:date="2022-05-30T07:38:00Z">
        <w:r>
          <w:t>105</w:t>
        </w:r>
        <w:r>
          <w:fldChar w:fldCharType="end"/>
        </w:r>
      </w:ins>
    </w:p>
    <w:p w14:paraId="27F64834" w14:textId="77777777" w:rsidR="009E642E" w:rsidRDefault="009E642E">
      <w:pPr>
        <w:pStyle w:val="32"/>
        <w:rPr>
          <w:ins w:id="545" w:author="Rapporteur" w:date="2022-05-30T07:38:00Z"/>
          <w:rFonts w:asciiTheme="minorHAnsi" w:eastAsiaTheme="minorEastAsia" w:hAnsiTheme="minorHAnsi" w:cstheme="minorBidi"/>
          <w:kern w:val="2"/>
          <w:szCs w:val="22"/>
          <w:lang w:val="en-US" w:eastAsia="ko-KR"/>
        </w:rPr>
      </w:pPr>
      <w:ins w:id="546" w:author="Rapporteur" w:date="2022-05-30T07:38:00Z">
        <w:r>
          <w:t>6.32.2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_Toc104789144 \h </w:instrText>
        </w:r>
      </w:ins>
      <w:r>
        <w:fldChar w:fldCharType="separate"/>
      </w:r>
      <w:ins w:id="547" w:author="Rapporteur" w:date="2022-05-30T07:38:00Z">
        <w:r>
          <w:t>10</w:t>
        </w:r>
        <w:r>
          <w:lastRenderedPageBreak/>
          <w:t>6</w:t>
        </w:r>
        <w:r>
          <w:fldChar w:fldCharType="end"/>
        </w:r>
      </w:ins>
    </w:p>
    <w:p w14:paraId="2E3CCB3C" w14:textId="77777777" w:rsidR="009E642E" w:rsidRDefault="009E642E">
      <w:pPr>
        <w:pStyle w:val="32"/>
        <w:rPr>
          <w:ins w:id="548" w:author="Rapporteur" w:date="2022-05-30T07:38:00Z"/>
          <w:rFonts w:asciiTheme="minorHAnsi" w:eastAsiaTheme="minorEastAsia" w:hAnsiTheme="minorHAnsi" w:cstheme="minorBidi"/>
          <w:kern w:val="2"/>
          <w:szCs w:val="22"/>
          <w:lang w:val="en-US" w:eastAsia="ko-KR"/>
        </w:rPr>
      </w:pPr>
      <w:ins w:id="549" w:author="Rapporteur" w:date="2022-05-30T07:38:00Z">
        <w:r>
          <w:rPr>
            <w:lang w:eastAsia="zh-CN"/>
          </w:rPr>
          <w:t>6.32.3</w:t>
        </w:r>
        <w:r>
          <w:rPr>
            <w:rFonts w:asciiTheme="minorHAnsi" w:eastAsiaTheme="minorEastAsia" w:hAnsiTheme="minorHAnsi" w:cstheme="minorBidi"/>
            <w:kern w:val="2"/>
            <w:szCs w:val="22"/>
            <w:lang w:val="en-US" w:eastAsia="ko-K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_Toc104789145 \h </w:instrText>
        </w:r>
      </w:ins>
      <w:r>
        <w:fldChar w:fldCharType="separate"/>
      </w:r>
      <w:ins w:id="550" w:author="Rapporteur" w:date="2022-05-30T07:38:00Z">
        <w:r>
          <w:t>108</w:t>
        </w:r>
        <w:r>
          <w:fldChar w:fldCharType="end"/>
        </w:r>
      </w:ins>
    </w:p>
    <w:p w14:paraId="6D4D7631" w14:textId="77777777" w:rsidR="009E642E" w:rsidRDefault="009E642E">
      <w:pPr>
        <w:pStyle w:val="22"/>
        <w:rPr>
          <w:ins w:id="551" w:author="Rapporteur" w:date="2022-05-30T07:38:00Z"/>
          <w:rFonts w:asciiTheme="minorHAnsi" w:eastAsiaTheme="minorEastAsia" w:hAnsiTheme="minorHAnsi" w:cstheme="minorBidi"/>
          <w:kern w:val="2"/>
          <w:szCs w:val="22"/>
          <w:lang w:val="en-US" w:eastAsia="ko-KR"/>
        </w:rPr>
      </w:pPr>
      <w:ins w:id="552" w:author="Rapporteur" w:date="2022-05-30T07:38:00Z">
        <w:r w:rsidRPr="00B00D5D">
          <w:rPr>
            <w:lang w:val="en-US" w:eastAsia="zh-CN"/>
          </w:rPr>
          <w:t>6.33</w:t>
        </w:r>
        <w:r>
          <w:rPr>
            <w:rFonts w:asciiTheme="minorHAnsi" w:eastAsiaTheme="minorEastAsia" w:hAnsiTheme="minorHAnsi" w:cstheme="minorBidi"/>
            <w:kern w:val="2"/>
            <w:szCs w:val="22"/>
            <w:lang w:val="en-US" w:eastAsia="ko-KR"/>
          </w:rPr>
          <w:tab/>
        </w:r>
        <w:r w:rsidRPr="00B00D5D">
          <w:rPr>
            <w:lang w:val="en-US"/>
          </w:rPr>
          <w:t>Solution</w:t>
        </w:r>
        <w:r w:rsidRPr="00B00D5D">
          <w:rPr>
            <w:lang w:val="en-US" w:eastAsia="zh-CN"/>
          </w:rPr>
          <w:t xml:space="preserve"> #33</w:t>
        </w:r>
        <w:r w:rsidRPr="00B00D5D">
          <w:rPr>
            <w:lang w:val="en-US"/>
          </w:rPr>
          <w:t>:</w:t>
        </w:r>
        <w:r w:rsidRPr="00B00D5D">
          <w:rPr>
            <w:bCs/>
            <w:lang w:val="en-US"/>
          </w:rPr>
          <w:t xml:space="preserve"> </w:t>
        </w:r>
        <w:r w:rsidRPr="00B00D5D">
          <w:rPr>
            <w:lang w:val="en-US"/>
          </w:rPr>
          <w:t>Slice-specific implicit deactivation timers</w:t>
        </w:r>
        <w:r>
          <w:tab/>
        </w:r>
        <w:r>
          <w:fldChar w:fldCharType="begin"/>
        </w:r>
        <w:r>
          <w:instrText xml:space="preserve"> PAGEREF _Toc104789146 \h </w:instrText>
        </w:r>
      </w:ins>
      <w:r>
        <w:fldChar w:fldCharType="separate"/>
      </w:r>
      <w:ins w:id="553" w:author="Rapporteur" w:date="2022-05-30T07:38:00Z">
        <w:r>
          <w:t>108</w:t>
        </w:r>
        <w:r>
          <w:fldChar w:fldCharType="end"/>
        </w:r>
      </w:ins>
    </w:p>
    <w:p w14:paraId="4FBC14E2" w14:textId="77777777" w:rsidR="009E642E" w:rsidRDefault="009E642E">
      <w:pPr>
        <w:pStyle w:val="32"/>
        <w:rPr>
          <w:ins w:id="554" w:author="Rapporteur" w:date="2022-05-30T07:38:00Z"/>
          <w:rFonts w:asciiTheme="minorHAnsi" w:eastAsiaTheme="minorEastAsia" w:hAnsiTheme="minorHAnsi" w:cstheme="minorBidi"/>
          <w:kern w:val="2"/>
          <w:szCs w:val="22"/>
          <w:lang w:val="en-US" w:eastAsia="ko-KR"/>
        </w:rPr>
      </w:pPr>
      <w:ins w:id="555" w:author="Rapporteur" w:date="2022-05-30T07:38:00Z">
        <w:r w:rsidRPr="00B00D5D">
          <w:rPr>
            <w:lang w:val="fr-FR"/>
          </w:rPr>
          <w:t>6.33.1</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_Toc104789147 \h </w:instrText>
        </w:r>
      </w:ins>
      <w:r>
        <w:fldChar w:fldCharType="separate"/>
      </w:r>
      <w:ins w:id="556" w:author="Rapporteur" w:date="2022-05-30T07:38:00Z">
        <w:r>
          <w:t>108</w:t>
        </w:r>
        <w:r>
          <w:fldChar w:fldCharType="end"/>
        </w:r>
      </w:ins>
    </w:p>
    <w:p w14:paraId="7D7A0F45" w14:textId="77777777" w:rsidR="009E642E" w:rsidRDefault="009E642E">
      <w:pPr>
        <w:pStyle w:val="32"/>
        <w:rPr>
          <w:ins w:id="557" w:author="Rapporteur" w:date="2022-05-30T07:38:00Z"/>
          <w:rFonts w:asciiTheme="minorHAnsi" w:eastAsiaTheme="minorEastAsia" w:hAnsiTheme="minorHAnsi" w:cstheme="minorBidi"/>
          <w:kern w:val="2"/>
          <w:szCs w:val="22"/>
          <w:lang w:val="en-US" w:eastAsia="ko-KR"/>
        </w:rPr>
      </w:pPr>
      <w:ins w:id="558" w:author="Rapporteur" w:date="2022-05-30T07:38:00Z">
        <w:r>
          <w:t>6.33.2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_Toc104789148 \h </w:instrText>
        </w:r>
      </w:ins>
      <w:r>
        <w:fldChar w:fldCharType="separate"/>
      </w:r>
      <w:ins w:id="559" w:author="Rapporteur" w:date="2022-05-30T07:38:00Z">
        <w:r>
          <w:t>109</w:t>
        </w:r>
        <w:r>
          <w:fldChar w:fldCharType="end"/>
        </w:r>
      </w:ins>
    </w:p>
    <w:p w14:paraId="4EA8BCDB" w14:textId="77777777" w:rsidR="009E642E" w:rsidRDefault="009E642E">
      <w:pPr>
        <w:pStyle w:val="32"/>
        <w:rPr>
          <w:ins w:id="560" w:author="Rapporteur" w:date="2022-05-30T07:38:00Z"/>
          <w:rFonts w:asciiTheme="minorHAnsi" w:eastAsiaTheme="minorEastAsia" w:hAnsiTheme="minorHAnsi" w:cstheme="minorBidi"/>
          <w:kern w:val="2"/>
          <w:szCs w:val="22"/>
          <w:lang w:val="en-US" w:eastAsia="ko-KR"/>
        </w:rPr>
      </w:pPr>
      <w:ins w:id="561" w:author="Rapporteur" w:date="2022-05-30T07:38:00Z">
        <w:r>
          <w:rPr>
            <w:lang w:eastAsia="zh-CN"/>
          </w:rPr>
          <w:t>6.33.3</w:t>
        </w:r>
        <w:r>
          <w:rPr>
            <w:rFonts w:asciiTheme="minorHAnsi" w:eastAsiaTheme="minorEastAsia" w:hAnsiTheme="minorHAnsi" w:cstheme="minorBidi"/>
            <w:kern w:val="2"/>
            <w:szCs w:val="22"/>
            <w:lang w:val="en-US" w:eastAsia="ko-K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_Toc104789149 \h </w:instrText>
        </w:r>
      </w:ins>
      <w:r>
        <w:fldChar w:fldCharType="separate"/>
      </w:r>
      <w:ins w:id="562" w:author="Rapporteur" w:date="2022-05-30T07:38:00Z">
        <w:r>
          <w:t>109</w:t>
        </w:r>
        <w:r>
          <w:fldChar w:fldCharType="end"/>
        </w:r>
      </w:ins>
    </w:p>
    <w:p w14:paraId="3A6201E3" w14:textId="77777777" w:rsidR="009E642E" w:rsidRDefault="009E642E">
      <w:pPr>
        <w:pStyle w:val="22"/>
        <w:rPr>
          <w:ins w:id="563" w:author="Rapporteur" w:date="2022-05-30T07:38:00Z"/>
          <w:rFonts w:asciiTheme="minorHAnsi" w:eastAsiaTheme="minorEastAsia" w:hAnsiTheme="minorHAnsi" w:cstheme="minorBidi"/>
          <w:kern w:val="2"/>
          <w:szCs w:val="22"/>
          <w:lang w:val="en-US" w:eastAsia="ko-KR"/>
        </w:rPr>
      </w:pPr>
      <w:ins w:id="564" w:author="Rapporteur" w:date="2022-05-30T07:38:00Z">
        <w:r w:rsidRPr="00B00D5D">
          <w:rPr>
            <w:lang w:val="en-US" w:eastAsia="zh-CN"/>
          </w:rPr>
          <w:t>6.34</w:t>
        </w:r>
        <w:r>
          <w:rPr>
            <w:rFonts w:asciiTheme="minorHAnsi" w:eastAsiaTheme="minorEastAsia" w:hAnsiTheme="minorHAnsi" w:cstheme="minorBidi"/>
            <w:kern w:val="2"/>
            <w:szCs w:val="22"/>
            <w:lang w:val="en-US" w:eastAsia="ko-KR"/>
          </w:rPr>
          <w:tab/>
        </w:r>
        <w:r w:rsidRPr="00B00D5D">
          <w:rPr>
            <w:lang w:val="en-US"/>
          </w:rPr>
          <w:t>Solution</w:t>
        </w:r>
        <w:r w:rsidRPr="00B00D5D">
          <w:rPr>
            <w:lang w:val="en-US" w:eastAsia="zh-CN"/>
          </w:rPr>
          <w:t xml:space="preserve"> #34</w:t>
        </w:r>
        <w:r w:rsidRPr="00B00D5D">
          <w:rPr>
            <w:lang w:val="en-US"/>
          </w:rPr>
          <w:t>:</w:t>
        </w:r>
        <w:r w:rsidRPr="00B00D5D">
          <w:rPr>
            <w:bCs/>
            <w:lang w:val="en-US"/>
          </w:rPr>
          <w:t xml:space="preserve"> On-demand slices</w:t>
        </w:r>
        <w:r>
          <w:tab/>
        </w:r>
        <w:r>
          <w:fldChar w:fldCharType="begin"/>
        </w:r>
        <w:r>
          <w:instrText xml:space="preserve"> PAGEREF _Toc104789150 \h </w:instrText>
        </w:r>
      </w:ins>
      <w:r>
        <w:fldChar w:fldCharType="separate"/>
      </w:r>
      <w:ins w:id="565" w:author="Rapporteur" w:date="2022-05-30T07:38:00Z">
        <w:r>
          <w:t>109</w:t>
        </w:r>
        <w:r>
          <w:fldChar w:fldCharType="end"/>
        </w:r>
      </w:ins>
    </w:p>
    <w:p w14:paraId="5CEF439F" w14:textId="77777777" w:rsidR="009E642E" w:rsidRDefault="009E642E">
      <w:pPr>
        <w:pStyle w:val="32"/>
        <w:rPr>
          <w:ins w:id="566" w:author="Rapporteur" w:date="2022-05-30T07:38:00Z"/>
          <w:rFonts w:asciiTheme="minorHAnsi" w:eastAsiaTheme="minorEastAsia" w:hAnsiTheme="minorHAnsi" w:cstheme="minorBidi"/>
          <w:kern w:val="2"/>
          <w:szCs w:val="22"/>
          <w:lang w:val="en-US" w:eastAsia="ko-KR"/>
        </w:rPr>
      </w:pPr>
      <w:ins w:id="567" w:author="Rapporteur" w:date="2022-05-30T07:38:00Z">
        <w:r w:rsidRPr="00B00D5D">
          <w:rPr>
            <w:lang w:val="fr-FR"/>
          </w:rPr>
          <w:t>6.34.1</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_Toc104789151 \h </w:instrText>
        </w:r>
      </w:ins>
      <w:r>
        <w:fldChar w:fldCharType="separate"/>
      </w:r>
      <w:ins w:id="568" w:author="Rapporteur" w:date="2022-05-30T07:38:00Z">
        <w:r>
          <w:t>109</w:t>
        </w:r>
        <w:r>
          <w:fldChar w:fldCharType="end"/>
        </w:r>
      </w:ins>
    </w:p>
    <w:p w14:paraId="620202A7" w14:textId="77777777" w:rsidR="009E642E" w:rsidRDefault="009E642E">
      <w:pPr>
        <w:pStyle w:val="32"/>
        <w:rPr>
          <w:ins w:id="569" w:author="Rapporteur" w:date="2022-05-30T07:38:00Z"/>
          <w:rFonts w:asciiTheme="minorHAnsi" w:eastAsiaTheme="minorEastAsia" w:hAnsiTheme="minorHAnsi" w:cstheme="minorBidi"/>
          <w:kern w:val="2"/>
          <w:szCs w:val="22"/>
          <w:lang w:val="en-US" w:eastAsia="ko-KR"/>
        </w:rPr>
      </w:pPr>
      <w:ins w:id="570" w:author="Rapporteur" w:date="2022-05-30T07:38:00Z">
        <w:r>
          <w:t>6.34.2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_Toc104789152 \h </w:instrText>
        </w:r>
      </w:ins>
      <w:r>
        <w:fldChar w:fldCharType="separate"/>
      </w:r>
      <w:ins w:id="571" w:author="Rapporteur" w:date="2022-05-30T07:38:00Z">
        <w:r>
          <w:t>110</w:t>
        </w:r>
        <w:r>
          <w:fldChar w:fldCharType="end"/>
        </w:r>
      </w:ins>
    </w:p>
    <w:p w14:paraId="022C9CFC" w14:textId="77777777" w:rsidR="009E642E" w:rsidRDefault="009E642E">
      <w:pPr>
        <w:pStyle w:val="32"/>
        <w:rPr>
          <w:ins w:id="572" w:author="Rapporteur" w:date="2022-05-30T07:38:00Z"/>
          <w:rFonts w:asciiTheme="minorHAnsi" w:eastAsiaTheme="minorEastAsia" w:hAnsiTheme="minorHAnsi" w:cstheme="minorBidi"/>
          <w:kern w:val="2"/>
          <w:szCs w:val="22"/>
          <w:lang w:val="en-US" w:eastAsia="ko-KR"/>
        </w:rPr>
      </w:pPr>
      <w:ins w:id="573" w:author="Rapporteur" w:date="2022-05-30T07:38:00Z">
        <w:r>
          <w:rPr>
            <w:lang w:eastAsia="zh-CN"/>
          </w:rPr>
          <w:t>6.34.3</w:t>
        </w:r>
        <w:r>
          <w:rPr>
            <w:rFonts w:asciiTheme="minorHAnsi" w:eastAsiaTheme="minorEastAsia" w:hAnsiTheme="minorHAnsi" w:cstheme="minorBidi"/>
            <w:kern w:val="2"/>
            <w:szCs w:val="22"/>
            <w:lang w:val="en-US" w:eastAsia="ko-K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_Toc104789153 \h </w:instrText>
        </w:r>
      </w:ins>
      <w:r>
        <w:fldChar w:fldCharType="separate"/>
      </w:r>
      <w:ins w:id="574" w:author="Rapporteur" w:date="2022-05-30T07:38:00Z">
        <w:r>
          <w:t>110</w:t>
        </w:r>
        <w:r>
          <w:fldChar w:fldCharType="end"/>
        </w:r>
      </w:ins>
    </w:p>
    <w:p w14:paraId="048F1AA2" w14:textId="77777777" w:rsidR="009E642E" w:rsidRDefault="009E642E">
      <w:pPr>
        <w:pStyle w:val="22"/>
        <w:rPr>
          <w:ins w:id="575" w:author="Rapporteur" w:date="2022-05-30T07:38:00Z"/>
          <w:rFonts w:asciiTheme="minorHAnsi" w:eastAsiaTheme="minorEastAsia" w:hAnsiTheme="minorHAnsi" w:cstheme="minorBidi"/>
          <w:kern w:val="2"/>
          <w:szCs w:val="22"/>
          <w:lang w:val="en-US" w:eastAsia="ko-KR"/>
        </w:rPr>
      </w:pPr>
      <w:ins w:id="576" w:author="Rapporteur" w:date="2022-05-30T07:38:00Z">
        <w:r>
          <w:rPr>
            <w:lang w:eastAsia="zh-CN"/>
          </w:rPr>
          <w:t>6.35</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#35</w:t>
        </w:r>
        <w:r>
          <w:rPr>
            <w:lang w:eastAsia="ja-JP"/>
          </w:rPr>
          <w:t>: Network Slice usage control by the network</w:t>
        </w:r>
        <w:r>
          <w:tab/>
        </w:r>
        <w:r>
          <w:fldChar w:fldCharType="begin"/>
        </w:r>
        <w:r>
          <w:instrText xml:space="preserve"> PAGEREF _Toc104789154 \h </w:instrText>
        </w:r>
      </w:ins>
      <w:r>
        <w:fldChar w:fldCharType="separate"/>
      </w:r>
      <w:ins w:id="577" w:author="Rapporteur" w:date="2022-05-30T07:38:00Z">
        <w:r>
          <w:t>110</w:t>
        </w:r>
        <w:r>
          <w:fldChar w:fldCharType="end"/>
        </w:r>
      </w:ins>
    </w:p>
    <w:p w14:paraId="00FD7D58" w14:textId="77777777" w:rsidR="009E642E" w:rsidRDefault="009E642E">
      <w:pPr>
        <w:pStyle w:val="32"/>
        <w:rPr>
          <w:ins w:id="578" w:author="Rapporteur" w:date="2022-05-30T07:38:00Z"/>
          <w:rFonts w:asciiTheme="minorHAnsi" w:eastAsiaTheme="minorEastAsia" w:hAnsiTheme="minorHAnsi" w:cstheme="minorBidi"/>
          <w:kern w:val="2"/>
          <w:szCs w:val="22"/>
          <w:lang w:val="en-US" w:eastAsia="ko-KR"/>
        </w:rPr>
      </w:pPr>
      <w:ins w:id="579" w:author="Rapporteur" w:date="2022-05-30T07:38:00Z">
        <w:r>
          <w:rPr>
            <w:lang w:eastAsia="ja-JP"/>
          </w:rPr>
          <w:t>6.35.1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_Toc104789155 \h </w:instrText>
        </w:r>
      </w:ins>
      <w:r>
        <w:fldChar w:fldCharType="separate"/>
      </w:r>
      <w:ins w:id="580" w:author="Rapporteur" w:date="2022-05-30T07:38:00Z">
        <w:r>
          <w:t>110</w:t>
        </w:r>
        <w:r>
          <w:fldChar w:fldCharType="end"/>
        </w:r>
      </w:ins>
    </w:p>
    <w:p w14:paraId="17BE3DD4" w14:textId="77777777" w:rsidR="009E642E" w:rsidRDefault="009E642E">
      <w:pPr>
        <w:pStyle w:val="32"/>
        <w:rPr>
          <w:ins w:id="581" w:author="Rapporteur" w:date="2022-05-30T07:38:00Z"/>
          <w:rFonts w:asciiTheme="minorHAnsi" w:eastAsiaTheme="minorEastAsia" w:hAnsiTheme="minorHAnsi" w:cstheme="minorBidi"/>
          <w:kern w:val="2"/>
          <w:szCs w:val="22"/>
          <w:lang w:val="en-US" w:eastAsia="ko-KR"/>
        </w:rPr>
      </w:pPr>
      <w:ins w:id="582" w:author="Rapporteur" w:date="2022-05-30T07:38:00Z">
        <w:r>
          <w:rPr>
            <w:lang w:eastAsia="ja-JP"/>
          </w:rPr>
          <w:t>6.35.2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_Toc104789156 \h </w:instrText>
        </w:r>
      </w:ins>
      <w:r>
        <w:fldChar w:fldCharType="separate"/>
      </w:r>
      <w:ins w:id="583" w:author="Rapporteur" w:date="2022-05-30T07:38:00Z">
        <w:r>
          <w:t>110</w:t>
        </w:r>
        <w:r>
          <w:fldChar w:fldCharType="end"/>
        </w:r>
      </w:ins>
    </w:p>
    <w:p w14:paraId="7856A052" w14:textId="77777777" w:rsidR="009E642E" w:rsidRDefault="009E642E">
      <w:pPr>
        <w:pStyle w:val="32"/>
        <w:rPr>
          <w:ins w:id="584" w:author="Rapporteur" w:date="2022-05-30T07:38:00Z"/>
          <w:rFonts w:asciiTheme="minorHAnsi" w:eastAsiaTheme="minorEastAsia" w:hAnsiTheme="minorHAnsi" w:cstheme="minorBidi"/>
          <w:kern w:val="2"/>
          <w:szCs w:val="22"/>
          <w:lang w:val="en-US" w:eastAsia="ko-KR"/>
        </w:rPr>
      </w:pPr>
      <w:ins w:id="585" w:author="Rapporteur" w:date="2022-05-30T07:38:00Z">
        <w:r>
          <w:rPr>
            <w:lang w:eastAsia="ja-JP"/>
          </w:rPr>
          <w:t>6.35.3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_Toc104789157 \h </w:instrText>
        </w:r>
      </w:ins>
      <w:r>
        <w:fldChar w:fldCharType="separate"/>
      </w:r>
      <w:ins w:id="586" w:author="Rapporteur" w:date="2022-05-30T07:38:00Z">
        <w:r>
          <w:t>111</w:t>
        </w:r>
        <w:r>
          <w:fldChar w:fldCharType="end"/>
        </w:r>
      </w:ins>
    </w:p>
    <w:p w14:paraId="2E5151F6" w14:textId="77777777" w:rsidR="009E642E" w:rsidRDefault="009E642E">
      <w:pPr>
        <w:pStyle w:val="32"/>
        <w:rPr>
          <w:ins w:id="587" w:author="Rapporteur" w:date="2022-05-30T07:38:00Z"/>
          <w:rFonts w:asciiTheme="minorHAnsi" w:eastAsiaTheme="minorEastAsia" w:hAnsiTheme="minorHAnsi" w:cstheme="minorBidi"/>
          <w:kern w:val="2"/>
          <w:szCs w:val="22"/>
          <w:lang w:val="en-US" w:eastAsia="ko-KR"/>
        </w:rPr>
      </w:pPr>
      <w:ins w:id="588" w:author="Rapporteur" w:date="2022-05-30T07:38:00Z">
        <w:r>
          <w:rPr>
            <w:lang w:eastAsia="zh-CN"/>
          </w:rPr>
          <w:t>6.35.4</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_Toc104789158 \h </w:instrText>
        </w:r>
      </w:ins>
      <w:r>
        <w:fldChar w:fldCharType="separate"/>
      </w:r>
      <w:ins w:id="589" w:author="Rapporteur" w:date="2022-05-30T07:38:00Z">
        <w:r>
          <w:t>112</w:t>
        </w:r>
        <w:r>
          <w:fldChar w:fldCharType="end"/>
        </w:r>
      </w:ins>
    </w:p>
    <w:p w14:paraId="00C2087D" w14:textId="77777777" w:rsidR="009E642E" w:rsidRDefault="009E642E">
      <w:pPr>
        <w:pStyle w:val="22"/>
        <w:rPr>
          <w:ins w:id="590" w:author="Rapporteur" w:date="2022-05-30T07:38:00Z"/>
          <w:rFonts w:asciiTheme="minorHAnsi" w:eastAsiaTheme="minorEastAsia" w:hAnsiTheme="minorHAnsi" w:cstheme="minorBidi"/>
          <w:kern w:val="2"/>
          <w:szCs w:val="22"/>
          <w:lang w:val="en-US" w:eastAsia="ko-KR"/>
        </w:rPr>
      </w:pPr>
      <w:ins w:id="591" w:author="Rapporteur" w:date="2022-05-30T07:38:00Z">
        <w:r>
          <w:rPr>
            <w:lang w:eastAsia="zh-CN"/>
          </w:rPr>
          <w:t>6.36</w:t>
        </w:r>
        <w:r>
          <w:rPr>
            <w:rFonts w:asciiTheme="minorHAnsi" w:eastAsiaTheme="minorEastAsia" w:hAnsiTheme="minorHAnsi" w:cstheme="minorBidi"/>
            <w:kern w:val="2"/>
            <w:szCs w:val="22"/>
            <w:lang w:val="en-US" w:eastAsia="ko-KR"/>
          </w:rPr>
          <w:tab/>
        </w:r>
        <w:r>
          <w:t>Solution</w:t>
        </w:r>
        <w:r>
          <w:rPr>
            <w:lang w:eastAsia="zh-CN"/>
          </w:rPr>
          <w:t xml:space="preserve"> #36</w:t>
        </w:r>
        <w:r>
          <w:t>: UE provided reason for registration to S-NSSAI</w:t>
        </w:r>
        <w:r>
          <w:tab/>
        </w:r>
        <w:r>
          <w:fldChar w:fldCharType="begin"/>
        </w:r>
        <w:r>
          <w:instrText xml:space="preserve"> PAGEREF _Toc104789159 \h </w:instrText>
        </w:r>
      </w:ins>
      <w:r>
        <w:fldChar w:fldCharType="separate"/>
      </w:r>
      <w:ins w:id="592" w:author="Rapporteur" w:date="2022-05-30T07:38:00Z">
        <w:r>
          <w:t>112</w:t>
        </w:r>
        <w:r>
          <w:fldChar w:fldCharType="end"/>
        </w:r>
      </w:ins>
    </w:p>
    <w:p w14:paraId="2ECC46C7" w14:textId="77777777" w:rsidR="009E642E" w:rsidRDefault="009E642E">
      <w:pPr>
        <w:pStyle w:val="32"/>
        <w:rPr>
          <w:ins w:id="593" w:author="Rapporteur" w:date="2022-05-30T07:38:00Z"/>
          <w:rFonts w:asciiTheme="minorHAnsi" w:eastAsiaTheme="minorEastAsia" w:hAnsiTheme="minorHAnsi" w:cstheme="minorBidi"/>
          <w:kern w:val="2"/>
          <w:szCs w:val="22"/>
          <w:lang w:val="en-US" w:eastAsia="ko-KR"/>
        </w:rPr>
      </w:pPr>
      <w:ins w:id="594" w:author="Rapporteur" w:date="2022-05-30T07:38:00Z">
        <w:r>
          <w:rPr>
            <w:lang w:eastAsia="ko-KR"/>
          </w:rPr>
          <w:t>6.36.1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_Toc104789160 \h </w:instrText>
        </w:r>
      </w:ins>
      <w:r>
        <w:fldChar w:fldCharType="separate"/>
      </w:r>
      <w:ins w:id="595" w:author="Rapporteur" w:date="2022-05-30T07:38:00Z">
        <w:r>
          <w:t>112</w:t>
        </w:r>
        <w:r>
          <w:fldChar w:fldCharType="end"/>
        </w:r>
      </w:ins>
    </w:p>
    <w:p w14:paraId="6DC40FF1" w14:textId="77777777" w:rsidR="009E642E" w:rsidRDefault="009E642E">
      <w:pPr>
        <w:pStyle w:val="32"/>
        <w:rPr>
          <w:ins w:id="596" w:author="Rapporteur" w:date="2022-05-30T07:38:00Z"/>
          <w:rFonts w:asciiTheme="minorHAnsi" w:eastAsiaTheme="minorEastAsia" w:hAnsiTheme="minorHAnsi" w:cstheme="minorBidi"/>
          <w:kern w:val="2"/>
          <w:szCs w:val="22"/>
          <w:lang w:val="en-US" w:eastAsia="ko-KR"/>
        </w:rPr>
      </w:pPr>
      <w:ins w:id="597" w:author="Rapporteur" w:date="2022-05-30T07:38:00Z">
        <w:r>
          <w:t>6.36.2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_Toc104789161 \h </w:instrText>
        </w:r>
      </w:ins>
      <w:r>
        <w:fldChar w:fldCharType="separate"/>
      </w:r>
      <w:ins w:id="598" w:author="Rapporteur" w:date="2022-05-30T07:38:00Z">
        <w:r>
          <w:t>112</w:t>
        </w:r>
        <w:r>
          <w:fldChar w:fldCharType="end"/>
        </w:r>
      </w:ins>
    </w:p>
    <w:p w14:paraId="15A4791E" w14:textId="77777777" w:rsidR="009E642E" w:rsidRDefault="009E642E">
      <w:pPr>
        <w:pStyle w:val="32"/>
        <w:rPr>
          <w:ins w:id="599" w:author="Rapporteur" w:date="2022-05-30T07:38:00Z"/>
          <w:rFonts w:asciiTheme="minorHAnsi" w:eastAsiaTheme="minorEastAsia" w:hAnsiTheme="minorHAnsi" w:cstheme="minorBidi"/>
          <w:kern w:val="2"/>
          <w:szCs w:val="22"/>
          <w:lang w:val="en-US" w:eastAsia="ko-KR"/>
        </w:rPr>
      </w:pPr>
      <w:ins w:id="600" w:author="Rapporteur" w:date="2022-05-30T07:38:00Z">
        <w:r>
          <w:t>6.36.3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_Toc104789162 \h </w:instrText>
        </w:r>
      </w:ins>
      <w:r>
        <w:fldChar w:fldCharType="separate"/>
      </w:r>
      <w:ins w:id="601" w:author="Rapporteur" w:date="2022-05-30T07:38:00Z">
        <w:r>
          <w:t>113</w:t>
        </w:r>
        <w:r>
          <w:fldChar w:fldCharType="end"/>
        </w:r>
      </w:ins>
    </w:p>
    <w:p w14:paraId="61C726A0" w14:textId="77777777" w:rsidR="009E642E" w:rsidRDefault="009E642E">
      <w:pPr>
        <w:pStyle w:val="32"/>
        <w:rPr>
          <w:ins w:id="602" w:author="Rapporteur" w:date="2022-05-30T07:38:00Z"/>
          <w:rFonts w:asciiTheme="minorHAnsi" w:eastAsiaTheme="minorEastAsia" w:hAnsiTheme="minorHAnsi" w:cstheme="minorBidi"/>
          <w:kern w:val="2"/>
          <w:szCs w:val="22"/>
          <w:lang w:val="en-US" w:eastAsia="ko-KR"/>
        </w:rPr>
      </w:pPr>
      <w:ins w:id="603" w:author="Rapporteur" w:date="2022-05-30T07:38:00Z">
        <w:r>
          <w:rPr>
            <w:lang w:eastAsia="zh-CN"/>
          </w:rPr>
          <w:t>6.36.4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_Toc104789163 \h </w:instrText>
        </w:r>
      </w:ins>
      <w:r>
        <w:fldChar w:fldCharType="separate"/>
      </w:r>
      <w:ins w:id="604" w:author="Rapporteur" w:date="2022-05-30T07:38:00Z">
        <w:r>
          <w:t>114</w:t>
        </w:r>
        <w:r>
          <w:fldChar w:fldCharType="end"/>
        </w:r>
      </w:ins>
    </w:p>
    <w:p w14:paraId="3021A0D7" w14:textId="77777777" w:rsidR="009E642E" w:rsidRDefault="009E642E">
      <w:pPr>
        <w:pStyle w:val="22"/>
        <w:rPr>
          <w:ins w:id="605" w:author="Rapporteur" w:date="2022-05-30T07:38:00Z"/>
          <w:rFonts w:asciiTheme="minorHAnsi" w:eastAsiaTheme="minorEastAsia" w:hAnsiTheme="minorHAnsi" w:cstheme="minorBidi"/>
          <w:kern w:val="2"/>
          <w:szCs w:val="22"/>
          <w:lang w:val="en-US" w:eastAsia="ko-KR"/>
        </w:rPr>
      </w:pPr>
      <w:ins w:id="606" w:author="Rapporteur" w:date="2022-05-30T07:38:00Z">
        <w:r>
          <w:t>6.37</w:t>
        </w:r>
        <w:r>
          <w:rPr>
            <w:rFonts w:asciiTheme="minorHAnsi" w:eastAsiaTheme="minorEastAsia" w:hAnsiTheme="minorHAnsi" w:cstheme="minorBidi"/>
            <w:kern w:val="2"/>
            <w:szCs w:val="22"/>
            <w:lang w:val="en-US" w:eastAsia="ko-KR"/>
          </w:rPr>
          <w:tab/>
        </w:r>
        <w:r>
          <w:t>Solution #37: Actual UE Activity-based Slice Admission Control</w:t>
        </w:r>
        <w:r>
          <w:tab/>
        </w:r>
        <w:r>
          <w:fldChar w:fldCharType="begin"/>
        </w:r>
        <w:r>
          <w:instrText xml:space="preserve"> PAGEREF _Toc104789164 \h </w:instrText>
        </w:r>
      </w:ins>
      <w:r>
        <w:fldChar w:fldCharType="separate"/>
      </w:r>
      <w:ins w:id="607" w:author="Rapporteur" w:date="2022-05-30T07:38:00Z">
        <w:r>
          <w:t>114</w:t>
        </w:r>
        <w:r>
          <w:fldChar w:fldCharType="end"/>
        </w:r>
      </w:ins>
    </w:p>
    <w:p w14:paraId="15243458" w14:textId="77777777" w:rsidR="009E642E" w:rsidRDefault="009E642E">
      <w:pPr>
        <w:pStyle w:val="32"/>
        <w:rPr>
          <w:ins w:id="608" w:author="Rapporteur" w:date="2022-05-30T07:38:00Z"/>
          <w:rFonts w:asciiTheme="minorHAnsi" w:eastAsiaTheme="minorEastAsia" w:hAnsiTheme="minorHAnsi" w:cstheme="minorBidi"/>
          <w:kern w:val="2"/>
          <w:szCs w:val="22"/>
          <w:lang w:val="en-US" w:eastAsia="ko-KR"/>
        </w:rPr>
      </w:pPr>
      <w:ins w:id="609" w:author="Rapporteur" w:date="2022-05-30T07:38:00Z">
        <w:r>
          <w:rPr>
            <w:lang w:eastAsia="ko-KR"/>
          </w:rPr>
          <w:t>6</w:t>
        </w:r>
        <w:r>
          <w:rPr>
            <w:lang w:eastAsia="zh-CN"/>
          </w:rPr>
          <w:t>.37</w:t>
        </w:r>
        <w:r>
          <w:rPr>
            <w:lang w:eastAsia="ko-KR"/>
          </w:rPr>
          <w:t>.1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_Toc104789165 \h </w:instrText>
        </w:r>
      </w:ins>
      <w:r>
        <w:fldChar w:fldCharType="separate"/>
      </w:r>
      <w:ins w:id="610" w:author="Rapporteur" w:date="2022-05-30T07:38:00Z">
        <w:r>
          <w:t>114</w:t>
        </w:r>
        <w:r>
          <w:fldChar w:fldCharType="end"/>
        </w:r>
      </w:ins>
    </w:p>
    <w:p w14:paraId="28F8DE73" w14:textId="77777777" w:rsidR="009E642E" w:rsidRDefault="009E642E">
      <w:pPr>
        <w:pStyle w:val="32"/>
        <w:rPr>
          <w:ins w:id="611" w:author="Rapporteur" w:date="2022-05-30T07:38:00Z"/>
          <w:rFonts w:asciiTheme="minorHAnsi" w:eastAsiaTheme="minorEastAsia" w:hAnsiTheme="minorHAnsi" w:cstheme="minorBidi"/>
          <w:kern w:val="2"/>
          <w:szCs w:val="22"/>
          <w:lang w:val="en-US" w:eastAsia="ko-KR"/>
        </w:rPr>
      </w:pPr>
      <w:ins w:id="612" w:author="Rapporteur" w:date="2022-05-30T07:38:00Z">
        <w:r>
          <w:t>6.37.2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_Toc104789166 \h </w:instrText>
        </w:r>
      </w:ins>
      <w:r>
        <w:fldChar w:fldCharType="separate"/>
      </w:r>
      <w:ins w:id="613" w:author="Rapporteur" w:date="2022-05-30T07:38:00Z">
        <w:r>
          <w:t>115</w:t>
        </w:r>
        <w:r>
          <w:fldChar w:fldCharType="end"/>
        </w:r>
      </w:ins>
    </w:p>
    <w:p w14:paraId="6E7AAA61" w14:textId="77777777" w:rsidR="009E642E" w:rsidRDefault="009E642E">
      <w:pPr>
        <w:pStyle w:val="32"/>
        <w:rPr>
          <w:ins w:id="614" w:author="Rapporteur" w:date="2022-05-30T07:38:00Z"/>
          <w:rFonts w:asciiTheme="minorHAnsi" w:eastAsiaTheme="minorEastAsia" w:hAnsiTheme="minorHAnsi" w:cstheme="minorBidi"/>
          <w:kern w:val="2"/>
          <w:szCs w:val="22"/>
          <w:lang w:val="en-US" w:eastAsia="ko-KR"/>
        </w:rPr>
      </w:pPr>
      <w:ins w:id="615" w:author="Rapporteur" w:date="2022-05-30T07:38:00Z">
        <w:r>
          <w:t>6.37.3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_Toc104789167 \h </w:instrText>
        </w:r>
      </w:ins>
      <w:r>
        <w:fldChar w:fldCharType="separate"/>
      </w:r>
      <w:ins w:id="616" w:author="Rapporteur" w:date="2022-05-30T07:38:00Z">
        <w:r>
          <w:t>115</w:t>
        </w:r>
        <w:r>
          <w:fldChar w:fldCharType="end"/>
        </w:r>
      </w:ins>
    </w:p>
    <w:p w14:paraId="72E74BD0" w14:textId="77777777" w:rsidR="009E642E" w:rsidRDefault="009E642E">
      <w:pPr>
        <w:pStyle w:val="32"/>
        <w:rPr>
          <w:ins w:id="617" w:author="Rapporteur" w:date="2022-05-30T07:38:00Z"/>
          <w:rFonts w:asciiTheme="minorHAnsi" w:eastAsiaTheme="minorEastAsia" w:hAnsiTheme="minorHAnsi" w:cstheme="minorBidi"/>
          <w:kern w:val="2"/>
          <w:szCs w:val="22"/>
          <w:lang w:val="en-US" w:eastAsia="ko-KR"/>
        </w:rPr>
      </w:pPr>
      <w:ins w:id="618" w:author="Rapporteur" w:date="2022-05-30T07:38:00Z">
        <w:r>
          <w:rPr>
            <w:lang w:eastAsia="zh-CN"/>
          </w:rPr>
          <w:t>6.37.4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_Toc104789168 \h </w:instrText>
        </w:r>
      </w:ins>
      <w:r>
        <w:fldChar w:fldCharType="separate"/>
      </w:r>
      <w:ins w:id="619" w:author="Rapporteur" w:date="2022-05-30T07:38:00Z">
        <w:r>
          <w:t>116</w:t>
        </w:r>
        <w:r>
          <w:fldChar w:fldCharType="end"/>
        </w:r>
      </w:ins>
    </w:p>
    <w:p w14:paraId="2E545F14" w14:textId="77777777" w:rsidR="009E642E" w:rsidRDefault="009E642E">
      <w:pPr>
        <w:pStyle w:val="22"/>
        <w:rPr>
          <w:ins w:id="620" w:author="Rapporteur" w:date="2022-05-30T07:38:00Z"/>
          <w:rFonts w:asciiTheme="minorHAnsi" w:eastAsiaTheme="minorEastAsia" w:hAnsiTheme="minorHAnsi" w:cstheme="minorBidi"/>
          <w:kern w:val="2"/>
          <w:szCs w:val="22"/>
          <w:lang w:val="en-US" w:eastAsia="ko-KR"/>
        </w:rPr>
      </w:pPr>
      <w:ins w:id="621" w:author="Rapporteur" w:date="2022-05-30T07:38:00Z">
        <w:r>
          <w:rPr>
            <w:lang w:eastAsia="zh-CN"/>
          </w:rPr>
          <w:t>6.38</w:t>
        </w:r>
        <w:r>
          <w:rPr>
            <w:rFonts w:asciiTheme="minorHAnsi" w:eastAsiaTheme="minorEastAsia" w:hAnsiTheme="minorHAnsi" w:cstheme="minorBidi"/>
            <w:kern w:val="2"/>
            <w:szCs w:val="22"/>
            <w:lang w:val="en-US" w:eastAsia="ko-KR"/>
          </w:rPr>
          <w:tab/>
        </w:r>
        <w:r>
          <w:t>Solution</w:t>
        </w:r>
        <w:r>
          <w:rPr>
            <w:lang w:eastAsia="zh-CN"/>
          </w:rPr>
          <w:t xml:space="preserve"> #38</w:t>
        </w:r>
        <w:r>
          <w:t>: On configuring the UE with UE behaviour policies</w:t>
        </w:r>
        <w:r>
          <w:tab/>
        </w:r>
        <w:r>
          <w:fldChar w:fldCharType="begin"/>
        </w:r>
        <w:r>
          <w:instrText xml:space="preserve"> PAGEREF _Toc104789169 \h </w:instrText>
        </w:r>
      </w:ins>
      <w:r>
        <w:fldChar w:fldCharType="separate"/>
      </w:r>
      <w:ins w:id="622" w:author="Rapporteur" w:date="2022-05-30T07:38:00Z">
        <w:r>
          <w:t>117</w:t>
        </w:r>
        <w:r>
          <w:fldChar w:fldCharType="end"/>
        </w:r>
      </w:ins>
    </w:p>
    <w:p w14:paraId="75D0471F" w14:textId="77777777" w:rsidR="009E642E" w:rsidRDefault="009E642E">
      <w:pPr>
        <w:pStyle w:val="32"/>
        <w:rPr>
          <w:ins w:id="623" w:author="Rapporteur" w:date="2022-05-30T07:38:00Z"/>
          <w:rFonts w:asciiTheme="minorHAnsi" w:eastAsiaTheme="minorEastAsia" w:hAnsiTheme="minorHAnsi" w:cstheme="minorBidi"/>
          <w:kern w:val="2"/>
          <w:szCs w:val="22"/>
          <w:lang w:val="en-US" w:eastAsia="ko-KR"/>
        </w:rPr>
      </w:pPr>
      <w:ins w:id="624" w:author="Rapporteur" w:date="2022-05-30T07:38:00Z">
        <w:r>
          <w:rPr>
            <w:lang w:eastAsia="ko-KR"/>
          </w:rPr>
          <w:t>6.38.1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_Toc104789170 \h </w:instrText>
        </w:r>
      </w:ins>
      <w:r>
        <w:fldChar w:fldCharType="separate"/>
      </w:r>
      <w:ins w:id="625" w:author="Rapporteur" w:date="2022-05-30T07:38:00Z">
        <w:r>
          <w:t>117</w:t>
        </w:r>
        <w:r>
          <w:fldChar w:fldCharType="end"/>
        </w:r>
      </w:ins>
    </w:p>
    <w:p w14:paraId="52456DB1" w14:textId="77777777" w:rsidR="009E642E" w:rsidRDefault="009E642E">
      <w:pPr>
        <w:pStyle w:val="32"/>
        <w:rPr>
          <w:ins w:id="626" w:author="Rapporteur" w:date="2022-05-30T07:38:00Z"/>
          <w:rFonts w:asciiTheme="minorHAnsi" w:eastAsiaTheme="minorEastAsia" w:hAnsiTheme="minorHAnsi" w:cstheme="minorBidi"/>
          <w:kern w:val="2"/>
          <w:szCs w:val="22"/>
          <w:lang w:val="en-US" w:eastAsia="ko-KR"/>
        </w:rPr>
      </w:pPr>
      <w:ins w:id="627" w:author="Rapporteur" w:date="2022-05-30T07:38:00Z">
        <w:r>
          <w:t>6.38.2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_Toc104789171 \h </w:instrText>
        </w:r>
      </w:ins>
      <w:r>
        <w:fldChar w:fldCharType="separate"/>
      </w:r>
      <w:ins w:id="628" w:author="Rapporteur" w:date="2022-05-30T07:38:00Z">
        <w:r>
          <w:t>117</w:t>
        </w:r>
        <w:r>
          <w:fldChar w:fldCharType="end"/>
        </w:r>
      </w:ins>
    </w:p>
    <w:p w14:paraId="4C8DFBD6" w14:textId="77777777" w:rsidR="009E642E" w:rsidRDefault="009E642E">
      <w:pPr>
        <w:pStyle w:val="32"/>
        <w:rPr>
          <w:ins w:id="629" w:author="Rapporteur" w:date="2022-05-30T07:38:00Z"/>
          <w:rFonts w:asciiTheme="minorHAnsi" w:eastAsiaTheme="minorEastAsia" w:hAnsiTheme="minorHAnsi" w:cstheme="minorBidi"/>
          <w:kern w:val="2"/>
          <w:szCs w:val="22"/>
          <w:lang w:val="en-US" w:eastAsia="ko-KR"/>
        </w:rPr>
      </w:pPr>
      <w:ins w:id="630" w:author="Rapporteur" w:date="2022-05-30T07:38:00Z">
        <w:r>
          <w:t>6.38.3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_Toc104789172 \h </w:instrText>
        </w:r>
      </w:ins>
      <w:r>
        <w:fldChar w:fldCharType="separate"/>
      </w:r>
      <w:ins w:id="631" w:author="Rapporteur" w:date="2022-05-30T07:38:00Z">
        <w:r>
          <w:t>118</w:t>
        </w:r>
        <w:r>
          <w:fldChar w:fldCharType="end"/>
        </w:r>
      </w:ins>
    </w:p>
    <w:p w14:paraId="7E032717" w14:textId="77777777" w:rsidR="009E642E" w:rsidRDefault="009E642E">
      <w:pPr>
        <w:pStyle w:val="32"/>
        <w:rPr>
          <w:ins w:id="632" w:author="Rapporteur" w:date="2022-05-30T07:38:00Z"/>
          <w:rFonts w:asciiTheme="minorHAnsi" w:eastAsiaTheme="minorEastAsia" w:hAnsiTheme="minorHAnsi" w:cstheme="minorBidi"/>
          <w:kern w:val="2"/>
          <w:szCs w:val="22"/>
          <w:lang w:val="en-US" w:eastAsia="ko-KR"/>
        </w:rPr>
      </w:pPr>
      <w:ins w:id="633" w:author="Rapporteur" w:date="2022-05-30T07:38:00Z">
        <w:r>
          <w:rPr>
            <w:lang w:eastAsia="zh-CN"/>
          </w:rPr>
          <w:t>6.38.4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_Toc104789173 \h </w:instrText>
        </w:r>
      </w:ins>
      <w:r>
        <w:fldChar w:fldCharType="separate"/>
      </w:r>
      <w:ins w:id="634" w:author="Rapporteur" w:date="2022-05-30T07:38:00Z">
        <w:r>
          <w:t>120</w:t>
        </w:r>
        <w:r>
          <w:fldChar w:fldCharType="end"/>
        </w:r>
      </w:ins>
    </w:p>
    <w:p w14:paraId="59FFA234" w14:textId="77777777" w:rsidR="009E642E" w:rsidRDefault="009E642E">
      <w:pPr>
        <w:pStyle w:val="22"/>
        <w:rPr>
          <w:ins w:id="635" w:author="Rapporteur" w:date="2022-05-30T07:38:00Z"/>
          <w:rFonts w:asciiTheme="minorHAnsi" w:eastAsiaTheme="minorEastAsia" w:hAnsiTheme="minorHAnsi" w:cstheme="minorBidi"/>
          <w:kern w:val="2"/>
          <w:szCs w:val="22"/>
          <w:lang w:val="en-US" w:eastAsia="ko-KR"/>
        </w:rPr>
      </w:pPr>
      <w:ins w:id="636" w:author="Rapporteur" w:date="2022-05-30T07:38:00Z">
        <w:r>
          <w:rPr>
            <w:lang w:eastAsia="zh-CN"/>
          </w:rPr>
          <w:t>6.39</w:t>
        </w:r>
        <w:r>
          <w:rPr>
            <w:rFonts w:asciiTheme="minorHAnsi" w:eastAsiaTheme="minorEastAsia" w:hAnsiTheme="minorHAnsi" w:cstheme="minorBidi"/>
            <w:kern w:val="2"/>
            <w:szCs w:val="22"/>
            <w:lang w:val="en-US" w:eastAsia="ko-KR"/>
          </w:rPr>
          <w:tab/>
        </w:r>
        <w:r>
          <w:t>Solution</w:t>
        </w:r>
        <w:r>
          <w:rPr>
            <w:lang w:eastAsia="zh-CN"/>
          </w:rPr>
          <w:t xml:space="preserve"> #39</w:t>
        </w:r>
        <w:r>
          <w:t xml:space="preserve">: </w:t>
        </w:r>
        <w:r w:rsidRPr="00B00D5D">
          <w:rPr>
            <w:rFonts w:cs="Arial"/>
          </w:rPr>
          <w:t>Serving PLMN steering UE to preferred slice for selection of PDU session</w:t>
        </w:r>
        <w:r>
          <w:tab/>
        </w:r>
        <w:r>
          <w:fldChar w:fldCharType="begin"/>
        </w:r>
        <w:r>
          <w:instrText xml:space="preserve"> PAGEREF _Toc104789174 \h </w:instrText>
        </w:r>
      </w:ins>
      <w:r>
        <w:fldChar w:fldCharType="separate"/>
      </w:r>
      <w:ins w:id="637" w:author="Rapporteur" w:date="2022-05-30T07:38:00Z">
        <w:r>
          <w:t>121</w:t>
        </w:r>
        <w:r>
          <w:fldChar w:fldCharType="end"/>
        </w:r>
      </w:ins>
    </w:p>
    <w:p w14:paraId="3EFE80AE" w14:textId="77777777" w:rsidR="009E642E" w:rsidRDefault="009E642E">
      <w:pPr>
        <w:pStyle w:val="32"/>
        <w:rPr>
          <w:ins w:id="638" w:author="Rapporteur" w:date="2022-05-30T07:38:00Z"/>
          <w:rFonts w:asciiTheme="minorHAnsi" w:eastAsiaTheme="minorEastAsia" w:hAnsiTheme="minorHAnsi" w:cstheme="minorBidi"/>
          <w:kern w:val="2"/>
          <w:szCs w:val="22"/>
          <w:lang w:val="en-US" w:eastAsia="ko-KR"/>
        </w:rPr>
      </w:pPr>
      <w:ins w:id="639" w:author="Rapporteur" w:date="2022-05-30T07:38:00Z">
        <w:r>
          <w:t>6.39.1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_Toc104789175 \h </w:instrText>
        </w:r>
      </w:ins>
      <w:r>
        <w:fldChar w:fldCharType="separate"/>
      </w:r>
      <w:ins w:id="640" w:author="Rapporteur" w:date="2022-05-30T07:38:00Z">
        <w:r>
          <w:t>121</w:t>
        </w:r>
        <w:r>
          <w:fldChar w:fldCharType="end"/>
        </w:r>
      </w:ins>
    </w:p>
    <w:p w14:paraId="449B5A3E" w14:textId="77777777" w:rsidR="009E642E" w:rsidRDefault="009E642E">
      <w:pPr>
        <w:pStyle w:val="32"/>
        <w:rPr>
          <w:ins w:id="641" w:author="Rapporteur" w:date="2022-05-30T07:38:00Z"/>
          <w:rFonts w:asciiTheme="minorHAnsi" w:eastAsiaTheme="minorEastAsia" w:hAnsiTheme="minorHAnsi" w:cstheme="minorBidi"/>
          <w:kern w:val="2"/>
          <w:szCs w:val="22"/>
          <w:lang w:val="en-US" w:eastAsia="ko-KR"/>
        </w:rPr>
      </w:pPr>
      <w:ins w:id="642" w:author="Rapporteur" w:date="2022-05-30T07:38:00Z">
        <w:r>
          <w:t>6.39.2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_Toc104789176 \h </w:instrText>
        </w:r>
      </w:ins>
      <w:r>
        <w:fldChar w:fldCharType="separate"/>
      </w:r>
      <w:ins w:id="643" w:author="Rapporteur" w:date="2022-05-30T07:38:00Z">
        <w:r>
          <w:t>122</w:t>
        </w:r>
        <w:r>
          <w:fldChar w:fldCharType="end"/>
        </w:r>
      </w:ins>
    </w:p>
    <w:p w14:paraId="16E1DDDC" w14:textId="77777777" w:rsidR="009E642E" w:rsidRDefault="009E642E">
      <w:pPr>
        <w:pStyle w:val="32"/>
        <w:rPr>
          <w:ins w:id="644" w:author="Rapporteur" w:date="2022-05-30T07:38:00Z"/>
          <w:rFonts w:asciiTheme="minorHAnsi" w:eastAsiaTheme="minorEastAsia" w:hAnsiTheme="minorHAnsi" w:cstheme="minorBidi"/>
          <w:kern w:val="2"/>
          <w:szCs w:val="22"/>
          <w:lang w:val="en-US" w:eastAsia="ko-KR"/>
        </w:rPr>
      </w:pPr>
      <w:ins w:id="645" w:author="Rapporteur" w:date="2022-05-30T07:38:00Z">
        <w:r>
          <w:rPr>
            <w:lang w:eastAsia="zh-CN"/>
          </w:rPr>
          <w:t>6.39.3</w:t>
        </w:r>
        <w:r>
          <w:rPr>
            <w:rFonts w:asciiTheme="minorHAnsi" w:eastAsiaTheme="minorEastAsia" w:hAnsiTheme="minorHAnsi" w:cstheme="minorBidi"/>
            <w:kern w:val="2"/>
            <w:szCs w:val="22"/>
            <w:lang w:val="en-US" w:eastAsia="ko-K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_Toc104789177 \h </w:instrText>
        </w:r>
      </w:ins>
      <w:r>
        <w:fldChar w:fldCharType="separate"/>
      </w:r>
      <w:ins w:id="646" w:author="Rapporteur" w:date="2022-05-30T07:38:00Z">
        <w:r>
          <w:t>123</w:t>
        </w:r>
        <w:r>
          <w:fldChar w:fldCharType="end"/>
        </w:r>
      </w:ins>
    </w:p>
    <w:p w14:paraId="7208F286" w14:textId="77777777" w:rsidR="009E642E" w:rsidRDefault="009E642E">
      <w:pPr>
        <w:pStyle w:val="22"/>
        <w:rPr>
          <w:ins w:id="647" w:author="Rapporteur" w:date="2022-05-30T07:38:00Z"/>
          <w:rFonts w:asciiTheme="minorHAnsi" w:eastAsiaTheme="minorEastAsia" w:hAnsiTheme="minorHAnsi" w:cstheme="minorBidi"/>
          <w:kern w:val="2"/>
          <w:szCs w:val="22"/>
          <w:lang w:val="en-US" w:eastAsia="ko-KR"/>
        </w:rPr>
      </w:pPr>
      <w:ins w:id="648" w:author="Rapporteur" w:date="2022-05-30T07:38:00Z">
        <w:r>
          <w:rPr>
            <w:lang w:eastAsia="zh-CN"/>
          </w:rPr>
          <w:t>6.X</w:t>
        </w:r>
        <w:r>
          <w:rPr>
            <w:rFonts w:asciiTheme="minorHAnsi" w:eastAsiaTheme="minorEastAsia" w:hAnsiTheme="minorHAnsi" w:cstheme="minorBidi"/>
            <w:kern w:val="2"/>
            <w:szCs w:val="22"/>
            <w:lang w:val="en-US" w:eastAsia="ko-KR"/>
          </w:rPr>
          <w:tab/>
        </w:r>
        <w:r>
          <w:t>Solution</w:t>
        </w:r>
        <w:r>
          <w:rPr>
            <w:lang w:eastAsia="zh-CN"/>
          </w:rPr>
          <w:t xml:space="preserve"> #X</w:t>
        </w:r>
        <w:r>
          <w:t>: &lt;Solution Title&gt;</w:t>
        </w:r>
        <w:r>
          <w:tab/>
        </w:r>
        <w:r>
          <w:fldChar w:fldCharType="begin"/>
        </w:r>
        <w:r>
          <w:instrText xml:space="preserve"> PAGEREF _Toc104789178 \h </w:instrText>
        </w:r>
      </w:ins>
      <w:r>
        <w:fldChar w:fldCharType="separate"/>
      </w:r>
      <w:ins w:id="649" w:author="Rapporteur" w:date="2022-05-30T07:38:00Z">
        <w:r>
          <w:t>123</w:t>
        </w:r>
        <w:r>
          <w:fldChar w:fldCharType="end"/>
        </w:r>
      </w:ins>
    </w:p>
    <w:p w14:paraId="5C4CE1F5" w14:textId="77777777" w:rsidR="009E642E" w:rsidRDefault="009E642E">
      <w:pPr>
        <w:pStyle w:val="32"/>
        <w:rPr>
          <w:ins w:id="650" w:author="Rapporteur" w:date="2022-05-30T07:38:00Z"/>
          <w:rFonts w:asciiTheme="minorHAnsi" w:eastAsiaTheme="minorEastAsia" w:hAnsiTheme="minorHAnsi" w:cstheme="minorBidi"/>
          <w:kern w:val="2"/>
          <w:szCs w:val="22"/>
          <w:lang w:val="en-US" w:eastAsia="ko-KR"/>
        </w:rPr>
      </w:pPr>
      <w:ins w:id="651" w:author="Rapporteur" w:date="2022-05-30T07:38:00Z">
        <w:r>
          <w:rPr>
            <w:lang w:eastAsia="ko-KR"/>
          </w:rPr>
          <w:t>6.X.1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_Toc104789179 \h </w:instrText>
        </w:r>
      </w:ins>
      <w:r>
        <w:fldChar w:fldCharType="separate"/>
      </w:r>
      <w:ins w:id="652" w:author="Rapporteur" w:date="2022-05-30T07:38:00Z">
        <w:r>
          <w:t>123</w:t>
        </w:r>
        <w:r>
          <w:fldChar w:fldCharType="end"/>
        </w:r>
      </w:ins>
    </w:p>
    <w:p w14:paraId="0C8567C6" w14:textId="77777777" w:rsidR="009E642E" w:rsidRDefault="009E642E">
      <w:pPr>
        <w:pStyle w:val="32"/>
        <w:rPr>
          <w:ins w:id="653" w:author="Rapporteur" w:date="2022-05-30T07:38:00Z"/>
          <w:rFonts w:asciiTheme="minorHAnsi" w:eastAsiaTheme="minorEastAsia" w:hAnsiTheme="minorHAnsi" w:cstheme="minorBidi"/>
          <w:kern w:val="2"/>
          <w:szCs w:val="22"/>
          <w:lang w:val="en-US" w:eastAsia="ko-KR"/>
        </w:rPr>
      </w:pPr>
      <w:ins w:id="654" w:author="Rapporteur" w:date="2022-05-30T07:38:00Z">
        <w:r>
          <w:t>6.X.2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_Toc104789180 \h </w:instrText>
        </w:r>
      </w:ins>
      <w:r>
        <w:fldChar w:fldCharType="separate"/>
      </w:r>
      <w:ins w:id="655" w:author="Rapporteur" w:date="2022-05-30T07:38:00Z">
        <w:r>
          <w:t>123</w:t>
        </w:r>
        <w:r>
          <w:fldChar w:fldCharType="end"/>
        </w:r>
      </w:ins>
    </w:p>
    <w:p w14:paraId="74EABC64" w14:textId="77777777" w:rsidR="009E642E" w:rsidRDefault="009E642E">
      <w:pPr>
        <w:pStyle w:val="32"/>
        <w:rPr>
          <w:ins w:id="656" w:author="Rapporteur" w:date="2022-05-30T07:38:00Z"/>
          <w:rFonts w:asciiTheme="minorHAnsi" w:eastAsiaTheme="minorEastAsia" w:hAnsiTheme="minorHAnsi" w:cstheme="minorBidi"/>
          <w:kern w:val="2"/>
          <w:szCs w:val="22"/>
          <w:lang w:val="en-US" w:eastAsia="ko-KR"/>
        </w:rPr>
      </w:pPr>
      <w:ins w:id="657" w:author="Rapporteur" w:date="2022-05-30T07:38:00Z">
        <w:r>
          <w:t>6.X.3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_Toc104789181 \h </w:instrText>
        </w:r>
      </w:ins>
      <w:r>
        <w:fldChar w:fldCharType="separate"/>
      </w:r>
      <w:ins w:id="658" w:author="Rapporteur" w:date="2022-05-30T07:38:00Z">
        <w:r>
          <w:t>123</w:t>
        </w:r>
        <w:r>
          <w:fldChar w:fldCharType="end"/>
        </w:r>
      </w:ins>
    </w:p>
    <w:p w14:paraId="6C4A41A2" w14:textId="77777777" w:rsidR="009E642E" w:rsidRDefault="009E642E">
      <w:pPr>
        <w:pStyle w:val="32"/>
        <w:rPr>
          <w:ins w:id="659" w:author="Rapporteur" w:date="2022-05-30T07:38:00Z"/>
          <w:rFonts w:asciiTheme="minorHAnsi" w:eastAsiaTheme="minorEastAsia" w:hAnsiTheme="minorHAnsi" w:cstheme="minorBidi"/>
          <w:kern w:val="2"/>
          <w:szCs w:val="22"/>
          <w:lang w:val="en-US" w:eastAsia="ko-KR"/>
        </w:rPr>
      </w:pPr>
      <w:ins w:id="660" w:author="Rapporteur" w:date="2022-05-30T07:38:00Z">
        <w:r>
          <w:rPr>
            <w:lang w:eastAsia="zh-CN"/>
          </w:rPr>
          <w:t>6.X.4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_Toc104789182 \h </w:instrText>
        </w:r>
      </w:ins>
      <w:r>
        <w:fldChar w:fldCharType="separate"/>
      </w:r>
      <w:ins w:id="661" w:author="Rapporteur" w:date="2022-05-30T07:38:00Z">
        <w:r>
          <w:t>123</w:t>
        </w:r>
        <w:r>
          <w:fldChar w:fldCharType="end"/>
        </w:r>
      </w:ins>
    </w:p>
    <w:p w14:paraId="77C4E70C" w14:textId="77777777" w:rsidR="009E642E" w:rsidRDefault="009E642E">
      <w:pPr>
        <w:pStyle w:val="10"/>
        <w:rPr>
          <w:ins w:id="662" w:author="Rapporteur" w:date="2022-05-30T07:38:00Z"/>
          <w:rFonts w:asciiTheme="minorHAnsi" w:eastAsiaTheme="minorEastAsia" w:hAnsiTheme="minorHAnsi" w:cstheme="minorBidi"/>
          <w:kern w:val="2"/>
          <w:sz w:val="20"/>
          <w:szCs w:val="22"/>
          <w:lang w:val="en-US" w:eastAsia="ko-KR"/>
        </w:rPr>
      </w:pPr>
      <w:ins w:id="663" w:author="Rapporteur" w:date="2022-05-30T07:38:00Z">
        <w:r>
          <w:rPr>
            <w:lang w:eastAsia="zh-CN"/>
          </w:rPr>
          <w:t>7</w:t>
        </w:r>
        <w:r>
          <w:rPr>
            <w:rFonts w:asciiTheme="minorHAnsi" w:eastAsiaTheme="minorEastAsia" w:hAnsiTheme="minorHAnsi" w:cstheme="minorBidi"/>
            <w:kern w:val="2"/>
            <w:sz w:val="20"/>
            <w:szCs w:val="22"/>
            <w:lang w:val="en-US" w:eastAsia="ko-KR"/>
          </w:rPr>
          <w:tab/>
        </w:r>
        <w:r>
          <w:rPr>
            <w:lang w:eastAsia="zh-CN"/>
          </w:rPr>
          <w:t>Overall Evaluation</w:t>
        </w:r>
        <w:r>
          <w:tab/>
        </w:r>
        <w:r>
          <w:fldChar w:fldCharType="begin"/>
        </w:r>
        <w:r>
          <w:instrText xml:space="preserve"> PAGEREF _Toc104789183 \h </w:instrText>
        </w:r>
      </w:ins>
      <w:r>
        <w:fldChar w:fldCharType="separate"/>
      </w:r>
      <w:ins w:id="664" w:author="Rapporteur" w:date="2022-05-30T07:38:00Z">
        <w:r>
          <w:t>123</w:t>
        </w:r>
        <w:r>
          <w:fldChar w:fldCharType="end"/>
        </w:r>
      </w:ins>
    </w:p>
    <w:p w14:paraId="57E0B9A9" w14:textId="77777777" w:rsidR="009E642E" w:rsidRDefault="009E642E">
      <w:pPr>
        <w:pStyle w:val="22"/>
        <w:rPr>
          <w:ins w:id="665" w:author="Rapporteur" w:date="2022-05-30T07:38:00Z"/>
          <w:rFonts w:asciiTheme="minorHAnsi" w:eastAsiaTheme="minorEastAsia" w:hAnsiTheme="minorHAnsi" w:cstheme="minorBidi"/>
          <w:kern w:val="2"/>
          <w:szCs w:val="22"/>
          <w:lang w:val="en-US" w:eastAsia="ko-KR"/>
        </w:rPr>
      </w:pPr>
      <w:ins w:id="666" w:author="Rapporteur" w:date="2022-05-30T07:38:00Z">
        <w:r>
          <w:t>7.4 Evaluation for KI#4</w:t>
        </w:r>
        <w:r>
          <w:tab/>
        </w:r>
        <w:r>
          <w:fldChar w:fldCharType="begin"/>
        </w:r>
        <w:r>
          <w:instrText xml:space="preserve"> PAGEREF _Toc104789184 \h </w:instrText>
        </w:r>
      </w:ins>
      <w:r>
        <w:fldChar w:fldCharType="separate"/>
      </w:r>
      <w:ins w:id="667" w:author="Rapporteur" w:date="2022-05-30T07:38:00Z">
        <w:r>
          <w:t>123</w:t>
        </w:r>
        <w:r>
          <w:fldChar w:fldCharType="end"/>
        </w:r>
      </w:ins>
    </w:p>
    <w:p w14:paraId="633F5D70" w14:textId="77777777" w:rsidR="009E642E" w:rsidRDefault="009E642E">
      <w:pPr>
        <w:pStyle w:val="10"/>
        <w:rPr>
          <w:ins w:id="668" w:author="Rapporteur" w:date="2022-05-30T07:38:00Z"/>
          <w:rFonts w:asciiTheme="minorHAnsi" w:eastAsiaTheme="minorEastAsia" w:hAnsiTheme="minorHAnsi" w:cstheme="minorBidi"/>
          <w:kern w:val="2"/>
          <w:sz w:val="20"/>
          <w:szCs w:val="22"/>
          <w:lang w:val="en-US" w:eastAsia="ko-KR"/>
        </w:rPr>
      </w:pPr>
      <w:ins w:id="669" w:author="Rapporteur" w:date="2022-05-30T07:38:00Z">
        <w:r>
          <w:t>8</w:t>
        </w:r>
        <w:r>
          <w:rPr>
            <w:rFonts w:asciiTheme="minorHAnsi" w:eastAsiaTheme="minorEastAsia" w:hAnsiTheme="minorHAnsi" w:cstheme="minorBidi"/>
            <w:kern w:val="2"/>
            <w:sz w:val="20"/>
            <w:szCs w:val="22"/>
            <w:lang w:val="en-US" w:eastAsia="ko-KR"/>
          </w:rPr>
          <w:tab/>
        </w:r>
        <w:r>
          <w:t>Conclusions</w:t>
        </w:r>
        <w:r>
          <w:tab/>
        </w:r>
        <w:r>
          <w:fldChar w:fldCharType="begin"/>
        </w:r>
        <w:r>
          <w:instrText xml:space="preserve"> PAGEREF _Toc104789185 \h </w:instrText>
        </w:r>
      </w:ins>
      <w:r>
        <w:fldChar w:fldCharType="separate"/>
      </w:r>
      <w:ins w:id="670" w:author="Rapporteur" w:date="2022-05-30T07:38:00Z">
        <w:r>
          <w:t>124</w:t>
        </w:r>
        <w:r>
          <w:fldChar w:fldCharType="end"/>
        </w:r>
      </w:ins>
    </w:p>
    <w:p w14:paraId="10F071C0" w14:textId="77777777" w:rsidR="009E642E" w:rsidRDefault="009E642E">
      <w:pPr>
        <w:pStyle w:val="22"/>
        <w:rPr>
          <w:ins w:id="671" w:author="Rapporteur" w:date="2022-05-30T07:38:00Z"/>
          <w:rFonts w:asciiTheme="minorHAnsi" w:eastAsiaTheme="minorEastAsia" w:hAnsiTheme="minorHAnsi" w:cstheme="minorBidi"/>
          <w:kern w:val="2"/>
          <w:szCs w:val="22"/>
          <w:lang w:val="en-US" w:eastAsia="ko-KR"/>
        </w:rPr>
      </w:pPr>
      <w:ins w:id="672" w:author="Rapporteur" w:date="2022-05-30T07:38:00Z">
        <w:r>
          <w:rPr>
            <w:lang w:eastAsia="zh-CN"/>
          </w:rPr>
          <w:t>8.X</w:t>
        </w:r>
        <w:r>
          <w:rPr>
            <w:rFonts w:asciiTheme="minorHAnsi" w:eastAsiaTheme="minorEastAsia" w:hAnsiTheme="minorHAnsi" w:cstheme="minorBidi"/>
            <w:kern w:val="2"/>
            <w:szCs w:val="22"/>
            <w:lang w:val="en-US" w:eastAsia="ko-KR"/>
          </w:rPr>
          <w:tab/>
        </w:r>
        <w:r>
          <w:t>Conclusions</w:t>
        </w:r>
        <w:r>
          <w:rPr>
            <w:lang w:eastAsia="zh-CN"/>
          </w:rPr>
          <w:t xml:space="preserve"> for Key Issue #X</w:t>
        </w:r>
        <w:r>
          <w:tab/>
        </w:r>
        <w:r>
          <w:fldChar w:fldCharType="begin"/>
        </w:r>
        <w:r>
          <w:instrText xml:space="preserve"> PAGEREF _Toc104789186 \h </w:instrText>
        </w:r>
      </w:ins>
      <w:r>
        <w:fldChar w:fldCharType="separate"/>
      </w:r>
      <w:ins w:id="673" w:author="Rapporteur" w:date="2022-05-30T07:38:00Z">
        <w:r>
          <w:t>124</w:t>
        </w:r>
        <w:r>
          <w:fldChar w:fldCharType="end"/>
        </w:r>
      </w:ins>
    </w:p>
    <w:p w14:paraId="5774AAF6" w14:textId="77AFA84E" w:rsidR="00E878F1" w:rsidDel="009E642E" w:rsidRDefault="009E642E">
      <w:pPr>
        <w:pStyle w:val="10"/>
        <w:rPr>
          <w:del w:id="674" w:author="Rapporteur" w:date="2022-05-30T07:38:00Z"/>
          <w:rFonts w:asciiTheme="minorHAnsi" w:eastAsiaTheme="minorEastAsia" w:hAnsiTheme="minorHAnsi" w:cstheme="minorBidi"/>
          <w:szCs w:val="22"/>
        </w:rPr>
      </w:pPr>
      <w:ins w:id="675" w:author="Rapporteur" w:date="2022-05-30T07:38:00Z">
        <w:r>
          <w:lastRenderedPageBreak/>
          <w:fldChar w:fldCharType="end"/>
        </w:r>
      </w:ins>
      <w:del w:id="676" w:author="Rapporteur" w:date="2022-05-30T07:38:00Z">
        <w:r w:rsidR="00C86DBB" w:rsidRPr="00320611" w:rsidDel="009E642E">
          <w:fldChar w:fldCharType="begin" w:fldLock="1"/>
        </w:r>
        <w:r w:rsidR="00C86DBB" w:rsidRPr="00320611" w:rsidDel="009E642E">
          <w:delInstrText xml:space="preserve"> TOC \o "1-9" </w:delInstrText>
        </w:r>
        <w:r w:rsidR="00C86DBB" w:rsidRPr="00320611" w:rsidDel="009E642E">
          <w:fldChar w:fldCharType="separate"/>
        </w:r>
        <w:r w:rsidR="00E878F1" w:rsidDel="009E642E">
          <w:delText>Foreword</w:delText>
        </w:r>
        <w:r w:rsidR="00E878F1" w:rsidDel="009E642E">
          <w:tab/>
        </w:r>
        <w:r w:rsidR="00E878F1" w:rsidDel="009E642E">
          <w:fldChar w:fldCharType="begin" w:fldLock="1"/>
        </w:r>
        <w:r w:rsidR="00E878F1" w:rsidDel="009E642E">
          <w:delInstrText xml:space="preserve"> PAGEREF _Toc101245037 \h </w:delInstrText>
        </w:r>
        <w:r w:rsidR="00E878F1" w:rsidDel="009E642E">
          <w:fldChar w:fldCharType="separate"/>
        </w:r>
        <w:r w:rsidR="00E878F1" w:rsidDel="009E642E">
          <w:delText>6</w:delText>
        </w:r>
        <w:r w:rsidR="00E878F1" w:rsidDel="009E642E">
          <w:fldChar w:fldCharType="end"/>
        </w:r>
      </w:del>
    </w:p>
    <w:p w14:paraId="31CF8559" w14:textId="1E295AE1" w:rsidR="00E878F1" w:rsidDel="009E642E" w:rsidRDefault="00E878F1">
      <w:pPr>
        <w:pStyle w:val="10"/>
        <w:rPr>
          <w:del w:id="677" w:author="Rapporteur" w:date="2022-05-30T07:38:00Z"/>
          <w:rFonts w:asciiTheme="minorHAnsi" w:eastAsiaTheme="minorEastAsia" w:hAnsiTheme="minorHAnsi" w:cstheme="minorBidi"/>
          <w:szCs w:val="22"/>
        </w:rPr>
      </w:pPr>
      <w:del w:id="678" w:author="Rapporteur" w:date="2022-05-30T07:38:00Z">
        <w:r w:rsidDel="009E642E">
          <w:delText>1</w:delText>
        </w:r>
        <w:r w:rsidDel="009E642E">
          <w:rPr>
            <w:rFonts w:asciiTheme="minorHAnsi" w:eastAsiaTheme="minorEastAsia" w:hAnsiTheme="minorHAnsi" w:cstheme="minorBidi"/>
            <w:szCs w:val="22"/>
          </w:rPr>
          <w:tab/>
        </w:r>
        <w:r w:rsidDel="009E642E">
          <w:delText>Scope</w:delText>
        </w:r>
        <w:r w:rsidDel="009E642E">
          <w:tab/>
        </w:r>
        <w:r w:rsidDel="009E642E">
          <w:fldChar w:fldCharType="begin" w:fldLock="1"/>
        </w:r>
        <w:r w:rsidDel="009E642E">
          <w:delInstrText xml:space="preserve"> PAGEREF _Toc101245038 \h </w:delInstrText>
        </w:r>
        <w:r w:rsidDel="009E642E">
          <w:fldChar w:fldCharType="separate"/>
        </w:r>
        <w:r w:rsidDel="009E642E">
          <w:delText>8</w:delText>
        </w:r>
        <w:r w:rsidDel="009E642E">
          <w:fldChar w:fldCharType="end"/>
        </w:r>
      </w:del>
    </w:p>
    <w:p w14:paraId="013B6E71" w14:textId="6EE0AA3B" w:rsidR="00E878F1" w:rsidDel="009E642E" w:rsidRDefault="00E878F1">
      <w:pPr>
        <w:pStyle w:val="10"/>
        <w:rPr>
          <w:del w:id="679" w:author="Rapporteur" w:date="2022-05-30T07:38:00Z"/>
          <w:rFonts w:asciiTheme="minorHAnsi" w:eastAsiaTheme="minorEastAsia" w:hAnsiTheme="minorHAnsi" w:cstheme="minorBidi"/>
          <w:szCs w:val="22"/>
        </w:rPr>
      </w:pPr>
      <w:del w:id="680" w:author="Rapporteur" w:date="2022-05-30T07:38:00Z">
        <w:r w:rsidDel="009E642E">
          <w:delText>2</w:delText>
        </w:r>
        <w:r w:rsidDel="009E642E">
          <w:rPr>
            <w:rFonts w:asciiTheme="minorHAnsi" w:eastAsiaTheme="minorEastAsia" w:hAnsiTheme="minorHAnsi" w:cstheme="minorBidi"/>
            <w:szCs w:val="22"/>
          </w:rPr>
          <w:tab/>
        </w:r>
        <w:r w:rsidDel="009E642E">
          <w:delText>References</w:delText>
        </w:r>
        <w:r w:rsidDel="009E642E">
          <w:tab/>
        </w:r>
        <w:r w:rsidDel="009E642E">
          <w:fldChar w:fldCharType="begin" w:fldLock="1"/>
        </w:r>
        <w:r w:rsidDel="009E642E">
          <w:delInstrText xml:space="preserve"> PAGEREF _Toc101245039 \h </w:delInstrText>
        </w:r>
        <w:r w:rsidDel="009E642E">
          <w:fldChar w:fldCharType="separate"/>
        </w:r>
        <w:r w:rsidDel="009E642E">
          <w:delText>8</w:delText>
        </w:r>
        <w:r w:rsidDel="009E642E">
          <w:fldChar w:fldCharType="end"/>
        </w:r>
      </w:del>
    </w:p>
    <w:p w14:paraId="6008A6FC" w14:textId="0F9356DD" w:rsidR="00E878F1" w:rsidDel="009E642E" w:rsidRDefault="00E878F1">
      <w:pPr>
        <w:pStyle w:val="10"/>
        <w:rPr>
          <w:del w:id="681" w:author="Rapporteur" w:date="2022-05-30T07:38:00Z"/>
          <w:rFonts w:asciiTheme="minorHAnsi" w:eastAsiaTheme="minorEastAsia" w:hAnsiTheme="minorHAnsi" w:cstheme="minorBidi"/>
          <w:szCs w:val="22"/>
        </w:rPr>
      </w:pPr>
      <w:del w:id="682" w:author="Rapporteur" w:date="2022-05-30T07:38:00Z">
        <w:r w:rsidDel="009E642E">
          <w:delText>3</w:delText>
        </w:r>
        <w:r w:rsidDel="009E642E">
          <w:rPr>
            <w:rFonts w:asciiTheme="minorHAnsi" w:eastAsiaTheme="minorEastAsia" w:hAnsiTheme="minorHAnsi" w:cstheme="minorBidi"/>
            <w:szCs w:val="22"/>
          </w:rPr>
          <w:tab/>
        </w:r>
        <w:r w:rsidDel="009E642E">
          <w:delText>Definitions of terms and abbreviations</w:delText>
        </w:r>
        <w:r w:rsidDel="009E642E">
          <w:tab/>
        </w:r>
        <w:r w:rsidDel="009E642E">
          <w:fldChar w:fldCharType="begin" w:fldLock="1"/>
        </w:r>
        <w:r w:rsidDel="009E642E">
          <w:delInstrText xml:space="preserve"> PAGEREF _Toc101245040 \h </w:delInstrText>
        </w:r>
        <w:r w:rsidDel="009E642E">
          <w:fldChar w:fldCharType="separate"/>
        </w:r>
        <w:r w:rsidDel="009E642E">
          <w:delText>9</w:delText>
        </w:r>
        <w:r w:rsidDel="009E642E">
          <w:fldChar w:fldCharType="end"/>
        </w:r>
      </w:del>
    </w:p>
    <w:p w14:paraId="46FB0BC2" w14:textId="1034712C" w:rsidR="00E878F1" w:rsidDel="009E642E" w:rsidRDefault="00E878F1">
      <w:pPr>
        <w:pStyle w:val="22"/>
        <w:rPr>
          <w:del w:id="683" w:author="Rapporteur" w:date="2022-05-30T07:38:00Z"/>
          <w:rFonts w:asciiTheme="minorHAnsi" w:eastAsiaTheme="minorEastAsia" w:hAnsiTheme="minorHAnsi" w:cstheme="minorBidi"/>
          <w:sz w:val="22"/>
          <w:szCs w:val="22"/>
        </w:rPr>
      </w:pPr>
      <w:del w:id="684" w:author="Rapporteur" w:date="2022-05-30T07:38:00Z">
        <w:r w:rsidDel="009E642E">
          <w:delText>3.1</w:delText>
        </w:r>
        <w:r w:rsidDel="009E642E">
          <w:rPr>
            <w:rFonts w:asciiTheme="minorHAnsi" w:eastAsiaTheme="minorEastAsia" w:hAnsiTheme="minorHAnsi" w:cstheme="minorBidi"/>
            <w:sz w:val="22"/>
            <w:szCs w:val="22"/>
          </w:rPr>
          <w:tab/>
        </w:r>
        <w:r w:rsidDel="009E642E">
          <w:delText>Terms</w:delText>
        </w:r>
        <w:r w:rsidDel="009E642E">
          <w:tab/>
        </w:r>
        <w:r w:rsidDel="009E642E">
          <w:fldChar w:fldCharType="begin" w:fldLock="1"/>
        </w:r>
        <w:r w:rsidDel="009E642E">
          <w:delInstrText xml:space="preserve"> PAGEREF _Toc101245041 \h </w:delInstrText>
        </w:r>
        <w:r w:rsidDel="009E642E">
          <w:fldChar w:fldCharType="separate"/>
        </w:r>
        <w:r w:rsidDel="009E642E">
          <w:delText>9</w:delText>
        </w:r>
        <w:r w:rsidDel="009E642E">
          <w:fldChar w:fldCharType="end"/>
        </w:r>
      </w:del>
    </w:p>
    <w:p w14:paraId="27FEDA3C" w14:textId="0817C284" w:rsidR="00E878F1" w:rsidDel="009E642E" w:rsidRDefault="00E878F1">
      <w:pPr>
        <w:pStyle w:val="22"/>
        <w:rPr>
          <w:del w:id="685" w:author="Rapporteur" w:date="2022-05-30T07:38:00Z"/>
          <w:rFonts w:asciiTheme="minorHAnsi" w:eastAsiaTheme="minorEastAsia" w:hAnsiTheme="minorHAnsi" w:cstheme="minorBidi"/>
          <w:sz w:val="22"/>
          <w:szCs w:val="22"/>
        </w:rPr>
      </w:pPr>
      <w:del w:id="686" w:author="Rapporteur" w:date="2022-05-30T07:38:00Z">
        <w:r w:rsidDel="009E642E">
          <w:delText>3.2</w:delText>
        </w:r>
        <w:r w:rsidDel="009E642E">
          <w:rPr>
            <w:rFonts w:asciiTheme="minorHAnsi" w:eastAsiaTheme="minorEastAsia" w:hAnsiTheme="minorHAnsi" w:cstheme="minorBidi"/>
            <w:sz w:val="22"/>
            <w:szCs w:val="22"/>
          </w:rPr>
          <w:tab/>
        </w:r>
        <w:r w:rsidDel="009E642E">
          <w:delText>Abbreviations</w:delText>
        </w:r>
        <w:r w:rsidDel="009E642E">
          <w:tab/>
        </w:r>
        <w:r w:rsidDel="009E642E">
          <w:fldChar w:fldCharType="begin" w:fldLock="1"/>
        </w:r>
        <w:r w:rsidDel="009E642E">
          <w:delInstrText xml:space="preserve"> PAGEREF _Toc101245042 \h </w:delInstrText>
        </w:r>
        <w:r w:rsidDel="009E642E">
          <w:fldChar w:fldCharType="separate"/>
        </w:r>
        <w:r w:rsidDel="009E642E">
          <w:delText>9</w:delText>
        </w:r>
        <w:r w:rsidDel="009E642E">
          <w:fldChar w:fldCharType="end"/>
        </w:r>
      </w:del>
    </w:p>
    <w:p w14:paraId="7706F195" w14:textId="4522ED86" w:rsidR="00E878F1" w:rsidDel="009E642E" w:rsidRDefault="00E878F1">
      <w:pPr>
        <w:pStyle w:val="10"/>
        <w:rPr>
          <w:del w:id="687" w:author="Rapporteur" w:date="2022-05-30T07:38:00Z"/>
          <w:rFonts w:asciiTheme="minorHAnsi" w:eastAsiaTheme="minorEastAsia" w:hAnsiTheme="minorHAnsi" w:cstheme="minorBidi"/>
          <w:szCs w:val="22"/>
        </w:rPr>
      </w:pPr>
      <w:del w:id="688" w:author="Rapporteur" w:date="2022-05-30T07:38:00Z">
        <w:r w:rsidDel="009E642E">
          <w:delText>4</w:delText>
        </w:r>
        <w:r w:rsidDel="009E642E">
          <w:rPr>
            <w:rFonts w:asciiTheme="minorHAnsi" w:eastAsiaTheme="minorEastAsia" w:hAnsiTheme="minorHAnsi" w:cstheme="minorBidi"/>
            <w:szCs w:val="22"/>
          </w:rPr>
          <w:tab/>
        </w:r>
        <w:r w:rsidDel="009E642E">
          <w:delText>Architectural Assumptions and Requirements</w:delText>
        </w:r>
        <w:r w:rsidDel="009E642E">
          <w:tab/>
        </w:r>
        <w:r w:rsidDel="009E642E">
          <w:fldChar w:fldCharType="begin" w:fldLock="1"/>
        </w:r>
        <w:r w:rsidDel="009E642E">
          <w:delInstrText xml:space="preserve"> PAGEREF _Toc101245043 \h </w:delInstrText>
        </w:r>
        <w:r w:rsidDel="009E642E">
          <w:fldChar w:fldCharType="separate"/>
        </w:r>
        <w:r w:rsidDel="009E642E">
          <w:delText>9</w:delText>
        </w:r>
        <w:r w:rsidDel="009E642E">
          <w:fldChar w:fldCharType="end"/>
        </w:r>
      </w:del>
    </w:p>
    <w:p w14:paraId="606ECD66" w14:textId="132BB2D5" w:rsidR="00E878F1" w:rsidDel="009E642E" w:rsidRDefault="00E878F1">
      <w:pPr>
        <w:pStyle w:val="10"/>
        <w:rPr>
          <w:del w:id="689" w:author="Rapporteur" w:date="2022-05-30T07:38:00Z"/>
          <w:rFonts w:asciiTheme="minorHAnsi" w:eastAsiaTheme="minorEastAsia" w:hAnsiTheme="minorHAnsi" w:cstheme="minorBidi"/>
          <w:szCs w:val="22"/>
        </w:rPr>
      </w:pPr>
      <w:del w:id="690" w:author="Rapporteur" w:date="2022-05-30T07:38:00Z">
        <w:r w:rsidDel="009E642E">
          <w:delText>5</w:delText>
        </w:r>
        <w:r w:rsidDel="009E642E">
          <w:rPr>
            <w:rFonts w:asciiTheme="minorHAnsi" w:eastAsiaTheme="minorEastAsia" w:hAnsiTheme="minorHAnsi" w:cstheme="minorBidi"/>
            <w:szCs w:val="22"/>
          </w:rPr>
          <w:tab/>
        </w:r>
        <w:r w:rsidDel="009E642E">
          <w:delText>Key Issues</w:delText>
        </w:r>
        <w:r w:rsidDel="009E642E">
          <w:tab/>
        </w:r>
        <w:r w:rsidDel="009E642E">
          <w:fldChar w:fldCharType="begin" w:fldLock="1"/>
        </w:r>
        <w:r w:rsidDel="009E642E">
          <w:delInstrText xml:space="preserve"> PAGEREF _Toc101245044 \h </w:delInstrText>
        </w:r>
        <w:r w:rsidDel="009E642E">
          <w:fldChar w:fldCharType="separate"/>
        </w:r>
        <w:r w:rsidDel="009E642E">
          <w:delText>9</w:delText>
        </w:r>
        <w:r w:rsidDel="009E642E">
          <w:fldChar w:fldCharType="end"/>
        </w:r>
      </w:del>
    </w:p>
    <w:p w14:paraId="15CAAE07" w14:textId="02EEB8F2" w:rsidR="00E878F1" w:rsidDel="009E642E" w:rsidRDefault="00E878F1">
      <w:pPr>
        <w:pStyle w:val="22"/>
        <w:rPr>
          <w:del w:id="691" w:author="Rapporteur" w:date="2022-05-30T07:38:00Z"/>
          <w:rFonts w:asciiTheme="minorHAnsi" w:eastAsiaTheme="minorEastAsia" w:hAnsiTheme="minorHAnsi" w:cstheme="minorBidi"/>
          <w:sz w:val="22"/>
          <w:szCs w:val="22"/>
        </w:rPr>
      </w:pPr>
      <w:del w:id="692" w:author="Rapporteur" w:date="2022-05-30T07:38:00Z">
        <w:r w:rsidDel="009E642E">
          <w:rPr>
            <w:lang w:eastAsia="ko-KR"/>
          </w:rPr>
          <w:delText>5.1</w:delText>
        </w:r>
        <w:r w:rsidDel="009E642E">
          <w:rPr>
            <w:rFonts w:asciiTheme="minorHAnsi" w:eastAsiaTheme="minorEastAsia" w:hAnsiTheme="minorHAnsi" w:cstheme="minorBidi"/>
            <w:sz w:val="22"/>
            <w:szCs w:val="22"/>
          </w:rPr>
          <w:tab/>
        </w:r>
        <w:r w:rsidDel="009E642E">
          <w:rPr>
            <w:lang w:eastAsia="ko-KR"/>
          </w:rPr>
          <w:delText xml:space="preserve">Key Issue #1: </w:delText>
        </w:r>
        <w:r w:rsidDel="009E642E">
          <w:delText>Support of Network Slice Service continuity</w:delText>
        </w:r>
        <w:r w:rsidDel="009E642E">
          <w:tab/>
        </w:r>
        <w:r w:rsidDel="009E642E">
          <w:fldChar w:fldCharType="begin" w:fldLock="1"/>
        </w:r>
        <w:r w:rsidDel="009E642E">
          <w:delInstrText xml:space="preserve"> PAGEREF _Toc101245045 \h </w:delInstrText>
        </w:r>
        <w:r w:rsidDel="009E642E">
          <w:fldChar w:fldCharType="separate"/>
        </w:r>
        <w:r w:rsidDel="009E642E">
          <w:delText>9</w:delText>
        </w:r>
        <w:r w:rsidDel="009E642E">
          <w:fldChar w:fldCharType="end"/>
        </w:r>
      </w:del>
    </w:p>
    <w:p w14:paraId="1B831292" w14:textId="4978BED5" w:rsidR="00E878F1" w:rsidDel="009E642E" w:rsidRDefault="00E878F1">
      <w:pPr>
        <w:pStyle w:val="32"/>
        <w:rPr>
          <w:del w:id="693" w:author="Rapporteur" w:date="2022-05-30T07:38:00Z"/>
          <w:rFonts w:asciiTheme="minorHAnsi" w:eastAsiaTheme="minorEastAsia" w:hAnsiTheme="minorHAnsi" w:cstheme="minorBidi"/>
          <w:sz w:val="22"/>
          <w:szCs w:val="22"/>
        </w:rPr>
      </w:pPr>
      <w:del w:id="694" w:author="Rapporteur" w:date="2022-05-30T07:38:00Z">
        <w:r w:rsidDel="009E642E">
          <w:delText>5.1.1</w:delText>
        </w:r>
        <w:r w:rsidDel="009E642E">
          <w:rPr>
            <w:rFonts w:asciiTheme="minorHAnsi" w:eastAsiaTheme="minorEastAsia" w:hAnsiTheme="minorHAnsi" w:cstheme="minorBidi"/>
            <w:sz w:val="22"/>
            <w:szCs w:val="22"/>
          </w:rPr>
          <w:tab/>
        </w:r>
        <w:r w:rsidDel="009E642E">
          <w:delText>Description</w:delText>
        </w:r>
        <w:r w:rsidDel="009E642E">
          <w:tab/>
        </w:r>
        <w:r w:rsidDel="009E642E">
          <w:fldChar w:fldCharType="begin" w:fldLock="1"/>
        </w:r>
        <w:r w:rsidDel="009E642E">
          <w:delInstrText xml:space="preserve"> PAGEREF _Toc101245046 \h </w:delInstrText>
        </w:r>
        <w:r w:rsidDel="009E642E">
          <w:fldChar w:fldCharType="separate"/>
        </w:r>
        <w:r w:rsidDel="009E642E">
          <w:delText>9</w:delText>
        </w:r>
        <w:r w:rsidDel="009E642E">
          <w:fldChar w:fldCharType="end"/>
        </w:r>
      </w:del>
    </w:p>
    <w:p w14:paraId="0E6C1E38" w14:textId="68BB191B" w:rsidR="00E878F1" w:rsidDel="009E642E" w:rsidRDefault="00E878F1">
      <w:pPr>
        <w:pStyle w:val="22"/>
        <w:rPr>
          <w:del w:id="695" w:author="Rapporteur" w:date="2022-05-30T07:38:00Z"/>
          <w:rFonts w:asciiTheme="minorHAnsi" w:eastAsiaTheme="minorEastAsia" w:hAnsiTheme="minorHAnsi" w:cstheme="minorBidi"/>
          <w:sz w:val="22"/>
          <w:szCs w:val="22"/>
        </w:rPr>
      </w:pPr>
      <w:del w:id="696" w:author="Rapporteur" w:date="2022-05-30T07:38:00Z">
        <w:r w:rsidDel="009E642E">
          <w:rPr>
            <w:lang w:eastAsia="ko-KR"/>
          </w:rPr>
          <w:delText>5.2</w:delText>
        </w:r>
        <w:r w:rsidDel="009E642E">
          <w:rPr>
            <w:rFonts w:asciiTheme="minorHAnsi" w:eastAsiaTheme="minorEastAsia" w:hAnsiTheme="minorHAnsi" w:cstheme="minorBidi"/>
            <w:sz w:val="22"/>
            <w:szCs w:val="22"/>
          </w:rPr>
          <w:tab/>
        </w:r>
        <w:r w:rsidDel="009E642E">
          <w:rPr>
            <w:lang w:eastAsia="ko-KR"/>
          </w:rPr>
          <w:delText xml:space="preserve">Key Issue #2: </w:delText>
        </w:r>
        <w:r w:rsidDel="009E642E">
          <w:delText xml:space="preserve">Support of providing </w:delText>
        </w:r>
        <w:r w:rsidDel="009E642E">
          <w:rPr>
            <w:lang w:eastAsia="ko-KR"/>
          </w:rPr>
          <w:delText>VPLMN network slice information to a roaming UE</w:delText>
        </w:r>
        <w:r w:rsidDel="009E642E">
          <w:tab/>
        </w:r>
        <w:r w:rsidDel="009E642E">
          <w:fldChar w:fldCharType="begin" w:fldLock="1"/>
        </w:r>
        <w:r w:rsidDel="009E642E">
          <w:delInstrText xml:space="preserve"> PAGEREF _Toc101245047 \h </w:delInstrText>
        </w:r>
        <w:r w:rsidDel="009E642E">
          <w:fldChar w:fldCharType="separate"/>
        </w:r>
        <w:r w:rsidDel="009E642E">
          <w:delText>10</w:delText>
        </w:r>
        <w:r w:rsidDel="009E642E">
          <w:fldChar w:fldCharType="end"/>
        </w:r>
      </w:del>
    </w:p>
    <w:p w14:paraId="64D00024" w14:textId="5748CB6D" w:rsidR="00E878F1" w:rsidDel="009E642E" w:rsidRDefault="00E878F1">
      <w:pPr>
        <w:pStyle w:val="32"/>
        <w:rPr>
          <w:del w:id="697" w:author="Rapporteur" w:date="2022-05-30T07:38:00Z"/>
          <w:rFonts w:asciiTheme="minorHAnsi" w:eastAsiaTheme="minorEastAsia" w:hAnsiTheme="minorHAnsi" w:cstheme="minorBidi"/>
          <w:sz w:val="22"/>
          <w:szCs w:val="22"/>
        </w:rPr>
      </w:pPr>
      <w:del w:id="698" w:author="Rapporteur" w:date="2022-05-30T07:38:00Z">
        <w:r w:rsidDel="009E642E">
          <w:delText>5.2.1</w:delText>
        </w:r>
        <w:r w:rsidDel="009E642E">
          <w:rPr>
            <w:rFonts w:asciiTheme="minorHAnsi" w:eastAsiaTheme="minorEastAsia" w:hAnsiTheme="minorHAnsi" w:cstheme="minorBidi"/>
            <w:sz w:val="22"/>
            <w:szCs w:val="22"/>
          </w:rPr>
          <w:tab/>
        </w:r>
        <w:r w:rsidDel="009E642E">
          <w:delText>Description</w:delText>
        </w:r>
        <w:r w:rsidDel="009E642E">
          <w:tab/>
        </w:r>
        <w:r w:rsidDel="009E642E">
          <w:fldChar w:fldCharType="begin" w:fldLock="1"/>
        </w:r>
        <w:r w:rsidDel="009E642E">
          <w:delInstrText xml:space="preserve"> PAGEREF _Toc101245048 \h </w:delInstrText>
        </w:r>
        <w:r w:rsidDel="009E642E">
          <w:fldChar w:fldCharType="separate"/>
        </w:r>
        <w:r w:rsidDel="009E642E">
          <w:delText>10</w:delText>
        </w:r>
        <w:r w:rsidDel="009E642E">
          <w:fldChar w:fldCharType="end"/>
        </w:r>
      </w:del>
    </w:p>
    <w:p w14:paraId="1AA24EF4" w14:textId="569F5AC0" w:rsidR="00E878F1" w:rsidDel="009E642E" w:rsidRDefault="00E878F1">
      <w:pPr>
        <w:pStyle w:val="22"/>
        <w:rPr>
          <w:del w:id="699" w:author="Rapporteur" w:date="2022-05-30T07:38:00Z"/>
          <w:rFonts w:asciiTheme="minorHAnsi" w:eastAsiaTheme="minorEastAsia" w:hAnsiTheme="minorHAnsi" w:cstheme="minorBidi"/>
          <w:sz w:val="22"/>
          <w:szCs w:val="22"/>
        </w:rPr>
      </w:pPr>
      <w:del w:id="700" w:author="Rapporteur" w:date="2022-05-30T07:38:00Z">
        <w:r w:rsidDel="009E642E">
          <w:rPr>
            <w:lang w:eastAsia="ko-KR"/>
          </w:rPr>
          <w:delText>5.3</w:delText>
        </w:r>
        <w:r w:rsidDel="009E642E">
          <w:rPr>
            <w:rFonts w:asciiTheme="minorHAnsi" w:eastAsiaTheme="minorEastAsia" w:hAnsiTheme="minorHAnsi" w:cstheme="minorBidi"/>
            <w:sz w:val="22"/>
            <w:szCs w:val="22"/>
          </w:rPr>
          <w:tab/>
        </w:r>
        <w:r w:rsidDel="009E642E">
          <w:rPr>
            <w:lang w:eastAsia="ko-KR"/>
          </w:rPr>
          <w:delText>Key Issue #3: Network Slice Area of Service for services not mapping to existing TAs boundaries, and Temporary network slices</w:delText>
        </w:r>
        <w:r w:rsidDel="009E642E">
          <w:tab/>
        </w:r>
        <w:r w:rsidDel="009E642E">
          <w:fldChar w:fldCharType="begin" w:fldLock="1"/>
        </w:r>
        <w:r w:rsidDel="009E642E">
          <w:delInstrText xml:space="preserve"> PAGEREF _Toc101245049 \h </w:delInstrText>
        </w:r>
        <w:r w:rsidDel="009E642E">
          <w:fldChar w:fldCharType="separate"/>
        </w:r>
        <w:r w:rsidDel="009E642E">
          <w:delText>10</w:delText>
        </w:r>
        <w:r w:rsidDel="009E642E">
          <w:fldChar w:fldCharType="end"/>
        </w:r>
      </w:del>
    </w:p>
    <w:p w14:paraId="5FBBB35E" w14:textId="2B528D9F" w:rsidR="00E878F1" w:rsidDel="009E642E" w:rsidRDefault="00E878F1">
      <w:pPr>
        <w:pStyle w:val="32"/>
        <w:rPr>
          <w:del w:id="701" w:author="Rapporteur" w:date="2022-05-30T07:38:00Z"/>
          <w:rFonts w:asciiTheme="minorHAnsi" w:eastAsiaTheme="minorEastAsia" w:hAnsiTheme="minorHAnsi" w:cstheme="minorBidi"/>
          <w:sz w:val="22"/>
          <w:szCs w:val="22"/>
        </w:rPr>
      </w:pPr>
      <w:del w:id="702" w:author="Rapporteur" w:date="2022-05-30T07:38:00Z">
        <w:r w:rsidDel="009E642E">
          <w:delText>5.3.1</w:delText>
        </w:r>
        <w:r w:rsidDel="009E642E">
          <w:rPr>
            <w:rFonts w:asciiTheme="minorHAnsi" w:eastAsiaTheme="minorEastAsia" w:hAnsiTheme="minorHAnsi" w:cstheme="minorBidi"/>
            <w:sz w:val="22"/>
            <w:szCs w:val="22"/>
          </w:rPr>
          <w:tab/>
        </w:r>
        <w:r w:rsidDel="009E642E">
          <w:delText>Description</w:delText>
        </w:r>
        <w:r w:rsidDel="009E642E">
          <w:tab/>
        </w:r>
        <w:r w:rsidDel="009E642E">
          <w:fldChar w:fldCharType="begin" w:fldLock="1"/>
        </w:r>
        <w:r w:rsidDel="009E642E">
          <w:delInstrText xml:space="preserve"> PAGEREF _Toc101245050 \h </w:delInstrText>
        </w:r>
        <w:r w:rsidDel="009E642E">
          <w:fldChar w:fldCharType="separate"/>
        </w:r>
        <w:r w:rsidDel="009E642E">
          <w:delText>10</w:delText>
        </w:r>
        <w:r w:rsidDel="009E642E">
          <w:fldChar w:fldCharType="end"/>
        </w:r>
      </w:del>
    </w:p>
    <w:p w14:paraId="3EDCF6FD" w14:textId="77A0E907" w:rsidR="00E878F1" w:rsidDel="009E642E" w:rsidRDefault="00E878F1">
      <w:pPr>
        <w:pStyle w:val="22"/>
        <w:rPr>
          <w:del w:id="703" w:author="Rapporteur" w:date="2022-05-30T07:38:00Z"/>
          <w:rFonts w:asciiTheme="minorHAnsi" w:eastAsiaTheme="minorEastAsia" w:hAnsiTheme="minorHAnsi" w:cstheme="minorBidi"/>
          <w:sz w:val="22"/>
          <w:szCs w:val="22"/>
        </w:rPr>
      </w:pPr>
      <w:del w:id="704" w:author="Rapporteur" w:date="2022-05-30T07:38:00Z">
        <w:r w:rsidDel="009E642E">
          <w:rPr>
            <w:lang w:eastAsia="zh-CN"/>
          </w:rPr>
          <w:delText>5.4</w:delText>
        </w:r>
        <w:r w:rsidDel="009E642E">
          <w:rPr>
            <w:rFonts w:asciiTheme="minorHAnsi" w:eastAsiaTheme="minorEastAsia" w:hAnsiTheme="minorHAnsi" w:cstheme="minorBidi"/>
            <w:sz w:val="22"/>
            <w:szCs w:val="22"/>
          </w:rPr>
          <w:tab/>
        </w:r>
        <w:r w:rsidDel="009E642E">
          <w:delText>Key Issue</w:delText>
        </w:r>
        <w:r w:rsidDel="009E642E">
          <w:rPr>
            <w:lang w:eastAsia="zh-CN"/>
          </w:rPr>
          <w:delText xml:space="preserve"> #4</w:delText>
        </w:r>
        <w:r w:rsidDel="009E642E">
          <w:delText>: Support of NSAC involving multi service Area</w:delText>
        </w:r>
        <w:r w:rsidDel="009E642E">
          <w:tab/>
        </w:r>
        <w:r w:rsidDel="009E642E">
          <w:fldChar w:fldCharType="begin" w:fldLock="1"/>
        </w:r>
        <w:r w:rsidDel="009E642E">
          <w:delInstrText xml:space="preserve"> PAGEREF _Toc101245051 \h </w:delInstrText>
        </w:r>
        <w:r w:rsidDel="009E642E">
          <w:fldChar w:fldCharType="separate"/>
        </w:r>
        <w:r w:rsidDel="009E642E">
          <w:delText>11</w:delText>
        </w:r>
        <w:r w:rsidDel="009E642E">
          <w:fldChar w:fldCharType="end"/>
        </w:r>
      </w:del>
    </w:p>
    <w:p w14:paraId="3DFC1995" w14:textId="2CBE6F84" w:rsidR="00E878F1" w:rsidDel="009E642E" w:rsidRDefault="00E878F1">
      <w:pPr>
        <w:pStyle w:val="32"/>
        <w:rPr>
          <w:del w:id="705" w:author="Rapporteur" w:date="2022-05-30T07:38:00Z"/>
          <w:rFonts w:asciiTheme="minorHAnsi" w:eastAsiaTheme="minorEastAsia" w:hAnsiTheme="minorHAnsi" w:cstheme="minorBidi"/>
          <w:sz w:val="22"/>
          <w:szCs w:val="22"/>
        </w:rPr>
      </w:pPr>
      <w:del w:id="706" w:author="Rapporteur" w:date="2022-05-30T07:38:00Z">
        <w:r w:rsidDel="009E642E">
          <w:delText>5.4.1</w:delText>
        </w:r>
        <w:r w:rsidDel="009E642E">
          <w:rPr>
            <w:rFonts w:asciiTheme="minorHAnsi" w:eastAsiaTheme="minorEastAsia" w:hAnsiTheme="minorHAnsi" w:cstheme="minorBidi"/>
            <w:sz w:val="22"/>
            <w:szCs w:val="22"/>
          </w:rPr>
          <w:tab/>
        </w:r>
        <w:r w:rsidDel="009E642E">
          <w:delText>Description</w:delText>
        </w:r>
        <w:r w:rsidDel="009E642E">
          <w:tab/>
        </w:r>
        <w:r w:rsidDel="009E642E">
          <w:fldChar w:fldCharType="begin" w:fldLock="1"/>
        </w:r>
        <w:r w:rsidDel="009E642E">
          <w:delInstrText xml:space="preserve"> PAGEREF _Toc101245052 \h </w:delInstrText>
        </w:r>
        <w:r w:rsidDel="009E642E">
          <w:fldChar w:fldCharType="separate"/>
        </w:r>
        <w:r w:rsidDel="009E642E">
          <w:delText>11</w:delText>
        </w:r>
        <w:r w:rsidDel="009E642E">
          <w:fldChar w:fldCharType="end"/>
        </w:r>
      </w:del>
    </w:p>
    <w:p w14:paraId="0B6E4286" w14:textId="35B5D3BB" w:rsidR="00E878F1" w:rsidDel="009E642E" w:rsidRDefault="00E878F1">
      <w:pPr>
        <w:pStyle w:val="22"/>
        <w:rPr>
          <w:del w:id="707" w:author="Rapporteur" w:date="2022-05-30T07:38:00Z"/>
          <w:rFonts w:asciiTheme="minorHAnsi" w:eastAsiaTheme="minorEastAsia" w:hAnsiTheme="minorHAnsi" w:cstheme="minorBidi"/>
          <w:sz w:val="22"/>
          <w:szCs w:val="22"/>
        </w:rPr>
      </w:pPr>
      <w:del w:id="708" w:author="Rapporteur" w:date="2022-05-30T07:38:00Z">
        <w:r w:rsidDel="009E642E">
          <w:rPr>
            <w:lang w:eastAsia="ko-KR"/>
          </w:rPr>
          <w:delText>5.5</w:delText>
        </w:r>
        <w:r w:rsidDel="009E642E">
          <w:rPr>
            <w:rFonts w:asciiTheme="minorHAnsi" w:eastAsiaTheme="minorEastAsia" w:hAnsiTheme="minorHAnsi" w:cstheme="minorBidi"/>
            <w:sz w:val="22"/>
            <w:szCs w:val="22"/>
          </w:rPr>
          <w:tab/>
        </w:r>
        <w:r w:rsidDel="009E642E">
          <w:rPr>
            <w:lang w:eastAsia="ko-KR"/>
          </w:rPr>
          <w:delText>Key Issue #5: Improved support of RAs including TAs supporting Rejected S-NSSAIs</w:delText>
        </w:r>
        <w:r w:rsidDel="009E642E">
          <w:tab/>
        </w:r>
        <w:r w:rsidDel="009E642E">
          <w:fldChar w:fldCharType="begin" w:fldLock="1"/>
        </w:r>
        <w:r w:rsidDel="009E642E">
          <w:delInstrText xml:space="preserve"> PAGEREF _Toc101245053 \h </w:delInstrText>
        </w:r>
        <w:r w:rsidDel="009E642E">
          <w:fldChar w:fldCharType="separate"/>
        </w:r>
        <w:r w:rsidDel="009E642E">
          <w:delText>11</w:delText>
        </w:r>
        <w:r w:rsidDel="009E642E">
          <w:fldChar w:fldCharType="end"/>
        </w:r>
      </w:del>
    </w:p>
    <w:p w14:paraId="1FFAB68B" w14:textId="68608D6A" w:rsidR="00E878F1" w:rsidDel="009E642E" w:rsidRDefault="00E878F1">
      <w:pPr>
        <w:pStyle w:val="32"/>
        <w:rPr>
          <w:del w:id="709" w:author="Rapporteur" w:date="2022-05-30T07:38:00Z"/>
          <w:rFonts w:asciiTheme="minorHAnsi" w:eastAsiaTheme="minorEastAsia" w:hAnsiTheme="minorHAnsi" w:cstheme="minorBidi"/>
          <w:sz w:val="22"/>
          <w:szCs w:val="22"/>
        </w:rPr>
      </w:pPr>
      <w:del w:id="710" w:author="Rapporteur" w:date="2022-05-30T07:38:00Z">
        <w:r w:rsidDel="009E642E">
          <w:rPr>
            <w:lang w:eastAsia="ko-KR"/>
          </w:rPr>
          <w:delText>5</w:delText>
        </w:r>
        <w:r w:rsidDel="009E642E">
          <w:rPr>
            <w:lang w:eastAsia="zh-CN"/>
          </w:rPr>
          <w:delText>.5</w:delText>
        </w:r>
        <w:r w:rsidDel="009E642E">
          <w:rPr>
            <w:lang w:eastAsia="ko-KR"/>
          </w:rPr>
          <w:delText>.1</w:delText>
        </w:r>
        <w:r w:rsidDel="009E642E">
          <w:rPr>
            <w:rFonts w:asciiTheme="minorHAnsi" w:eastAsiaTheme="minorEastAsia" w:hAnsiTheme="minorHAnsi" w:cstheme="minorBidi"/>
            <w:sz w:val="22"/>
            <w:szCs w:val="22"/>
          </w:rPr>
          <w:tab/>
        </w:r>
        <w:r w:rsidDel="009E642E">
          <w:rPr>
            <w:lang w:eastAsia="ko-KR"/>
          </w:rPr>
          <w:delText>General description</w:delText>
        </w:r>
        <w:r w:rsidDel="009E642E">
          <w:tab/>
        </w:r>
        <w:r w:rsidDel="009E642E">
          <w:fldChar w:fldCharType="begin" w:fldLock="1"/>
        </w:r>
        <w:r w:rsidDel="009E642E">
          <w:delInstrText xml:space="preserve"> PAGEREF _Toc101245054 \h </w:delInstrText>
        </w:r>
        <w:r w:rsidDel="009E642E">
          <w:fldChar w:fldCharType="separate"/>
        </w:r>
        <w:r w:rsidDel="009E642E">
          <w:delText>11</w:delText>
        </w:r>
        <w:r w:rsidDel="009E642E">
          <w:fldChar w:fldCharType="end"/>
        </w:r>
      </w:del>
    </w:p>
    <w:p w14:paraId="7039BE3F" w14:textId="311144EE" w:rsidR="00E878F1" w:rsidDel="009E642E" w:rsidRDefault="00E878F1">
      <w:pPr>
        <w:pStyle w:val="22"/>
        <w:rPr>
          <w:del w:id="711" w:author="Rapporteur" w:date="2022-05-30T07:38:00Z"/>
          <w:rFonts w:asciiTheme="minorHAnsi" w:eastAsiaTheme="minorEastAsia" w:hAnsiTheme="minorHAnsi" w:cstheme="minorBidi"/>
          <w:sz w:val="22"/>
          <w:szCs w:val="22"/>
        </w:rPr>
      </w:pPr>
      <w:del w:id="712" w:author="Rapporteur" w:date="2022-05-30T07:38:00Z">
        <w:r w:rsidDel="009E642E">
          <w:rPr>
            <w:lang w:eastAsia="ko-KR"/>
          </w:rPr>
          <w:delText>5.6</w:delText>
        </w:r>
        <w:r w:rsidDel="009E642E">
          <w:rPr>
            <w:rFonts w:asciiTheme="minorHAnsi" w:eastAsiaTheme="minorEastAsia" w:hAnsiTheme="minorHAnsi" w:cstheme="minorBidi"/>
            <w:sz w:val="22"/>
            <w:szCs w:val="22"/>
          </w:rPr>
          <w:tab/>
        </w:r>
        <w:r w:rsidDel="009E642E">
          <w:rPr>
            <w:lang w:eastAsia="ko-KR"/>
          </w:rPr>
          <w:delText>Key Issue #6: Improved network control of the UE behaviour</w:delText>
        </w:r>
        <w:r w:rsidDel="009E642E">
          <w:tab/>
        </w:r>
        <w:r w:rsidDel="009E642E">
          <w:fldChar w:fldCharType="begin" w:fldLock="1"/>
        </w:r>
        <w:r w:rsidDel="009E642E">
          <w:delInstrText xml:space="preserve"> PAGEREF _Toc101245055 \h </w:delInstrText>
        </w:r>
        <w:r w:rsidDel="009E642E">
          <w:fldChar w:fldCharType="separate"/>
        </w:r>
        <w:r w:rsidDel="009E642E">
          <w:delText>11</w:delText>
        </w:r>
        <w:r w:rsidDel="009E642E">
          <w:fldChar w:fldCharType="end"/>
        </w:r>
      </w:del>
    </w:p>
    <w:p w14:paraId="72446939" w14:textId="5B7B7A0F" w:rsidR="00E878F1" w:rsidDel="009E642E" w:rsidRDefault="00E878F1">
      <w:pPr>
        <w:pStyle w:val="32"/>
        <w:rPr>
          <w:del w:id="713" w:author="Rapporteur" w:date="2022-05-30T07:38:00Z"/>
          <w:rFonts w:asciiTheme="minorHAnsi" w:eastAsiaTheme="minorEastAsia" w:hAnsiTheme="minorHAnsi" w:cstheme="minorBidi"/>
          <w:sz w:val="22"/>
          <w:szCs w:val="22"/>
        </w:rPr>
      </w:pPr>
      <w:del w:id="714" w:author="Rapporteur" w:date="2022-05-30T07:38:00Z">
        <w:r w:rsidDel="009E642E">
          <w:rPr>
            <w:lang w:eastAsia="ja-JP"/>
          </w:rPr>
          <w:delText>5.6.1</w:delText>
        </w:r>
        <w:r w:rsidDel="009E642E">
          <w:rPr>
            <w:rFonts w:asciiTheme="minorHAnsi" w:eastAsiaTheme="minorEastAsia" w:hAnsiTheme="minorHAnsi" w:cstheme="minorBidi"/>
            <w:sz w:val="22"/>
            <w:szCs w:val="22"/>
          </w:rPr>
          <w:tab/>
        </w:r>
        <w:r w:rsidDel="009E642E">
          <w:rPr>
            <w:lang w:eastAsia="ja-JP"/>
          </w:rPr>
          <w:delText>Description</w:delText>
        </w:r>
        <w:r w:rsidDel="009E642E">
          <w:tab/>
        </w:r>
        <w:r w:rsidDel="009E642E">
          <w:fldChar w:fldCharType="begin" w:fldLock="1"/>
        </w:r>
        <w:r w:rsidDel="009E642E">
          <w:delInstrText xml:space="preserve"> PAGEREF _Toc101245056 \h </w:delInstrText>
        </w:r>
        <w:r w:rsidDel="009E642E">
          <w:fldChar w:fldCharType="separate"/>
        </w:r>
        <w:r w:rsidDel="009E642E">
          <w:delText>11</w:delText>
        </w:r>
        <w:r w:rsidDel="009E642E">
          <w:fldChar w:fldCharType="end"/>
        </w:r>
      </w:del>
    </w:p>
    <w:p w14:paraId="4585B71A" w14:textId="69009CD8" w:rsidR="00E878F1" w:rsidDel="009E642E" w:rsidRDefault="00E878F1">
      <w:pPr>
        <w:pStyle w:val="10"/>
        <w:rPr>
          <w:del w:id="715" w:author="Rapporteur" w:date="2022-05-30T07:38:00Z"/>
          <w:rFonts w:asciiTheme="minorHAnsi" w:eastAsiaTheme="minorEastAsia" w:hAnsiTheme="minorHAnsi" w:cstheme="minorBidi"/>
          <w:szCs w:val="22"/>
        </w:rPr>
      </w:pPr>
      <w:del w:id="716" w:author="Rapporteur" w:date="2022-05-30T07:38:00Z">
        <w:r w:rsidDel="009E642E">
          <w:delText>6</w:delText>
        </w:r>
        <w:r w:rsidDel="009E642E">
          <w:rPr>
            <w:rFonts w:asciiTheme="minorHAnsi" w:eastAsiaTheme="minorEastAsia" w:hAnsiTheme="minorHAnsi" w:cstheme="minorBidi"/>
            <w:szCs w:val="22"/>
          </w:rPr>
          <w:tab/>
        </w:r>
        <w:r w:rsidDel="009E642E">
          <w:delText>Solutions</w:delText>
        </w:r>
        <w:r w:rsidDel="009E642E">
          <w:tab/>
        </w:r>
        <w:r w:rsidDel="009E642E">
          <w:fldChar w:fldCharType="begin" w:fldLock="1"/>
        </w:r>
        <w:r w:rsidDel="009E642E">
          <w:delInstrText xml:space="preserve"> PAGEREF _Toc101245057 \h </w:delInstrText>
        </w:r>
        <w:r w:rsidDel="009E642E">
          <w:fldChar w:fldCharType="separate"/>
        </w:r>
        <w:r w:rsidDel="009E642E">
          <w:delText>12</w:delText>
        </w:r>
        <w:r w:rsidDel="009E642E">
          <w:fldChar w:fldCharType="end"/>
        </w:r>
      </w:del>
    </w:p>
    <w:p w14:paraId="35CE42FA" w14:textId="7917F375" w:rsidR="00E878F1" w:rsidDel="009E642E" w:rsidRDefault="00E878F1">
      <w:pPr>
        <w:pStyle w:val="22"/>
        <w:rPr>
          <w:del w:id="717" w:author="Rapporteur" w:date="2022-05-30T07:38:00Z"/>
          <w:rFonts w:asciiTheme="minorHAnsi" w:eastAsiaTheme="minorEastAsia" w:hAnsiTheme="minorHAnsi" w:cstheme="minorBidi"/>
          <w:sz w:val="22"/>
          <w:szCs w:val="22"/>
        </w:rPr>
      </w:pPr>
      <w:del w:id="718" w:author="Rapporteur" w:date="2022-05-30T07:38:00Z">
        <w:r w:rsidDel="009E642E">
          <w:rPr>
            <w:lang w:eastAsia="zh-CN"/>
          </w:rPr>
          <w:delText>6.0</w:delText>
        </w:r>
        <w:r w:rsidDel="009E642E">
          <w:rPr>
            <w:rFonts w:asciiTheme="minorHAnsi" w:eastAsiaTheme="minorEastAsia" w:hAnsiTheme="minorHAnsi" w:cstheme="minorBidi"/>
            <w:sz w:val="22"/>
            <w:szCs w:val="22"/>
          </w:rPr>
          <w:tab/>
        </w:r>
        <w:r w:rsidDel="009E642E">
          <w:rPr>
            <w:lang w:eastAsia="zh-CN"/>
          </w:rPr>
          <w:delText>Mapping of Solutions to Key Issues</w:delText>
        </w:r>
        <w:r w:rsidDel="009E642E">
          <w:tab/>
        </w:r>
        <w:r w:rsidDel="009E642E">
          <w:fldChar w:fldCharType="begin" w:fldLock="1"/>
        </w:r>
        <w:r w:rsidDel="009E642E">
          <w:delInstrText xml:space="preserve"> PAGEREF _Toc101245058 \h </w:delInstrText>
        </w:r>
        <w:r w:rsidDel="009E642E">
          <w:fldChar w:fldCharType="separate"/>
        </w:r>
        <w:r w:rsidDel="009E642E">
          <w:delText>12</w:delText>
        </w:r>
        <w:r w:rsidDel="009E642E">
          <w:fldChar w:fldCharType="end"/>
        </w:r>
      </w:del>
    </w:p>
    <w:p w14:paraId="44EC4531" w14:textId="69A671E7" w:rsidR="00E878F1" w:rsidDel="009E642E" w:rsidRDefault="00E878F1">
      <w:pPr>
        <w:pStyle w:val="22"/>
        <w:rPr>
          <w:del w:id="719" w:author="Rapporteur" w:date="2022-05-30T07:38:00Z"/>
          <w:rFonts w:asciiTheme="minorHAnsi" w:eastAsiaTheme="minorEastAsia" w:hAnsiTheme="minorHAnsi" w:cstheme="minorBidi"/>
          <w:sz w:val="22"/>
          <w:szCs w:val="22"/>
        </w:rPr>
      </w:pPr>
      <w:del w:id="720" w:author="Rapporteur" w:date="2022-05-30T07:38:00Z">
        <w:r w:rsidDel="009E642E">
          <w:rPr>
            <w:lang w:eastAsia="zh-CN"/>
          </w:rPr>
          <w:delText>6.1</w:delText>
        </w:r>
        <w:r w:rsidDel="009E642E">
          <w:rPr>
            <w:rFonts w:asciiTheme="minorHAnsi" w:eastAsiaTheme="minorEastAsia" w:hAnsiTheme="minorHAnsi" w:cstheme="minorBidi"/>
            <w:sz w:val="22"/>
            <w:szCs w:val="22"/>
          </w:rPr>
          <w:tab/>
        </w:r>
        <w:r w:rsidDel="009E642E">
          <w:rPr>
            <w:lang w:eastAsia="ja-JP"/>
          </w:rPr>
          <w:delText>Solution</w:delText>
        </w:r>
        <w:r w:rsidDel="009E642E">
          <w:rPr>
            <w:lang w:eastAsia="zh-CN"/>
          </w:rPr>
          <w:delText xml:space="preserve"> #1</w:delText>
        </w:r>
        <w:r w:rsidDel="009E642E">
          <w:rPr>
            <w:lang w:eastAsia="ja-JP"/>
          </w:rPr>
          <w:delText>: Additional S-NSSAI associated with the PDU session</w:delText>
        </w:r>
        <w:r w:rsidDel="009E642E">
          <w:tab/>
        </w:r>
        <w:r w:rsidDel="009E642E">
          <w:fldChar w:fldCharType="begin" w:fldLock="1"/>
        </w:r>
        <w:r w:rsidDel="009E642E">
          <w:delInstrText xml:space="preserve"> PAGEREF _Toc101245059 \h </w:delInstrText>
        </w:r>
        <w:r w:rsidDel="009E642E">
          <w:fldChar w:fldCharType="separate"/>
        </w:r>
        <w:r w:rsidDel="009E642E">
          <w:delText>13</w:delText>
        </w:r>
        <w:r w:rsidDel="009E642E">
          <w:fldChar w:fldCharType="end"/>
        </w:r>
      </w:del>
    </w:p>
    <w:p w14:paraId="37273082" w14:textId="7061DF66" w:rsidR="00E878F1" w:rsidDel="009E642E" w:rsidRDefault="00E878F1">
      <w:pPr>
        <w:pStyle w:val="32"/>
        <w:rPr>
          <w:del w:id="721" w:author="Rapporteur" w:date="2022-05-30T07:38:00Z"/>
          <w:rFonts w:asciiTheme="minorHAnsi" w:eastAsiaTheme="minorEastAsia" w:hAnsiTheme="minorHAnsi" w:cstheme="minorBidi"/>
          <w:sz w:val="22"/>
          <w:szCs w:val="22"/>
        </w:rPr>
      </w:pPr>
      <w:del w:id="722" w:author="Rapporteur" w:date="2022-05-30T07:38:00Z">
        <w:r w:rsidDel="009E642E">
          <w:rPr>
            <w:lang w:eastAsia="ko-KR"/>
          </w:rPr>
          <w:delText>6.1.1</w:delText>
        </w:r>
        <w:r w:rsidDel="009E642E">
          <w:rPr>
            <w:rFonts w:asciiTheme="minorHAnsi" w:eastAsiaTheme="minorEastAsia" w:hAnsiTheme="minorHAnsi" w:cstheme="minorBidi"/>
            <w:sz w:val="22"/>
            <w:szCs w:val="22"/>
          </w:rPr>
          <w:tab/>
        </w:r>
        <w:r w:rsidDel="009E642E">
          <w:rPr>
            <w:lang w:eastAsia="ko-KR"/>
          </w:rPr>
          <w:delText>Introduction</w:delText>
        </w:r>
        <w:r w:rsidDel="009E642E">
          <w:tab/>
        </w:r>
        <w:r w:rsidDel="009E642E">
          <w:fldChar w:fldCharType="begin" w:fldLock="1"/>
        </w:r>
        <w:r w:rsidDel="009E642E">
          <w:delInstrText xml:space="preserve"> PAGEREF _Toc101245060 \h </w:delInstrText>
        </w:r>
        <w:r w:rsidDel="009E642E">
          <w:fldChar w:fldCharType="separate"/>
        </w:r>
        <w:r w:rsidDel="009E642E">
          <w:delText>13</w:delText>
        </w:r>
        <w:r w:rsidDel="009E642E">
          <w:fldChar w:fldCharType="end"/>
        </w:r>
      </w:del>
    </w:p>
    <w:p w14:paraId="757CBE8B" w14:textId="7323DA81" w:rsidR="00E878F1" w:rsidDel="009E642E" w:rsidRDefault="00E878F1">
      <w:pPr>
        <w:pStyle w:val="32"/>
        <w:rPr>
          <w:del w:id="723" w:author="Rapporteur" w:date="2022-05-30T07:38:00Z"/>
          <w:rFonts w:asciiTheme="minorHAnsi" w:eastAsiaTheme="minorEastAsia" w:hAnsiTheme="minorHAnsi" w:cstheme="minorBidi"/>
          <w:sz w:val="22"/>
          <w:szCs w:val="22"/>
        </w:rPr>
      </w:pPr>
      <w:del w:id="724" w:author="Rapporteur" w:date="2022-05-30T07:38:00Z">
        <w:r w:rsidDel="009E642E">
          <w:rPr>
            <w:lang w:eastAsia="ko-KR"/>
          </w:rPr>
          <w:delText>6.1.2</w:delText>
        </w:r>
        <w:r w:rsidDel="009E642E">
          <w:rPr>
            <w:rFonts w:asciiTheme="minorHAnsi" w:eastAsiaTheme="minorEastAsia" w:hAnsiTheme="minorHAnsi" w:cstheme="minorBidi"/>
            <w:sz w:val="22"/>
            <w:szCs w:val="22"/>
          </w:rPr>
          <w:tab/>
        </w:r>
        <w:r w:rsidDel="009E642E">
          <w:rPr>
            <w:lang w:eastAsia="ko-KR"/>
          </w:rPr>
          <w:delText>Functional Description</w:delText>
        </w:r>
        <w:r w:rsidDel="009E642E">
          <w:tab/>
        </w:r>
        <w:r w:rsidDel="009E642E">
          <w:fldChar w:fldCharType="begin" w:fldLock="1"/>
        </w:r>
        <w:r w:rsidDel="009E642E">
          <w:delInstrText xml:space="preserve"> PAGEREF _Toc101245061 \h </w:delInstrText>
        </w:r>
        <w:r w:rsidDel="009E642E">
          <w:fldChar w:fldCharType="separate"/>
        </w:r>
        <w:r w:rsidDel="009E642E">
          <w:delText>13</w:delText>
        </w:r>
        <w:r w:rsidDel="009E642E">
          <w:fldChar w:fldCharType="end"/>
        </w:r>
      </w:del>
    </w:p>
    <w:p w14:paraId="4DA6DA19" w14:textId="3AEC5B04" w:rsidR="00E878F1" w:rsidDel="009E642E" w:rsidRDefault="00E878F1">
      <w:pPr>
        <w:pStyle w:val="32"/>
        <w:rPr>
          <w:del w:id="725" w:author="Rapporteur" w:date="2022-05-30T07:38:00Z"/>
          <w:rFonts w:asciiTheme="minorHAnsi" w:eastAsiaTheme="minorEastAsia" w:hAnsiTheme="minorHAnsi" w:cstheme="minorBidi"/>
          <w:sz w:val="22"/>
          <w:szCs w:val="22"/>
        </w:rPr>
      </w:pPr>
      <w:del w:id="726" w:author="Rapporteur" w:date="2022-05-30T07:38:00Z">
        <w:r w:rsidDel="009E642E">
          <w:rPr>
            <w:lang w:eastAsia="ja-JP"/>
          </w:rPr>
          <w:delText>6.1.3</w:delText>
        </w:r>
        <w:r w:rsidDel="009E642E">
          <w:rPr>
            <w:rFonts w:asciiTheme="minorHAnsi" w:eastAsiaTheme="minorEastAsia" w:hAnsiTheme="minorHAnsi" w:cstheme="minorBidi"/>
            <w:sz w:val="22"/>
            <w:szCs w:val="22"/>
          </w:rPr>
          <w:tab/>
        </w:r>
        <w:r w:rsidDel="009E642E">
          <w:rPr>
            <w:lang w:eastAsia="ja-JP"/>
          </w:rPr>
          <w:delText>Procedures</w:delText>
        </w:r>
        <w:r w:rsidDel="009E642E">
          <w:tab/>
        </w:r>
        <w:r w:rsidDel="009E642E">
          <w:fldChar w:fldCharType="begin" w:fldLock="1"/>
        </w:r>
        <w:r w:rsidDel="009E642E">
          <w:delInstrText xml:space="preserve"> PAGEREF _Toc101245062 \h </w:delInstrText>
        </w:r>
        <w:r w:rsidDel="009E642E">
          <w:fldChar w:fldCharType="separate"/>
        </w:r>
        <w:r w:rsidDel="009E642E">
          <w:delText>13</w:delText>
        </w:r>
        <w:r w:rsidDel="009E642E">
          <w:fldChar w:fldCharType="end"/>
        </w:r>
      </w:del>
    </w:p>
    <w:p w14:paraId="1509D7D0" w14:textId="28DB1F77" w:rsidR="00E878F1" w:rsidDel="009E642E" w:rsidRDefault="00E878F1">
      <w:pPr>
        <w:pStyle w:val="32"/>
        <w:rPr>
          <w:del w:id="727" w:author="Rapporteur" w:date="2022-05-30T07:38:00Z"/>
          <w:rFonts w:asciiTheme="minorHAnsi" w:eastAsiaTheme="minorEastAsia" w:hAnsiTheme="minorHAnsi" w:cstheme="minorBidi"/>
          <w:sz w:val="22"/>
          <w:szCs w:val="22"/>
        </w:rPr>
      </w:pPr>
      <w:del w:id="728" w:author="Rapporteur" w:date="2022-05-30T07:38:00Z">
        <w:r w:rsidDel="009E642E">
          <w:rPr>
            <w:lang w:eastAsia="ja-JP"/>
          </w:rPr>
          <w:delText>6.1.4</w:delText>
        </w:r>
        <w:r w:rsidDel="009E642E">
          <w:rPr>
            <w:rFonts w:asciiTheme="minorHAnsi" w:eastAsiaTheme="minorEastAsia" w:hAnsiTheme="minorHAnsi" w:cstheme="minorBidi"/>
            <w:sz w:val="22"/>
            <w:szCs w:val="22"/>
          </w:rPr>
          <w:tab/>
        </w:r>
        <w:r w:rsidDel="009E642E">
          <w:rPr>
            <w:lang w:eastAsia="ja-JP"/>
          </w:rPr>
          <w:delText>Impacts on existing entities and interfaces</w:delText>
        </w:r>
        <w:r w:rsidDel="009E642E">
          <w:tab/>
        </w:r>
        <w:r w:rsidDel="009E642E">
          <w:fldChar w:fldCharType="begin" w:fldLock="1"/>
        </w:r>
        <w:r w:rsidDel="009E642E">
          <w:delInstrText xml:space="preserve"> PAGEREF _Toc101245063 \h </w:delInstrText>
        </w:r>
        <w:r w:rsidDel="009E642E">
          <w:fldChar w:fldCharType="separate"/>
        </w:r>
        <w:r w:rsidDel="009E642E">
          <w:delText>14</w:delText>
        </w:r>
        <w:r w:rsidDel="009E642E">
          <w:fldChar w:fldCharType="end"/>
        </w:r>
      </w:del>
    </w:p>
    <w:p w14:paraId="35A8FB2A" w14:textId="77B1F9EC" w:rsidR="00E878F1" w:rsidDel="009E642E" w:rsidRDefault="00E878F1">
      <w:pPr>
        <w:pStyle w:val="22"/>
        <w:rPr>
          <w:del w:id="729" w:author="Rapporteur" w:date="2022-05-30T07:38:00Z"/>
          <w:rFonts w:asciiTheme="minorHAnsi" w:eastAsiaTheme="minorEastAsia" w:hAnsiTheme="minorHAnsi" w:cstheme="minorBidi"/>
          <w:sz w:val="22"/>
          <w:szCs w:val="22"/>
        </w:rPr>
      </w:pPr>
      <w:del w:id="730" w:author="Rapporteur" w:date="2022-05-30T07:38:00Z">
        <w:r w:rsidDel="009E642E">
          <w:rPr>
            <w:lang w:eastAsia="zh-CN"/>
          </w:rPr>
          <w:delText>6.2</w:delText>
        </w:r>
        <w:r w:rsidDel="009E642E">
          <w:rPr>
            <w:rFonts w:asciiTheme="minorHAnsi" w:eastAsiaTheme="minorEastAsia" w:hAnsiTheme="minorHAnsi" w:cstheme="minorBidi"/>
            <w:sz w:val="22"/>
            <w:szCs w:val="22"/>
          </w:rPr>
          <w:tab/>
        </w:r>
        <w:r w:rsidDel="009E642E">
          <w:rPr>
            <w:lang w:eastAsia="ja-JP"/>
          </w:rPr>
          <w:delText>Solution</w:delText>
        </w:r>
        <w:r w:rsidDel="009E642E">
          <w:rPr>
            <w:lang w:eastAsia="zh-CN"/>
          </w:rPr>
          <w:delText xml:space="preserve"> #2</w:delText>
        </w:r>
        <w:r w:rsidDel="009E642E">
          <w:rPr>
            <w:lang w:eastAsia="ja-JP"/>
          </w:rPr>
          <w:delText xml:space="preserve">: </w:delText>
        </w:r>
        <w:r w:rsidDel="009E642E">
          <w:rPr>
            <w:lang w:eastAsia="ko-KR"/>
          </w:rPr>
          <w:delText>Slice Re-mapping Capabilities for Network Slice Service Continuity</w:delText>
        </w:r>
        <w:r w:rsidDel="009E642E">
          <w:tab/>
        </w:r>
        <w:r w:rsidDel="009E642E">
          <w:fldChar w:fldCharType="begin" w:fldLock="1"/>
        </w:r>
        <w:r w:rsidDel="009E642E">
          <w:delInstrText xml:space="preserve"> PAGEREF _Toc101245064 \h </w:delInstrText>
        </w:r>
        <w:r w:rsidDel="009E642E">
          <w:fldChar w:fldCharType="separate"/>
        </w:r>
        <w:r w:rsidDel="009E642E">
          <w:delText>15</w:delText>
        </w:r>
        <w:r w:rsidDel="009E642E">
          <w:fldChar w:fldCharType="end"/>
        </w:r>
      </w:del>
    </w:p>
    <w:p w14:paraId="2EB8415E" w14:textId="20DDB70A" w:rsidR="00E878F1" w:rsidDel="009E642E" w:rsidRDefault="00E878F1">
      <w:pPr>
        <w:pStyle w:val="32"/>
        <w:rPr>
          <w:del w:id="731" w:author="Rapporteur" w:date="2022-05-30T07:38:00Z"/>
          <w:rFonts w:asciiTheme="minorHAnsi" w:eastAsiaTheme="minorEastAsia" w:hAnsiTheme="minorHAnsi" w:cstheme="minorBidi"/>
          <w:sz w:val="22"/>
          <w:szCs w:val="22"/>
        </w:rPr>
      </w:pPr>
      <w:del w:id="732" w:author="Rapporteur" w:date="2022-05-30T07:38:00Z">
        <w:r w:rsidDel="009E642E">
          <w:rPr>
            <w:lang w:eastAsia="ko-KR"/>
          </w:rPr>
          <w:delText>6.2.1</w:delText>
        </w:r>
        <w:r w:rsidDel="009E642E">
          <w:rPr>
            <w:rFonts w:asciiTheme="minorHAnsi" w:eastAsiaTheme="minorEastAsia" w:hAnsiTheme="minorHAnsi" w:cstheme="minorBidi"/>
            <w:sz w:val="22"/>
            <w:szCs w:val="22"/>
          </w:rPr>
          <w:tab/>
        </w:r>
        <w:r w:rsidDel="009E642E">
          <w:rPr>
            <w:lang w:eastAsia="ko-KR"/>
          </w:rPr>
          <w:delText>Introduction</w:delText>
        </w:r>
        <w:r w:rsidDel="009E642E">
          <w:tab/>
        </w:r>
        <w:r w:rsidDel="009E642E">
          <w:fldChar w:fldCharType="begin" w:fldLock="1"/>
        </w:r>
        <w:r w:rsidDel="009E642E">
          <w:delInstrText xml:space="preserve"> PAGEREF _Toc101245065 \h </w:delInstrText>
        </w:r>
        <w:r w:rsidDel="009E642E">
          <w:fldChar w:fldCharType="separate"/>
        </w:r>
        <w:r w:rsidDel="009E642E">
          <w:delText>15</w:delText>
        </w:r>
        <w:r w:rsidDel="009E642E">
          <w:fldChar w:fldCharType="end"/>
        </w:r>
      </w:del>
    </w:p>
    <w:p w14:paraId="6DB07515" w14:textId="4E1EDBF7" w:rsidR="00E878F1" w:rsidDel="009E642E" w:rsidRDefault="00E878F1">
      <w:pPr>
        <w:pStyle w:val="32"/>
        <w:rPr>
          <w:del w:id="733" w:author="Rapporteur" w:date="2022-05-30T07:38:00Z"/>
          <w:rFonts w:asciiTheme="minorHAnsi" w:eastAsiaTheme="minorEastAsia" w:hAnsiTheme="minorHAnsi" w:cstheme="minorBidi"/>
          <w:sz w:val="22"/>
          <w:szCs w:val="22"/>
        </w:rPr>
      </w:pPr>
      <w:del w:id="734" w:author="Rapporteur" w:date="2022-05-30T07:38:00Z">
        <w:r w:rsidDel="009E642E">
          <w:rPr>
            <w:lang w:eastAsia="ja-JP"/>
          </w:rPr>
          <w:delText>6.2.2</w:delText>
        </w:r>
        <w:r w:rsidDel="009E642E">
          <w:rPr>
            <w:rFonts w:asciiTheme="minorHAnsi" w:eastAsiaTheme="minorEastAsia" w:hAnsiTheme="minorHAnsi" w:cstheme="minorBidi"/>
            <w:sz w:val="22"/>
            <w:szCs w:val="22"/>
          </w:rPr>
          <w:tab/>
        </w:r>
        <w:r w:rsidDel="009E642E">
          <w:rPr>
            <w:lang w:eastAsia="ja-JP"/>
          </w:rPr>
          <w:delText>Functional Description</w:delText>
        </w:r>
        <w:r w:rsidDel="009E642E">
          <w:tab/>
        </w:r>
        <w:r w:rsidDel="009E642E">
          <w:fldChar w:fldCharType="begin" w:fldLock="1"/>
        </w:r>
        <w:r w:rsidDel="009E642E">
          <w:delInstrText xml:space="preserve"> PAGEREF _Toc101245066 \h </w:delInstrText>
        </w:r>
        <w:r w:rsidDel="009E642E">
          <w:fldChar w:fldCharType="separate"/>
        </w:r>
        <w:r w:rsidDel="009E642E">
          <w:delText>15</w:delText>
        </w:r>
        <w:r w:rsidDel="009E642E">
          <w:fldChar w:fldCharType="end"/>
        </w:r>
      </w:del>
    </w:p>
    <w:p w14:paraId="2588A0D7" w14:textId="3268C025" w:rsidR="00E878F1" w:rsidDel="009E642E" w:rsidRDefault="00E878F1">
      <w:pPr>
        <w:pStyle w:val="32"/>
        <w:rPr>
          <w:del w:id="735" w:author="Rapporteur" w:date="2022-05-30T07:38:00Z"/>
          <w:rFonts w:asciiTheme="minorHAnsi" w:eastAsiaTheme="minorEastAsia" w:hAnsiTheme="minorHAnsi" w:cstheme="minorBidi"/>
          <w:sz w:val="22"/>
          <w:szCs w:val="22"/>
        </w:rPr>
      </w:pPr>
      <w:del w:id="736" w:author="Rapporteur" w:date="2022-05-30T07:38:00Z">
        <w:r w:rsidDel="009E642E">
          <w:rPr>
            <w:lang w:eastAsia="ja-JP"/>
          </w:rPr>
          <w:delText>6.2.3</w:delText>
        </w:r>
        <w:r w:rsidDel="009E642E">
          <w:rPr>
            <w:rFonts w:asciiTheme="minorHAnsi" w:eastAsiaTheme="minorEastAsia" w:hAnsiTheme="minorHAnsi" w:cstheme="minorBidi"/>
            <w:sz w:val="22"/>
            <w:szCs w:val="22"/>
          </w:rPr>
          <w:tab/>
        </w:r>
        <w:r w:rsidDel="009E642E">
          <w:rPr>
            <w:lang w:eastAsia="ja-JP"/>
          </w:rPr>
          <w:delText>Procedures</w:delText>
        </w:r>
        <w:r w:rsidDel="009E642E">
          <w:tab/>
        </w:r>
        <w:r w:rsidDel="009E642E">
          <w:fldChar w:fldCharType="begin" w:fldLock="1"/>
        </w:r>
        <w:r w:rsidDel="009E642E">
          <w:delInstrText xml:space="preserve"> PAGEREF _Toc101245067 \h </w:delInstrText>
        </w:r>
        <w:r w:rsidDel="009E642E">
          <w:fldChar w:fldCharType="separate"/>
        </w:r>
        <w:r w:rsidDel="009E642E">
          <w:delText>15</w:delText>
        </w:r>
        <w:r w:rsidDel="009E642E">
          <w:fldChar w:fldCharType="end"/>
        </w:r>
      </w:del>
    </w:p>
    <w:p w14:paraId="058F157A" w14:textId="072B9702" w:rsidR="00E878F1" w:rsidDel="009E642E" w:rsidRDefault="00E878F1">
      <w:pPr>
        <w:pStyle w:val="42"/>
        <w:rPr>
          <w:del w:id="737" w:author="Rapporteur" w:date="2022-05-30T07:38:00Z"/>
          <w:rFonts w:asciiTheme="minorHAnsi" w:eastAsiaTheme="minorEastAsia" w:hAnsiTheme="minorHAnsi" w:cstheme="minorBidi"/>
          <w:sz w:val="22"/>
          <w:szCs w:val="22"/>
        </w:rPr>
      </w:pPr>
      <w:del w:id="738" w:author="Rapporteur" w:date="2022-05-30T07:38:00Z">
        <w:r w:rsidDel="009E642E">
          <w:rPr>
            <w:lang w:eastAsia="ja-JP"/>
          </w:rPr>
          <w:delText>6.2.3.1</w:delText>
        </w:r>
        <w:r w:rsidDel="009E642E">
          <w:rPr>
            <w:rFonts w:asciiTheme="minorHAnsi" w:eastAsiaTheme="minorEastAsia" w:hAnsiTheme="minorHAnsi" w:cstheme="minorBidi"/>
            <w:sz w:val="22"/>
            <w:szCs w:val="22"/>
          </w:rPr>
          <w:tab/>
        </w:r>
        <w:r w:rsidDel="009E642E">
          <w:rPr>
            <w:lang w:eastAsia="ja-JP"/>
          </w:rPr>
          <w:delText>General</w:delText>
        </w:r>
        <w:r w:rsidDel="009E642E">
          <w:tab/>
        </w:r>
        <w:r w:rsidDel="009E642E">
          <w:fldChar w:fldCharType="begin" w:fldLock="1"/>
        </w:r>
        <w:r w:rsidDel="009E642E">
          <w:delInstrText xml:space="preserve"> PAGEREF _Toc101245068 \h </w:delInstrText>
        </w:r>
        <w:r w:rsidDel="009E642E">
          <w:fldChar w:fldCharType="separate"/>
        </w:r>
        <w:r w:rsidDel="009E642E">
          <w:delText>15</w:delText>
        </w:r>
        <w:r w:rsidDel="009E642E">
          <w:fldChar w:fldCharType="end"/>
        </w:r>
      </w:del>
    </w:p>
    <w:p w14:paraId="5D3793BA" w14:textId="15DDBBE2" w:rsidR="00E878F1" w:rsidDel="009E642E" w:rsidRDefault="00E878F1">
      <w:pPr>
        <w:pStyle w:val="42"/>
        <w:rPr>
          <w:del w:id="739" w:author="Rapporteur" w:date="2022-05-30T07:38:00Z"/>
          <w:rFonts w:asciiTheme="minorHAnsi" w:eastAsiaTheme="minorEastAsia" w:hAnsiTheme="minorHAnsi" w:cstheme="minorBidi"/>
          <w:sz w:val="22"/>
          <w:szCs w:val="22"/>
        </w:rPr>
      </w:pPr>
      <w:del w:id="740" w:author="Rapporteur" w:date="2022-05-30T07:38:00Z">
        <w:r w:rsidDel="009E642E">
          <w:rPr>
            <w:lang w:eastAsia="ja-JP"/>
          </w:rPr>
          <w:delText>6.2.3.2</w:delText>
        </w:r>
        <w:r w:rsidDel="009E642E">
          <w:rPr>
            <w:rFonts w:asciiTheme="minorHAnsi" w:eastAsiaTheme="minorEastAsia" w:hAnsiTheme="minorHAnsi" w:cstheme="minorBidi"/>
            <w:sz w:val="22"/>
            <w:szCs w:val="22"/>
          </w:rPr>
          <w:tab/>
        </w:r>
        <w:r w:rsidDel="009E642E">
          <w:rPr>
            <w:lang w:eastAsia="ja-JP"/>
          </w:rPr>
          <w:delText>Registration</w:delText>
        </w:r>
        <w:r w:rsidDel="009E642E">
          <w:tab/>
        </w:r>
        <w:r w:rsidDel="009E642E">
          <w:fldChar w:fldCharType="begin" w:fldLock="1"/>
        </w:r>
        <w:r w:rsidDel="009E642E">
          <w:delInstrText xml:space="preserve"> PAGEREF _Toc101245069 \h </w:delInstrText>
        </w:r>
        <w:r w:rsidDel="009E642E">
          <w:fldChar w:fldCharType="separate"/>
        </w:r>
        <w:r w:rsidDel="009E642E">
          <w:delText>15</w:delText>
        </w:r>
        <w:r w:rsidDel="009E642E">
          <w:fldChar w:fldCharType="end"/>
        </w:r>
      </w:del>
    </w:p>
    <w:p w14:paraId="382B3F6E" w14:textId="2257B4CD" w:rsidR="00E878F1" w:rsidDel="009E642E" w:rsidRDefault="00E878F1">
      <w:pPr>
        <w:pStyle w:val="42"/>
        <w:rPr>
          <w:del w:id="741" w:author="Rapporteur" w:date="2022-05-30T07:38:00Z"/>
          <w:rFonts w:asciiTheme="minorHAnsi" w:eastAsiaTheme="minorEastAsia" w:hAnsiTheme="minorHAnsi" w:cstheme="minorBidi"/>
          <w:sz w:val="22"/>
          <w:szCs w:val="22"/>
        </w:rPr>
      </w:pPr>
      <w:del w:id="742" w:author="Rapporteur" w:date="2022-05-30T07:38:00Z">
        <w:r w:rsidDel="009E642E">
          <w:rPr>
            <w:lang w:eastAsia="ja-JP"/>
          </w:rPr>
          <w:delText>6.2.3.3</w:delText>
        </w:r>
        <w:r w:rsidDel="009E642E">
          <w:rPr>
            <w:rFonts w:asciiTheme="minorHAnsi" w:eastAsiaTheme="minorEastAsia" w:hAnsiTheme="minorHAnsi" w:cstheme="minorBidi"/>
            <w:sz w:val="22"/>
            <w:szCs w:val="22"/>
          </w:rPr>
          <w:tab/>
        </w:r>
        <w:r w:rsidDel="009E642E">
          <w:rPr>
            <w:lang w:eastAsia="ja-JP"/>
          </w:rPr>
          <w:delText>Change of S-NSSAI of a PDU Session</w:delText>
        </w:r>
        <w:r w:rsidDel="009E642E">
          <w:tab/>
        </w:r>
        <w:r w:rsidDel="009E642E">
          <w:fldChar w:fldCharType="begin" w:fldLock="1"/>
        </w:r>
        <w:r w:rsidDel="009E642E">
          <w:delInstrText xml:space="preserve"> PAGEREF _Toc101245070 \h </w:delInstrText>
        </w:r>
        <w:r w:rsidDel="009E642E">
          <w:fldChar w:fldCharType="separate"/>
        </w:r>
        <w:r w:rsidDel="009E642E">
          <w:delText>16</w:delText>
        </w:r>
        <w:r w:rsidDel="009E642E">
          <w:fldChar w:fldCharType="end"/>
        </w:r>
      </w:del>
    </w:p>
    <w:p w14:paraId="6E2D3846" w14:textId="77353C91" w:rsidR="00E878F1" w:rsidDel="009E642E" w:rsidRDefault="00E878F1">
      <w:pPr>
        <w:pStyle w:val="32"/>
        <w:rPr>
          <w:del w:id="743" w:author="Rapporteur" w:date="2022-05-30T07:38:00Z"/>
          <w:rFonts w:asciiTheme="minorHAnsi" w:eastAsiaTheme="minorEastAsia" w:hAnsiTheme="minorHAnsi" w:cstheme="minorBidi"/>
          <w:sz w:val="22"/>
          <w:szCs w:val="22"/>
        </w:rPr>
      </w:pPr>
      <w:del w:id="744" w:author="Rapporteur" w:date="2022-05-30T07:38:00Z">
        <w:r w:rsidDel="009E642E">
          <w:rPr>
            <w:lang w:eastAsia="zh-CN"/>
          </w:rPr>
          <w:delText>6.2.4</w:delText>
        </w:r>
        <w:r w:rsidDel="009E642E">
          <w:rPr>
            <w:rFonts w:asciiTheme="minorHAnsi" w:eastAsiaTheme="minorEastAsia" w:hAnsiTheme="minorHAnsi" w:cstheme="minorBidi"/>
            <w:sz w:val="22"/>
            <w:szCs w:val="22"/>
          </w:rPr>
          <w:tab/>
        </w:r>
        <w:r w:rsidDel="009E642E">
          <w:rPr>
            <w:lang w:eastAsia="ja-JP"/>
          </w:rPr>
          <w:delText>Impacts on services, entities and interfaces</w:delText>
        </w:r>
        <w:r w:rsidDel="009E642E">
          <w:tab/>
        </w:r>
        <w:r w:rsidDel="009E642E">
          <w:fldChar w:fldCharType="begin" w:fldLock="1"/>
        </w:r>
        <w:r w:rsidDel="009E642E">
          <w:delInstrText xml:space="preserve"> PAGEREF _Toc101245071 \h </w:delInstrText>
        </w:r>
        <w:r w:rsidDel="009E642E">
          <w:fldChar w:fldCharType="separate"/>
        </w:r>
        <w:r w:rsidDel="009E642E">
          <w:delText>16</w:delText>
        </w:r>
        <w:r w:rsidDel="009E642E">
          <w:fldChar w:fldCharType="end"/>
        </w:r>
      </w:del>
    </w:p>
    <w:p w14:paraId="57D4C30C" w14:textId="457C9828" w:rsidR="00E878F1" w:rsidDel="009E642E" w:rsidRDefault="00E878F1">
      <w:pPr>
        <w:pStyle w:val="22"/>
        <w:rPr>
          <w:del w:id="745" w:author="Rapporteur" w:date="2022-05-30T07:38:00Z"/>
          <w:rFonts w:asciiTheme="minorHAnsi" w:eastAsiaTheme="minorEastAsia" w:hAnsiTheme="minorHAnsi" w:cstheme="minorBidi"/>
          <w:sz w:val="22"/>
          <w:szCs w:val="22"/>
        </w:rPr>
      </w:pPr>
      <w:del w:id="746" w:author="Rapporteur" w:date="2022-05-30T07:38:00Z">
        <w:r w:rsidDel="009E642E">
          <w:rPr>
            <w:lang w:eastAsia="zh-CN"/>
          </w:rPr>
          <w:delText>6.3</w:delText>
        </w:r>
        <w:r w:rsidDel="009E642E">
          <w:rPr>
            <w:rFonts w:asciiTheme="minorHAnsi" w:eastAsiaTheme="minorEastAsia" w:hAnsiTheme="minorHAnsi" w:cstheme="minorBidi"/>
            <w:sz w:val="22"/>
            <w:szCs w:val="22"/>
          </w:rPr>
          <w:tab/>
        </w:r>
        <w:r w:rsidDel="009E642E">
          <w:rPr>
            <w:lang w:eastAsia="ja-JP"/>
          </w:rPr>
          <w:delText>Solution</w:delText>
        </w:r>
        <w:r w:rsidDel="009E642E">
          <w:rPr>
            <w:lang w:eastAsia="zh-CN"/>
          </w:rPr>
          <w:delText xml:space="preserve"> #3: </w:delText>
        </w:r>
        <w:r w:rsidDel="009E642E">
          <w:rPr>
            <w:lang w:eastAsia="ja-JP"/>
          </w:rPr>
          <w:delText>Support of Network Slice Service continuity using SSC mode 3</w:delText>
        </w:r>
        <w:r w:rsidDel="009E642E">
          <w:tab/>
        </w:r>
        <w:r w:rsidDel="009E642E">
          <w:fldChar w:fldCharType="begin" w:fldLock="1"/>
        </w:r>
        <w:r w:rsidDel="009E642E">
          <w:delInstrText xml:space="preserve"> PAGEREF _Toc101245072 \h </w:delInstrText>
        </w:r>
        <w:r w:rsidDel="009E642E">
          <w:fldChar w:fldCharType="separate"/>
        </w:r>
        <w:r w:rsidDel="009E642E">
          <w:delText>17</w:delText>
        </w:r>
        <w:r w:rsidDel="009E642E">
          <w:fldChar w:fldCharType="end"/>
        </w:r>
      </w:del>
    </w:p>
    <w:p w14:paraId="184B99AD" w14:textId="58E2AD28" w:rsidR="00E878F1" w:rsidDel="009E642E" w:rsidRDefault="00E878F1">
      <w:pPr>
        <w:pStyle w:val="32"/>
        <w:rPr>
          <w:del w:id="747" w:author="Rapporteur" w:date="2022-05-30T07:38:00Z"/>
          <w:rFonts w:asciiTheme="minorHAnsi" w:eastAsiaTheme="minorEastAsia" w:hAnsiTheme="minorHAnsi" w:cstheme="minorBidi"/>
          <w:sz w:val="22"/>
          <w:szCs w:val="22"/>
        </w:rPr>
      </w:pPr>
      <w:del w:id="748" w:author="Rapporteur" w:date="2022-05-30T07:38:00Z">
        <w:r w:rsidDel="009E642E">
          <w:rPr>
            <w:lang w:eastAsia="ja-JP"/>
          </w:rPr>
          <w:delText>6.3.1</w:delText>
        </w:r>
        <w:r w:rsidDel="009E642E">
          <w:rPr>
            <w:rFonts w:asciiTheme="minorHAnsi" w:eastAsiaTheme="minorEastAsia" w:hAnsiTheme="minorHAnsi" w:cstheme="minorBidi"/>
            <w:sz w:val="22"/>
            <w:szCs w:val="22"/>
          </w:rPr>
          <w:tab/>
        </w:r>
        <w:r w:rsidDel="009E642E">
          <w:rPr>
            <w:lang w:eastAsia="ja-JP"/>
          </w:rPr>
          <w:delText>Introduction</w:delText>
        </w:r>
        <w:r w:rsidDel="009E642E">
          <w:tab/>
        </w:r>
        <w:r w:rsidDel="009E642E">
          <w:fldChar w:fldCharType="begin" w:fldLock="1"/>
        </w:r>
        <w:r w:rsidDel="009E642E">
          <w:delInstrText xml:space="preserve"> PAGEREF _Toc101</w:delInstrText>
        </w:r>
        <w:r w:rsidDel="009E642E">
          <w:lastRenderedPageBreak/>
          <w:delInstrText xml:space="preserve">245073 \h </w:delInstrText>
        </w:r>
        <w:r w:rsidDel="009E642E">
          <w:fldChar w:fldCharType="separate"/>
        </w:r>
        <w:r w:rsidDel="009E642E">
          <w:delText>17</w:delText>
        </w:r>
        <w:r w:rsidDel="009E642E">
          <w:fldChar w:fldCharType="end"/>
        </w:r>
      </w:del>
    </w:p>
    <w:p w14:paraId="27532E0F" w14:textId="3381DC14" w:rsidR="00E878F1" w:rsidDel="009E642E" w:rsidRDefault="00E878F1">
      <w:pPr>
        <w:pStyle w:val="32"/>
        <w:rPr>
          <w:del w:id="749" w:author="Rapporteur" w:date="2022-05-30T07:38:00Z"/>
          <w:rFonts w:asciiTheme="minorHAnsi" w:eastAsiaTheme="minorEastAsia" w:hAnsiTheme="minorHAnsi" w:cstheme="minorBidi"/>
          <w:sz w:val="22"/>
          <w:szCs w:val="22"/>
        </w:rPr>
      </w:pPr>
      <w:del w:id="750" w:author="Rapporteur" w:date="2022-05-30T07:38:00Z">
        <w:r w:rsidDel="009E642E">
          <w:rPr>
            <w:lang w:eastAsia="ja-JP"/>
          </w:rPr>
          <w:delText>6.3.2</w:delText>
        </w:r>
        <w:r w:rsidDel="009E642E">
          <w:rPr>
            <w:rFonts w:asciiTheme="minorHAnsi" w:eastAsiaTheme="minorEastAsia" w:hAnsiTheme="minorHAnsi" w:cstheme="minorBidi"/>
            <w:sz w:val="22"/>
            <w:szCs w:val="22"/>
          </w:rPr>
          <w:tab/>
        </w:r>
        <w:r w:rsidDel="009E642E">
          <w:rPr>
            <w:lang w:eastAsia="ja-JP"/>
          </w:rPr>
          <w:delText>Functional Description</w:delText>
        </w:r>
        <w:r w:rsidDel="009E642E">
          <w:tab/>
        </w:r>
        <w:r w:rsidDel="009E642E">
          <w:fldChar w:fldCharType="begin" w:fldLock="1"/>
        </w:r>
        <w:r w:rsidDel="009E642E">
          <w:delInstrText xml:space="preserve"> PAGEREF _Toc101245074 \h </w:delInstrText>
        </w:r>
        <w:r w:rsidDel="009E642E">
          <w:fldChar w:fldCharType="separate"/>
        </w:r>
        <w:r w:rsidDel="009E642E">
          <w:delText>17</w:delText>
        </w:r>
        <w:r w:rsidDel="009E642E">
          <w:fldChar w:fldCharType="end"/>
        </w:r>
      </w:del>
    </w:p>
    <w:p w14:paraId="3D1AAF5F" w14:textId="709231F3" w:rsidR="00E878F1" w:rsidDel="009E642E" w:rsidRDefault="00E878F1">
      <w:pPr>
        <w:pStyle w:val="32"/>
        <w:rPr>
          <w:del w:id="751" w:author="Rapporteur" w:date="2022-05-30T07:38:00Z"/>
          <w:rFonts w:asciiTheme="minorHAnsi" w:eastAsiaTheme="minorEastAsia" w:hAnsiTheme="minorHAnsi" w:cstheme="minorBidi"/>
          <w:sz w:val="22"/>
          <w:szCs w:val="22"/>
        </w:rPr>
      </w:pPr>
      <w:del w:id="752" w:author="Rapporteur" w:date="2022-05-30T07:38:00Z">
        <w:r w:rsidDel="009E642E">
          <w:rPr>
            <w:lang w:eastAsia="ja-JP"/>
          </w:rPr>
          <w:delText>6.3.3</w:delText>
        </w:r>
        <w:r w:rsidDel="009E642E">
          <w:rPr>
            <w:rFonts w:asciiTheme="minorHAnsi" w:eastAsiaTheme="minorEastAsia" w:hAnsiTheme="minorHAnsi" w:cstheme="minorBidi"/>
            <w:sz w:val="22"/>
            <w:szCs w:val="22"/>
          </w:rPr>
          <w:tab/>
        </w:r>
        <w:r w:rsidDel="009E642E">
          <w:rPr>
            <w:lang w:eastAsia="ja-JP"/>
          </w:rPr>
          <w:delText>Procedures</w:delText>
        </w:r>
        <w:r w:rsidDel="009E642E">
          <w:tab/>
        </w:r>
        <w:r w:rsidDel="009E642E">
          <w:fldChar w:fldCharType="begin" w:fldLock="1"/>
        </w:r>
        <w:r w:rsidDel="009E642E">
          <w:delInstrText xml:space="preserve"> PAGEREF _Toc101245075 \h </w:delInstrText>
        </w:r>
        <w:r w:rsidDel="009E642E">
          <w:fldChar w:fldCharType="separate"/>
        </w:r>
        <w:r w:rsidDel="009E642E">
          <w:delText>17</w:delText>
        </w:r>
        <w:r w:rsidDel="009E642E">
          <w:fldChar w:fldCharType="end"/>
        </w:r>
      </w:del>
    </w:p>
    <w:p w14:paraId="43C692A6" w14:textId="69A63A7B" w:rsidR="00E878F1" w:rsidDel="009E642E" w:rsidRDefault="00E878F1">
      <w:pPr>
        <w:pStyle w:val="32"/>
        <w:rPr>
          <w:del w:id="753" w:author="Rapporteur" w:date="2022-05-30T07:38:00Z"/>
          <w:rFonts w:asciiTheme="minorHAnsi" w:eastAsiaTheme="minorEastAsia" w:hAnsiTheme="minorHAnsi" w:cstheme="minorBidi"/>
          <w:sz w:val="22"/>
          <w:szCs w:val="22"/>
        </w:rPr>
      </w:pPr>
      <w:del w:id="754" w:author="Rapporteur" w:date="2022-05-30T07:38:00Z">
        <w:r w:rsidDel="009E642E">
          <w:rPr>
            <w:lang w:eastAsia="zh-CN"/>
          </w:rPr>
          <w:delText>6.3.4</w:delText>
        </w:r>
        <w:r w:rsidDel="009E642E">
          <w:rPr>
            <w:rFonts w:asciiTheme="minorHAnsi" w:eastAsiaTheme="minorEastAsia" w:hAnsiTheme="minorHAnsi" w:cstheme="minorBidi"/>
            <w:sz w:val="22"/>
            <w:szCs w:val="22"/>
          </w:rPr>
          <w:tab/>
        </w:r>
        <w:r w:rsidDel="009E642E">
          <w:rPr>
            <w:lang w:eastAsia="ja-JP"/>
          </w:rPr>
          <w:delText xml:space="preserve">Impacts on </w:delText>
        </w:r>
        <w:r w:rsidDel="009E642E">
          <w:rPr>
            <w:lang w:eastAsia="zh-CN"/>
          </w:rPr>
          <w:delText>services,</w:delText>
        </w:r>
        <w:r w:rsidDel="009E642E">
          <w:rPr>
            <w:lang w:eastAsia="ja-JP"/>
          </w:rPr>
          <w:delText xml:space="preserve"> entities and interfaces</w:delText>
        </w:r>
        <w:r w:rsidDel="009E642E">
          <w:tab/>
        </w:r>
        <w:r w:rsidDel="009E642E">
          <w:fldChar w:fldCharType="begin" w:fldLock="1"/>
        </w:r>
        <w:r w:rsidDel="009E642E">
          <w:delInstrText xml:space="preserve"> PAGEREF _Toc101245076 \h </w:delInstrText>
        </w:r>
        <w:r w:rsidDel="009E642E">
          <w:fldChar w:fldCharType="separate"/>
        </w:r>
        <w:r w:rsidDel="009E642E">
          <w:delText>19</w:delText>
        </w:r>
        <w:r w:rsidDel="009E642E">
          <w:fldChar w:fldCharType="end"/>
        </w:r>
      </w:del>
    </w:p>
    <w:p w14:paraId="33F4BA8E" w14:textId="14E5A4E5" w:rsidR="00E878F1" w:rsidDel="009E642E" w:rsidRDefault="00E878F1">
      <w:pPr>
        <w:pStyle w:val="22"/>
        <w:rPr>
          <w:del w:id="755" w:author="Rapporteur" w:date="2022-05-30T07:38:00Z"/>
          <w:rFonts w:asciiTheme="minorHAnsi" w:eastAsiaTheme="minorEastAsia" w:hAnsiTheme="minorHAnsi" w:cstheme="minorBidi"/>
          <w:sz w:val="22"/>
          <w:szCs w:val="22"/>
        </w:rPr>
      </w:pPr>
      <w:del w:id="756" w:author="Rapporteur" w:date="2022-05-30T07:38:00Z">
        <w:r w:rsidDel="009E642E">
          <w:rPr>
            <w:lang w:eastAsia="zh-CN"/>
          </w:rPr>
          <w:delText>6.4</w:delText>
        </w:r>
        <w:r w:rsidDel="009E642E">
          <w:rPr>
            <w:rFonts w:asciiTheme="minorHAnsi" w:eastAsiaTheme="minorEastAsia" w:hAnsiTheme="minorHAnsi" w:cstheme="minorBidi"/>
            <w:sz w:val="22"/>
            <w:szCs w:val="22"/>
          </w:rPr>
          <w:tab/>
        </w:r>
        <w:r w:rsidDel="009E642E">
          <w:rPr>
            <w:lang w:eastAsia="ja-JP"/>
          </w:rPr>
          <w:delText>Solution</w:delText>
        </w:r>
        <w:r w:rsidDel="009E642E">
          <w:rPr>
            <w:lang w:eastAsia="zh-CN"/>
          </w:rPr>
          <w:delText xml:space="preserve"> #4</w:delText>
        </w:r>
        <w:r w:rsidDel="009E642E">
          <w:rPr>
            <w:lang w:eastAsia="ja-JP"/>
          </w:rPr>
          <w:delText>: PDU Session on compatible network slice</w:delText>
        </w:r>
        <w:r w:rsidDel="009E642E">
          <w:tab/>
        </w:r>
        <w:r w:rsidDel="009E642E">
          <w:fldChar w:fldCharType="begin" w:fldLock="1"/>
        </w:r>
        <w:r w:rsidDel="009E642E">
          <w:delInstrText xml:space="preserve"> PAGEREF _Toc101245077 \h </w:delInstrText>
        </w:r>
        <w:r w:rsidDel="009E642E">
          <w:fldChar w:fldCharType="separate"/>
        </w:r>
        <w:r w:rsidDel="009E642E">
          <w:delText>19</w:delText>
        </w:r>
        <w:r w:rsidDel="009E642E">
          <w:fldChar w:fldCharType="end"/>
        </w:r>
      </w:del>
    </w:p>
    <w:p w14:paraId="4EA5A1AB" w14:textId="787D3166" w:rsidR="00E878F1" w:rsidDel="009E642E" w:rsidRDefault="00E878F1">
      <w:pPr>
        <w:pStyle w:val="32"/>
        <w:rPr>
          <w:del w:id="757" w:author="Rapporteur" w:date="2022-05-30T07:38:00Z"/>
          <w:rFonts w:asciiTheme="minorHAnsi" w:eastAsiaTheme="minorEastAsia" w:hAnsiTheme="minorHAnsi" w:cstheme="minorBidi"/>
          <w:sz w:val="22"/>
          <w:szCs w:val="22"/>
        </w:rPr>
      </w:pPr>
      <w:del w:id="758" w:author="Rapporteur" w:date="2022-05-30T07:38:00Z">
        <w:r w:rsidDel="009E642E">
          <w:rPr>
            <w:lang w:eastAsia="ja-JP"/>
          </w:rPr>
          <w:delText>6.4.1</w:delText>
        </w:r>
        <w:r w:rsidDel="009E642E">
          <w:rPr>
            <w:rFonts w:asciiTheme="minorHAnsi" w:eastAsiaTheme="minorEastAsia" w:hAnsiTheme="minorHAnsi" w:cstheme="minorBidi"/>
            <w:sz w:val="22"/>
            <w:szCs w:val="22"/>
          </w:rPr>
          <w:tab/>
        </w:r>
        <w:r w:rsidDel="009E642E">
          <w:rPr>
            <w:lang w:eastAsia="ja-JP"/>
          </w:rPr>
          <w:delText>Introduction</w:delText>
        </w:r>
        <w:r w:rsidDel="009E642E">
          <w:tab/>
        </w:r>
        <w:r w:rsidDel="009E642E">
          <w:fldChar w:fldCharType="begin" w:fldLock="1"/>
        </w:r>
        <w:r w:rsidDel="009E642E">
          <w:delInstrText xml:space="preserve"> PAGEREF _Toc101245078 \h </w:delInstrText>
        </w:r>
        <w:r w:rsidDel="009E642E">
          <w:fldChar w:fldCharType="separate"/>
        </w:r>
        <w:r w:rsidDel="009E642E">
          <w:delText>19</w:delText>
        </w:r>
        <w:r w:rsidDel="009E642E">
          <w:fldChar w:fldCharType="end"/>
        </w:r>
      </w:del>
    </w:p>
    <w:p w14:paraId="4337ECEB" w14:textId="73EF06F3" w:rsidR="00E878F1" w:rsidDel="009E642E" w:rsidRDefault="00E878F1">
      <w:pPr>
        <w:pStyle w:val="32"/>
        <w:rPr>
          <w:del w:id="759" w:author="Rapporteur" w:date="2022-05-30T07:38:00Z"/>
          <w:rFonts w:asciiTheme="minorHAnsi" w:eastAsiaTheme="minorEastAsia" w:hAnsiTheme="minorHAnsi" w:cstheme="minorBidi"/>
          <w:sz w:val="22"/>
          <w:szCs w:val="22"/>
        </w:rPr>
      </w:pPr>
      <w:del w:id="760" w:author="Rapporteur" w:date="2022-05-30T07:38:00Z">
        <w:r w:rsidDel="009E642E">
          <w:rPr>
            <w:lang w:eastAsia="ja-JP"/>
          </w:rPr>
          <w:delText>6.4.2</w:delText>
        </w:r>
        <w:r w:rsidDel="009E642E">
          <w:rPr>
            <w:rFonts w:asciiTheme="minorHAnsi" w:eastAsiaTheme="minorEastAsia" w:hAnsiTheme="minorHAnsi" w:cstheme="minorBidi"/>
            <w:sz w:val="22"/>
            <w:szCs w:val="22"/>
          </w:rPr>
          <w:tab/>
        </w:r>
        <w:r w:rsidDel="009E642E">
          <w:rPr>
            <w:lang w:eastAsia="ja-JP"/>
          </w:rPr>
          <w:delText>Functional description</w:delText>
        </w:r>
        <w:r w:rsidDel="009E642E">
          <w:tab/>
        </w:r>
        <w:r w:rsidDel="009E642E">
          <w:fldChar w:fldCharType="begin" w:fldLock="1"/>
        </w:r>
        <w:r w:rsidDel="009E642E">
          <w:delInstrText xml:space="preserve"> PAGEREF _Toc101245079 \h </w:delInstrText>
        </w:r>
        <w:r w:rsidDel="009E642E">
          <w:fldChar w:fldCharType="separate"/>
        </w:r>
        <w:r w:rsidDel="009E642E">
          <w:delText>19</w:delText>
        </w:r>
        <w:r w:rsidDel="009E642E">
          <w:fldChar w:fldCharType="end"/>
        </w:r>
      </w:del>
    </w:p>
    <w:p w14:paraId="5388DE5E" w14:textId="676EA252" w:rsidR="00E878F1" w:rsidDel="009E642E" w:rsidRDefault="00E878F1">
      <w:pPr>
        <w:pStyle w:val="32"/>
        <w:rPr>
          <w:del w:id="761" w:author="Rapporteur" w:date="2022-05-30T07:38:00Z"/>
          <w:rFonts w:asciiTheme="minorHAnsi" w:eastAsiaTheme="minorEastAsia" w:hAnsiTheme="minorHAnsi" w:cstheme="minorBidi"/>
          <w:sz w:val="22"/>
          <w:szCs w:val="22"/>
        </w:rPr>
      </w:pPr>
      <w:del w:id="762" w:author="Rapporteur" w:date="2022-05-30T07:38:00Z">
        <w:r w:rsidDel="009E642E">
          <w:rPr>
            <w:lang w:eastAsia="ja-JP"/>
          </w:rPr>
          <w:delText>6.4.3</w:delText>
        </w:r>
        <w:r w:rsidDel="009E642E">
          <w:rPr>
            <w:rFonts w:asciiTheme="minorHAnsi" w:eastAsiaTheme="minorEastAsia" w:hAnsiTheme="minorHAnsi" w:cstheme="minorBidi"/>
            <w:sz w:val="22"/>
            <w:szCs w:val="22"/>
          </w:rPr>
          <w:lastRenderedPageBreak/>
          <w:tab/>
        </w:r>
        <w:r w:rsidDel="009E642E">
          <w:rPr>
            <w:lang w:eastAsia="ja-JP"/>
          </w:rPr>
          <w:delText>Procedures</w:delText>
        </w:r>
        <w:r w:rsidDel="009E642E">
          <w:tab/>
        </w:r>
        <w:r w:rsidDel="009E642E">
          <w:fldChar w:fldCharType="begin" w:fldLock="1"/>
        </w:r>
        <w:r w:rsidDel="009E642E">
          <w:delInstrText xml:space="preserve"> PAGEREF _Toc101245080 \h </w:delInstrText>
        </w:r>
        <w:r w:rsidDel="009E642E">
          <w:fldChar w:fldCharType="separate"/>
        </w:r>
        <w:r w:rsidDel="009E642E">
          <w:delText>20</w:delText>
        </w:r>
        <w:r w:rsidDel="009E642E">
          <w:fldChar w:fldCharType="end"/>
        </w:r>
      </w:del>
    </w:p>
    <w:p w14:paraId="44C7A4AC" w14:textId="14C8AFEB" w:rsidR="00E878F1" w:rsidDel="009E642E" w:rsidRDefault="00E878F1">
      <w:pPr>
        <w:pStyle w:val="32"/>
        <w:rPr>
          <w:del w:id="763" w:author="Rapporteur" w:date="2022-05-30T07:38:00Z"/>
          <w:rFonts w:asciiTheme="minorHAnsi" w:eastAsiaTheme="minorEastAsia" w:hAnsiTheme="minorHAnsi" w:cstheme="minorBidi"/>
          <w:sz w:val="22"/>
          <w:szCs w:val="22"/>
        </w:rPr>
      </w:pPr>
      <w:del w:id="764" w:author="Rapporteur" w:date="2022-05-30T07:38:00Z">
        <w:r w:rsidDel="009E642E">
          <w:rPr>
            <w:lang w:eastAsia="zh-CN"/>
          </w:rPr>
          <w:delText>6.4.4</w:delText>
        </w:r>
        <w:r w:rsidDel="009E642E">
          <w:rPr>
            <w:rFonts w:asciiTheme="minorHAnsi" w:eastAsiaTheme="minorEastAsia" w:hAnsiTheme="minorHAnsi" w:cstheme="minorBidi"/>
            <w:sz w:val="22"/>
            <w:szCs w:val="22"/>
          </w:rPr>
          <w:tab/>
        </w:r>
        <w:r w:rsidDel="009E642E">
          <w:delText xml:space="preserve">Impacts on </w:delText>
        </w:r>
        <w:r w:rsidDel="009E642E">
          <w:rPr>
            <w:lang w:eastAsia="zh-CN"/>
          </w:rPr>
          <w:delText>services,</w:delText>
        </w:r>
        <w:r w:rsidDel="009E642E">
          <w:delText xml:space="preserve"> entities and interfaces</w:delText>
        </w:r>
        <w:r w:rsidDel="009E642E">
          <w:tab/>
        </w:r>
        <w:r w:rsidDel="009E642E">
          <w:fldChar w:fldCharType="begin" w:fldLock="1"/>
        </w:r>
        <w:r w:rsidDel="009E642E">
          <w:delInstrText xml:space="preserve"> PAGEREF _Toc101245081 \h </w:delInstrText>
        </w:r>
        <w:r w:rsidDel="009E642E">
          <w:fldChar w:fldCharType="separate"/>
        </w:r>
        <w:r w:rsidDel="009E642E">
          <w:delText>20</w:delText>
        </w:r>
        <w:r w:rsidDel="009E642E">
          <w:fldChar w:fldCharType="end"/>
        </w:r>
      </w:del>
    </w:p>
    <w:p w14:paraId="3A05433C" w14:textId="384B3AD5" w:rsidR="00E878F1" w:rsidDel="009E642E" w:rsidRDefault="00E878F1">
      <w:pPr>
        <w:pStyle w:val="22"/>
        <w:rPr>
          <w:del w:id="765" w:author="Rapporteur" w:date="2022-05-30T07:38:00Z"/>
          <w:rFonts w:asciiTheme="minorHAnsi" w:eastAsiaTheme="minorEastAsia" w:hAnsiTheme="minorHAnsi" w:cstheme="minorBidi"/>
          <w:sz w:val="22"/>
          <w:szCs w:val="22"/>
        </w:rPr>
      </w:pPr>
      <w:del w:id="766" w:author="Rapporteur" w:date="2022-05-30T07:38:00Z">
        <w:r w:rsidRPr="009C2BE9" w:rsidDel="009E642E">
          <w:rPr>
            <w:lang w:eastAsia="zh-CN"/>
          </w:rPr>
          <w:delText>6.5</w:delText>
        </w:r>
        <w:r w:rsidDel="009E642E">
          <w:rPr>
            <w:rFonts w:asciiTheme="minorHAnsi" w:eastAsiaTheme="minorEastAsia" w:hAnsiTheme="minorHAnsi" w:cstheme="minorBidi"/>
            <w:sz w:val="22"/>
            <w:szCs w:val="22"/>
          </w:rPr>
          <w:tab/>
        </w:r>
        <w:r w:rsidRPr="009C2BE9" w:rsidDel="009E642E">
          <w:rPr>
            <w:lang w:eastAsia="ja-JP"/>
          </w:rPr>
          <w:delText>Solution</w:delText>
        </w:r>
        <w:r w:rsidRPr="009C2BE9" w:rsidDel="009E642E">
          <w:rPr>
            <w:lang w:eastAsia="zh-CN"/>
          </w:rPr>
          <w:delText xml:space="preserve"> #5</w:delText>
        </w:r>
        <w:r w:rsidRPr="009C2BE9" w:rsidDel="009E642E">
          <w:rPr>
            <w:lang w:eastAsia="ja-JP"/>
          </w:rPr>
          <w:delText xml:space="preserve">: </w:delText>
        </w:r>
        <w:r w:rsidDel="009E642E">
          <w:delText>PDU session handover to a target CN with an alternative S-NSSAI support</w:delText>
        </w:r>
        <w:r w:rsidDel="009E642E">
          <w:tab/>
        </w:r>
        <w:r w:rsidDel="009E642E">
          <w:fldChar w:fldCharType="begin" w:fldLock="1"/>
        </w:r>
        <w:r w:rsidDel="009E642E">
          <w:delInstrText xml:space="preserve"> PAGEREF _Toc101245082 \h </w:delInstrText>
        </w:r>
        <w:r w:rsidDel="009E642E">
          <w:fldChar w:fldCharType="separate"/>
        </w:r>
        <w:r w:rsidDel="009E642E">
          <w:delText>21</w:delText>
        </w:r>
        <w:r w:rsidDel="009E642E">
          <w:fldChar w:fldCharType="end"/>
        </w:r>
      </w:del>
    </w:p>
    <w:p w14:paraId="76F12C16" w14:textId="5D77EC89" w:rsidR="00E878F1" w:rsidDel="009E642E" w:rsidRDefault="00E878F1">
      <w:pPr>
        <w:pStyle w:val="32"/>
        <w:rPr>
          <w:del w:id="767" w:author="Rapporteur" w:date="2022-05-30T07:38:00Z"/>
          <w:rFonts w:asciiTheme="minorHAnsi" w:eastAsiaTheme="minorEastAsia" w:hAnsiTheme="minorHAnsi" w:cstheme="minorBidi"/>
          <w:sz w:val="22"/>
          <w:szCs w:val="22"/>
        </w:rPr>
      </w:pPr>
      <w:del w:id="768" w:author="Rapporteur" w:date="2022-05-30T07:38:00Z">
        <w:r w:rsidDel="009E642E">
          <w:rPr>
            <w:lang w:eastAsia="ja-JP"/>
          </w:rPr>
          <w:delText>6.5.1</w:delText>
        </w:r>
        <w:r w:rsidDel="009E642E">
          <w:rPr>
            <w:rFonts w:asciiTheme="minorHAnsi" w:eastAsiaTheme="minorEastAsia" w:hAnsiTheme="minorHAnsi" w:cstheme="minorBidi"/>
            <w:sz w:val="22"/>
            <w:szCs w:val="22"/>
          </w:rPr>
          <w:tab/>
        </w:r>
        <w:r w:rsidDel="009E642E">
          <w:rPr>
            <w:lang w:eastAsia="ja-JP"/>
          </w:rPr>
          <w:delText>Introduction</w:delText>
        </w:r>
        <w:r w:rsidDel="009E642E">
          <w:tab/>
        </w:r>
        <w:r w:rsidDel="009E642E">
          <w:fldChar w:fldCharType="begin" w:fldLock="1"/>
        </w:r>
        <w:r w:rsidDel="009E642E">
          <w:delInstrText xml:space="preserve"> PAGEREF _Toc101245083 \h </w:delInstrText>
        </w:r>
        <w:r w:rsidDel="009E642E">
          <w:fldChar w:fldCharType="separate"/>
        </w:r>
        <w:r w:rsidDel="009E642E">
          <w:delText>21</w:delText>
        </w:r>
        <w:r w:rsidDel="009E642E">
          <w:fldChar w:fldCharType="end"/>
        </w:r>
      </w:del>
    </w:p>
    <w:p w14:paraId="1D353949" w14:textId="0F97DE42" w:rsidR="00E878F1" w:rsidDel="009E642E" w:rsidRDefault="00E878F1">
      <w:pPr>
        <w:pStyle w:val="32"/>
        <w:rPr>
          <w:del w:id="769" w:author="Rapporteur" w:date="2022-05-30T07:38:00Z"/>
          <w:rFonts w:asciiTheme="minorHAnsi" w:eastAsiaTheme="minorEastAsia" w:hAnsiTheme="minorHAnsi" w:cstheme="minorBidi"/>
          <w:sz w:val="22"/>
          <w:szCs w:val="22"/>
        </w:rPr>
      </w:pPr>
      <w:del w:id="770" w:author="Rapporteur" w:date="2022-05-30T07:38:00Z">
        <w:r w:rsidDel="009E642E">
          <w:rPr>
            <w:lang w:eastAsia="ja-JP"/>
          </w:rPr>
          <w:delText>6.5.2</w:delText>
        </w:r>
        <w:r w:rsidDel="009E642E">
          <w:rPr>
            <w:rFonts w:asciiTheme="minorHAnsi" w:eastAsiaTheme="minorEastAsia" w:hAnsiTheme="minorHAnsi" w:cstheme="minorBidi"/>
            <w:sz w:val="22"/>
            <w:szCs w:val="22"/>
          </w:rPr>
          <w:tab/>
        </w:r>
        <w:r w:rsidDel="009E642E">
          <w:rPr>
            <w:lang w:eastAsia="ja-JP"/>
          </w:rPr>
          <w:delText>Functional description</w:delText>
        </w:r>
        <w:r w:rsidDel="009E642E">
          <w:tab/>
        </w:r>
        <w:r w:rsidDel="009E642E">
          <w:fldChar w:fldCharType="begin" w:fldLock="1"/>
        </w:r>
        <w:r w:rsidDel="009E642E">
          <w:delInstrText xml:space="preserve"> PAGEREF _Toc101245084 \h </w:delInstrText>
        </w:r>
        <w:r w:rsidDel="009E642E">
          <w:fldChar w:fldCharType="separate"/>
        </w:r>
        <w:r w:rsidDel="009E642E">
          <w:delText>21</w:delText>
        </w:r>
        <w:r w:rsidDel="009E642E">
          <w:fldChar w:fldCharType="end"/>
        </w:r>
      </w:del>
    </w:p>
    <w:p w14:paraId="1DE37193" w14:textId="48AC21A1" w:rsidR="00E878F1" w:rsidDel="009E642E" w:rsidRDefault="00E878F1">
      <w:pPr>
        <w:pStyle w:val="32"/>
        <w:rPr>
          <w:del w:id="771" w:author="Rapporteur" w:date="2022-05-30T07:38:00Z"/>
          <w:rFonts w:asciiTheme="minorHAnsi" w:eastAsiaTheme="minorEastAsia" w:hAnsiTheme="minorHAnsi" w:cstheme="minorBidi"/>
          <w:sz w:val="22"/>
          <w:szCs w:val="22"/>
        </w:rPr>
      </w:pPr>
      <w:del w:id="772" w:author="Rapporteur" w:date="2022-05-30T07:38:00Z">
        <w:r w:rsidDel="009E642E">
          <w:rPr>
            <w:lang w:eastAsia="ja-JP"/>
          </w:rPr>
          <w:delText>6.5.3</w:delText>
        </w:r>
        <w:r w:rsidDel="009E642E">
          <w:rPr>
            <w:rFonts w:asciiTheme="minorHAnsi" w:eastAsiaTheme="minorEastAsia" w:hAnsiTheme="minorHAnsi" w:cstheme="minorBidi"/>
            <w:sz w:val="22"/>
            <w:szCs w:val="22"/>
          </w:rPr>
          <w:tab/>
        </w:r>
        <w:r w:rsidDel="009E642E">
          <w:rPr>
            <w:lang w:eastAsia="ja-JP"/>
          </w:rPr>
          <w:delText>Procedures</w:delText>
        </w:r>
        <w:r w:rsidDel="009E642E">
          <w:tab/>
        </w:r>
        <w:r w:rsidDel="009E642E">
          <w:fldChar w:fldCharType="begin" w:fldLock="1"/>
        </w:r>
        <w:r w:rsidDel="009E642E">
          <w:delInstrText xml:space="preserve"> PAGEREF _Toc101245085 \h </w:delInstrText>
        </w:r>
        <w:r w:rsidDel="009E642E">
          <w:fldChar w:fldCharType="separate"/>
        </w:r>
        <w:r w:rsidDel="009E642E">
          <w:delText>21</w:delText>
        </w:r>
        <w:r w:rsidDel="009E642E">
          <w:fldChar w:fldCharType="end"/>
        </w:r>
      </w:del>
    </w:p>
    <w:p w14:paraId="3988D5E4" w14:textId="561598F7" w:rsidR="00E878F1" w:rsidDel="009E642E" w:rsidRDefault="00E878F1">
      <w:pPr>
        <w:pStyle w:val="32"/>
        <w:rPr>
          <w:del w:id="773" w:author="Rapporteur" w:date="2022-05-30T07:38:00Z"/>
          <w:rFonts w:asciiTheme="minorHAnsi" w:eastAsiaTheme="minorEastAsia" w:hAnsiTheme="minorHAnsi" w:cstheme="minorBidi"/>
          <w:sz w:val="22"/>
          <w:szCs w:val="22"/>
        </w:rPr>
      </w:pPr>
      <w:del w:id="774" w:author="Rapporteur" w:date="2022-05-30T07:38:00Z">
        <w:r w:rsidDel="009E642E">
          <w:rPr>
            <w:lang w:eastAsia="zh-CN"/>
          </w:rPr>
          <w:delText>6.5.4</w:delText>
        </w:r>
        <w:r w:rsidDel="009E642E">
          <w:rPr>
            <w:rFonts w:asciiTheme="minorHAnsi" w:eastAsiaTheme="minorEastAsia" w:hAnsiTheme="minorHAnsi" w:cstheme="minorBidi"/>
            <w:sz w:val="22"/>
            <w:szCs w:val="22"/>
          </w:rPr>
          <w:tab/>
        </w:r>
        <w:r w:rsidDel="009E642E">
          <w:delText xml:space="preserve">Impacts on </w:delText>
        </w:r>
        <w:r w:rsidDel="009E642E">
          <w:rPr>
            <w:lang w:eastAsia="zh-CN"/>
          </w:rPr>
          <w:delText>services,</w:delText>
        </w:r>
        <w:r w:rsidDel="009E642E">
          <w:delText xml:space="preserve"> entities and interfaces</w:delText>
        </w:r>
        <w:r w:rsidDel="009E642E">
          <w:tab/>
        </w:r>
        <w:r w:rsidDel="009E642E">
          <w:fldChar w:fldCharType="begin" w:fldLock="1"/>
        </w:r>
        <w:r w:rsidDel="009E642E">
          <w:delInstrText xml:space="preserve"> PAGEREF _Toc101245086 \h </w:delInstrText>
        </w:r>
        <w:r w:rsidDel="009E642E">
          <w:fldChar w:fldCharType="separate"/>
        </w:r>
        <w:r w:rsidDel="009E642E">
          <w:delText>22</w:delText>
        </w:r>
        <w:r w:rsidDel="009E642E">
          <w:fldChar w:fldCharType="end"/>
        </w:r>
      </w:del>
    </w:p>
    <w:p w14:paraId="51825C3A" w14:textId="3613FADB" w:rsidR="00E878F1" w:rsidDel="009E642E" w:rsidRDefault="00E878F1">
      <w:pPr>
        <w:pStyle w:val="22"/>
        <w:rPr>
          <w:del w:id="775" w:author="Rapporteur" w:date="2022-05-30T07:38:00Z"/>
          <w:rFonts w:asciiTheme="minorHAnsi" w:eastAsiaTheme="minorEastAsia" w:hAnsiTheme="minorHAnsi" w:cstheme="minorBidi"/>
          <w:sz w:val="22"/>
          <w:szCs w:val="22"/>
        </w:rPr>
      </w:pPr>
      <w:del w:id="776" w:author="Rapporteur" w:date="2022-05-30T07:38:00Z">
        <w:r w:rsidDel="009E642E">
          <w:rPr>
            <w:lang w:eastAsia="zh-CN"/>
          </w:rPr>
          <w:delText>6.6</w:delText>
        </w:r>
        <w:r w:rsidDel="009E642E">
          <w:rPr>
            <w:rFonts w:asciiTheme="minorHAnsi" w:eastAsiaTheme="minorEastAsia" w:hAnsiTheme="minorHAnsi" w:cstheme="minorBidi"/>
            <w:sz w:val="22"/>
            <w:szCs w:val="22"/>
          </w:rPr>
          <w:tab/>
        </w:r>
        <w:r w:rsidDel="009E642E">
          <w:rPr>
            <w:lang w:eastAsia="ja-JP"/>
          </w:rPr>
          <w:delText>Solution</w:delText>
        </w:r>
        <w:r w:rsidDel="009E642E">
          <w:rPr>
            <w:lang w:eastAsia="zh-CN"/>
          </w:rPr>
          <w:delText xml:space="preserve"> #6</w:delText>
        </w:r>
        <w:r w:rsidDel="009E642E">
          <w:rPr>
            <w:lang w:eastAsia="ja-JP"/>
          </w:rPr>
          <w:delText>: Extended SoR VPLMN Slice Information transfer to UEs</w:delText>
        </w:r>
        <w:r w:rsidDel="009E642E">
          <w:tab/>
        </w:r>
        <w:r w:rsidDel="009E642E">
          <w:fldChar w:fldCharType="begin" w:fldLock="1"/>
        </w:r>
        <w:r w:rsidDel="009E642E">
          <w:delInstrText xml:space="preserve"> PAGEREF _Toc101245087 \h </w:delInstrText>
        </w:r>
        <w:r w:rsidDel="009E642E">
          <w:fldChar w:fldCharType="separate"/>
        </w:r>
        <w:r w:rsidDel="009E642E">
          <w:delText>22</w:delText>
        </w:r>
        <w:r w:rsidDel="009E642E">
          <w:fldChar w:fldCharType="end"/>
        </w:r>
      </w:del>
    </w:p>
    <w:p w14:paraId="1118F317" w14:textId="032DB0E6" w:rsidR="00E878F1" w:rsidDel="009E642E" w:rsidRDefault="00E878F1">
      <w:pPr>
        <w:pStyle w:val="32"/>
        <w:rPr>
          <w:del w:id="777" w:author="Rapporteur" w:date="2022-05-30T07:38:00Z"/>
          <w:rFonts w:asciiTheme="minorHAnsi" w:eastAsiaTheme="minorEastAsia" w:hAnsiTheme="minorHAnsi" w:cstheme="minorBidi"/>
          <w:sz w:val="22"/>
          <w:szCs w:val="22"/>
        </w:rPr>
      </w:pPr>
      <w:del w:id="778" w:author="Rapporteur" w:date="2022-05-30T07:38:00Z">
        <w:r w:rsidDel="009E642E">
          <w:rPr>
            <w:lang w:eastAsia="ja-JP"/>
          </w:rPr>
          <w:delText>6.6.1</w:delText>
        </w:r>
        <w:r w:rsidDel="009E642E">
          <w:rPr>
            <w:rFonts w:asciiTheme="minorHAnsi" w:eastAsiaTheme="minorEastAsia" w:hAnsiTheme="minorHAnsi" w:cstheme="minorBidi"/>
            <w:sz w:val="22"/>
            <w:szCs w:val="22"/>
          </w:rPr>
          <w:tab/>
        </w:r>
        <w:r w:rsidDel="009E642E">
          <w:rPr>
            <w:lang w:eastAsia="ja-JP"/>
          </w:rPr>
          <w:delText>Introduction</w:delText>
        </w:r>
        <w:r w:rsidDel="009E642E">
          <w:tab/>
        </w:r>
        <w:r w:rsidDel="009E642E">
          <w:fldChar w:fldCharType="begin" w:fldLock="1"/>
        </w:r>
        <w:r w:rsidDel="009E642E">
          <w:delInstrText xml:space="preserve"> PAGEREF _Toc101245088 \h </w:delInstrText>
        </w:r>
        <w:r w:rsidDel="009E642E">
          <w:fldChar w:fldCharType="separate"/>
        </w:r>
        <w:r w:rsidDel="009E642E">
          <w:delText>22</w:delText>
        </w:r>
        <w:r w:rsidDel="009E642E">
          <w:fldChar w:fldCharType="end"/>
        </w:r>
      </w:del>
    </w:p>
    <w:p w14:paraId="053280EA" w14:textId="763FCDA9" w:rsidR="00E878F1" w:rsidDel="009E642E" w:rsidRDefault="00E878F1">
      <w:pPr>
        <w:pStyle w:val="32"/>
        <w:rPr>
          <w:del w:id="779" w:author="Rapporteur" w:date="2022-05-30T07:38:00Z"/>
          <w:rFonts w:asciiTheme="minorHAnsi" w:eastAsiaTheme="minorEastAsia" w:hAnsiTheme="minorHAnsi" w:cstheme="minorBidi"/>
          <w:sz w:val="22"/>
          <w:szCs w:val="22"/>
        </w:rPr>
      </w:pPr>
      <w:del w:id="780" w:author="Rapporteur" w:date="2022-05-30T07:38:00Z">
        <w:r w:rsidDel="009E642E">
          <w:delText>6.6.2</w:delText>
        </w:r>
        <w:r w:rsidDel="009E642E">
          <w:rPr>
            <w:rFonts w:asciiTheme="minorHAnsi" w:eastAsiaTheme="minorEastAsia" w:hAnsiTheme="minorHAnsi" w:cstheme="minorBidi"/>
            <w:sz w:val="22"/>
            <w:szCs w:val="22"/>
          </w:rPr>
          <w:tab/>
        </w:r>
        <w:r w:rsidDel="009E642E">
          <w:delText>Functional Description</w:delText>
        </w:r>
        <w:r w:rsidDel="009E642E">
          <w:tab/>
        </w:r>
        <w:r w:rsidDel="009E642E">
          <w:fldChar w:fldCharType="begin" w:fldLock="1"/>
        </w:r>
        <w:r w:rsidDel="009E642E">
          <w:delInstrText xml:space="preserve"> PAGEREF _Toc101245089 \h </w:delInstrText>
        </w:r>
        <w:r w:rsidDel="009E642E">
          <w:fldChar w:fldCharType="separate"/>
        </w:r>
        <w:r w:rsidDel="009E642E">
          <w:delText>22</w:delText>
        </w:r>
        <w:r w:rsidDel="009E642E">
          <w:fldChar w:fldCharType="end"/>
        </w:r>
      </w:del>
    </w:p>
    <w:p w14:paraId="7D885663" w14:textId="23161504" w:rsidR="00E878F1" w:rsidDel="009E642E" w:rsidRDefault="00E878F1">
      <w:pPr>
        <w:pStyle w:val="32"/>
        <w:rPr>
          <w:del w:id="781" w:author="Rapporteur" w:date="2022-05-30T07:38:00Z"/>
          <w:rFonts w:asciiTheme="minorHAnsi" w:eastAsiaTheme="minorEastAsia" w:hAnsiTheme="minorHAnsi" w:cstheme="minorBidi"/>
          <w:sz w:val="22"/>
          <w:szCs w:val="22"/>
        </w:rPr>
      </w:pPr>
      <w:del w:id="782" w:author="Rapporteur" w:date="2022-05-30T07:38:00Z">
        <w:r w:rsidDel="009E642E">
          <w:rPr>
            <w:lang w:eastAsia="ja-JP"/>
          </w:rPr>
          <w:delText>6.6.3</w:delText>
        </w:r>
        <w:r w:rsidDel="009E642E">
          <w:rPr>
            <w:rFonts w:asciiTheme="minorHAnsi" w:eastAsiaTheme="minorEastAsia" w:hAnsiTheme="minorHAnsi" w:cstheme="minorBidi"/>
            <w:sz w:val="22"/>
            <w:szCs w:val="22"/>
          </w:rPr>
          <w:tab/>
        </w:r>
        <w:r w:rsidDel="009E642E">
          <w:rPr>
            <w:lang w:eastAsia="ja-JP"/>
          </w:rPr>
          <w:delText>Procedures</w:delText>
        </w:r>
        <w:r w:rsidDel="009E642E">
          <w:tab/>
        </w:r>
        <w:r w:rsidDel="009E642E">
          <w:fldChar w:fldCharType="begin" w:fldLock="1"/>
        </w:r>
        <w:r w:rsidDel="009E642E">
          <w:delInstrText xml:space="preserve"> PAGEREF _Toc101245090 \h </w:delInstrText>
        </w:r>
        <w:r w:rsidDel="009E642E">
          <w:fldChar w:fldCharType="separate"/>
        </w:r>
        <w:r w:rsidDel="009E642E">
          <w:delText>23</w:delText>
        </w:r>
        <w:r w:rsidDel="009E642E">
          <w:fldChar w:fldCharType="end"/>
        </w:r>
      </w:del>
    </w:p>
    <w:p w14:paraId="72671BCF" w14:textId="06CDD498" w:rsidR="00E878F1" w:rsidDel="009E642E" w:rsidRDefault="00E878F1">
      <w:pPr>
        <w:pStyle w:val="42"/>
        <w:rPr>
          <w:del w:id="783" w:author="Rapporteur" w:date="2022-05-30T07:38:00Z"/>
          <w:rFonts w:asciiTheme="minorHAnsi" w:eastAsiaTheme="minorEastAsia" w:hAnsiTheme="minorHAnsi" w:cstheme="minorBidi"/>
          <w:sz w:val="22"/>
          <w:szCs w:val="22"/>
        </w:rPr>
      </w:pPr>
      <w:del w:id="784" w:author="Rapporteur" w:date="2022-05-30T07:38:00Z">
        <w:r w:rsidDel="009E642E">
          <w:rPr>
            <w:lang w:eastAsia="ja-JP"/>
          </w:rPr>
          <w:delText>6.6.3.1</w:delText>
        </w:r>
        <w:r w:rsidDel="009E642E">
          <w:rPr>
            <w:rFonts w:asciiTheme="minorHAnsi" w:eastAsiaTheme="minorEastAsia" w:hAnsiTheme="minorHAnsi" w:cstheme="minorBidi"/>
            <w:sz w:val="22"/>
            <w:szCs w:val="22"/>
          </w:rPr>
          <w:tab/>
        </w:r>
        <w:r w:rsidDel="009E642E">
          <w:rPr>
            <w:lang w:eastAsia="ja-JP"/>
          </w:rPr>
          <w:delText>Extended SoR VPLMN Slice Information transfer to UE</w:delText>
        </w:r>
        <w:r w:rsidDel="009E642E">
          <w:tab/>
        </w:r>
        <w:r w:rsidDel="009E642E">
          <w:fldChar w:fldCharType="begin" w:fldLock="1"/>
        </w:r>
        <w:r w:rsidDel="009E642E">
          <w:delInstrText xml:space="preserve"> PAGEREF _Toc101245091 \h </w:delInstrText>
        </w:r>
        <w:r w:rsidDel="009E642E">
          <w:fldChar w:fldCharType="separate"/>
        </w:r>
        <w:r w:rsidDel="009E642E">
          <w:delText>23</w:delText>
        </w:r>
        <w:r w:rsidDel="009E642E">
          <w:fldChar w:fldCharType="end"/>
        </w:r>
      </w:del>
    </w:p>
    <w:p w14:paraId="78A2BA2C" w14:textId="4CC19D82" w:rsidR="00E878F1" w:rsidDel="009E642E" w:rsidRDefault="00E878F1">
      <w:pPr>
        <w:pStyle w:val="52"/>
        <w:rPr>
          <w:del w:id="785" w:author="Rapporteur" w:date="2022-05-30T07:38:00Z"/>
          <w:rFonts w:asciiTheme="minorHAnsi" w:eastAsiaTheme="minorEastAsia" w:hAnsiTheme="minorHAnsi" w:cstheme="minorBidi"/>
          <w:sz w:val="22"/>
          <w:szCs w:val="22"/>
        </w:rPr>
      </w:pPr>
      <w:del w:id="786" w:author="Rapporteur" w:date="2022-05-30T07:38:00Z">
        <w:r w:rsidDel="009E642E">
          <w:delText>6.6.3.1.1</w:delText>
        </w:r>
        <w:r w:rsidDel="009E642E">
          <w:rPr>
            <w:rFonts w:asciiTheme="minorHAnsi" w:eastAsiaTheme="minorEastAsia" w:hAnsiTheme="minorHAnsi" w:cstheme="minorBidi"/>
            <w:sz w:val="22"/>
            <w:szCs w:val="22"/>
          </w:rPr>
          <w:tab/>
        </w:r>
        <w:r w:rsidDel="009E642E">
          <w:delText>UE Initiated capability indication</w:delText>
        </w:r>
        <w:r w:rsidDel="009E642E">
          <w:tab/>
        </w:r>
        <w:r w:rsidDel="009E642E">
          <w:fldChar w:fldCharType="begin" w:fldLock="1"/>
        </w:r>
        <w:r w:rsidDel="009E642E">
          <w:delInstrText xml:space="preserve"> PAGEREF _Toc101245092 \h </w:delInstrText>
        </w:r>
        <w:r w:rsidDel="009E642E">
          <w:fldChar w:fldCharType="separate"/>
        </w:r>
        <w:r w:rsidDel="009E642E">
          <w:delText>24</w:delText>
        </w:r>
        <w:r w:rsidDel="009E642E">
          <w:fldChar w:fldCharType="end"/>
        </w:r>
      </w:del>
    </w:p>
    <w:p w14:paraId="15CD326F" w14:textId="59B876FE" w:rsidR="00E878F1" w:rsidDel="009E642E" w:rsidRDefault="00E878F1">
      <w:pPr>
        <w:pStyle w:val="52"/>
        <w:rPr>
          <w:del w:id="787" w:author="Rapporteur" w:date="2022-05-30T07:38:00Z"/>
          <w:rFonts w:asciiTheme="minorHAnsi" w:eastAsiaTheme="minorEastAsia" w:hAnsiTheme="minorHAnsi" w:cstheme="minorBidi"/>
          <w:sz w:val="22"/>
          <w:szCs w:val="22"/>
        </w:rPr>
      </w:pPr>
      <w:del w:id="788" w:author="Rapporteur" w:date="2022-05-30T07:38:00Z">
        <w:r w:rsidDel="009E642E">
          <w:rPr>
            <w:lang w:eastAsia="ja-JP"/>
          </w:rPr>
          <w:delText>6.6.3.1.2</w:delText>
        </w:r>
        <w:r w:rsidDel="009E642E">
          <w:rPr>
            <w:rFonts w:asciiTheme="minorHAnsi" w:eastAsiaTheme="minorEastAsia" w:hAnsiTheme="minorHAnsi" w:cstheme="minorBidi"/>
            <w:sz w:val="22"/>
            <w:szCs w:val="22"/>
          </w:rPr>
          <w:tab/>
        </w:r>
        <w:r w:rsidDel="009E642E">
          <w:rPr>
            <w:lang w:eastAsia="ja-JP"/>
          </w:rPr>
          <w:delText>Network Triggered capability indication</w:delText>
        </w:r>
        <w:r w:rsidDel="009E642E">
          <w:tab/>
        </w:r>
        <w:r w:rsidDel="009E642E">
          <w:fldChar w:fldCharType="begin" w:fldLock="1"/>
        </w:r>
        <w:r w:rsidDel="009E642E">
          <w:delInstrText xml:space="preserve"> PAGEREF _Toc101245093 \h </w:delInstrText>
        </w:r>
        <w:r w:rsidDel="009E642E">
          <w:fldChar w:fldCharType="separate"/>
        </w:r>
        <w:r w:rsidDel="009E642E">
          <w:delText>25</w:delText>
        </w:r>
        <w:r w:rsidDel="009E642E">
          <w:fldChar w:fldCharType="end"/>
        </w:r>
      </w:del>
    </w:p>
    <w:p w14:paraId="7C1476F5" w14:textId="0F3D8074" w:rsidR="00E878F1" w:rsidDel="009E642E" w:rsidRDefault="00E878F1">
      <w:pPr>
        <w:pStyle w:val="32"/>
        <w:rPr>
          <w:del w:id="789" w:author="Rapporteur" w:date="2022-05-30T07:38:00Z"/>
          <w:rFonts w:asciiTheme="minorHAnsi" w:eastAsiaTheme="minorEastAsia" w:hAnsiTheme="minorHAnsi" w:cstheme="minorBidi"/>
          <w:sz w:val="22"/>
          <w:szCs w:val="22"/>
        </w:rPr>
      </w:pPr>
      <w:del w:id="790" w:author="Rapporteur" w:date="2022-05-30T07:38:00Z">
        <w:r w:rsidDel="009E642E">
          <w:rPr>
            <w:lang w:eastAsia="zh-CN"/>
          </w:rPr>
          <w:delText>6.6.4</w:delText>
        </w:r>
        <w:r w:rsidDel="009E642E">
          <w:rPr>
            <w:rFonts w:asciiTheme="minorHAnsi" w:eastAsiaTheme="minorEastAsia" w:hAnsiTheme="minorHAnsi" w:cstheme="minorBidi"/>
            <w:sz w:val="22"/>
            <w:szCs w:val="22"/>
          </w:rPr>
          <w:tab/>
        </w:r>
        <w:r w:rsidDel="009E642E">
          <w:rPr>
            <w:lang w:eastAsia="ja-JP"/>
          </w:rPr>
          <w:delText xml:space="preserve">Impacts on </w:delText>
        </w:r>
        <w:r w:rsidDel="009E642E">
          <w:rPr>
            <w:lang w:eastAsia="zh-CN"/>
          </w:rPr>
          <w:delText>E</w:delText>
        </w:r>
        <w:r w:rsidDel="009E642E">
          <w:rPr>
            <w:lang w:eastAsia="ja-JP"/>
          </w:rPr>
          <w:delText xml:space="preserve">xisting </w:delText>
        </w:r>
        <w:r w:rsidDel="009E642E">
          <w:rPr>
            <w:lang w:eastAsia="zh-CN"/>
          </w:rPr>
          <w:delText>N</w:delText>
        </w:r>
        <w:r w:rsidDel="009E642E">
          <w:rPr>
            <w:lang w:eastAsia="ja-JP"/>
          </w:rPr>
          <w:delText xml:space="preserve">odes and </w:delText>
        </w:r>
        <w:r w:rsidDel="009E642E">
          <w:rPr>
            <w:lang w:eastAsia="zh-CN"/>
          </w:rPr>
          <w:delText>F</w:delText>
        </w:r>
        <w:r w:rsidDel="009E642E">
          <w:rPr>
            <w:lang w:eastAsia="ja-JP"/>
          </w:rPr>
          <w:delText>unctionality</w:delText>
        </w:r>
        <w:r w:rsidDel="009E642E">
          <w:tab/>
        </w:r>
        <w:r w:rsidDel="009E642E">
          <w:fldChar w:fldCharType="begin" w:fldLock="1"/>
        </w:r>
        <w:r w:rsidDel="009E642E">
          <w:delInstrText xml:space="preserve"> PAGEREF _Toc101245094 \h </w:delInstrText>
        </w:r>
        <w:r w:rsidDel="009E642E">
          <w:fldChar w:fldCharType="separate"/>
        </w:r>
        <w:r w:rsidDel="009E642E">
          <w:delText>26</w:delText>
        </w:r>
        <w:r w:rsidDel="009E642E">
          <w:fldChar w:fldCharType="end"/>
        </w:r>
      </w:del>
    </w:p>
    <w:p w14:paraId="38247C68" w14:textId="18C72B94" w:rsidR="00E878F1" w:rsidDel="009E642E" w:rsidRDefault="00E878F1">
      <w:pPr>
        <w:pStyle w:val="22"/>
        <w:rPr>
          <w:del w:id="791" w:author="Rapporteur" w:date="2022-05-30T07:38:00Z"/>
          <w:rFonts w:asciiTheme="minorHAnsi" w:eastAsiaTheme="minorEastAsia" w:hAnsiTheme="minorHAnsi" w:cstheme="minorBidi"/>
          <w:sz w:val="22"/>
          <w:szCs w:val="22"/>
        </w:rPr>
      </w:pPr>
      <w:del w:id="792" w:author="Rapporteur" w:date="2022-05-30T07:38:00Z">
        <w:r w:rsidDel="009E642E">
          <w:rPr>
            <w:lang w:eastAsia="zh-CN"/>
          </w:rPr>
          <w:delText>6.7</w:delText>
        </w:r>
        <w:r w:rsidDel="009E642E">
          <w:rPr>
            <w:rFonts w:asciiTheme="minorHAnsi" w:eastAsiaTheme="minorEastAsia" w:hAnsiTheme="minorHAnsi" w:cstheme="minorBidi"/>
            <w:sz w:val="22"/>
            <w:szCs w:val="22"/>
          </w:rPr>
          <w:tab/>
        </w:r>
        <w:r w:rsidDel="009E642E">
          <w:delText>Solution</w:delText>
        </w:r>
        <w:r w:rsidDel="009E642E">
          <w:rPr>
            <w:lang w:eastAsia="zh-CN"/>
          </w:rPr>
          <w:delText xml:space="preserve"> #7</w:delText>
        </w:r>
        <w:r w:rsidDel="009E642E">
          <w:delText>: Enabling awareness of Network Slice availability in VPLMNs</w:delText>
        </w:r>
        <w:r w:rsidDel="009E642E">
          <w:tab/>
        </w:r>
        <w:r w:rsidDel="009E642E">
          <w:fldChar w:fldCharType="begin" w:fldLock="1"/>
        </w:r>
        <w:r w:rsidDel="009E642E">
          <w:delInstrText xml:space="preserve"> PAGEREF _Toc101245095 \h </w:delInstrText>
        </w:r>
        <w:r w:rsidDel="009E642E">
          <w:fldChar w:fldCharType="separate"/>
        </w:r>
        <w:r w:rsidDel="009E642E">
          <w:delText>26</w:delText>
        </w:r>
        <w:r w:rsidDel="009E642E">
          <w:fldChar w:fldCharType="end"/>
        </w:r>
      </w:del>
    </w:p>
    <w:p w14:paraId="6AC56EBB" w14:textId="243145C7" w:rsidR="00E878F1" w:rsidDel="009E642E" w:rsidRDefault="00E878F1">
      <w:pPr>
        <w:pStyle w:val="32"/>
        <w:rPr>
          <w:del w:id="793" w:author="Rapporteur" w:date="2022-05-30T07:38:00Z"/>
          <w:rFonts w:asciiTheme="minorHAnsi" w:eastAsiaTheme="minorEastAsia" w:hAnsiTheme="minorHAnsi" w:cstheme="minorBidi"/>
          <w:sz w:val="22"/>
          <w:szCs w:val="22"/>
        </w:rPr>
      </w:pPr>
      <w:del w:id="794" w:author="Rapporteur" w:date="2022-05-30T07:38:00Z">
        <w:r w:rsidDel="009E642E">
          <w:rPr>
            <w:lang w:eastAsia="ko-KR"/>
          </w:rPr>
          <w:delText>6.7.1</w:delText>
        </w:r>
        <w:r w:rsidDel="009E642E">
          <w:rPr>
            <w:rFonts w:asciiTheme="minorHAnsi" w:eastAsiaTheme="minorEastAsia" w:hAnsiTheme="minorHAnsi" w:cstheme="minorBidi"/>
            <w:sz w:val="22"/>
            <w:szCs w:val="22"/>
          </w:rPr>
          <w:tab/>
        </w:r>
        <w:r w:rsidDel="009E642E">
          <w:rPr>
            <w:lang w:eastAsia="ko-KR"/>
          </w:rPr>
          <w:delText>Introduction</w:delText>
        </w:r>
        <w:r w:rsidDel="009E642E">
          <w:tab/>
        </w:r>
        <w:r w:rsidDel="009E642E">
          <w:fldChar w:fldCharType="begin" w:fldLock="1"/>
        </w:r>
        <w:r w:rsidDel="009E642E">
          <w:delInstrText xml:space="preserve"> PAGEREF _Toc101245096 \h </w:delInstrText>
        </w:r>
        <w:r w:rsidDel="009E642E">
          <w:fldChar w:fldCharType="separate"/>
        </w:r>
        <w:r w:rsidDel="009E642E">
          <w:delText>26</w:delText>
        </w:r>
        <w:r w:rsidDel="009E642E">
          <w:fldChar w:fldCharType="end"/>
        </w:r>
      </w:del>
    </w:p>
    <w:p w14:paraId="3335EAAE" w14:textId="3F0E50B0" w:rsidR="00E878F1" w:rsidDel="009E642E" w:rsidRDefault="00E878F1">
      <w:pPr>
        <w:pStyle w:val="32"/>
        <w:rPr>
          <w:del w:id="795" w:author="Rapporteur" w:date="2022-05-30T07:38:00Z"/>
          <w:rFonts w:asciiTheme="minorHAnsi" w:eastAsiaTheme="minorEastAsia" w:hAnsiTheme="minorHAnsi" w:cstheme="minorBidi"/>
          <w:sz w:val="22"/>
          <w:szCs w:val="22"/>
        </w:rPr>
      </w:pPr>
      <w:del w:id="796" w:author="Rapporteur" w:date="2022-05-30T07:38:00Z">
        <w:r w:rsidDel="009E642E">
          <w:delText>6.7.2</w:delText>
        </w:r>
        <w:r w:rsidDel="009E642E">
          <w:rPr>
            <w:rFonts w:asciiTheme="minorHAnsi" w:eastAsiaTheme="minorEastAsia" w:hAnsiTheme="minorHAnsi" w:cstheme="minorBidi"/>
            <w:sz w:val="22"/>
            <w:szCs w:val="22"/>
          </w:rPr>
          <w:tab/>
        </w:r>
        <w:r w:rsidDel="009E642E">
          <w:delText>Functional Description</w:delText>
        </w:r>
        <w:r w:rsidDel="009E642E">
          <w:tab/>
        </w:r>
        <w:r w:rsidDel="009E642E">
          <w:fldChar w:fldCharType="begin" w:fldLock="1"/>
        </w:r>
        <w:r w:rsidDel="009E642E">
          <w:delInstrText xml:space="preserve"> PAGEREF _Toc101245097 \h </w:delInstrText>
        </w:r>
        <w:r w:rsidDel="009E642E">
          <w:fldChar w:fldCharType="separate"/>
        </w:r>
        <w:r w:rsidDel="009E642E">
          <w:delText>26</w:delText>
        </w:r>
        <w:r w:rsidDel="009E642E">
          <w:fldChar w:fldCharType="end"/>
        </w:r>
      </w:del>
    </w:p>
    <w:p w14:paraId="3678DAAC" w14:textId="18303F5A" w:rsidR="00E878F1" w:rsidDel="009E642E" w:rsidRDefault="00E878F1">
      <w:pPr>
        <w:pStyle w:val="32"/>
        <w:rPr>
          <w:del w:id="797" w:author="Rapporteur" w:date="2022-05-30T07:38:00Z"/>
          <w:rFonts w:asciiTheme="minorHAnsi" w:eastAsiaTheme="minorEastAsia" w:hAnsiTheme="minorHAnsi" w:cstheme="minorBidi"/>
          <w:sz w:val="22"/>
          <w:szCs w:val="22"/>
        </w:rPr>
      </w:pPr>
      <w:del w:id="798" w:author="Rapporteur" w:date="2022-05-30T07:38:00Z">
        <w:r w:rsidDel="009E642E">
          <w:delText>6.7.3</w:delText>
        </w:r>
        <w:r w:rsidDel="009E642E">
          <w:rPr>
            <w:rFonts w:asciiTheme="minorHAnsi" w:eastAsiaTheme="minorEastAsia" w:hAnsiTheme="minorHAnsi" w:cstheme="minorBidi"/>
            <w:sz w:val="22"/>
            <w:szCs w:val="22"/>
          </w:rPr>
          <w:tab/>
        </w:r>
        <w:r w:rsidDel="009E642E">
          <w:delText>Procedures</w:delText>
        </w:r>
        <w:r w:rsidDel="009E642E">
          <w:tab/>
        </w:r>
        <w:r w:rsidDel="009E642E">
          <w:fldChar w:fldCharType="begin" w:fldLock="1"/>
        </w:r>
        <w:r w:rsidDel="009E642E">
          <w:delInstrText xml:space="preserve"> PAGEREF _Toc101245098 \h </w:delInstrText>
        </w:r>
        <w:r w:rsidDel="009E642E">
          <w:fldChar w:fldCharType="separate"/>
        </w:r>
        <w:r w:rsidDel="009E642E">
          <w:delText>27</w:delText>
        </w:r>
        <w:r w:rsidDel="009E642E">
          <w:fldChar w:fldCharType="end"/>
        </w:r>
      </w:del>
    </w:p>
    <w:p w14:paraId="5569BA92" w14:textId="1AE8299B" w:rsidR="00E878F1" w:rsidDel="009E642E" w:rsidRDefault="00E878F1">
      <w:pPr>
        <w:pStyle w:val="42"/>
        <w:rPr>
          <w:del w:id="799" w:author="Rapporteur" w:date="2022-05-30T07:38:00Z"/>
          <w:rFonts w:asciiTheme="minorHAnsi" w:eastAsiaTheme="minorEastAsia" w:hAnsiTheme="minorHAnsi" w:cstheme="minorBidi"/>
          <w:sz w:val="22"/>
          <w:szCs w:val="22"/>
        </w:rPr>
      </w:pPr>
      <w:del w:id="800" w:author="Rapporteur" w:date="2022-05-30T07:38:00Z">
        <w:r w:rsidDel="009E642E">
          <w:delText>6.7.3.1</w:delText>
        </w:r>
        <w:r w:rsidDel="009E642E">
          <w:rPr>
            <w:rFonts w:asciiTheme="minorHAnsi" w:eastAsiaTheme="minorEastAsia" w:hAnsiTheme="minorHAnsi" w:cstheme="minorBidi"/>
            <w:sz w:val="22"/>
            <w:szCs w:val="22"/>
          </w:rPr>
          <w:tab/>
        </w:r>
        <w:r w:rsidDel="009E642E">
          <w:delText>Option 1 – UE's USIM is NOT configured to receive a Slice-Aware SoR</w:delText>
        </w:r>
        <w:r w:rsidDel="009E642E">
          <w:tab/>
        </w:r>
        <w:r w:rsidDel="009E642E">
          <w:fldChar w:fldCharType="begin" w:fldLock="1"/>
        </w:r>
        <w:r w:rsidDel="009E642E">
          <w:delInstrText xml:space="preserve"> PAGEREF _Toc101245099 \h </w:delInstrText>
        </w:r>
        <w:r w:rsidDel="009E642E">
          <w:fldChar w:fldCharType="separate"/>
        </w:r>
        <w:r w:rsidDel="009E642E">
          <w:delText>27</w:delText>
        </w:r>
        <w:r w:rsidDel="009E642E">
          <w:fldChar w:fldCharType="end"/>
        </w:r>
      </w:del>
    </w:p>
    <w:p w14:paraId="542754D2" w14:textId="7378722E" w:rsidR="00E878F1" w:rsidDel="009E642E" w:rsidRDefault="00E878F1">
      <w:pPr>
        <w:pStyle w:val="42"/>
        <w:rPr>
          <w:del w:id="801" w:author="Rapporteur" w:date="2022-05-30T07:38:00Z"/>
          <w:rFonts w:asciiTheme="minorHAnsi" w:eastAsiaTheme="minorEastAsia" w:hAnsiTheme="minorHAnsi" w:cstheme="minorBidi"/>
          <w:sz w:val="22"/>
          <w:szCs w:val="22"/>
        </w:rPr>
      </w:pPr>
      <w:del w:id="802" w:author="Rapporteur" w:date="2022-05-30T07:38:00Z">
        <w:r w:rsidDel="009E642E">
          <w:delText>6.7.3.2</w:delText>
        </w:r>
        <w:r w:rsidDel="009E642E">
          <w:rPr>
            <w:rFonts w:asciiTheme="minorHAnsi" w:eastAsiaTheme="minorEastAsia" w:hAnsiTheme="minorHAnsi" w:cstheme="minorBidi"/>
            <w:sz w:val="22"/>
            <w:szCs w:val="22"/>
          </w:rPr>
          <w:tab/>
        </w:r>
        <w:r w:rsidDel="009E642E">
          <w:delText>Option 2 – UE's USIM is configured to receive a Slice-Aware SoR</w:delText>
        </w:r>
        <w:r w:rsidDel="009E642E">
          <w:tab/>
        </w:r>
        <w:r w:rsidDel="009E642E">
          <w:fldChar w:fldCharType="begin" w:fldLock="1"/>
        </w:r>
        <w:r w:rsidDel="009E642E">
          <w:delInstrText xml:space="preserve"> PAGEREF _Toc101245100 \h </w:delInstrText>
        </w:r>
        <w:r w:rsidDel="009E642E">
          <w:fldChar w:fldCharType="separate"/>
        </w:r>
        <w:r w:rsidDel="009E642E">
          <w:delText>28</w:delText>
        </w:r>
        <w:r w:rsidDel="009E642E">
          <w:fldChar w:fldCharType="end"/>
        </w:r>
      </w:del>
    </w:p>
    <w:p w14:paraId="03EDD7B5" w14:textId="0A348CDA" w:rsidR="00E878F1" w:rsidDel="009E642E" w:rsidRDefault="00E878F1">
      <w:pPr>
        <w:pStyle w:val="32"/>
        <w:rPr>
          <w:del w:id="803" w:author="Rapporteur" w:date="2022-05-30T07:38:00Z"/>
          <w:rFonts w:asciiTheme="minorHAnsi" w:eastAsiaTheme="minorEastAsia" w:hAnsiTheme="minorHAnsi" w:cstheme="minorBidi"/>
          <w:sz w:val="22"/>
          <w:szCs w:val="22"/>
        </w:rPr>
      </w:pPr>
      <w:del w:id="804" w:author="Rapporteur" w:date="2022-05-30T07:38:00Z">
        <w:r w:rsidDel="009E642E">
          <w:rPr>
            <w:lang w:eastAsia="zh-CN"/>
          </w:rPr>
          <w:delText>6.7.4</w:delText>
        </w:r>
        <w:r w:rsidDel="009E642E">
          <w:rPr>
            <w:rFonts w:asciiTheme="minorHAnsi" w:eastAsiaTheme="minorEastAsia" w:hAnsiTheme="minorHAnsi" w:cstheme="minorBidi"/>
            <w:sz w:val="22"/>
            <w:szCs w:val="22"/>
          </w:rPr>
          <w:tab/>
        </w:r>
        <w:r w:rsidDel="009E642E">
          <w:delText>Impacts on services, entities and interfaces</w:delText>
        </w:r>
        <w:r w:rsidDel="009E642E">
          <w:tab/>
        </w:r>
        <w:r w:rsidDel="009E642E">
          <w:fldChar w:fldCharType="begin" w:fldLock="1"/>
        </w:r>
        <w:r w:rsidDel="009E642E">
          <w:delInstrText xml:space="preserve"> PAGEREF _Toc101245101 \h </w:delInstrText>
        </w:r>
        <w:r w:rsidDel="009E642E">
          <w:fldChar w:fldCharType="separate"/>
        </w:r>
        <w:r w:rsidDel="009E642E">
          <w:delText>28</w:delText>
        </w:r>
        <w:r w:rsidDel="009E642E">
          <w:fldChar w:fldCharType="end"/>
        </w:r>
      </w:del>
    </w:p>
    <w:p w14:paraId="5678DEF1" w14:textId="12572208" w:rsidR="00E878F1" w:rsidDel="009E642E" w:rsidRDefault="00E878F1">
      <w:pPr>
        <w:pStyle w:val="22"/>
        <w:rPr>
          <w:del w:id="805" w:author="Rapporteur" w:date="2022-05-30T07:38:00Z"/>
          <w:rFonts w:asciiTheme="minorHAnsi" w:eastAsiaTheme="minorEastAsia" w:hAnsiTheme="minorHAnsi" w:cstheme="minorBidi"/>
          <w:sz w:val="22"/>
          <w:szCs w:val="22"/>
        </w:rPr>
      </w:pPr>
      <w:del w:id="806" w:author="Rapporteur" w:date="2022-05-30T07:38:00Z">
        <w:r w:rsidDel="009E642E">
          <w:rPr>
            <w:lang w:eastAsia="zh-CN"/>
          </w:rPr>
          <w:delText>6.8</w:delText>
        </w:r>
        <w:r w:rsidDel="009E642E">
          <w:rPr>
            <w:rFonts w:asciiTheme="minorHAnsi" w:eastAsiaTheme="minorEastAsia" w:hAnsiTheme="minorHAnsi" w:cstheme="minorBidi"/>
            <w:sz w:val="22"/>
            <w:szCs w:val="22"/>
          </w:rPr>
          <w:tab/>
        </w:r>
        <w:r w:rsidDel="009E642E">
          <w:delText>Solution</w:delText>
        </w:r>
        <w:r w:rsidDel="009E642E">
          <w:rPr>
            <w:lang w:eastAsia="zh-CN"/>
          </w:rPr>
          <w:delText xml:space="preserve"> #8</w:delText>
        </w:r>
        <w:r w:rsidDel="009E642E">
          <w:delText>: Gracefully network slice termination</w:delText>
        </w:r>
        <w:r w:rsidDel="009E642E">
          <w:tab/>
        </w:r>
        <w:r w:rsidDel="009E642E">
          <w:fldChar w:fldCharType="begin" w:fldLock="1"/>
        </w:r>
        <w:r w:rsidDel="009E642E">
          <w:delInstrText xml:space="preserve"> PAGEREF _Toc101245102 \h </w:delInstrText>
        </w:r>
        <w:r w:rsidDel="009E642E">
          <w:fldChar w:fldCharType="separate"/>
        </w:r>
        <w:r w:rsidDel="009E642E">
          <w:delText>29</w:delText>
        </w:r>
        <w:r w:rsidDel="009E642E">
          <w:fldChar w:fldCharType="end"/>
        </w:r>
      </w:del>
    </w:p>
    <w:p w14:paraId="760DB97C" w14:textId="442BDC96" w:rsidR="00E878F1" w:rsidDel="009E642E" w:rsidRDefault="00E878F1">
      <w:pPr>
        <w:pStyle w:val="32"/>
        <w:rPr>
          <w:del w:id="807" w:author="Rapporteur" w:date="2022-05-30T07:38:00Z"/>
          <w:rFonts w:asciiTheme="minorHAnsi" w:eastAsiaTheme="minorEastAsia" w:hAnsiTheme="minorHAnsi" w:cstheme="minorBidi"/>
          <w:sz w:val="22"/>
          <w:szCs w:val="22"/>
        </w:rPr>
      </w:pPr>
      <w:del w:id="808" w:author="Rapporteur" w:date="2022-05-30T07:38:00Z">
        <w:r w:rsidDel="009E642E">
          <w:rPr>
            <w:lang w:eastAsia="ko-KR"/>
          </w:rPr>
          <w:delText>6.8.1</w:delText>
        </w:r>
        <w:r w:rsidDel="009E642E">
          <w:rPr>
            <w:rFonts w:asciiTheme="minorHAnsi" w:eastAsiaTheme="minorEastAsia" w:hAnsiTheme="minorHAnsi" w:cstheme="minorBidi"/>
            <w:sz w:val="22"/>
            <w:szCs w:val="22"/>
          </w:rPr>
          <w:tab/>
        </w:r>
        <w:r w:rsidDel="009E642E">
          <w:rPr>
            <w:lang w:eastAsia="ko-KR"/>
          </w:rPr>
          <w:delText>Introduction</w:delText>
        </w:r>
        <w:r w:rsidDel="009E642E">
          <w:tab/>
        </w:r>
        <w:r w:rsidDel="009E642E">
          <w:fldChar w:fldCharType="begin" w:fldLock="1"/>
        </w:r>
        <w:r w:rsidDel="009E642E">
          <w:delInstrText xml:space="preserve"> PAGEREF _Toc101245103 \h </w:delInstrText>
        </w:r>
        <w:r w:rsidDel="009E642E">
          <w:fldChar w:fldCharType="separate"/>
        </w:r>
        <w:r w:rsidDel="009E642E">
          <w:delText>29</w:delText>
        </w:r>
        <w:r w:rsidDel="009E642E">
          <w:fldChar w:fldCharType="end"/>
        </w:r>
      </w:del>
    </w:p>
    <w:p w14:paraId="0791C682" w14:textId="3E91F08E" w:rsidR="00E878F1" w:rsidDel="009E642E" w:rsidRDefault="00E878F1">
      <w:pPr>
        <w:pStyle w:val="32"/>
        <w:rPr>
          <w:del w:id="809" w:author="Rapporteur" w:date="2022-05-30T07:38:00Z"/>
          <w:rFonts w:asciiTheme="minorHAnsi" w:eastAsiaTheme="minorEastAsia" w:hAnsiTheme="minorHAnsi" w:cstheme="minorBidi"/>
          <w:sz w:val="22"/>
          <w:szCs w:val="22"/>
        </w:rPr>
      </w:pPr>
      <w:del w:id="810" w:author="Rapporteur" w:date="2022-05-30T07:38:00Z">
        <w:r w:rsidDel="009E642E">
          <w:delText>6.8.2</w:delText>
        </w:r>
        <w:r w:rsidDel="009E642E">
          <w:rPr>
            <w:rFonts w:asciiTheme="minorHAnsi" w:eastAsiaTheme="minorEastAsia" w:hAnsiTheme="minorHAnsi" w:cstheme="minorBidi"/>
            <w:sz w:val="22"/>
            <w:szCs w:val="22"/>
          </w:rPr>
          <w:tab/>
        </w:r>
        <w:r w:rsidDel="009E642E">
          <w:delText>Functional Description</w:delText>
        </w:r>
        <w:r w:rsidDel="009E642E">
          <w:tab/>
        </w:r>
        <w:r w:rsidDel="009E642E">
          <w:fldChar w:fldCharType="begin" w:fldLock="1"/>
        </w:r>
        <w:r w:rsidDel="009E642E">
          <w:delInstrText xml:space="preserve"> PAGEREF _Toc101245104 \h </w:delInstrText>
        </w:r>
        <w:r w:rsidDel="009E642E">
          <w:fldChar w:fldCharType="separate"/>
        </w:r>
        <w:r w:rsidDel="009E642E">
          <w:delText>29</w:delText>
        </w:r>
        <w:r w:rsidDel="009E642E">
          <w:fldChar w:fldCharType="end"/>
        </w:r>
      </w:del>
    </w:p>
    <w:p w14:paraId="7E791176" w14:textId="25EF045F" w:rsidR="00E878F1" w:rsidDel="009E642E" w:rsidRDefault="00E878F1">
      <w:pPr>
        <w:pStyle w:val="32"/>
        <w:rPr>
          <w:del w:id="811" w:author="Rapporteur" w:date="2022-05-30T07:38:00Z"/>
          <w:rFonts w:asciiTheme="minorHAnsi" w:eastAsiaTheme="minorEastAsia" w:hAnsiTheme="minorHAnsi" w:cstheme="minorBidi"/>
          <w:sz w:val="22"/>
          <w:szCs w:val="22"/>
        </w:rPr>
      </w:pPr>
      <w:del w:id="812" w:author="Rapporteur" w:date="2022-05-30T07:38:00Z">
        <w:r w:rsidDel="009E642E">
          <w:delText>6.8.3</w:delText>
        </w:r>
        <w:r w:rsidDel="009E642E">
          <w:rPr>
            <w:rFonts w:asciiTheme="minorHAnsi" w:eastAsiaTheme="minorEastAsia" w:hAnsiTheme="minorHAnsi" w:cstheme="minorBidi"/>
            <w:sz w:val="22"/>
            <w:szCs w:val="22"/>
          </w:rPr>
          <w:tab/>
        </w:r>
        <w:r w:rsidDel="009E642E">
          <w:delText>Procedures</w:delText>
        </w:r>
        <w:r w:rsidDel="009E642E">
          <w:tab/>
        </w:r>
        <w:r w:rsidDel="009E642E">
          <w:fldChar w:fldCharType="begin" w:fldLock="1"/>
        </w:r>
        <w:r w:rsidDel="009E642E">
          <w:delInstrText xml:space="preserve"> PAGEREF _Toc101245105 \h </w:delInstrText>
        </w:r>
        <w:r w:rsidDel="009E642E">
          <w:fldChar w:fldCharType="separate"/>
        </w:r>
        <w:r w:rsidDel="009E642E">
          <w:delText>30</w:delText>
        </w:r>
        <w:r w:rsidDel="009E642E">
          <w:fldChar w:fldCharType="end"/>
        </w:r>
      </w:del>
    </w:p>
    <w:p w14:paraId="059FCA77" w14:textId="2B527C4C" w:rsidR="00E878F1" w:rsidDel="009E642E" w:rsidRDefault="00E878F1">
      <w:pPr>
        <w:pStyle w:val="32"/>
        <w:rPr>
          <w:del w:id="813" w:author="Rapporteur" w:date="2022-05-30T07:38:00Z"/>
          <w:rFonts w:asciiTheme="minorHAnsi" w:eastAsiaTheme="minorEastAsia" w:hAnsiTheme="minorHAnsi" w:cstheme="minorBidi"/>
          <w:sz w:val="22"/>
          <w:szCs w:val="22"/>
        </w:rPr>
      </w:pPr>
      <w:del w:id="814" w:author="Rapporteur" w:date="2022-05-30T07:38:00Z">
        <w:r w:rsidDel="009E642E">
          <w:rPr>
            <w:lang w:eastAsia="zh-CN"/>
          </w:rPr>
          <w:delText>6.8.4</w:delText>
        </w:r>
        <w:r w:rsidDel="009E642E">
          <w:rPr>
            <w:rFonts w:asciiTheme="minorHAnsi" w:eastAsiaTheme="minorEastAsia" w:hAnsiTheme="minorHAnsi" w:cstheme="minorBidi"/>
            <w:sz w:val="22"/>
            <w:szCs w:val="22"/>
          </w:rPr>
          <w:tab/>
        </w:r>
        <w:r w:rsidDel="009E642E">
          <w:delText>Impacts on services, entities and interfaces</w:delText>
        </w:r>
        <w:r w:rsidDel="009E642E">
          <w:tab/>
        </w:r>
        <w:r w:rsidDel="009E642E">
          <w:fldChar w:fldCharType="begin" w:fldLock="1"/>
        </w:r>
        <w:r w:rsidDel="009E642E">
          <w:delInstrText xml:space="preserve"> PAGEREF _Toc101245106 \h </w:delInstrText>
        </w:r>
        <w:r w:rsidDel="009E642E">
          <w:fldChar w:fldCharType="separate"/>
        </w:r>
        <w:r w:rsidDel="009E642E">
          <w:delText>31</w:delText>
        </w:r>
        <w:r w:rsidDel="009E642E">
          <w:fldChar w:fldCharType="end"/>
        </w:r>
      </w:del>
    </w:p>
    <w:p w14:paraId="5E26EE9A" w14:textId="16CAFB88" w:rsidR="00E878F1" w:rsidDel="009E642E" w:rsidRDefault="00E878F1">
      <w:pPr>
        <w:pStyle w:val="22"/>
        <w:rPr>
          <w:del w:id="815" w:author="Rapporteur" w:date="2022-05-30T07:38:00Z"/>
          <w:rFonts w:asciiTheme="minorHAnsi" w:eastAsiaTheme="minorEastAsia" w:hAnsiTheme="minorHAnsi" w:cstheme="minorBidi"/>
          <w:sz w:val="22"/>
          <w:szCs w:val="22"/>
        </w:rPr>
      </w:pPr>
      <w:del w:id="816" w:author="Rapporteur" w:date="2022-05-30T07:38:00Z">
        <w:r w:rsidDel="009E642E">
          <w:rPr>
            <w:lang w:eastAsia="zh-CN"/>
          </w:rPr>
          <w:delText>6.9</w:delText>
        </w:r>
        <w:r w:rsidDel="009E642E">
          <w:rPr>
            <w:rFonts w:asciiTheme="minorHAnsi" w:eastAsiaTheme="minorEastAsia" w:hAnsiTheme="minorHAnsi" w:cstheme="minorBidi"/>
            <w:sz w:val="22"/>
            <w:szCs w:val="22"/>
          </w:rPr>
          <w:tab/>
        </w:r>
        <w:r w:rsidDel="009E642E">
          <w:rPr>
            <w:lang w:eastAsia="ja-JP"/>
          </w:rPr>
          <w:delText>Solution</w:delText>
        </w:r>
        <w:r w:rsidDel="009E642E">
          <w:rPr>
            <w:lang w:eastAsia="zh-CN"/>
          </w:rPr>
          <w:delText xml:space="preserve"> #9: </w:delText>
        </w:r>
        <w:r w:rsidDel="009E642E">
          <w:rPr>
            <w:lang w:eastAsia="ja-JP"/>
          </w:rPr>
          <w:delText>Support of a Network Slice with an AoS not matching existing TA boundaries.</w:delText>
        </w:r>
        <w:r w:rsidDel="009E642E">
          <w:tab/>
        </w:r>
        <w:r w:rsidDel="009E642E">
          <w:fldChar w:fldCharType="begin" w:fldLock="1"/>
        </w:r>
        <w:r w:rsidDel="009E642E">
          <w:delInstrText xml:space="preserve"> PAGEREF _Toc101245107 \h </w:delInstrText>
        </w:r>
        <w:r w:rsidDel="009E642E">
          <w:fldChar w:fldCharType="separate"/>
        </w:r>
        <w:r w:rsidDel="009E642E">
          <w:delText>31</w:delText>
        </w:r>
        <w:r w:rsidDel="009E642E">
          <w:fldChar w:fldCharType="end"/>
        </w:r>
      </w:del>
    </w:p>
    <w:p w14:paraId="169C6CB4" w14:textId="2F7C835D" w:rsidR="00E878F1" w:rsidDel="009E642E" w:rsidRDefault="00E878F1">
      <w:pPr>
        <w:pStyle w:val="32"/>
        <w:rPr>
          <w:del w:id="817" w:author="Rapporteur" w:date="2022-05-30T07:38:00Z"/>
          <w:rFonts w:asciiTheme="minorHAnsi" w:eastAsiaTheme="minorEastAsia" w:hAnsiTheme="minorHAnsi" w:cstheme="minorBidi"/>
          <w:sz w:val="22"/>
          <w:szCs w:val="22"/>
        </w:rPr>
      </w:pPr>
      <w:del w:id="818" w:author="Rapporteur" w:date="2022-05-30T07:38:00Z">
        <w:r w:rsidDel="009E642E">
          <w:rPr>
            <w:lang w:eastAsia="ko-KR"/>
          </w:rPr>
          <w:delText>6.9.1</w:delText>
        </w:r>
        <w:r w:rsidDel="009E642E">
          <w:rPr>
            <w:rFonts w:asciiTheme="minorHAnsi" w:eastAsiaTheme="minorEastAsia" w:hAnsiTheme="minorHAnsi" w:cstheme="minorBidi"/>
            <w:sz w:val="22"/>
            <w:szCs w:val="22"/>
          </w:rPr>
          <w:tab/>
        </w:r>
        <w:r w:rsidDel="009E642E">
          <w:rPr>
            <w:lang w:eastAsia="ko-KR"/>
          </w:rPr>
          <w:delText>Introduction</w:delText>
        </w:r>
        <w:r w:rsidDel="009E642E">
          <w:tab/>
        </w:r>
        <w:r w:rsidDel="009E642E">
          <w:fldChar w:fldCharType="begin" w:fldLock="1"/>
        </w:r>
        <w:r w:rsidDel="009E642E">
          <w:delInstrText xml:space="preserve"> PAGEREF _Toc101245108 \h </w:delInstrText>
        </w:r>
        <w:r w:rsidDel="009E642E">
          <w:fldChar w:fldCharType="separate"/>
        </w:r>
        <w:r w:rsidDel="009E642E">
          <w:delText>31</w:delText>
        </w:r>
        <w:r w:rsidDel="009E642E">
          <w:fldChar w:fldCharType="end"/>
        </w:r>
      </w:del>
    </w:p>
    <w:p w14:paraId="0A02F84E" w14:textId="23608D35" w:rsidR="00E878F1" w:rsidDel="009E642E" w:rsidRDefault="00E878F1">
      <w:pPr>
        <w:pStyle w:val="32"/>
        <w:rPr>
          <w:del w:id="819" w:author="Rapporteur" w:date="2022-05-30T07:38:00Z"/>
          <w:rFonts w:asciiTheme="minorHAnsi" w:eastAsiaTheme="minorEastAsia" w:hAnsiTheme="minorHAnsi" w:cstheme="minorBidi"/>
          <w:sz w:val="22"/>
          <w:szCs w:val="22"/>
        </w:rPr>
      </w:pPr>
      <w:del w:id="820" w:author="Rapporteur" w:date="2022-05-30T07:38:00Z">
        <w:r w:rsidDel="009E642E">
          <w:rPr>
            <w:lang w:eastAsia="ja-JP"/>
          </w:rPr>
          <w:delText>6.9.2</w:delText>
        </w:r>
        <w:r w:rsidDel="009E642E">
          <w:rPr>
            <w:rFonts w:asciiTheme="minorHAnsi" w:eastAsiaTheme="minorEastAsia" w:hAnsiTheme="minorHAnsi" w:cstheme="minorBidi"/>
            <w:sz w:val="22"/>
            <w:szCs w:val="22"/>
          </w:rPr>
          <w:tab/>
        </w:r>
        <w:r w:rsidDel="009E642E">
          <w:rPr>
            <w:lang w:eastAsia="ja-JP"/>
          </w:rPr>
          <w:delText>Description</w:delText>
        </w:r>
        <w:r w:rsidDel="009E642E">
          <w:tab/>
        </w:r>
        <w:r w:rsidDel="009E642E">
          <w:fldChar w:fldCharType="begin" w:fldLock="1"/>
        </w:r>
        <w:r w:rsidDel="009E642E">
          <w:delInstrText xml:space="preserve"> PAGEREF _Toc101245109 \h </w:delInstrText>
        </w:r>
        <w:r w:rsidDel="009E642E">
          <w:fldChar w:fldCharType="separate"/>
        </w:r>
        <w:r w:rsidDel="009E642E">
          <w:delText>31</w:delText>
        </w:r>
        <w:r w:rsidDel="009E642E">
          <w:fldChar w:fldCharType="end"/>
        </w:r>
      </w:del>
    </w:p>
    <w:p w14:paraId="2EFC83AE" w14:textId="40999677" w:rsidR="00E878F1" w:rsidDel="009E642E" w:rsidRDefault="00E878F1">
      <w:pPr>
        <w:pStyle w:val="32"/>
        <w:rPr>
          <w:del w:id="821" w:author="Rapporteur" w:date="2022-05-30T07:38:00Z"/>
          <w:rFonts w:asciiTheme="minorHAnsi" w:eastAsiaTheme="minorEastAsia" w:hAnsiTheme="minorHAnsi" w:cstheme="minorBidi"/>
          <w:sz w:val="22"/>
          <w:szCs w:val="22"/>
        </w:rPr>
      </w:pPr>
      <w:del w:id="822" w:author="Rapporteur" w:date="2022-05-30T07:38:00Z">
        <w:r w:rsidDel="009E642E">
          <w:rPr>
            <w:lang w:eastAsia="ja-JP"/>
          </w:rPr>
          <w:delText>6.9.3</w:delText>
        </w:r>
        <w:r w:rsidDel="009E642E">
          <w:rPr>
            <w:rFonts w:asciiTheme="minorHAnsi" w:eastAsiaTheme="minorEastAsia" w:hAnsiTheme="minorHAnsi" w:cstheme="minorBidi"/>
            <w:sz w:val="22"/>
            <w:szCs w:val="22"/>
          </w:rPr>
          <w:tab/>
        </w:r>
        <w:r w:rsidDel="009E642E">
          <w:rPr>
            <w:lang w:eastAsia="ja-JP"/>
          </w:rPr>
          <w:delText>Procedures</w:delText>
        </w:r>
        <w:r w:rsidDel="009E642E">
          <w:tab/>
        </w:r>
        <w:r w:rsidDel="009E642E">
          <w:fldChar w:fldCharType="begin" w:fldLock="1"/>
        </w:r>
        <w:r w:rsidDel="009E642E">
          <w:delInstrText xml:space="preserve"> PAGEREF _Toc101245110 \h </w:delInstrText>
        </w:r>
        <w:r w:rsidDel="009E642E">
          <w:fldChar w:fldCharType="separate"/>
        </w:r>
        <w:r w:rsidDel="009E642E">
          <w:delText>33</w:delText>
        </w:r>
        <w:r w:rsidDel="009E642E">
          <w:fldChar w:fldCharType="end"/>
        </w:r>
      </w:del>
    </w:p>
    <w:p w14:paraId="28547EA8" w14:textId="1D919DD6" w:rsidR="00E878F1" w:rsidDel="009E642E" w:rsidRDefault="00E878F1">
      <w:pPr>
        <w:pStyle w:val="32"/>
        <w:rPr>
          <w:del w:id="823" w:author="Rapporteur" w:date="2022-05-30T07:38:00Z"/>
          <w:rFonts w:asciiTheme="minorHAnsi" w:eastAsiaTheme="minorEastAsia" w:hAnsiTheme="minorHAnsi" w:cstheme="minorBidi"/>
          <w:sz w:val="22"/>
          <w:szCs w:val="22"/>
        </w:rPr>
      </w:pPr>
      <w:del w:id="824" w:author="Rapporteur" w:date="2022-05-30T07:38:00Z">
        <w:r w:rsidDel="009E642E">
          <w:rPr>
            <w:lang w:eastAsia="zh-CN"/>
          </w:rPr>
          <w:delText>6.9.4</w:delText>
        </w:r>
        <w:r w:rsidDel="009E642E">
          <w:rPr>
            <w:rFonts w:asciiTheme="minorHAnsi" w:eastAsiaTheme="minorEastAsia" w:hAnsiTheme="minorHAnsi" w:cstheme="minorBidi"/>
            <w:sz w:val="22"/>
            <w:szCs w:val="22"/>
          </w:rPr>
          <w:tab/>
        </w:r>
        <w:r w:rsidDel="009E642E">
          <w:rPr>
            <w:lang w:eastAsia="ja-JP"/>
          </w:rPr>
          <w:delText xml:space="preserve">Impacts on </w:delText>
        </w:r>
        <w:r w:rsidDel="009E642E">
          <w:rPr>
            <w:lang w:eastAsia="zh-CN"/>
          </w:rPr>
          <w:delText>services,</w:delText>
        </w:r>
        <w:r w:rsidDel="009E642E">
          <w:rPr>
            <w:lang w:eastAsia="ja-JP"/>
          </w:rPr>
          <w:delText xml:space="preserve"> entities and interfaces</w:delText>
        </w:r>
        <w:r w:rsidDel="009E642E">
          <w:tab/>
        </w:r>
        <w:r w:rsidDel="009E642E">
          <w:fldChar w:fldCharType="begin" w:fldLock="1"/>
        </w:r>
        <w:r w:rsidDel="009E642E">
          <w:delInstrText xml:space="preserve"> PAGEREF _Toc101245111 \h </w:delInstrText>
        </w:r>
        <w:r w:rsidDel="009E642E">
          <w:fldChar w:fldCharType="separate"/>
        </w:r>
        <w:r w:rsidDel="009E642E">
          <w:delText>35</w:delText>
        </w:r>
        <w:r w:rsidDel="009E642E">
          <w:fldChar w:fldCharType="end"/>
        </w:r>
      </w:del>
    </w:p>
    <w:p w14:paraId="4C8BC1B5" w14:textId="4643645C" w:rsidR="00E878F1" w:rsidDel="009E642E" w:rsidRDefault="00E878F1">
      <w:pPr>
        <w:pStyle w:val="22"/>
        <w:rPr>
          <w:del w:id="825" w:author="Rapporteur" w:date="2022-05-30T07:38:00Z"/>
          <w:rFonts w:asciiTheme="minorHAnsi" w:eastAsiaTheme="minorEastAsia" w:hAnsiTheme="minorHAnsi" w:cstheme="minorBidi"/>
          <w:sz w:val="22"/>
          <w:szCs w:val="22"/>
        </w:rPr>
      </w:pPr>
      <w:del w:id="826" w:author="Rapporteur" w:date="2022-05-30T07:38:00Z">
        <w:r w:rsidDel="009E642E">
          <w:rPr>
            <w:lang w:eastAsia="ja-JP"/>
          </w:rPr>
          <w:delText>6.10</w:delText>
        </w:r>
        <w:r w:rsidDel="009E642E">
          <w:rPr>
            <w:rFonts w:asciiTheme="minorHAnsi" w:eastAsiaTheme="minorEastAsia" w:hAnsiTheme="minorHAnsi" w:cstheme="minorBidi"/>
            <w:sz w:val="22"/>
            <w:szCs w:val="22"/>
          </w:rPr>
          <w:tab/>
        </w:r>
        <w:r w:rsidDel="009E642E">
          <w:rPr>
            <w:lang w:eastAsia="ja-JP"/>
          </w:rPr>
          <w:delText>Solution #10: Associating a validity timer with a temporary slice</w:delText>
        </w:r>
        <w:r w:rsidDel="009E642E">
          <w:tab/>
        </w:r>
        <w:r w:rsidDel="009E642E">
          <w:fldChar w:fldCharType="begin" w:fldLock="1"/>
        </w:r>
        <w:r w:rsidDel="009E642E">
          <w:delInstrText xml:space="preserve"> PAGEREF _Toc101245112 \h </w:delInstrText>
        </w:r>
        <w:r w:rsidDel="009E642E">
          <w:fldChar w:fldCharType="separate"/>
        </w:r>
        <w:r w:rsidDel="009E642E">
          <w:delText>35</w:delText>
        </w:r>
        <w:r w:rsidDel="009E642E">
          <w:fldChar w:fldCharType="end"/>
        </w:r>
      </w:del>
    </w:p>
    <w:p w14:paraId="28930BF4" w14:textId="593C4D93" w:rsidR="00E878F1" w:rsidDel="009E642E" w:rsidRDefault="00E878F1">
      <w:pPr>
        <w:pStyle w:val="32"/>
        <w:rPr>
          <w:del w:id="827" w:author="Rapporteur" w:date="2022-05-30T07:38:00Z"/>
          <w:rFonts w:asciiTheme="minorHAnsi" w:eastAsiaTheme="minorEastAsia" w:hAnsiTheme="minorHAnsi" w:cstheme="minorBidi"/>
          <w:sz w:val="22"/>
          <w:szCs w:val="22"/>
        </w:rPr>
      </w:pPr>
      <w:del w:id="828" w:author="Rapporteur" w:date="2022-05-30T07:38:00Z">
        <w:r w:rsidDel="009E642E">
          <w:rPr>
            <w:lang w:eastAsia="ko-KR"/>
          </w:rPr>
          <w:delText>6.10.1</w:delText>
        </w:r>
        <w:r w:rsidDel="009E642E">
          <w:rPr>
            <w:rFonts w:asciiTheme="minorHAnsi" w:eastAsiaTheme="minorEastAsia" w:hAnsiTheme="minorHAnsi" w:cstheme="minorBidi"/>
            <w:sz w:val="22"/>
            <w:szCs w:val="22"/>
          </w:rPr>
          <w:tab/>
        </w:r>
        <w:r w:rsidDel="009E642E">
          <w:rPr>
            <w:lang w:eastAsia="ko-KR"/>
          </w:rPr>
          <w:delText>Introduction</w:delText>
        </w:r>
        <w:r w:rsidDel="009E642E">
          <w:tab/>
        </w:r>
        <w:r w:rsidDel="009E642E">
          <w:fldChar w:fldCharType="begin" w:fldLock="1"/>
        </w:r>
        <w:r w:rsidDel="009E642E">
          <w:delInstrText xml:space="preserve"> PAGEREF _Toc101245113 \h </w:delInstrText>
        </w:r>
        <w:r w:rsidDel="009E642E">
          <w:fldChar w:fldCharType="separate"/>
        </w:r>
        <w:r w:rsidDel="009E642E">
          <w:delText>35</w:delText>
        </w:r>
        <w:r w:rsidDel="009E642E">
          <w:fldChar w:fldCharType="end"/>
        </w:r>
      </w:del>
    </w:p>
    <w:p w14:paraId="2C3E6942" w14:textId="1646CF5E" w:rsidR="00E878F1" w:rsidDel="009E642E" w:rsidRDefault="00E878F1">
      <w:pPr>
        <w:pStyle w:val="32"/>
        <w:rPr>
          <w:del w:id="829" w:author="Rapporteur" w:date="2022-05-30T07:38:00Z"/>
          <w:rFonts w:asciiTheme="minorHAnsi" w:eastAsiaTheme="minorEastAsia" w:hAnsiTheme="minorHAnsi" w:cstheme="minorBidi"/>
          <w:sz w:val="22"/>
          <w:szCs w:val="22"/>
        </w:rPr>
      </w:pPr>
      <w:del w:id="830" w:author="Rapporteur" w:date="2022-05-30T07:38:00Z">
        <w:r w:rsidDel="009E642E">
          <w:rPr>
            <w:lang w:eastAsia="ko-KR"/>
          </w:rPr>
          <w:delText>6.10.2</w:delText>
        </w:r>
        <w:r w:rsidDel="009E642E">
          <w:rPr>
            <w:rFonts w:asciiTheme="minorHAnsi" w:eastAsiaTheme="minorEastAsia" w:hAnsiTheme="minorHAnsi" w:cstheme="minorBidi"/>
            <w:sz w:val="22"/>
            <w:szCs w:val="22"/>
          </w:rPr>
          <w:tab/>
        </w:r>
        <w:r w:rsidDel="009E642E">
          <w:rPr>
            <w:lang w:eastAsia="ja-JP"/>
          </w:rPr>
          <w:delText>Procedures</w:delText>
        </w:r>
        <w:r w:rsidDel="009E642E">
          <w:tab/>
        </w:r>
        <w:r w:rsidDel="009E642E">
          <w:fldChar w:fldCharType="begin" w:fldLock="1"/>
        </w:r>
        <w:r w:rsidDel="009E642E">
          <w:delInstrText xml:space="preserve"> PAGEREF _Toc101245114 \h </w:delInstrText>
        </w:r>
        <w:r w:rsidDel="009E642E">
          <w:fldChar w:fldCharType="separate"/>
        </w:r>
        <w:r w:rsidDel="009E642E">
          <w:delText>36</w:delText>
        </w:r>
        <w:r w:rsidDel="009E642E">
          <w:fldChar w:fldCharType="end"/>
        </w:r>
      </w:del>
    </w:p>
    <w:p w14:paraId="7158C5BE" w14:textId="3609124E" w:rsidR="00E878F1" w:rsidDel="009E642E" w:rsidRDefault="00E878F1">
      <w:pPr>
        <w:pStyle w:val="32"/>
        <w:rPr>
          <w:del w:id="831" w:author="Rapporteur" w:date="2022-05-30T07:38:00Z"/>
          <w:rFonts w:asciiTheme="minorHAnsi" w:eastAsiaTheme="minorEastAsia" w:hAnsiTheme="minorHAnsi" w:cstheme="minorBidi"/>
          <w:sz w:val="22"/>
          <w:szCs w:val="22"/>
        </w:rPr>
      </w:pPr>
      <w:del w:id="832" w:author="Rapporteur" w:date="2022-05-30T07:38:00Z">
        <w:r w:rsidDel="009E642E">
          <w:rPr>
            <w:lang w:eastAsia="zh-CN"/>
          </w:rPr>
          <w:delText>6.10.3</w:delText>
        </w:r>
        <w:r w:rsidDel="009E642E">
          <w:rPr>
            <w:rFonts w:asciiTheme="minorHAnsi" w:eastAsiaTheme="minorEastAsia" w:hAnsiTheme="minorHAnsi" w:cstheme="minorBidi"/>
            <w:sz w:val="22"/>
            <w:szCs w:val="22"/>
          </w:rPr>
          <w:tab/>
        </w:r>
        <w:r w:rsidDel="009E642E">
          <w:rPr>
            <w:lang w:eastAsia="ja-JP"/>
          </w:rPr>
          <w:delText xml:space="preserve">Impacts on </w:delText>
        </w:r>
        <w:r w:rsidDel="009E642E">
          <w:rPr>
            <w:lang w:eastAsia="zh-CN"/>
          </w:rPr>
          <w:delText>services,</w:delText>
        </w:r>
        <w:r w:rsidDel="009E642E">
          <w:rPr>
            <w:lang w:eastAsia="ja-JP"/>
          </w:rPr>
          <w:delText xml:space="preserve"> entities and interfaces</w:delText>
        </w:r>
        <w:r w:rsidDel="009E642E">
          <w:tab/>
        </w:r>
        <w:r w:rsidDel="009E642E">
          <w:fldChar w:fldCharType="begin" w:fldLock="1"/>
        </w:r>
        <w:r w:rsidDel="009E642E">
          <w:delInstrText xml:space="preserve"> PAGEREF _Toc101245115 \h </w:delInstrText>
        </w:r>
        <w:r w:rsidDel="009E642E">
          <w:fldChar w:fldCharType="separate"/>
        </w:r>
        <w:r w:rsidDel="009E642E">
          <w:delText>37</w:delText>
        </w:r>
        <w:r w:rsidDel="009E642E">
          <w:fldChar w:fldCharType="end"/>
        </w:r>
      </w:del>
    </w:p>
    <w:p w14:paraId="75A6EFC6" w14:textId="2C42E06A" w:rsidR="00E878F1" w:rsidDel="009E642E" w:rsidRDefault="00E878F1">
      <w:pPr>
        <w:pStyle w:val="22"/>
        <w:rPr>
          <w:del w:id="833" w:author="Rapporteur" w:date="2022-05-30T07:38:00Z"/>
          <w:rFonts w:asciiTheme="minorHAnsi" w:eastAsiaTheme="minorEastAsia" w:hAnsiTheme="minorHAnsi" w:cstheme="minorBidi"/>
          <w:sz w:val="22"/>
          <w:szCs w:val="22"/>
        </w:rPr>
      </w:pPr>
      <w:del w:id="834" w:author="Rapporteur" w:date="2022-05-30T07:38:00Z">
        <w:r w:rsidDel="009E642E">
          <w:rPr>
            <w:lang w:eastAsia="zh-CN"/>
          </w:rPr>
          <w:delText>6.11</w:delText>
        </w:r>
        <w:r w:rsidDel="009E642E">
          <w:rPr>
            <w:rFonts w:asciiTheme="minorHAnsi" w:eastAsiaTheme="minorEastAsia" w:hAnsiTheme="minorHAnsi" w:cstheme="minorBidi"/>
            <w:sz w:val="22"/>
            <w:szCs w:val="22"/>
          </w:rPr>
          <w:tab/>
        </w:r>
        <w:r w:rsidDel="009E642E">
          <w:rPr>
            <w:lang w:eastAsia="ja-JP"/>
          </w:rPr>
          <w:delText>Solution</w:delText>
        </w:r>
        <w:r w:rsidDel="009E642E">
          <w:rPr>
            <w:lang w:eastAsia="zh-CN"/>
          </w:rPr>
          <w:delText xml:space="preserve"> #11</w:delText>
        </w:r>
        <w:r w:rsidDel="009E642E">
          <w:rPr>
            <w:lang w:eastAsia="ja-JP"/>
          </w:rPr>
          <w:delText>: Enabling UEs to Request S-NSSAIs not uniformly available</w:delText>
        </w:r>
        <w:r w:rsidDel="009E642E">
          <w:tab/>
        </w:r>
        <w:r w:rsidDel="009E642E">
          <w:fldChar w:fldCharType="begin" w:fldLock="1"/>
        </w:r>
        <w:r w:rsidDel="009E642E">
          <w:delInstrText xml:space="preserve"> PAGEREF _Toc101245116 \h </w:delInstrText>
        </w:r>
        <w:r w:rsidDel="009E642E">
          <w:fldChar w:fldCharType="separate"/>
        </w:r>
        <w:r w:rsidDel="009E642E">
          <w:delText>37</w:delText>
        </w:r>
        <w:r w:rsidDel="009E642E">
          <w:fldChar w:fldCharType="end"/>
        </w:r>
      </w:del>
    </w:p>
    <w:p w14:paraId="2049728C" w14:textId="6933184A" w:rsidR="00E878F1" w:rsidDel="009E642E" w:rsidRDefault="00E878F1">
      <w:pPr>
        <w:pStyle w:val="32"/>
        <w:rPr>
          <w:del w:id="835" w:author="Rapporteur" w:date="2022-05-30T07:38:00Z"/>
          <w:rFonts w:asciiTheme="minorHAnsi" w:eastAsiaTheme="minorEastAsia" w:hAnsiTheme="minorHAnsi" w:cstheme="minorBidi"/>
          <w:sz w:val="22"/>
          <w:szCs w:val="22"/>
        </w:rPr>
      </w:pPr>
      <w:del w:id="836" w:author="Rapporteur" w:date="2022-05-30T07:38:00Z">
        <w:r w:rsidDel="009E642E">
          <w:rPr>
            <w:lang w:eastAsia="ko-KR"/>
          </w:rPr>
          <w:delText>6.11.1</w:delText>
        </w:r>
        <w:r w:rsidDel="009E642E">
          <w:rPr>
            <w:rFonts w:asciiTheme="minorHAnsi" w:eastAsiaTheme="minorEastAsia" w:hAnsiTheme="minorHAnsi" w:cstheme="minorBidi"/>
            <w:sz w:val="22"/>
            <w:szCs w:val="22"/>
          </w:rPr>
          <w:tab/>
        </w:r>
        <w:r w:rsidDel="009E642E">
          <w:rPr>
            <w:lang w:eastAsia="ko-KR"/>
          </w:rPr>
          <w:delText>Introduction</w:delText>
        </w:r>
        <w:r w:rsidDel="009E642E">
          <w:tab/>
        </w:r>
        <w:r w:rsidDel="009E642E">
          <w:fldChar w:fldCharType="begin" w:fldLock="1"/>
        </w:r>
        <w:r w:rsidDel="009E642E">
          <w:delInstrText xml:space="preserve"> PAGEREF _Toc101245117 \h </w:delInstrText>
        </w:r>
        <w:r w:rsidDel="009E642E">
          <w:fldChar w:fldCharType="separate"/>
        </w:r>
        <w:r w:rsidDel="009E642E">
          <w:delText>37</w:delText>
        </w:r>
        <w:r w:rsidDel="009E642E">
          <w:fldChar w:fldCharType="end"/>
        </w:r>
      </w:del>
    </w:p>
    <w:p w14:paraId="3CBC22D3" w14:textId="23D5D7C1" w:rsidR="00E878F1" w:rsidDel="009E642E" w:rsidRDefault="00E878F1">
      <w:pPr>
        <w:pStyle w:val="32"/>
        <w:rPr>
          <w:del w:id="837" w:author="Rapporteur" w:date="2022-05-30T07:38:00Z"/>
          <w:rFonts w:asciiTheme="minorHAnsi" w:eastAsiaTheme="minorEastAsia" w:hAnsiTheme="minorHAnsi" w:cstheme="minorBidi"/>
          <w:sz w:val="22"/>
          <w:szCs w:val="22"/>
        </w:rPr>
      </w:pPr>
      <w:del w:id="838" w:author="Rapporteur" w:date="2022-05-30T07:38:00Z">
        <w:r w:rsidDel="009E642E">
          <w:rPr>
            <w:lang w:eastAsia="ja-JP"/>
          </w:rPr>
          <w:delText>6.11.2</w:delText>
        </w:r>
        <w:r w:rsidDel="009E642E">
          <w:rPr>
            <w:rFonts w:asciiTheme="minorHAnsi" w:eastAsiaTheme="minorEastAsia" w:hAnsiTheme="minorHAnsi" w:cstheme="minorBidi"/>
            <w:sz w:val="22"/>
            <w:szCs w:val="22"/>
          </w:rPr>
          <w:tab/>
        </w:r>
        <w:r w:rsidDel="009E642E">
          <w:rPr>
            <w:lang w:eastAsia="ja-JP"/>
          </w:rPr>
          <w:delText>Functional Description</w:delText>
        </w:r>
        <w:r w:rsidDel="009E642E">
          <w:tab/>
        </w:r>
        <w:r w:rsidDel="009E642E">
          <w:fldChar w:fldCharType="begin" w:fldLock="1"/>
        </w:r>
        <w:r w:rsidDel="009E642E">
          <w:delInstrText xml:space="preserve"> PAGEREF _Toc101245118 \h </w:delInstrText>
        </w:r>
        <w:r w:rsidDel="009E642E">
          <w:fldChar w:fldCharType="separate"/>
        </w:r>
        <w:r w:rsidDel="009E642E">
          <w:delText>37</w:delText>
        </w:r>
        <w:r w:rsidDel="009E642E">
          <w:fldChar w:fldCharType="end"/>
        </w:r>
      </w:del>
    </w:p>
    <w:p w14:paraId="1890DAD0" w14:textId="4E92DECA" w:rsidR="00E878F1" w:rsidDel="009E642E" w:rsidRDefault="00E878F1">
      <w:pPr>
        <w:pStyle w:val="32"/>
        <w:rPr>
          <w:del w:id="839" w:author="Rapporteur" w:date="2022-05-30T07:38:00Z"/>
          <w:rFonts w:asciiTheme="minorHAnsi" w:eastAsiaTheme="minorEastAsia" w:hAnsiTheme="minorHAnsi" w:cstheme="minorBidi"/>
          <w:sz w:val="22"/>
          <w:szCs w:val="22"/>
        </w:rPr>
      </w:pPr>
      <w:del w:id="840" w:author="Rapporteur" w:date="2022-05-30T07:38:00Z">
        <w:r w:rsidDel="009E642E">
          <w:rPr>
            <w:lang w:eastAsia="ja-JP"/>
          </w:rPr>
          <w:delText>6.11.3</w:delText>
        </w:r>
        <w:r w:rsidDel="009E642E">
          <w:rPr>
            <w:rFonts w:asciiTheme="minorHAnsi" w:eastAsiaTheme="minorEastAsia" w:hAnsiTheme="minorHAnsi" w:cstheme="minorBidi"/>
            <w:sz w:val="22"/>
            <w:szCs w:val="22"/>
          </w:rPr>
          <w:tab/>
        </w:r>
        <w:r w:rsidDel="009E642E">
          <w:rPr>
            <w:lang w:eastAsia="ja-JP"/>
          </w:rPr>
          <w:delText>Procedures</w:delText>
        </w:r>
        <w:r w:rsidDel="009E642E">
          <w:tab/>
        </w:r>
        <w:r w:rsidDel="009E642E">
          <w:fldChar w:fldCharType="begin" w:fldLock="1"/>
        </w:r>
        <w:r w:rsidDel="009E642E">
          <w:delInstrText xml:space="preserve"> PAGEREF _Toc101245119 \h </w:delInstrText>
        </w:r>
        <w:r w:rsidDel="009E642E">
          <w:fldChar w:fldCharType="separate"/>
        </w:r>
        <w:r w:rsidDel="009E642E">
          <w:delText>38</w:delText>
        </w:r>
        <w:r w:rsidDel="009E642E">
          <w:fldChar w:fldCharType="end"/>
        </w:r>
      </w:del>
    </w:p>
    <w:p w14:paraId="08270F18" w14:textId="0C0926CA" w:rsidR="00E878F1" w:rsidDel="009E642E" w:rsidRDefault="00E878F1">
      <w:pPr>
        <w:pStyle w:val="32"/>
        <w:rPr>
          <w:del w:id="841" w:author="Rapporteur" w:date="2022-05-30T07:38:00Z"/>
          <w:rFonts w:asciiTheme="minorHAnsi" w:eastAsiaTheme="minorEastAsia" w:hAnsiTheme="minorHAnsi" w:cstheme="minorBidi"/>
          <w:sz w:val="22"/>
          <w:szCs w:val="22"/>
        </w:rPr>
      </w:pPr>
      <w:del w:id="842" w:author="Rapporteur" w:date="2022-05-30T07:38:00Z">
        <w:r w:rsidDel="009E642E">
          <w:rPr>
            <w:lang w:eastAsia="zh-CN"/>
          </w:rPr>
          <w:delText>6.11.4</w:delText>
        </w:r>
        <w:r w:rsidDel="009E642E">
          <w:rPr>
            <w:rFonts w:asciiTheme="minorHAnsi" w:eastAsiaTheme="minorEastAsia" w:hAnsiTheme="minorHAnsi" w:cstheme="minorBidi"/>
            <w:sz w:val="22"/>
            <w:szCs w:val="22"/>
          </w:rPr>
          <w:tab/>
        </w:r>
        <w:r w:rsidDel="009E642E">
          <w:rPr>
            <w:lang w:eastAsia="ja-JP"/>
          </w:rPr>
          <w:delText>Impacts on services, entities and interfaces</w:delText>
        </w:r>
        <w:r w:rsidDel="009E642E">
          <w:tab/>
        </w:r>
        <w:r w:rsidDel="009E642E">
          <w:fldChar w:fldCharType="begin" w:fldLock="1"/>
        </w:r>
        <w:r w:rsidDel="009E642E">
          <w:delInstrText xml:space="preserve"> PAGEREF _Toc101245120 \h </w:delInstrText>
        </w:r>
        <w:r w:rsidDel="009E642E">
          <w:fldChar w:fldCharType="separate"/>
        </w:r>
        <w:r w:rsidDel="009E642E">
          <w:delText>38</w:delText>
        </w:r>
        <w:r w:rsidDel="009E642E">
          <w:fldChar w:fldCharType="end"/>
        </w:r>
      </w:del>
    </w:p>
    <w:p w14:paraId="5D7AC1AA" w14:textId="0B002949" w:rsidR="00E878F1" w:rsidDel="009E642E" w:rsidRDefault="00E878F1">
      <w:pPr>
        <w:pStyle w:val="22"/>
        <w:rPr>
          <w:del w:id="843" w:author="Rapporteur" w:date="2022-05-30T07:38:00Z"/>
          <w:rFonts w:asciiTheme="minorHAnsi" w:eastAsiaTheme="minorEastAsia" w:hAnsiTheme="minorHAnsi" w:cstheme="minorBidi"/>
          <w:sz w:val="22"/>
          <w:szCs w:val="22"/>
        </w:rPr>
      </w:pPr>
      <w:del w:id="844" w:author="Rapporteur" w:date="2022-05-30T07:38:00Z">
        <w:r w:rsidDel="009E642E">
          <w:rPr>
            <w:lang w:eastAsia="zh-CN"/>
          </w:rPr>
          <w:delText>6.12</w:delText>
        </w:r>
        <w:r w:rsidDel="009E642E">
          <w:rPr>
            <w:rFonts w:asciiTheme="minorHAnsi" w:eastAsiaTheme="minorEastAsia" w:hAnsiTheme="minorHAnsi" w:cstheme="minorBidi"/>
            <w:sz w:val="22"/>
            <w:szCs w:val="22"/>
          </w:rPr>
          <w:tab/>
        </w:r>
        <w:r w:rsidDel="009E642E">
          <w:rPr>
            <w:lang w:eastAsia="ja-JP"/>
          </w:rPr>
          <w:delText>Solution</w:delText>
        </w:r>
        <w:r w:rsidDel="009E642E">
          <w:rPr>
            <w:lang w:eastAsia="zh-CN"/>
          </w:rPr>
          <w:delText xml:space="preserve"> #12</w:delText>
        </w:r>
        <w:r w:rsidDel="009E642E">
          <w:rPr>
            <w:lang w:eastAsia="ja-JP"/>
          </w:rPr>
          <w:delText>: Solution for Centralized Counting for Multiple Service Areas and 5GS-EPS Interworking</w:delText>
        </w:r>
        <w:r w:rsidDel="009E642E">
          <w:tab/>
        </w:r>
        <w:r w:rsidDel="009E642E">
          <w:fldChar w:fldCharType="begin" w:fldLock="1"/>
        </w:r>
        <w:r w:rsidDel="009E642E">
          <w:delInstrText xml:space="preserve"> PAGEREF _Toc101245121 \h </w:delInstrText>
        </w:r>
        <w:r w:rsidDel="009E642E">
          <w:fldChar w:fldCharType="separate"/>
        </w:r>
        <w:r w:rsidDel="009E642E">
          <w:delText>38</w:delText>
        </w:r>
        <w:r w:rsidDel="009E642E">
          <w:fldChar w:fldCharType="end"/>
        </w:r>
      </w:del>
    </w:p>
    <w:p w14:paraId="49648E91" w14:textId="1C89401B" w:rsidR="00E878F1" w:rsidDel="009E642E" w:rsidRDefault="00E878F1">
      <w:pPr>
        <w:pStyle w:val="32"/>
        <w:rPr>
          <w:del w:id="845" w:author="Rapporteur" w:date="2022-05-30T07:38:00Z"/>
          <w:rFonts w:asciiTheme="minorHAnsi" w:eastAsiaTheme="minorEastAsia" w:hAnsiTheme="minorHAnsi" w:cstheme="minorBidi"/>
          <w:sz w:val="22"/>
          <w:szCs w:val="22"/>
        </w:rPr>
      </w:pPr>
      <w:del w:id="846" w:author="Rapporteur" w:date="2022-05-30T07:38:00Z">
        <w:r w:rsidDel="009E642E">
          <w:rPr>
            <w:lang w:eastAsia="ja-JP"/>
          </w:rPr>
          <w:delText>6.12.1</w:delText>
        </w:r>
        <w:r w:rsidDel="009E642E">
          <w:rPr>
            <w:rFonts w:asciiTheme="minorHAnsi" w:eastAsiaTheme="minorEastAsia" w:hAnsiTheme="minorHAnsi" w:cstheme="minorBidi"/>
            <w:sz w:val="22"/>
            <w:szCs w:val="22"/>
          </w:rPr>
          <w:tab/>
        </w:r>
        <w:r w:rsidDel="009E642E">
          <w:rPr>
            <w:lang w:eastAsia="ja-JP"/>
          </w:rPr>
          <w:delText>Description</w:delText>
        </w:r>
        <w:r w:rsidDel="009E642E">
          <w:tab/>
        </w:r>
        <w:r w:rsidDel="009E642E">
          <w:fldChar w:fldCharType="begin" w:fldLock="1"/>
        </w:r>
        <w:r w:rsidDel="009E642E">
          <w:delInstrText xml:space="preserve"> PAGEREF _Toc101245122 \h </w:delInstrText>
        </w:r>
        <w:r w:rsidDel="009E642E">
          <w:fldChar w:fldCharType="separate"/>
        </w:r>
        <w:r w:rsidDel="009E642E">
          <w:delText>38</w:delText>
        </w:r>
        <w:r w:rsidDel="009E642E">
          <w:fldChar w:fldCharType="end"/>
        </w:r>
      </w:del>
    </w:p>
    <w:p w14:paraId="31BE3B86" w14:textId="1876C9C4" w:rsidR="00E878F1" w:rsidDel="009E642E" w:rsidRDefault="00E878F1">
      <w:pPr>
        <w:pStyle w:val="32"/>
        <w:rPr>
          <w:del w:id="847" w:author="Rapporteur" w:date="2022-05-30T07:38:00Z"/>
          <w:rFonts w:asciiTheme="minorHAnsi" w:eastAsiaTheme="minorEastAsia" w:hAnsiTheme="minorHAnsi" w:cstheme="minorBidi"/>
          <w:sz w:val="22"/>
          <w:szCs w:val="22"/>
        </w:rPr>
      </w:pPr>
      <w:del w:id="848" w:author="Rapporteur" w:date="2022-05-30T07:38:00Z">
        <w:r w:rsidDel="009E642E">
          <w:rPr>
            <w:lang w:eastAsia="ja-JP"/>
          </w:rPr>
          <w:delText>6.12.2</w:delText>
        </w:r>
        <w:r w:rsidDel="009E642E">
          <w:rPr>
            <w:rFonts w:asciiTheme="minorHAnsi" w:eastAsiaTheme="minorEastAsia" w:hAnsiTheme="minorHAnsi" w:cstheme="minorBidi"/>
            <w:sz w:val="22"/>
            <w:szCs w:val="22"/>
          </w:rPr>
          <w:tab/>
        </w:r>
        <w:r w:rsidDel="009E642E">
          <w:rPr>
            <w:lang w:eastAsia="ja-JP"/>
          </w:rPr>
          <w:delText>Procedures</w:delText>
        </w:r>
        <w:r w:rsidDel="009E642E">
          <w:tab/>
        </w:r>
        <w:r w:rsidDel="009E642E">
          <w:fldChar w:fldCharType="begin" w:fldLock="1"/>
        </w:r>
        <w:r w:rsidDel="009E642E">
          <w:delInstrText xml:space="preserve"> PAGEREF _Toc101245123 \h </w:delInstrText>
        </w:r>
        <w:r w:rsidDel="009E642E">
          <w:fldChar w:fldCharType="separate"/>
        </w:r>
        <w:r w:rsidDel="009E642E">
          <w:delText>40</w:delText>
        </w:r>
        <w:r w:rsidDel="009E642E">
          <w:fldChar w:fldCharType="end"/>
        </w:r>
      </w:del>
    </w:p>
    <w:p w14:paraId="69FE5E44" w14:textId="1814FB8D" w:rsidR="00E878F1" w:rsidDel="009E642E" w:rsidRDefault="00E878F1">
      <w:pPr>
        <w:pStyle w:val="42"/>
        <w:rPr>
          <w:del w:id="849" w:author="Rapporteur" w:date="2022-05-30T07:38:00Z"/>
          <w:rFonts w:asciiTheme="minorHAnsi" w:eastAsiaTheme="minorEastAsia" w:hAnsiTheme="minorHAnsi" w:cstheme="minorBidi"/>
          <w:sz w:val="22"/>
          <w:szCs w:val="22"/>
        </w:rPr>
      </w:pPr>
      <w:del w:id="850" w:author="Rapporteur" w:date="2022-05-30T07:38:00Z">
        <w:r w:rsidDel="009E642E">
          <w:rPr>
            <w:lang w:eastAsia="ja-JP"/>
          </w:rPr>
          <w:delText>6.12.2.1</w:delText>
        </w:r>
        <w:r w:rsidDel="009E642E">
          <w:rPr>
            <w:rFonts w:asciiTheme="minorHAnsi" w:eastAsiaTheme="minorEastAsia" w:hAnsiTheme="minorHAnsi" w:cstheme="minorBidi"/>
            <w:sz w:val="22"/>
            <w:szCs w:val="22"/>
          </w:rPr>
          <w:tab/>
        </w:r>
        <w:r w:rsidDel="009E642E">
          <w:rPr>
            <w:lang w:eastAsia="ja-JP"/>
          </w:rPr>
          <w:delText>UE Registration Admission</w:delText>
        </w:r>
        <w:r w:rsidDel="009E642E">
          <w:tab/>
        </w:r>
        <w:r w:rsidDel="009E642E">
          <w:fldChar w:fldCharType="begin" w:fldLock="1"/>
        </w:r>
        <w:r w:rsidDel="009E642E">
          <w:delInstrText xml:space="preserve"> PAGEREF _Toc101245124 \h </w:delInstrText>
        </w:r>
        <w:r w:rsidDel="009E642E">
          <w:fldChar w:fldCharType="separate"/>
        </w:r>
        <w:r w:rsidDel="009E642E">
          <w:delText>40</w:delText>
        </w:r>
        <w:r w:rsidDel="009E642E">
          <w:fldChar w:fldCharType="end"/>
        </w:r>
      </w:del>
    </w:p>
    <w:p w14:paraId="5E7347B2" w14:textId="2B53D83A" w:rsidR="00E878F1" w:rsidDel="009E642E" w:rsidRDefault="00E878F1">
      <w:pPr>
        <w:pStyle w:val="52"/>
        <w:rPr>
          <w:del w:id="851" w:author="Rapporteur" w:date="2022-05-30T07:38:00Z"/>
          <w:rFonts w:asciiTheme="minorHAnsi" w:eastAsiaTheme="minorEastAsia" w:hAnsiTheme="minorHAnsi" w:cstheme="minorBidi"/>
          <w:sz w:val="22"/>
          <w:szCs w:val="22"/>
        </w:rPr>
      </w:pPr>
      <w:del w:id="852" w:author="Rapporteur" w:date="2022-05-30T07:38:00Z">
        <w:r w:rsidDel="009E642E">
          <w:rPr>
            <w:lang w:eastAsia="ja-JP"/>
          </w:rPr>
          <w:delText>6.12.2.1.1</w:delText>
        </w:r>
        <w:r w:rsidDel="009E642E">
          <w:rPr>
            <w:rFonts w:asciiTheme="minorHAnsi" w:eastAsiaTheme="minorEastAsia" w:hAnsiTheme="minorHAnsi" w:cstheme="minorBidi"/>
            <w:sz w:val="22"/>
            <w:szCs w:val="22"/>
          </w:rPr>
          <w:tab/>
        </w:r>
        <w:r w:rsidDel="009E642E">
          <w:rPr>
            <w:lang w:eastAsia="ja-JP"/>
          </w:rPr>
          <w:delText>5GS only slices</w:delText>
        </w:r>
        <w:r w:rsidDel="009E642E">
          <w:tab/>
        </w:r>
        <w:r w:rsidDel="009E642E">
          <w:fldChar w:fldCharType="begin" w:fldLock="1"/>
        </w:r>
        <w:r w:rsidDel="009E642E">
          <w:delInstrText xml:space="preserve"> PAGEREF _Toc101245125 \h </w:delInstrText>
        </w:r>
        <w:r w:rsidDel="009E642E">
          <w:fldChar w:fldCharType="separate"/>
        </w:r>
        <w:r w:rsidDel="009E642E">
          <w:delText>40</w:delText>
        </w:r>
        <w:r w:rsidDel="009E642E">
          <w:fldChar w:fldCharType="end"/>
        </w:r>
      </w:del>
    </w:p>
    <w:p w14:paraId="07924E36" w14:textId="14B55554" w:rsidR="00E878F1" w:rsidDel="009E642E" w:rsidRDefault="00E878F1">
      <w:pPr>
        <w:pStyle w:val="52"/>
        <w:rPr>
          <w:del w:id="853" w:author="Rapporteur" w:date="2022-05-30T07:38:00Z"/>
          <w:rFonts w:asciiTheme="minorHAnsi" w:eastAsiaTheme="minorEastAsia" w:hAnsiTheme="minorHAnsi" w:cstheme="minorBidi"/>
          <w:sz w:val="22"/>
          <w:szCs w:val="22"/>
        </w:rPr>
      </w:pPr>
      <w:del w:id="854" w:author="Rapporteur" w:date="2022-05-30T07:38:00Z">
        <w:r w:rsidDel="009E642E">
          <w:rPr>
            <w:lang w:eastAsia="ja-JP"/>
          </w:rPr>
          <w:delText>6.12.2.1.2</w:delText>
        </w:r>
        <w:r w:rsidDel="009E642E">
          <w:rPr>
            <w:rFonts w:asciiTheme="minorHAnsi" w:eastAsiaTheme="minorEastAsia" w:hAnsiTheme="minorHAnsi" w:cstheme="minorBidi"/>
            <w:sz w:val="22"/>
            <w:szCs w:val="22"/>
          </w:rPr>
          <w:tab/>
        </w:r>
        <w:r w:rsidDel="009E642E">
          <w:rPr>
            <w:lang w:eastAsia="ja-JP"/>
          </w:rPr>
          <w:delText xml:space="preserve">5GS-EPS Interworking with EPS Counting </w:delText>
        </w:r>
        <w:r w:rsidDel="009E642E">
          <w:rPr>
            <w:lang w:eastAsia="ja-JP"/>
          </w:rPr>
          <w:lastRenderedPageBreak/>
          <w:delText>Active</w:delText>
        </w:r>
        <w:r w:rsidDel="009E642E">
          <w:tab/>
        </w:r>
        <w:r w:rsidDel="009E642E">
          <w:fldChar w:fldCharType="begin" w:fldLock="1"/>
        </w:r>
        <w:r w:rsidDel="009E642E">
          <w:delInstrText xml:space="preserve"> PAGEREF _Toc101245126 \h </w:delInstrText>
        </w:r>
        <w:r w:rsidDel="009E642E">
          <w:fldChar w:fldCharType="separate"/>
        </w:r>
        <w:r w:rsidDel="009E642E">
          <w:delText>40</w:delText>
        </w:r>
        <w:r w:rsidDel="009E642E">
          <w:fldChar w:fldCharType="end"/>
        </w:r>
      </w:del>
    </w:p>
    <w:p w14:paraId="12CF193B" w14:textId="048820B4" w:rsidR="00E878F1" w:rsidDel="009E642E" w:rsidRDefault="00E878F1">
      <w:pPr>
        <w:pStyle w:val="42"/>
        <w:rPr>
          <w:del w:id="855" w:author="Rapporteur" w:date="2022-05-30T07:38:00Z"/>
          <w:rFonts w:asciiTheme="minorHAnsi" w:eastAsiaTheme="minorEastAsia" w:hAnsiTheme="minorHAnsi" w:cstheme="minorBidi"/>
          <w:sz w:val="22"/>
          <w:szCs w:val="22"/>
        </w:rPr>
      </w:pPr>
      <w:del w:id="856" w:author="Rapporteur" w:date="2022-05-30T07:38:00Z">
        <w:r w:rsidDel="009E642E">
          <w:rPr>
            <w:lang w:eastAsia="ja-JP"/>
          </w:rPr>
          <w:delText>6.12.2.2</w:delText>
        </w:r>
        <w:r w:rsidDel="009E642E">
          <w:rPr>
            <w:rFonts w:asciiTheme="minorHAnsi" w:eastAsiaTheme="minorEastAsia" w:hAnsiTheme="minorHAnsi" w:cstheme="minorBidi"/>
            <w:sz w:val="22"/>
            <w:szCs w:val="22"/>
          </w:rPr>
          <w:tab/>
        </w:r>
        <w:r w:rsidDel="009E642E">
          <w:rPr>
            <w:lang w:eastAsia="ja-JP"/>
          </w:rPr>
          <w:delText>Roaming</w:delText>
        </w:r>
        <w:r w:rsidDel="009E642E">
          <w:tab/>
        </w:r>
        <w:r w:rsidDel="009E642E">
          <w:fldChar w:fldCharType="begin" w:fldLock="1"/>
        </w:r>
        <w:r w:rsidDel="009E642E">
          <w:delInstrText xml:space="preserve"> PAGEREF _Toc101245127 \h </w:delInstrText>
        </w:r>
        <w:r w:rsidDel="009E642E">
          <w:fldChar w:fldCharType="separate"/>
        </w:r>
        <w:r w:rsidDel="009E642E">
          <w:delText>41</w:delText>
        </w:r>
        <w:r w:rsidDel="009E642E">
          <w:fldChar w:fldCharType="end"/>
        </w:r>
      </w:del>
    </w:p>
    <w:p w14:paraId="2E0794F9" w14:textId="304BBACF" w:rsidR="00E878F1" w:rsidDel="009E642E" w:rsidRDefault="00E878F1">
      <w:pPr>
        <w:pStyle w:val="42"/>
        <w:rPr>
          <w:del w:id="857" w:author="Rapporteur" w:date="2022-05-30T07:38:00Z"/>
          <w:rFonts w:asciiTheme="minorHAnsi" w:eastAsiaTheme="minorEastAsia" w:hAnsiTheme="minorHAnsi" w:cstheme="minorBidi"/>
          <w:sz w:val="22"/>
          <w:szCs w:val="22"/>
        </w:rPr>
      </w:pPr>
      <w:del w:id="858" w:author="Rapporteur" w:date="2022-05-30T07:38:00Z">
        <w:r w:rsidDel="009E642E">
          <w:rPr>
            <w:lang w:eastAsia="ja-JP"/>
          </w:rPr>
          <w:delText>6.12.2.3</w:delText>
        </w:r>
        <w:r w:rsidDel="009E642E">
          <w:rPr>
            <w:rFonts w:asciiTheme="minorHAnsi" w:eastAsiaTheme="minorEastAsia" w:hAnsiTheme="minorHAnsi" w:cstheme="minorBidi"/>
            <w:sz w:val="22"/>
            <w:szCs w:val="22"/>
          </w:rPr>
          <w:tab/>
        </w:r>
        <w:r w:rsidDel="009E642E">
          <w:rPr>
            <w:lang w:eastAsia="ja-JP"/>
          </w:rPr>
          <w:delText>UE PDU Session Admission</w:delText>
        </w:r>
        <w:r w:rsidDel="009E642E">
          <w:tab/>
        </w:r>
        <w:r w:rsidDel="009E642E">
          <w:fldChar w:fldCharType="begin" w:fldLock="1"/>
        </w:r>
        <w:r w:rsidDel="009E642E">
          <w:delInstrText xml:space="preserve"> PAGEREF _Toc101245128 \h </w:delInstrText>
        </w:r>
        <w:r w:rsidDel="009E642E">
          <w:fldChar w:fldCharType="separate"/>
        </w:r>
        <w:r w:rsidDel="009E642E">
          <w:delText>41</w:delText>
        </w:r>
        <w:r w:rsidDel="009E642E">
          <w:fldChar w:fldCharType="end"/>
        </w:r>
      </w:del>
    </w:p>
    <w:p w14:paraId="73EAD232" w14:textId="4EA447BE" w:rsidR="00E878F1" w:rsidDel="009E642E" w:rsidRDefault="00E878F1">
      <w:pPr>
        <w:pStyle w:val="52"/>
        <w:rPr>
          <w:del w:id="859" w:author="Rapporteur" w:date="2022-05-30T07:38:00Z"/>
          <w:rFonts w:asciiTheme="minorHAnsi" w:eastAsiaTheme="minorEastAsia" w:hAnsiTheme="minorHAnsi" w:cstheme="minorBidi"/>
          <w:sz w:val="22"/>
          <w:szCs w:val="22"/>
        </w:rPr>
      </w:pPr>
      <w:del w:id="860" w:author="Rapporteur" w:date="2022-05-30T07:38:00Z">
        <w:r w:rsidDel="009E642E">
          <w:rPr>
            <w:lang w:eastAsia="ja-JP"/>
          </w:rPr>
          <w:delText>6.12.2.3.1</w:delText>
        </w:r>
        <w:r w:rsidDel="009E642E">
          <w:rPr>
            <w:rFonts w:asciiTheme="minorHAnsi" w:eastAsiaTheme="minorEastAsia" w:hAnsiTheme="minorHAnsi" w:cstheme="minorBidi"/>
            <w:sz w:val="22"/>
            <w:szCs w:val="22"/>
          </w:rPr>
          <w:tab/>
        </w:r>
        <w:r w:rsidDel="009E642E">
          <w:rPr>
            <w:lang w:eastAsia="ja-JP"/>
          </w:rPr>
          <w:delText>5GS only slices</w:delText>
        </w:r>
        <w:r w:rsidDel="009E642E">
          <w:tab/>
        </w:r>
        <w:r w:rsidDel="009E642E">
          <w:fldChar w:fldCharType="begin" w:fldLock="1"/>
        </w:r>
        <w:r w:rsidDel="009E642E">
          <w:delInstrText xml:space="preserve"> PAGEREF _Toc101245129 \h </w:delInstrText>
        </w:r>
        <w:r w:rsidDel="009E642E">
          <w:fldChar w:fldCharType="separate"/>
        </w:r>
        <w:r w:rsidDel="009E642E">
          <w:delText>41</w:delText>
        </w:r>
        <w:r w:rsidDel="009E642E">
          <w:fldChar w:fldCharType="end"/>
        </w:r>
      </w:del>
    </w:p>
    <w:p w14:paraId="128EBBC8" w14:textId="6F5E3680" w:rsidR="00E878F1" w:rsidDel="009E642E" w:rsidRDefault="00E878F1">
      <w:pPr>
        <w:pStyle w:val="52"/>
        <w:rPr>
          <w:del w:id="861" w:author="Rapporteur" w:date="2022-05-30T07:38:00Z"/>
          <w:rFonts w:asciiTheme="minorHAnsi" w:eastAsiaTheme="minorEastAsia" w:hAnsiTheme="minorHAnsi" w:cstheme="minorBidi"/>
          <w:sz w:val="22"/>
          <w:szCs w:val="22"/>
        </w:rPr>
      </w:pPr>
      <w:del w:id="862" w:author="Rapporteur" w:date="2022-05-30T07:38:00Z">
        <w:r w:rsidDel="009E642E">
          <w:rPr>
            <w:lang w:eastAsia="ja-JP"/>
          </w:rPr>
          <w:delText>6.12.2.3.2</w:delText>
        </w:r>
        <w:r w:rsidDel="009E642E">
          <w:rPr>
            <w:rFonts w:asciiTheme="minorHAnsi" w:eastAsiaTheme="minorEastAsia" w:hAnsiTheme="minorHAnsi" w:cstheme="minorBidi"/>
            <w:sz w:val="22"/>
            <w:szCs w:val="22"/>
          </w:rPr>
          <w:tab/>
        </w:r>
        <w:r w:rsidDel="009E642E">
          <w:rPr>
            <w:lang w:eastAsia="ja-JP"/>
          </w:rPr>
          <w:delText>5GS-EPS Interworking with EPS Counting Active</w:delText>
        </w:r>
        <w:r w:rsidDel="009E642E">
          <w:tab/>
        </w:r>
        <w:r w:rsidDel="009E642E">
          <w:fldChar w:fldCharType="begin" w:fldLock="1"/>
        </w:r>
        <w:r w:rsidDel="009E642E">
          <w:delInstrText xml:space="preserve"> PAGEREF _Toc101245130 \h </w:delInstrText>
        </w:r>
        <w:r w:rsidDel="009E642E">
          <w:fldChar w:fldCharType="separate"/>
        </w:r>
        <w:r w:rsidDel="009E642E">
          <w:delText>41</w:delText>
        </w:r>
        <w:r w:rsidDel="009E642E">
          <w:fldChar w:fldCharType="end"/>
        </w:r>
      </w:del>
    </w:p>
    <w:p w14:paraId="08C6A5A0" w14:textId="08A000FE" w:rsidR="00E878F1" w:rsidDel="009E642E" w:rsidRDefault="00E878F1">
      <w:pPr>
        <w:pStyle w:val="32"/>
        <w:rPr>
          <w:del w:id="863" w:author="Rapporteur" w:date="2022-05-30T07:38:00Z"/>
          <w:rFonts w:asciiTheme="minorHAnsi" w:eastAsiaTheme="minorEastAsia" w:hAnsiTheme="minorHAnsi" w:cstheme="minorBidi"/>
          <w:sz w:val="22"/>
          <w:szCs w:val="22"/>
        </w:rPr>
      </w:pPr>
      <w:del w:id="864" w:author="Rapporteur" w:date="2022-05-30T07:38:00Z">
        <w:r w:rsidDel="009E642E">
          <w:rPr>
            <w:lang w:eastAsia="zh-CN"/>
          </w:rPr>
          <w:delText>6.12.3</w:delText>
        </w:r>
        <w:r w:rsidDel="009E642E">
          <w:rPr>
            <w:rFonts w:asciiTheme="minorHAnsi" w:eastAsiaTheme="minorEastAsia" w:hAnsiTheme="minorHAnsi" w:cstheme="minorBidi"/>
            <w:sz w:val="22"/>
            <w:szCs w:val="22"/>
          </w:rPr>
          <w:tab/>
        </w:r>
        <w:r w:rsidDel="009E642E">
          <w:rPr>
            <w:lang w:eastAsia="ja-JP"/>
          </w:rPr>
          <w:delText xml:space="preserve">Impacts on </w:delText>
        </w:r>
        <w:r w:rsidDel="009E642E">
          <w:rPr>
            <w:lang w:eastAsia="zh-CN"/>
          </w:rPr>
          <w:delText>services, entities and interfaces</w:delText>
        </w:r>
        <w:r w:rsidDel="009E642E">
          <w:tab/>
        </w:r>
        <w:r w:rsidDel="009E642E">
          <w:fldChar w:fldCharType="begin" w:fldLock="1"/>
        </w:r>
        <w:r w:rsidDel="009E642E">
          <w:delInstrText xml:space="preserve"> PAGEREF _Toc101245131 \h </w:delInstrText>
        </w:r>
        <w:r w:rsidDel="009E642E">
          <w:fldChar w:fldCharType="separate"/>
        </w:r>
        <w:r w:rsidDel="009E642E">
          <w:delText>42</w:delText>
        </w:r>
        <w:r w:rsidDel="009E642E">
          <w:fldChar w:fldCharType="end"/>
        </w:r>
      </w:del>
    </w:p>
    <w:p w14:paraId="47CCA6EB" w14:textId="015E77B2" w:rsidR="00E878F1" w:rsidDel="009E642E" w:rsidRDefault="00E878F1">
      <w:pPr>
        <w:pStyle w:val="22"/>
        <w:rPr>
          <w:del w:id="865" w:author="Rapporteur" w:date="2022-05-30T07:38:00Z"/>
          <w:rFonts w:asciiTheme="minorHAnsi" w:eastAsiaTheme="minorEastAsia" w:hAnsiTheme="minorHAnsi" w:cstheme="minorBidi"/>
          <w:sz w:val="22"/>
          <w:szCs w:val="22"/>
        </w:rPr>
      </w:pPr>
      <w:del w:id="866" w:author="Rapporteur" w:date="2022-05-30T07:38:00Z">
        <w:r w:rsidDel="009E642E">
          <w:rPr>
            <w:lang w:eastAsia="zh-CN"/>
          </w:rPr>
          <w:delText>6.13</w:delText>
        </w:r>
        <w:r w:rsidDel="009E642E">
          <w:rPr>
            <w:rFonts w:asciiTheme="minorHAnsi" w:eastAsiaTheme="minorEastAsia" w:hAnsiTheme="minorHAnsi" w:cstheme="minorBidi"/>
            <w:sz w:val="22"/>
            <w:szCs w:val="22"/>
          </w:rPr>
          <w:tab/>
        </w:r>
        <w:r w:rsidDel="009E642E">
          <w:rPr>
            <w:lang w:eastAsia="ja-JP"/>
          </w:rPr>
          <w:delText>Solution</w:delText>
        </w:r>
        <w:r w:rsidDel="009E642E">
          <w:rPr>
            <w:lang w:eastAsia="zh-CN"/>
          </w:rPr>
          <w:delText xml:space="preserve"> #13</w:delText>
        </w:r>
        <w:r w:rsidDel="009E642E">
          <w:rPr>
            <w:lang w:eastAsia="ja-JP"/>
          </w:rPr>
          <w:delText>: Hierarchical NSACF Architecture for Maximum UE/PDU Session number control</w:delText>
        </w:r>
        <w:r w:rsidDel="009E642E">
          <w:tab/>
        </w:r>
        <w:r w:rsidDel="009E642E">
          <w:fldChar w:fldCharType="begin" w:fldLock="1"/>
        </w:r>
        <w:r w:rsidDel="009E642E">
          <w:delInstrText xml:space="preserve"> PAGEREF _Toc101245132 \h </w:delInstrText>
        </w:r>
        <w:r w:rsidDel="009E642E">
          <w:fldChar w:fldCharType="separate"/>
        </w:r>
        <w:r w:rsidDel="009E642E">
          <w:delText>42</w:delText>
        </w:r>
        <w:r w:rsidDel="009E642E">
          <w:fldChar w:fldCharType="end"/>
        </w:r>
      </w:del>
    </w:p>
    <w:p w14:paraId="112C5D44" w14:textId="6B6B500C" w:rsidR="00E878F1" w:rsidDel="009E642E" w:rsidRDefault="00E878F1">
      <w:pPr>
        <w:pStyle w:val="32"/>
        <w:rPr>
          <w:del w:id="867" w:author="Rapporteur" w:date="2022-05-30T07:38:00Z"/>
          <w:rFonts w:asciiTheme="minorHAnsi" w:eastAsiaTheme="minorEastAsia" w:hAnsiTheme="minorHAnsi" w:cstheme="minorBidi"/>
          <w:sz w:val="22"/>
          <w:szCs w:val="22"/>
        </w:rPr>
      </w:pPr>
      <w:del w:id="868" w:author="Rapporteur" w:date="2022-05-30T07:38:00Z">
        <w:r w:rsidDel="009E642E">
          <w:rPr>
            <w:lang w:eastAsia="ko-KR"/>
          </w:rPr>
          <w:delText>6.13.1</w:delText>
        </w:r>
        <w:r w:rsidDel="009E642E">
          <w:rPr>
            <w:rFonts w:asciiTheme="minorHAnsi" w:eastAsiaTheme="minorEastAsia" w:hAnsiTheme="minorHAnsi" w:cstheme="minorBidi"/>
            <w:sz w:val="22"/>
            <w:szCs w:val="22"/>
          </w:rPr>
          <w:tab/>
        </w:r>
        <w:r w:rsidDel="009E642E">
          <w:rPr>
            <w:lang w:eastAsia="ko-KR"/>
          </w:rPr>
          <w:delText>Introduction</w:delText>
        </w:r>
        <w:r w:rsidDel="009E642E">
          <w:tab/>
        </w:r>
        <w:r w:rsidDel="009E642E">
          <w:fldChar w:fldCharType="begin" w:fldLock="1"/>
        </w:r>
        <w:r w:rsidDel="009E642E">
          <w:delInstrText xml:space="preserve"> PAGEREF _Toc101245133 \h </w:delInstrText>
        </w:r>
        <w:r w:rsidDel="009E642E">
          <w:fldChar w:fldCharType="separate"/>
        </w:r>
        <w:r w:rsidDel="009E642E">
          <w:delText>42</w:delText>
        </w:r>
        <w:r w:rsidDel="009E642E">
          <w:fldChar w:fldCharType="end"/>
        </w:r>
      </w:del>
    </w:p>
    <w:p w14:paraId="6E02AFA6" w14:textId="454F749C" w:rsidR="00E878F1" w:rsidDel="009E642E" w:rsidRDefault="00E878F1">
      <w:pPr>
        <w:pStyle w:val="32"/>
        <w:rPr>
          <w:del w:id="869" w:author="Rapporteur" w:date="2022-05-30T07:38:00Z"/>
          <w:rFonts w:asciiTheme="minorHAnsi" w:eastAsiaTheme="minorEastAsia" w:hAnsiTheme="minorHAnsi" w:cstheme="minorBidi"/>
          <w:sz w:val="22"/>
          <w:szCs w:val="22"/>
        </w:rPr>
      </w:pPr>
      <w:del w:id="870" w:author="Rapporteur" w:date="2022-05-30T07:38:00Z">
        <w:r w:rsidDel="009E642E">
          <w:rPr>
            <w:lang w:eastAsia="ja-JP"/>
          </w:rPr>
          <w:delText>6.13.2</w:delText>
        </w:r>
        <w:r w:rsidDel="009E642E">
          <w:rPr>
            <w:rFonts w:asciiTheme="minorHAnsi" w:eastAsiaTheme="minorEastAsia" w:hAnsiTheme="minorHAnsi" w:cstheme="minorBidi"/>
            <w:sz w:val="22"/>
            <w:szCs w:val="22"/>
          </w:rPr>
          <w:tab/>
        </w:r>
        <w:r w:rsidDel="009E642E">
          <w:rPr>
            <w:lang w:eastAsia="ja-JP"/>
          </w:rPr>
          <w:delText>Functional Description</w:delText>
        </w:r>
        <w:r w:rsidDel="009E642E">
          <w:tab/>
        </w:r>
        <w:r w:rsidDel="009E642E">
          <w:fldChar w:fldCharType="begin" w:fldLock="1"/>
        </w:r>
        <w:r w:rsidDel="009E642E">
          <w:delInstrText xml:space="preserve"> PAGEREF _Toc101245134 \h </w:delInstrText>
        </w:r>
        <w:r w:rsidDel="009E642E">
          <w:fldChar w:fldCharType="separate"/>
        </w:r>
        <w:r w:rsidDel="009E642E">
          <w:delText>42</w:delText>
        </w:r>
        <w:r w:rsidDel="009E642E">
          <w:fldChar w:fldCharType="end"/>
        </w:r>
      </w:del>
    </w:p>
    <w:p w14:paraId="78196B1D" w14:textId="375A8BEB" w:rsidR="00E878F1" w:rsidDel="009E642E" w:rsidRDefault="00E878F1">
      <w:pPr>
        <w:pStyle w:val="32"/>
        <w:rPr>
          <w:del w:id="871" w:author="Rapporteur" w:date="2022-05-30T07:38:00Z"/>
          <w:rFonts w:asciiTheme="minorHAnsi" w:eastAsiaTheme="minorEastAsia" w:hAnsiTheme="minorHAnsi" w:cstheme="minorBidi"/>
          <w:sz w:val="22"/>
          <w:szCs w:val="22"/>
        </w:rPr>
      </w:pPr>
      <w:del w:id="872" w:author="Rapporteur" w:date="2022-05-30T07:38:00Z">
        <w:r w:rsidDel="009E642E">
          <w:rPr>
            <w:lang w:eastAsia="ja-JP"/>
          </w:rPr>
          <w:delText>6.13.3</w:delText>
        </w:r>
        <w:r w:rsidDel="009E642E">
          <w:rPr>
            <w:rFonts w:asciiTheme="minorHAnsi" w:eastAsiaTheme="minorEastAsia" w:hAnsiTheme="minorHAnsi" w:cstheme="minorBidi"/>
            <w:sz w:val="22"/>
            <w:szCs w:val="22"/>
          </w:rPr>
          <w:tab/>
        </w:r>
        <w:r w:rsidDel="009E642E">
          <w:rPr>
            <w:lang w:eastAsia="ja-JP"/>
          </w:rPr>
          <w:delText>Procedures</w:delText>
        </w:r>
        <w:r w:rsidDel="009E642E">
          <w:tab/>
        </w:r>
        <w:r w:rsidDel="009E642E">
          <w:fldChar w:fldCharType="begin" w:fldLock="1"/>
        </w:r>
        <w:r w:rsidDel="009E642E">
          <w:delInstrText xml:space="preserve"> PAGEREF _Toc101245135 \h </w:delInstrText>
        </w:r>
        <w:r w:rsidDel="009E642E">
          <w:fldChar w:fldCharType="separate"/>
        </w:r>
        <w:r w:rsidDel="009E642E">
          <w:delText>43</w:delText>
        </w:r>
        <w:r w:rsidDel="009E642E">
          <w:fldChar w:fldCharType="end"/>
        </w:r>
      </w:del>
    </w:p>
    <w:p w14:paraId="022F2276" w14:textId="0009DE79" w:rsidR="00E878F1" w:rsidDel="009E642E" w:rsidRDefault="00E878F1">
      <w:pPr>
        <w:pStyle w:val="42"/>
        <w:rPr>
          <w:del w:id="873" w:author="Rapporteur" w:date="2022-05-30T07:38:00Z"/>
          <w:rFonts w:asciiTheme="minorHAnsi" w:eastAsiaTheme="minorEastAsia" w:hAnsiTheme="minorHAnsi" w:cstheme="minorBidi"/>
          <w:sz w:val="22"/>
          <w:szCs w:val="22"/>
        </w:rPr>
      </w:pPr>
      <w:del w:id="874" w:author="Rapporteur" w:date="2022-05-30T07:38:00Z">
        <w:r w:rsidDel="009E642E">
          <w:delText>6.13.3.1</w:delText>
        </w:r>
        <w:r w:rsidDel="009E642E">
          <w:rPr>
            <w:rFonts w:asciiTheme="minorHAnsi" w:eastAsiaTheme="minorEastAsia" w:hAnsiTheme="minorHAnsi" w:cstheme="minorBidi"/>
            <w:sz w:val="22"/>
            <w:szCs w:val="22"/>
          </w:rPr>
          <w:tab/>
        </w:r>
        <w:r w:rsidDel="009E642E">
          <w:delText>Registration management Procedures</w:delText>
        </w:r>
        <w:r w:rsidDel="009E642E">
          <w:tab/>
        </w:r>
        <w:r w:rsidDel="009E642E">
          <w:fldChar w:fldCharType="begin" w:fldLock="1"/>
        </w:r>
        <w:r w:rsidDel="009E642E">
          <w:delInstrText xml:space="preserve"> PAGEREF _Toc101245136 \h </w:delInstrText>
        </w:r>
        <w:r w:rsidDel="009E642E">
          <w:fldChar w:fldCharType="separate"/>
        </w:r>
        <w:r w:rsidDel="009E642E">
          <w:delText>43</w:delText>
        </w:r>
        <w:r w:rsidDel="009E642E">
          <w:fldChar w:fldCharType="end"/>
        </w:r>
      </w:del>
    </w:p>
    <w:p w14:paraId="6549C422" w14:textId="682FD120" w:rsidR="00E878F1" w:rsidDel="009E642E" w:rsidRDefault="00E878F1">
      <w:pPr>
        <w:pStyle w:val="42"/>
        <w:rPr>
          <w:del w:id="875" w:author="Rapporteur" w:date="2022-05-30T07:38:00Z"/>
          <w:rFonts w:asciiTheme="minorHAnsi" w:eastAsiaTheme="minorEastAsia" w:hAnsiTheme="minorHAnsi" w:cstheme="minorBidi"/>
          <w:sz w:val="22"/>
          <w:szCs w:val="22"/>
        </w:rPr>
      </w:pPr>
      <w:del w:id="876" w:author="Rapporteur" w:date="2022-05-30T07:38:00Z">
        <w:r w:rsidDel="009E642E">
          <w:rPr>
            <w:lang w:eastAsia="ja-JP"/>
          </w:rPr>
          <w:delText>6.13.3.2</w:delText>
        </w:r>
        <w:r w:rsidDel="009E642E">
          <w:rPr>
            <w:rFonts w:asciiTheme="minorHAnsi" w:eastAsiaTheme="minorEastAsia" w:hAnsiTheme="minorHAnsi" w:cstheme="minorBidi"/>
            <w:sz w:val="22"/>
            <w:szCs w:val="22"/>
          </w:rPr>
          <w:tab/>
        </w:r>
        <w:r w:rsidDel="009E642E">
          <w:rPr>
            <w:lang w:eastAsia="ja-JP"/>
          </w:rPr>
          <w:delText>PDU Session management Procedures</w:delText>
        </w:r>
        <w:r w:rsidDel="009E642E">
          <w:tab/>
        </w:r>
        <w:r w:rsidDel="009E642E">
          <w:fldChar w:fldCharType="begin" w:fldLock="1"/>
        </w:r>
        <w:r w:rsidDel="009E642E">
          <w:delInstrText xml:space="preserve"> PAGEREF _Toc101245137 \h </w:delInstrText>
        </w:r>
        <w:r w:rsidDel="009E642E">
          <w:fldChar w:fldCharType="separate"/>
        </w:r>
        <w:r w:rsidDel="009E642E">
          <w:delText>45</w:delText>
        </w:r>
        <w:r w:rsidDel="009E642E">
          <w:fldChar w:fldCharType="end"/>
        </w:r>
      </w:del>
    </w:p>
    <w:p w14:paraId="59F64031" w14:textId="215EB0AC" w:rsidR="00E878F1" w:rsidDel="009E642E" w:rsidRDefault="00E878F1">
      <w:pPr>
        <w:pStyle w:val="42"/>
        <w:rPr>
          <w:del w:id="877" w:author="Rapporteur" w:date="2022-05-30T07:38:00Z"/>
          <w:rFonts w:asciiTheme="minorHAnsi" w:eastAsiaTheme="minorEastAsia" w:hAnsiTheme="minorHAnsi" w:cstheme="minorBidi"/>
          <w:sz w:val="22"/>
          <w:szCs w:val="22"/>
        </w:rPr>
      </w:pPr>
      <w:del w:id="878" w:author="Rapporteur" w:date="2022-05-30T07:38:00Z">
        <w:r w:rsidDel="009E642E">
          <w:rPr>
            <w:lang w:eastAsia="ja-JP"/>
          </w:rPr>
          <w:delText>6.13.3.3</w:delText>
        </w:r>
        <w:r w:rsidDel="009E642E">
          <w:rPr>
            <w:rFonts w:asciiTheme="minorHAnsi" w:eastAsiaTheme="minorEastAsia" w:hAnsiTheme="minorHAnsi" w:cstheme="minorBidi"/>
            <w:sz w:val="22"/>
            <w:szCs w:val="22"/>
          </w:rPr>
          <w:tab/>
        </w:r>
        <w:r w:rsidDel="009E642E">
          <w:rPr>
            <w:lang w:eastAsia="ja-JP"/>
          </w:rPr>
          <w:delText>Redistribution of local maximum number</w:delText>
        </w:r>
        <w:r w:rsidDel="009E642E">
          <w:tab/>
        </w:r>
        <w:r w:rsidDel="009E642E">
          <w:fldChar w:fldCharType="begin" w:fldLock="1"/>
        </w:r>
        <w:r w:rsidDel="009E642E">
          <w:delInstrText xml:space="preserve"> PAGEREF _Toc101245138 \h </w:delInstrText>
        </w:r>
        <w:r w:rsidDel="009E642E">
          <w:fldChar w:fldCharType="separate"/>
        </w:r>
        <w:r w:rsidDel="009E642E">
          <w:delText>46</w:delText>
        </w:r>
        <w:r w:rsidDel="009E642E">
          <w:fldChar w:fldCharType="end"/>
        </w:r>
      </w:del>
    </w:p>
    <w:p w14:paraId="57098199" w14:textId="4D50FFC8" w:rsidR="00E878F1" w:rsidDel="009E642E" w:rsidRDefault="00E878F1">
      <w:pPr>
        <w:pStyle w:val="42"/>
        <w:rPr>
          <w:del w:id="879" w:author="Rapporteur" w:date="2022-05-30T07:38:00Z"/>
          <w:rFonts w:asciiTheme="minorHAnsi" w:eastAsiaTheme="minorEastAsia" w:hAnsiTheme="minorHAnsi" w:cstheme="minorBidi"/>
          <w:sz w:val="22"/>
          <w:szCs w:val="22"/>
        </w:rPr>
      </w:pPr>
      <w:del w:id="880" w:author="Rapporteur" w:date="2022-05-30T07:38:00Z">
        <w:r w:rsidDel="009E642E">
          <w:rPr>
            <w:lang w:eastAsia="ja-JP"/>
          </w:rPr>
          <w:delText>6.13.3.4</w:delText>
        </w:r>
        <w:r w:rsidDel="009E642E">
          <w:rPr>
            <w:rFonts w:asciiTheme="minorHAnsi" w:eastAsiaTheme="minorEastAsia" w:hAnsiTheme="minorHAnsi" w:cstheme="minorBidi"/>
            <w:sz w:val="22"/>
            <w:szCs w:val="22"/>
          </w:rPr>
          <w:tab/>
        </w:r>
        <w:r w:rsidDel="009E642E">
          <w:rPr>
            <w:lang w:eastAsia="ja-JP"/>
          </w:rPr>
          <w:delText>Session continuity handling</w:delText>
        </w:r>
        <w:r w:rsidDel="009E642E">
          <w:tab/>
        </w:r>
        <w:r w:rsidDel="009E642E">
          <w:fldChar w:fldCharType="begin" w:fldLock="1"/>
        </w:r>
        <w:r w:rsidDel="009E642E">
          <w:delInstrText xml:space="preserve"> PAGEREF _Toc101245139 \h </w:delInstrText>
        </w:r>
        <w:r w:rsidDel="009E642E">
          <w:fldChar w:fldCharType="separate"/>
        </w:r>
        <w:r w:rsidDel="009E642E">
          <w:delText>46</w:delText>
        </w:r>
        <w:r w:rsidDel="009E642E">
          <w:fldChar w:fldCharType="end"/>
        </w:r>
      </w:del>
    </w:p>
    <w:p w14:paraId="22BDB6B5" w14:textId="14A03AF4" w:rsidR="00E878F1" w:rsidDel="009E642E" w:rsidRDefault="00E878F1">
      <w:pPr>
        <w:pStyle w:val="32"/>
        <w:rPr>
          <w:del w:id="881" w:author="Rapporteur" w:date="2022-05-30T07:38:00Z"/>
          <w:rFonts w:asciiTheme="minorHAnsi" w:eastAsiaTheme="minorEastAsia" w:hAnsiTheme="minorHAnsi" w:cstheme="minorBidi"/>
          <w:sz w:val="22"/>
          <w:szCs w:val="22"/>
        </w:rPr>
      </w:pPr>
      <w:del w:id="882" w:author="Rapporteur" w:date="2022-05-30T07:38:00Z">
        <w:r w:rsidDel="009E642E">
          <w:rPr>
            <w:lang w:eastAsia="zh-CN"/>
          </w:rPr>
          <w:delText>6.13.4</w:delText>
        </w:r>
        <w:r w:rsidDel="009E642E">
          <w:rPr>
            <w:rFonts w:asciiTheme="minorHAnsi" w:eastAsiaTheme="minorEastAsia" w:hAnsiTheme="minorHAnsi" w:cstheme="minorBidi"/>
            <w:sz w:val="22"/>
            <w:szCs w:val="22"/>
          </w:rPr>
          <w:tab/>
        </w:r>
        <w:r w:rsidDel="009E642E">
          <w:rPr>
            <w:lang w:eastAsia="ja-JP"/>
          </w:rPr>
          <w:delText>Impacts on services, entities and interfaces</w:delText>
        </w:r>
        <w:r w:rsidDel="009E642E">
          <w:tab/>
        </w:r>
        <w:r w:rsidDel="009E642E">
          <w:fldChar w:fldCharType="begin" w:fldLock="1"/>
        </w:r>
        <w:r w:rsidDel="009E642E">
          <w:delInstrText xml:space="preserve"> PAGEREF _Toc101245140 \h </w:delInstrText>
        </w:r>
        <w:r w:rsidDel="009E642E">
          <w:fldChar w:fldCharType="separate"/>
        </w:r>
        <w:r w:rsidDel="009E642E">
          <w:delText>47</w:delText>
        </w:r>
        <w:r w:rsidDel="009E642E">
          <w:fldChar w:fldCharType="end"/>
        </w:r>
      </w:del>
    </w:p>
    <w:p w14:paraId="6316F559" w14:textId="3A6A2786" w:rsidR="00E878F1" w:rsidDel="009E642E" w:rsidRDefault="00E878F1">
      <w:pPr>
        <w:pStyle w:val="22"/>
        <w:rPr>
          <w:del w:id="883" w:author="Rapporteur" w:date="2022-05-30T07:38:00Z"/>
          <w:rFonts w:asciiTheme="minorHAnsi" w:eastAsiaTheme="minorEastAsia" w:hAnsiTheme="minorHAnsi" w:cstheme="minorBidi"/>
          <w:sz w:val="22"/>
          <w:szCs w:val="22"/>
        </w:rPr>
      </w:pPr>
      <w:del w:id="884" w:author="Rapporteur" w:date="2022-05-30T07:38:00Z">
        <w:r w:rsidDel="009E642E">
          <w:rPr>
            <w:lang w:eastAsia="zh-CN"/>
          </w:rPr>
          <w:delText>6.14</w:delText>
        </w:r>
        <w:r w:rsidDel="009E642E">
          <w:rPr>
            <w:rFonts w:asciiTheme="minorHAnsi" w:eastAsiaTheme="minorEastAsia" w:hAnsiTheme="minorHAnsi" w:cstheme="minorBidi"/>
            <w:sz w:val="22"/>
            <w:szCs w:val="22"/>
          </w:rPr>
          <w:tab/>
        </w:r>
        <w:r w:rsidDel="009E642E">
          <w:rPr>
            <w:lang w:eastAsia="ja-JP"/>
          </w:rPr>
          <w:delText>Solution</w:delText>
        </w:r>
        <w:r w:rsidDel="009E642E">
          <w:rPr>
            <w:lang w:eastAsia="zh-CN"/>
          </w:rPr>
          <w:delText xml:space="preserve"> #14</w:delText>
        </w:r>
        <w:r w:rsidDel="009E642E">
          <w:rPr>
            <w:lang w:eastAsia="ja-JP"/>
          </w:rPr>
          <w:delText>: Maximum Number Distribution in multiple NSACFs</w:delText>
        </w:r>
        <w:r w:rsidDel="009E642E">
          <w:tab/>
        </w:r>
        <w:r w:rsidDel="009E642E">
          <w:fldChar w:fldCharType="begin" w:fldLock="1"/>
        </w:r>
        <w:r w:rsidDel="009E642E">
          <w:delInstrText xml:space="preserve"> PAGEREF _Toc101245141 \h </w:delInstrText>
        </w:r>
        <w:r w:rsidDel="009E642E">
          <w:fldChar w:fldCharType="separate"/>
        </w:r>
        <w:r w:rsidDel="009E642E">
          <w:delText>47</w:delText>
        </w:r>
        <w:r w:rsidDel="009E642E">
          <w:fldChar w:fldCharType="end"/>
        </w:r>
      </w:del>
    </w:p>
    <w:p w14:paraId="02CF4EFF" w14:textId="435E8EE9" w:rsidR="00E878F1" w:rsidDel="009E642E" w:rsidRDefault="00E878F1">
      <w:pPr>
        <w:pStyle w:val="32"/>
        <w:rPr>
          <w:del w:id="885" w:author="Rapporteur" w:date="2022-05-30T07:38:00Z"/>
          <w:rFonts w:asciiTheme="minorHAnsi" w:eastAsiaTheme="minorEastAsia" w:hAnsiTheme="minorHAnsi" w:cstheme="minorBidi"/>
          <w:sz w:val="22"/>
          <w:szCs w:val="22"/>
        </w:rPr>
      </w:pPr>
      <w:del w:id="886" w:author="Rapporteur" w:date="2022-05-30T07:38:00Z">
        <w:r w:rsidDel="009E642E">
          <w:rPr>
            <w:lang w:eastAsia="ko-KR"/>
          </w:rPr>
          <w:delText>6.14.1</w:delText>
        </w:r>
        <w:r w:rsidDel="009E642E">
          <w:rPr>
            <w:rFonts w:asciiTheme="minorHAnsi" w:eastAsiaTheme="minorEastAsia" w:hAnsiTheme="minorHAnsi" w:cstheme="minorBidi"/>
            <w:sz w:val="22"/>
            <w:szCs w:val="22"/>
          </w:rPr>
          <w:tab/>
        </w:r>
        <w:r w:rsidDel="009E642E">
          <w:rPr>
            <w:lang w:eastAsia="ko-KR"/>
          </w:rPr>
          <w:delText>Introduction</w:delText>
        </w:r>
        <w:r w:rsidDel="009E642E">
          <w:tab/>
        </w:r>
        <w:r w:rsidDel="009E642E">
          <w:fldChar w:fldCharType="begin" w:fldLock="1"/>
        </w:r>
        <w:r w:rsidDel="009E642E">
          <w:delInstrText xml:space="preserve"> PAGEREF _Toc101245142 \h </w:delInstrText>
        </w:r>
        <w:r w:rsidDel="009E642E">
          <w:fldChar w:fldCharType="separate"/>
        </w:r>
        <w:r w:rsidDel="009E642E">
          <w:delText>47</w:delText>
        </w:r>
        <w:r w:rsidDel="009E642E">
          <w:fldChar w:fldCharType="end"/>
        </w:r>
      </w:del>
    </w:p>
    <w:p w14:paraId="6616432F" w14:textId="016E410D" w:rsidR="00E878F1" w:rsidDel="009E642E" w:rsidRDefault="00E878F1">
      <w:pPr>
        <w:pStyle w:val="32"/>
        <w:rPr>
          <w:del w:id="887" w:author="Rapporteur" w:date="2022-05-30T07:38:00Z"/>
          <w:rFonts w:asciiTheme="minorHAnsi" w:eastAsiaTheme="minorEastAsia" w:hAnsiTheme="minorHAnsi" w:cstheme="minorBidi"/>
          <w:sz w:val="22"/>
          <w:szCs w:val="22"/>
        </w:rPr>
      </w:pPr>
      <w:del w:id="888" w:author="Rapporteur" w:date="2022-05-30T07:38:00Z">
        <w:r w:rsidDel="009E642E">
          <w:rPr>
            <w:lang w:eastAsia="ja-JP"/>
          </w:rPr>
          <w:delText>6.14.2</w:delText>
        </w:r>
        <w:r w:rsidDel="009E642E">
          <w:rPr>
            <w:rFonts w:asciiTheme="minorHAnsi" w:eastAsiaTheme="minorEastAsia" w:hAnsiTheme="minorHAnsi" w:cstheme="minorBidi"/>
            <w:sz w:val="22"/>
            <w:szCs w:val="22"/>
          </w:rPr>
          <w:tab/>
        </w:r>
        <w:r w:rsidDel="009E642E">
          <w:rPr>
            <w:lang w:eastAsia="ja-JP"/>
          </w:rPr>
          <w:delText>Functional Description</w:delText>
        </w:r>
        <w:r w:rsidDel="009E642E">
          <w:tab/>
        </w:r>
        <w:r w:rsidDel="009E642E">
          <w:fldChar w:fldCharType="begin" w:fldLock="1"/>
        </w:r>
        <w:r w:rsidDel="009E642E">
          <w:delInstrText xml:space="preserve"> PAGEREF _Toc101245143 \h </w:delInstrText>
        </w:r>
        <w:r w:rsidDel="009E642E">
          <w:fldChar w:fldCharType="separate"/>
        </w:r>
        <w:r w:rsidDel="009E642E">
          <w:delText>47</w:delText>
        </w:r>
        <w:r w:rsidDel="009E642E">
          <w:fldChar w:fldCharType="end"/>
        </w:r>
      </w:del>
    </w:p>
    <w:p w14:paraId="7F1C44E7" w14:textId="43ADEAB9" w:rsidR="00E878F1" w:rsidDel="009E642E" w:rsidRDefault="00E878F1">
      <w:pPr>
        <w:pStyle w:val="32"/>
        <w:rPr>
          <w:del w:id="889" w:author="Rapporteur" w:date="2022-05-30T07:38:00Z"/>
          <w:rFonts w:asciiTheme="minorHAnsi" w:eastAsiaTheme="minorEastAsia" w:hAnsiTheme="minorHAnsi" w:cstheme="minorBidi"/>
          <w:sz w:val="22"/>
          <w:szCs w:val="22"/>
        </w:rPr>
      </w:pPr>
      <w:del w:id="890" w:author="Rapporteur" w:date="2022-05-30T07:38:00Z">
        <w:r w:rsidDel="009E642E">
          <w:rPr>
            <w:lang w:eastAsia="ja-JP"/>
          </w:rPr>
          <w:delText>6.14.3</w:delText>
        </w:r>
        <w:r w:rsidDel="009E642E">
          <w:rPr>
            <w:rFonts w:asciiTheme="minorHAnsi" w:eastAsiaTheme="minorEastAsia" w:hAnsiTheme="minorHAnsi" w:cstheme="minorBidi"/>
            <w:sz w:val="22"/>
            <w:szCs w:val="22"/>
          </w:rPr>
          <w:tab/>
        </w:r>
        <w:r w:rsidDel="009E642E">
          <w:rPr>
            <w:lang w:eastAsia="ja-JP"/>
          </w:rPr>
          <w:delText>Procedure</w:delText>
        </w:r>
        <w:r w:rsidDel="009E642E">
          <w:tab/>
        </w:r>
        <w:r w:rsidDel="009E642E">
          <w:fldChar w:fldCharType="begin" w:fldLock="1"/>
        </w:r>
        <w:r w:rsidDel="009E642E">
          <w:delInstrText xml:space="preserve"> PAGEREF _Toc101245144 \h </w:delInstrText>
        </w:r>
        <w:r w:rsidDel="009E642E">
          <w:fldChar w:fldCharType="separate"/>
        </w:r>
        <w:r w:rsidDel="009E642E">
          <w:delText>48</w:delText>
        </w:r>
        <w:r w:rsidDel="009E642E">
          <w:fldChar w:fldCharType="end"/>
        </w:r>
      </w:del>
    </w:p>
    <w:p w14:paraId="7A8C5929" w14:textId="5092277C" w:rsidR="00E878F1" w:rsidDel="009E642E" w:rsidRDefault="00E878F1">
      <w:pPr>
        <w:pStyle w:val="32"/>
        <w:rPr>
          <w:del w:id="891" w:author="Rapporteur" w:date="2022-05-30T07:38:00Z"/>
          <w:rFonts w:asciiTheme="minorHAnsi" w:eastAsiaTheme="minorEastAsia" w:hAnsiTheme="minorHAnsi" w:cstheme="minorBidi"/>
          <w:sz w:val="22"/>
          <w:szCs w:val="22"/>
        </w:rPr>
      </w:pPr>
      <w:del w:id="892" w:author="Rapporteur" w:date="2022-05-30T07:38:00Z">
        <w:r w:rsidDel="009E642E">
          <w:rPr>
            <w:lang w:eastAsia="zh-CN"/>
          </w:rPr>
          <w:delText>6.14.4</w:delText>
        </w:r>
        <w:r w:rsidDel="009E642E">
          <w:rPr>
            <w:rFonts w:asciiTheme="minorHAnsi" w:eastAsiaTheme="minorEastAsia" w:hAnsiTheme="minorHAnsi" w:cstheme="minorBidi"/>
            <w:sz w:val="22"/>
            <w:szCs w:val="22"/>
          </w:rPr>
          <w:tab/>
        </w:r>
        <w:r w:rsidDel="009E642E">
          <w:rPr>
            <w:lang w:eastAsia="ja-JP"/>
          </w:rPr>
          <w:delText>Impacts on services, entities and interfaces</w:delText>
        </w:r>
        <w:r w:rsidDel="009E642E">
          <w:tab/>
        </w:r>
        <w:r w:rsidDel="009E642E">
          <w:fldChar w:fldCharType="begin" w:fldLock="1"/>
        </w:r>
        <w:r w:rsidDel="009E642E">
          <w:delInstrText xml:space="preserve"> PAGEREF _Toc101245145 \h </w:delInstrText>
        </w:r>
        <w:r w:rsidDel="009E642E">
          <w:fldChar w:fldCharType="separate"/>
        </w:r>
        <w:r w:rsidDel="009E642E">
          <w:delText>48</w:delText>
        </w:r>
        <w:r w:rsidDel="009E642E">
          <w:fldChar w:fldCharType="end"/>
        </w:r>
      </w:del>
    </w:p>
    <w:p w14:paraId="754574D9" w14:textId="6FB20CFC" w:rsidR="00E878F1" w:rsidDel="009E642E" w:rsidRDefault="00E878F1">
      <w:pPr>
        <w:pStyle w:val="22"/>
        <w:rPr>
          <w:del w:id="893" w:author="Rapporteur" w:date="2022-05-30T07:38:00Z"/>
          <w:rFonts w:asciiTheme="minorHAnsi" w:eastAsiaTheme="minorEastAsia" w:hAnsiTheme="minorHAnsi" w:cstheme="minorBidi"/>
          <w:sz w:val="22"/>
          <w:szCs w:val="22"/>
        </w:rPr>
      </w:pPr>
      <w:del w:id="894" w:author="Rapporteur" w:date="2022-05-30T07:38:00Z">
        <w:r w:rsidDel="009E642E">
          <w:rPr>
            <w:lang w:eastAsia="zh-CN"/>
          </w:rPr>
          <w:delText>6.X</w:delText>
        </w:r>
        <w:r w:rsidDel="009E642E">
          <w:rPr>
            <w:rFonts w:asciiTheme="minorHAnsi" w:eastAsiaTheme="minorEastAsia" w:hAnsiTheme="minorHAnsi" w:cstheme="minorBidi"/>
            <w:sz w:val="22"/>
            <w:szCs w:val="22"/>
          </w:rPr>
          <w:tab/>
        </w:r>
        <w:r w:rsidDel="009E642E">
          <w:delText>Solution</w:delText>
        </w:r>
        <w:r w:rsidDel="009E642E">
          <w:rPr>
            <w:lang w:eastAsia="zh-CN"/>
          </w:rPr>
          <w:delText xml:space="preserve"> #X</w:delText>
        </w:r>
        <w:r w:rsidDel="009E642E">
          <w:delText>: &lt;Solution Title&gt;</w:delText>
        </w:r>
        <w:r w:rsidDel="009E642E">
          <w:tab/>
        </w:r>
        <w:r w:rsidDel="009E642E">
          <w:fldChar w:fldCharType="begin" w:fldLock="1"/>
        </w:r>
        <w:r w:rsidDel="009E642E">
          <w:delInstrText xml:space="preserve"> PAGEREF _Toc101245146 \h </w:delInstrText>
        </w:r>
        <w:r w:rsidDel="009E642E">
          <w:fldChar w:fldCharType="separate"/>
        </w:r>
        <w:r w:rsidDel="009E642E">
          <w:delText>48</w:delText>
        </w:r>
        <w:r w:rsidDel="009E642E">
          <w:fldChar w:fldCharType="end"/>
        </w:r>
      </w:del>
    </w:p>
    <w:p w14:paraId="04A0ABE3" w14:textId="15A83DC3" w:rsidR="00E878F1" w:rsidDel="009E642E" w:rsidRDefault="00E878F1">
      <w:pPr>
        <w:pStyle w:val="32"/>
        <w:rPr>
          <w:del w:id="895" w:author="Rapporteur" w:date="2022-05-30T07:38:00Z"/>
          <w:rFonts w:asciiTheme="minorHAnsi" w:eastAsiaTheme="minorEastAsia" w:hAnsiTheme="minorHAnsi" w:cstheme="minorBidi"/>
          <w:sz w:val="22"/>
          <w:szCs w:val="22"/>
        </w:rPr>
      </w:pPr>
      <w:del w:id="896" w:author="Rapporteur" w:date="2022-05-30T07:38:00Z">
        <w:r w:rsidDel="009E642E">
          <w:rPr>
            <w:lang w:eastAsia="ko-KR"/>
          </w:rPr>
          <w:delText>6.X.1</w:delText>
        </w:r>
        <w:r w:rsidDel="009E642E">
          <w:rPr>
            <w:rFonts w:asciiTheme="minorHAnsi" w:eastAsiaTheme="minorEastAsia" w:hAnsiTheme="minorHAnsi" w:cstheme="minorBidi"/>
            <w:sz w:val="22"/>
            <w:szCs w:val="22"/>
          </w:rPr>
          <w:tab/>
        </w:r>
        <w:r w:rsidDel="009E642E">
          <w:rPr>
            <w:lang w:eastAsia="ko-KR"/>
          </w:rPr>
          <w:delText>Introduction</w:delText>
        </w:r>
        <w:r w:rsidDel="009E642E">
          <w:tab/>
        </w:r>
        <w:r w:rsidDel="009E642E">
          <w:fldChar w:fldCharType="begin" w:fldLock="1"/>
        </w:r>
        <w:r w:rsidDel="009E642E">
          <w:delInstrText xml:space="preserve"> PAGEREF _Toc101245147 \h </w:delInstrText>
        </w:r>
        <w:r w:rsidDel="009E642E">
          <w:fldChar w:fldCharType="separate"/>
        </w:r>
        <w:r w:rsidDel="009E642E">
          <w:delText>48</w:delText>
        </w:r>
        <w:r w:rsidDel="009E642E">
          <w:fldChar w:fldCharType="end"/>
        </w:r>
      </w:del>
    </w:p>
    <w:p w14:paraId="22EECB1B" w14:textId="3F38A182" w:rsidR="00E878F1" w:rsidDel="009E642E" w:rsidRDefault="00E878F1">
      <w:pPr>
        <w:pStyle w:val="32"/>
        <w:rPr>
          <w:del w:id="897" w:author="Rapporteur" w:date="2022-05-30T07:38:00Z"/>
          <w:rFonts w:asciiTheme="minorHAnsi" w:eastAsiaTheme="minorEastAsia" w:hAnsiTheme="minorHAnsi" w:cstheme="minorBidi"/>
          <w:sz w:val="22"/>
          <w:szCs w:val="22"/>
        </w:rPr>
      </w:pPr>
      <w:del w:id="898" w:author="Rapporteur" w:date="2022-05-30T07:38:00Z">
        <w:r w:rsidDel="009E642E">
          <w:delText>6.X.2</w:delText>
        </w:r>
        <w:r w:rsidDel="009E642E">
          <w:rPr>
            <w:rFonts w:asciiTheme="minorHAnsi" w:eastAsiaTheme="minorEastAsia" w:hAnsiTheme="minorHAnsi" w:cstheme="minorBidi"/>
            <w:sz w:val="22"/>
            <w:szCs w:val="22"/>
          </w:rPr>
          <w:tab/>
        </w:r>
        <w:r w:rsidDel="009E642E">
          <w:delText>Functional Description</w:delText>
        </w:r>
        <w:r w:rsidDel="009E642E">
          <w:tab/>
        </w:r>
        <w:r w:rsidDel="009E642E">
          <w:fldChar w:fldCharType="begin" w:fldLock="1"/>
        </w:r>
        <w:r w:rsidDel="009E642E">
          <w:delInstrText xml:space="preserve"> PAGEREF _Toc101245148 \h </w:delInstrText>
        </w:r>
        <w:r w:rsidDel="009E642E">
          <w:fldChar w:fldCharType="separate"/>
        </w:r>
        <w:r w:rsidDel="009E642E">
          <w:delText>48</w:delText>
        </w:r>
        <w:r w:rsidDel="009E642E">
          <w:fldChar w:fldCharType="end"/>
        </w:r>
      </w:del>
    </w:p>
    <w:p w14:paraId="3DF281A8" w14:textId="14521911" w:rsidR="00E878F1" w:rsidDel="009E642E" w:rsidRDefault="00E878F1">
      <w:pPr>
        <w:pStyle w:val="32"/>
        <w:rPr>
          <w:del w:id="899" w:author="Rapporteur" w:date="2022-05-30T07:38:00Z"/>
          <w:rFonts w:asciiTheme="minorHAnsi" w:eastAsiaTheme="minorEastAsia" w:hAnsiTheme="minorHAnsi" w:cstheme="minorBidi"/>
          <w:sz w:val="22"/>
          <w:szCs w:val="22"/>
        </w:rPr>
      </w:pPr>
      <w:del w:id="900" w:author="Rapporteur" w:date="2022-05-30T07:38:00Z">
        <w:r w:rsidDel="009E642E">
          <w:delText>6.X.3</w:delText>
        </w:r>
        <w:r w:rsidDel="009E642E">
          <w:rPr>
            <w:rFonts w:asciiTheme="minorHAnsi" w:eastAsiaTheme="minorEastAsia" w:hAnsiTheme="minorHAnsi" w:cstheme="minorBidi"/>
            <w:sz w:val="22"/>
            <w:szCs w:val="22"/>
          </w:rPr>
          <w:tab/>
        </w:r>
        <w:r w:rsidDel="009E642E">
          <w:delText>Procedures</w:delText>
        </w:r>
        <w:r w:rsidDel="009E642E">
          <w:tab/>
        </w:r>
        <w:r w:rsidDel="009E642E">
          <w:fldChar w:fldCharType="begin" w:fldLock="1"/>
        </w:r>
        <w:r w:rsidDel="009E642E">
          <w:delInstrText xml:space="preserve"> PAGEREF _Toc101245149 \h </w:delInstrText>
        </w:r>
        <w:r w:rsidDel="009E642E">
          <w:fldChar w:fldCharType="separate"/>
        </w:r>
        <w:r w:rsidDel="009E642E">
          <w:delText>48</w:delText>
        </w:r>
        <w:r w:rsidDel="009E642E">
          <w:fldChar w:fldCharType="end"/>
        </w:r>
      </w:del>
    </w:p>
    <w:p w14:paraId="1B64E260" w14:textId="17D47389" w:rsidR="00E878F1" w:rsidDel="009E642E" w:rsidRDefault="00E878F1">
      <w:pPr>
        <w:pStyle w:val="32"/>
        <w:rPr>
          <w:del w:id="901" w:author="Rapporteur" w:date="2022-05-30T07:38:00Z"/>
          <w:rFonts w:asciiTheme="minorHAnsi" w:eastAsiaTheme="minorEastAsia" w:hAnsiTheme="minorHAnsi" w:cstheme="minorBidi"/>
          <w:sz w:val="22"/>
          <w:szCs w:val="22"/>
        </w:rPr>
      </w:pPr>
      <w:del w:id="902" w:author="Rapporteur" w:date="2022-05-30T07:38:00Z">
        <w:r w:rsidDel="009E642E">
          <w:rPr>
            <w:lang w:eastAsia="zh-CN"/>
          </w:rPr>
          <w:delText>6.X.4</w:delText>
        </w:r>
        <w:r w:rsidDel="009E642E">
          <w:rPr>
            <w:rFonts w:asciiTheme="minorHAnsi" w:eastAsiaTheme="minorEastAsia" w:hAnsiTheme="minorHAnsi" w:cstheme="minorBidi"/>
            <w:sz w:val="22"/>
            <w:szCs w:val="22"/>
          </w:rPr>
          <w:tab/>
        </w:r>
        <w:r w:rsidDel="009E642E">
          <w:delText>Impacts on services, entities and interfaces</w:delText>
        </w:r>
        <w:r w:rsidDel="009E642E">
          <w:tab/>
        </w:r>
        <w:r w:rsidDel="009E642E">
          <w:fldChar w:fldCharType="begin" w:fldLock="1"/>
        </w:r>
        <w:r w:rsidDel="009E642E">
          <w:delInstrText xml:space="preserve"> PAGEREF _Toc101245150 \h </w:delInstrText>
        </w:r>
        <w:r w:rsidDel="009E642E">
          <w:fldChar w:fldCharType="separate"/>
        </w:r>
        <w:r w:rsidDel="009E642E">
          <w:delText>49</w:delText>
        </w:r>
        <w:r w:rsidDel="009E642E">
          <w:fldChar w:fldCharType="end"/>
        </w:r>
      </w:del>
    </w:p>
    <w:p w14:paraId="084D3646" w14:textId="04EF75E0" w:rsidR="00E878F1" w:rsidDel="009E642E" w:rsidRDefault="00E878F1">
      <w:pPr>
        <w:pStyle w:val="10"/>
        <w:rPr>
          <w:del w:id="903" w:author="Rapporteur" w:date="2022-05-30T07:38:00Z"/>
          <w:rFonts w:asciiTheme="minorHAnsi" w:eastAsiaTheme="minorEastAsia" w:hAnsiTheme="minorHAnsi" w:cstheme="minorBidi"/>
          <w:szCs w:val="22"/>
        </w:rPr>
      </w:pPr>
      <w:del w:id="904" w:author="Rapporteur" w:date="2022-05-30T07:38:00Z">
        <w:r w:rsidDel="009E642E">
          <w:rPr>
            <w:lang w:eastAsia="zh-CN"/>
          </w:rPr>
          <w:delText>7</w:delText>
        </w:r>
        <w:r w:rsidDel="009E642E">
          <w:rPr>
            <w:rFonts w:asciiTheme="minorHAnsi" w:eastAsiaTheme="minorEastAsia" w:hAnsiTheme="minorHAnsi" w:cstheme="minorBidi"/>
            <w:szCs w:val="22"/>
          </w:rPr>
          <w:tab/>
        </w:r>
        <w:r w:rsidDel="009E642E">
          <w:rPr>
            <w:lang w:eastAsia="zh-CN"/>
          </w:rPr>
          <w:delText>Overall Evaluation</w:delText>
        </w:r>
        <w:r w:rsidDel="009E642E">
          <w:tab/>
        </w:r>
        <w:r w:rsidDel="009E642E">
          <w:fldChar w:fldCharType="begin" w:fldLock="1"/>
        </w:r>
        <w:r w:rsidDel="009E642E">
          <w:delInstrText xml:space="preserve"> PAGEREF _Toc101245151 \h </w:delInstrText>
        </w:r>
        <w:r w:rsidDel="009E642E">
          <w:fldChar w:fldCharType="separate"/>
        </w:r>
        <w:r w:rsidDel="009E642E">
          <w:delText>49</w:delText>
        </w:r>
        <w:r w:rsidDel="009E642E">
          <w:fldChar w:fldCharType="end"/>
        </w:r>
      </w:del>
    </w:p>
    <w:p w14:paraId="1527D427" w14:textId="4A82B923" w:rsidR="00E878F1" w:rsidDel="009E642E" w:rsidRDefault="00E878F1">
      <w:pPr>
        <w:pStyle w:val="10"/>
        <w:rPr>
          <w:del w:id="905" w:author="Rapporteur" w:date="2022-05-30T07:38:00Z"/>
          <w:rFonts w:asciiTheme="minorHAnsi" w:eastAsiaTheme="minorEastAsia" w:hAnsiTheme="minorHAnsi" w:cstheme="minorBidi"/>
          <w:szCs w:val="22"/>
        </w:rPr>
      </w:pPr>
      <w:del w:id="906" w:author="Rapporteur" w:date="2022-05-30T07:38:00Z">
        <w:r w:rsidDel="009E642E">
          <w:delText>8</w:delText>
        </w:r>
        <w:r w:rsidDel="009E642E">
          <w:rPr>
            <w:rFonts w:asciiTheme="minorHAnsi" w:eastAsiaTheme="minorEastAsia" w:hAnsiTheme="minorHAnsi" w:cstheme="minorBidi"/>
            <w:szCs w:val="22"/>
          </w:rPr>
          <w:tab/>
        </w:r>
        <w:r w:rsidDel="009E642E">
          <w:delText>Conclusions</w:delText>
        </w:r>
        <w:r w:rsidDel="009E642E">
          <w:tab/>
        </w:r>
        <w:r w:rsidDel="009E642E">
          <w:fldChar w:fldCharType="begin" w:fldLock="1"/>
        </w:r>
        <w:r w:rsidDel="009E642E">
          <w:delInstrText xml:space="preserve"> PAGEREF _Toc101245152 \h </w:delInstrText>
        </w:r>
        <w:r w:rsidDel="009E642E">
          <w:fldChar w:fldCharType="separate"/>
        </w:r>
        <w:r w:rsidDel="009E642E">
          <w:delText>49</w:delText>
        </w:r>
        <w:r w:rsidDel="009E642E">
          <w:fldChar w:fldCharType="end"/>
        </w:r>
      </w:del>
    </w:p>
    <w:p w14:paraId="3402A2E7" w14:textId="2EEAEFFA" w:rsidR="00E878F1" w:rsidDel="009E642E" w:rsidRDefault="00E878F1">
      <w:pPr>
        <w:pStyle w:val="22"/>
        <w:rPr>
          <w:del w:id="907" w:author="Rapporteur" w:date="2022-05-30T07:38:00Z"/>
          <w:rFonts w:asciiTheme="minorHAnsi" w:eastAsiaTheme="minorEastAsia" w:hAnsiTheme="minorHAnsi" w:cstheme="minorBidi"/>
          <w:sz w:val="22"/>
          <w:szCs w:val="22"/>
        </w:rPr>
      </w:pPr>
      <w:del w:id="908" w:author="Rapporteur" w:date="2022-05-30T07:38:00Z">
        <w:r w:rsidDel="009E642E">
          <w:rPr>
            <w:lang w:eastAsia="zh-CN"/>
          </w:rPr>
          <w:delText>8.X</w:delText>
        </w:r>
        <w:r w:rsidDel="009E642E">
          <w:rPr>
            <w:rFonts w:asciiTheme="minorHAnsi" w:eastAsiaTheme="minorEastAsia" w:hAnsiTheme="minorHAnsi" w:cstheme="minorBidi"/>
            <w:sz w:val="22"/>
            <w:szCs w:val="22"/>
          </w:rPr>
          <w:tab/>
        </w:r>
        <w:r w:rsidDel="009E642E">
          <w:delText>Conclusions</w:delText>
        </w:r>
        <w:r w:rsidDel="009E642E">
          <w:rPr>
            <w:lang w:eastAsia="zh-CN"/>
          </w:rPr>
          <w:delText xml:space="preserve"> for Key Issue #X</w:delText>
        </w:r>
        <w:r w:rsidDel="009E642E">
          <w:tab/>
        </w:r>
        <w:r w:rsidDel="009E642E">
          <w:fldChar w:fldCharType="begin" w:fldLock="1"/>
        </w:r>
        <w:r w:rsidDel="009E642E">
          <w:delInstrText xml:space="preserve"> PAGEREF _Toc101245153 \h </w:delInstrText>
        </w:r>
        <w:r w:rsidDel="009E642E">
          <w:fldChar w:fldCharType="separate"/>
        </w:r>
        <w:r w:rsidDel="009E642E">
          <w:delText>49</w:delText>
        </w:r>
        <w:r w:rsidDel="009E642E">
          <w:fldChar w:fldCharType="end"/>
        </w:r>
      </w:del>
    </w:p>
    <w:p w14:paraId="64303D60" w14:textId="1D88E592" w:rsidR="00E878F1" w:rsidDel="009E642E" w:rsidRDefault="00E878F1">
      <w:pPr>
        <w:pStyle w:val="90"/>
        <w:rPr>
          <w:del w:id="909" w:author="Rapporteur" w:date="2022-05-30T07:38:00Z"/>
          <w:rFonts w:asciiTheme="minorHAnsi" w:eastAsiaTheme="minorEastAsia" w:hAnsiTheme="minorHAnsi" w:cstheme="minorBidi"/>
          <w:b w:val="0"/>
          <w:szCs w:val="22"/>
        </w:rPr>
      </w:pPr>
      <w:del w:id="910" w:author="Rapporteur" w:date="2022-05-30T07:38:00Z">
        <w:r w:rsidDel="009E642E">
          <w:delText>Annex A: Change history</w:delText>
        </w:r>
        <w:r w:rsidDel="009E642E">
          <w:tab/>
        </w:r>
        <w:r w:rsidDel="009E642E">
          <w:rPr>
            <w:b w:val="0"/>
          </w:rPr>
          <w:fldChar w:fldCharType="begin" w:fldLock="1"/>
        </w:r>
        <w:r w:rsidDel="009E642E">
          <w:delInstrText xml:space="preserve"> PAGEREF _Toc101245154 \h </w:delInstrText>
        </w:r>
        <w:r w:rsidDel="009E642E">
          <w:rPr>
            <w:b w:val="0"/>
          </w:rPr>
        </w:r>
        <w:r w:rsidDel="009E642E">
          <w:rPr>
            <w:b w:val="0"/>
          </w:rPr>
          <w:fldChar w:fldCharType="separate"/>
        </w:r>
        <w:r w:rsidDel="009E642E">
          <w:delText>50</w:delText>
        </w:r>
        <w:r w:rsidDel="009E642E">
          <w:rPr>
            <w:b w:val="0"/>
          </w:rPr>
          <w:fldChar w:fldCharType="end"/>
        </w:r>
      </w:del>
    </w:p>
    <w:p w14:paraId="0B9E3498" w14:textId="27DBC8D0" w:rsidR="00080512" w:rsidRPr="00320611" w:rsidRDefault="00C86DBB">
      <w:del w:id="911" w:author="Rapporteur" w:date="2022-05-30T07:38:00Z">
        <w:r w:rsidRPr="00320611" w:rsidDel="009E642E">
          <w:fldChar w:fldCharType="end"/>
        </w:r>
      </w:del>
    </w:p>
    <w:p w14:paraId="03993004" w14:textId="1B1D6E95" w:rsidR="00080512" w:rsidRPr="00320611" w:rsidRDefault="00080512" w:rsidP="00F86955">
      <w:pPr>
        <w:pStyle w:val="1"/>
      </w:pPr>
      <w:r w:rsidRPr="00320611">
        <w:br w:type="page"/>
      </w:r>
      <w:bookmarkStart w:id="912" w:name="foreword"/>
      <w:bookmarkStart w:id="913" w:name="_Toc97057157"/>
      <w:bookmarkStart w:id="914" w:name="_Toc97266735"/>
      <w:bookmarkStart w:id="915" w:name="_Toc104302355"/>
      <w:bookmarkStart w:id="916" w:name="_Toc104359320"/>
      <w:bookmarkStart w:id="917" w:name="_Toc104788969"/>
      <w:bookmarkEnd w:id="912"/>
      <w:r w:rsidRPr="00320611">
        <w:t>Foreword</w:t>
      </w:r>
      <w:bookmarkEnd w:id="913"/>
      <w:bookmarkEnd w:id="914"/>
      <w:bookmarkEnd w:id="915"/>
      <w:bookmarkEnd w:id="916"/>
      <w:bookmarkEnd w:id="917"/>
    </w:p>
    <w:p w14:paraId="2511FBFA" w14:textId="508A6199" w:rsidR="00080512" w:rsidRPr="00320611" w:rsidRDefault="00080512">
      <w:r w:rsidRPr="00320611">
        <w:t xml:space="preserve">This Technical </w:t>
      </w:r>
      <w:bookmarkStart w:id="918" w:name="spectype3"/>
      <w:r w:rsidR="00602AEA" w:rsidRPr="00320611">
        <w:t>Report</w:t>
      </w:r>
      <w:bookmarkEnd w:id="918"/>
      <w:r w:rsidRPr="00320611">
        <w:t xml:space="preserve"> has been produced by the 3</w:t>
      </w:r>
      <w:r w:rsidR="00F04712" w:rsidRPr="00320611">
        <w:t>rd</w:t>
      </w:r>
      <w:r w:rsidRPr="00320611">
        <w:t xml:space="preserve"> Generation Partnership Project (3GPP).</w:t>
      </w:r>
    </w:p>
    <w:p w14:paraId="3DFC7B77" w14:textId="77777777" w:rsidR="00080512" w:rsidRPr="00320611" w:rsidRDefault="00080512">
      <w:r w:rsidRPr="00320611">
        <w:t>The contents of the present document are subject to continuing work within the TSG and may change following for</w:t>
      </w:r>
      <w:r w:rsidRPr="00320611">
        <w:lastRenderedPageBreak/>
        <w:t>mal TSG approval. Should the TSG modify the contents of the present document, it will be re-released by the TSG with an identifying change of release date and an increase in version number as follows:</w:t>
      </w:r>
    </w:p>
    <w:p w14:paraId="1A194F50" w14:textId="77777777" w:rsidR="00080512" w:rsidRPr="00320611" w:rsidRDefault="00080512">
      <w:pPr>
        <w:pStyle w:val="B1"/>
      </w:pPr>
      <w:r w:rsidRPr="00320611">
        <w:t>Version x.y.z</w:t>
      </w:r>
    </w:p>
    <w:p w14:paraId="580463B0" w14:textId="77777777" w:rsidR="00080512" w:rsidRPr="00320611" w:rsidRDefault="00080512">
      <w:pPr>
        <w:pStyle w:val="B1"/>
      </w:pPr>
      <w:r w:rsidRPr="00320611">
        <w:t>where:</w:t>
      </w:r>
    </w:p>
    <w:p w14:paraId="3B71368C" w14:textId="77777777" w:rsidR="00080512" w:rsidRPr="00320611" w:rsidRDefault="00080512">
      <w:pPr>
        <w:pStyle w:val="B2"/>
      </w:pPr>
      <w:r w:rsidRPr="00320611">
        <w:t>x</w:t>
      </w:r>
      <w:r w:rsidRPr="00320611">
        <w:tab/>
        <w:t>the first digit:</w:t>
      </w:r>
    </w:p>
    <w:p w14:paraId="01466A03" w14:textId="77777777" w:rsidR="00080512" w:rsidRPr="00320611" w:rsidRDefault="00080512">
      <w:pPr>
        <w:pStyle w:val="B3"/>
      </w:pPr>
      <w:r w:rsidRPr="00320611">
        <w:t>1</w:t>
      </w:r>
      <w:r w:rsidRPr="00320611">
        <w:tab/>
        <w:t>presented to TSG for information;</w:t>
      </w:r>
    </w:p>
    <w:p w14:paraId="055D9DB4" w14:textId="77777777" w:rsidR="00080512" w:rsidRPr="00320611" w:rsidRDefault="00080512">
      <w:pPr>
        <w:pStyle w:val="B3"/>
      </w:pPr>
      <w:r w:rsidRPr="00320611">
        <w:t>2</w:t>
      </w:r>
      <w:r w:rsidRPr="00320611">
        <w:tab/>
        <w:t>presented to TSG for approval;</w:t>
      </w:r>
    </w:p>
    <w:p w14:paraId="7377C719" w14:textId="77777777" w:rsidR="00080512" w:rsidRPr="00320611" w:rsidRDefault="00080512">
      <w:pPr>
        <w:pStyle w:val="B3"/>
      </w:pPr>
      <w:r w:rsidRPr="00320611">
        <w:t>3</w:t>
      </w:r>
      <w:r w:rsidRPr="00320611">
        <w:tab/>
        <w:t>or greater indicates TSG approved document under change control.</w:t>
      </w:r>
    </w:p>
    <w:p w14:paraId="551E0512" w14:textId="77777777" w:rsidR="00080512" w:rsidRPr="00320611" w:rsidRDefault="00080512">
      <w:pPr>
        <w:pStyle w:val="B2"/>
      </w:pPr>
      <w:r w:rsidRPr="00320611">
        <w:t>y</w:t>
      </w:r>
      <w:r w:rsidRPr="00320611">
        <w:tab/>
        <w:t>the second digit is incremented for all changes of substance, i.e. technical enhancements, corrections, updates, etc.</w:t>
      </w:r>
    </w:p>
    <w:p w14:paraId="7BB56F35" w14:textId="77777777" w:rsidR="00080512" w:rsidRPr="00320611" w:rsidRDefault="00080512">
      <w:pPr>
        <w:pStyle w:val="B2"/>
      </w:pPr>
      <w:r w:rsidRPr="00320611">
        <w:t>z</w:t>
      </w:r>
      <w:r w:rsidRPr="00320611">
        <w:tab/>
        <w:t>the third digit is incremented when editorial only changes have been incorporated in the document.</w:t>
      </w:r>
    </w:p>
    <w:p w14:paraId="7300ED02" w14:textId="77777777" w:rsidR="008C384C" w:rsidRPr="00320611" w:rsidRDefault="008C384C" w:rsidP="008C384C">
      <w:r w:rsidRPr="00320611">
        <w:t xml:space="preserve">In </w:t>
      </w:r>
      <w:r w:rsidR="0074026F" w:rsidRPr="00320611">
        <w:t>the present</w:t>
      </w:r>
      <w:r w:rsidRPr="00320611">
        <w:t xml:space="preserve"> document, modal verbs have the following meanings:</w:t>
      </w:r>
    </w:p>
    <w:p w14:paraId="059166D5" w14:textId="680AAA4B" w:rsidR="008C384C" w:rsidRPr="00320611" w:rsidRDefault="008C384C" w:rsidP="00774DA4">
      <w:pPr>
        <w:pStyle w:val="EX"/>
      </w:pPr>
      <w:r w:rsidRPr="00320611">
        <w:rPr>
          <w:b/>
        </w:rPr>
        <w:t>shall</w:t>
      </w:r>
      <w:r w:rsidR="00333F85" w:rsidRPr="00320611">
        <w:tab/>
      </w:r>
      <w:r w:rsidRPr="00320611">
        <w:t>indicates a mandatory requirement to do something</w:t>
      </w:r>
    </w:p>
    <w:p w14:paraId="3622ABA8" w14:textId="77777777" w:rsidR="008C384C" w:rsidRPr="00320611" w:rsidRDefault="008C384C" w:rsidP="00774DA4">
      <w:pPr>
        <w:pStyle w:val="EX"/>
      </w:pPr>
      <w:r w:rsidRPr="00320611">
        <w:rPr>
          <w:b/>
        </w:rPr>
        <w:t>shall not</w:t>
      </w:r>
      <w:r w:rsidRPr="00320611">
        <w:tab/>
        <w:t>indicates an interdiction (</w:t>
      </w:r>
      <w:r w:rsidR="001F1132" w:rsidRPr="00320611">
        <w:t>prohibition</w:t>
      </w:r>
      <w:r w:rsidRPr="00320611">
        <w:t>) to do something</w:t>
      </w:r>
    </w:p>
    <w:p w14:paraId="6B20214C" w14:textId="31C72FF9" w:rsidR="00BA19ED" w:rsidRPr="00320611" w:rsidRDefault="00BA19ED" w:rsidP="00A27486">
      <w:r w:rsidRPr="00320611">
        <w:t xml:space="preserve">The constructions </w:t>
      </w:r>
      <w:r w:rsidR="00A13E1F" w:rsidRPr="00320611">
        <w:t>"</w:t>
      </w:r>
      <w:r w:rsidRPr="00320611">
        <w:t>shall</w:t>
      </w:r>
      <w:r w:rsidR="00A13E1F" w:rsidRPr="00320611">
        <w:t>"</w:t>
      </w:r>
      <w:r w:rsidRPr="00320611">
        <w:t xml:space="preserve"> and </w:t>
      </w:r>
      <w:r w:rsidR="00A13E1F" w:rsidRPr="00320611">
        <w:t>"</w:t>
      </w:r>
      <w:r w:rsidRPr="00320611">
        <w:t>shall not</w:t>
      </w:r>
      <w:r w:rsidR="00A13E1F" w:rsidRPr="00320611">
        <w:t>"</w:t>
      </w:r>
      <w:r w:rsidRPr="00320611">
        <w:t xml:space="preserve"> are confined to the context of normative provisions, and do not appear in Technical Reports.</w:t>
      </w:r>
    </w:p>
    <w:p w14:paraId="4AAA5592" w14:textId="0DC9D11D" w:rsidR="00C1496A" w:rsidRPr="00320611" w:rsidRDefault="00C1496A" w:rsidP="00A27486">
      <w:r w:rsidRPr="00320611">
        <w:t xml:space="preserve">The constructions </w:t>
      </w:r>
      <w:r w:rsidR="00A13E1F" w:rsidRPr="00320611">
        <w:t>"</w:t>
      </w:r>
      <w:r w:rsidRPr="00320611">
        <w:t>must</w:t>
      </w:r>
      <w:r w:rsidR="00A13E1F" w:rsidRPr="00320611">
        <w:t>"</w:t>
      </w:r>
      <w:r w:rsidRPr="00320611">
        <w:t xml:space="preserve"> and </w:t>
      </w:r>
      <w:r w:rsidR="00A13E1F" w:rsidRPr="00320611">
        <w:t>"</w:t>
      </w:r>
      <w:r w:rsidRPr="00320611">
        <w:t>must not</w:t>
      </w:r>
      <w:r w:rsidR="00A13E1F" w:rsidRPr="00320611">
        <w:t>"</w:t>
      </w:r>
      <w:r w:rsidRPr="00320611">
        <w:t xml:space="preserve"> are not used as substitutes for </w:t>
      </w:r>
      <w:r w:rsidR="00A13E1F" w:rsidRPr="00320611">
        <w:t>"</w:t>
      </w:r>
      <w:r w:rsidRPr="00320611">
        <w:t>shall</w:t>
      </w:r>
      <w:r w:rsidR="00A13E1F" w:rsidRPr="00320611">
        <w:t>"</w:t>
      </w:r>
      <w:r w:rsidRPr="00320611">
        <w:t xml:space="preserve"> and </w:t>
      </w:r>
      <w:r w:rsidR="00A13E1F" w:rsidRPr="00320611">
        <w:t>"</w:t>
      </w:r>
      <w:r w:rsidRPr="00320611">
        <w:t>shall not</w:t>
      </w:r>
      <w:r w:rsidR="00A13E1F" w:rsidRPr="00320611">
        <w:t>"</w:t>
      </w:r>
      <w:r w:rsidRPr="00320611">
        <w:t xml:space="preserve">. Their use is avoided insofar as possible, and </w:t>
      </w:r>
      <w:r w:rsidR="001F1132" w:rsidRPr="00320611">
        <w:t xml:space="preserve">they </w:t>
      </w:r>
      <w:r w:rsidRPr="00320611">
        <w:t xml:space="preserve">are </w:t>
      </w:r>
      <w:r w:rsidR="001F1132" w:rsidRPr="00320611">
        <w:t>not</w:t>
      </w:r>
      <w:r w:rsidRPr="00320611">
        <w:t xml:space="preserve"> used in a normative context except in a direct citation from an external, referenced, non-3GPP document, or so as to maintain continuity of style when extending or modifying the provisions of such a referenced document.</w:t>
      </w:r>
    </w:p>
    <w:p w14:paraId="03A1B0B6" w14:textId="2E101FF8" w:rsidR="008C384C" w:rsidRPr="00320611" w:rsidRDefault="008C384C" w:rsidP="00774DA4">
      <w:pPr>
        <w:pStyle w:val="EX"/>
      </w:pPr>
      <w:r w:rsidRPr="00320611">
        <w:rPr>
          <w:b/>
        </w:rPr>
        <w:t>should</w:t>
      </w:r>
      <w:r w:rsidR="00333F85" w:rsidRPr="00320611">
        <w:tab/>
      </w:r>
      <w:r w:rsidRPr="00320611">
        <w:t>indicates a recommendation to do something</w:t>
      </w:r>
    </w:p>
    <w:p w14:paraId="6D04F475" w14:textId="77777777" w:rsidR="008C384C" w:rsidRPr="00320611" w:rsidRDefault="008C384C" w:rsidP="00774DA4">
      <w:pPr>
        <w:pStyle w:val="EX"/>
      </w:pPr>
      <w:r w:rsidRPr="00320611">
        <w:rPr>
          <w:b/>
        </w:rPr>
        <w:t>should not</w:t>
      </w:r>
      <w:r w:rsidRPr="00320611">
        <w:tab/>
        <w:t>indicates a recommendation not to do something</w:t>
      </w:r>
    </w:p>
    <w:p w14:paraId="72230B23" w14:textId="1AC67718" w:rsidR="008C384C" w:rsidRPr="00320611" w:rsidRDefault="008C384C" w:rsidP="00774DA4">
      <w:pPr>
        <w:pStyle w:val="EX"/>
      </w:pPr>
      <w:r w:rsidRPr="00320611">
        <w:rPr>
          <w:b/>
        </w:rPr>
        <w:t>may</w:t>
      </w:r>
      <w:r w:rsidR="00333F85" w:rsidRPr="00320611">
        <w:tab/>
      </w:r>
      <w:r w:rsidRPr="00320611">
        <w:t>indicates permission to do something</w:t>
      </w:r>
    </w:p>
    <w:p w14:paraId="456F2770" w14:textId="77777777" w:rsidR="008C384C" w:rsidRPr="00320611" w:rsidRDefault="008C384C" w:rsidP="00774DA4">
      <w:pPr>
        <w:pStyle w:val="EX"/>
      </w:pPr>
      <w:r w:rsidRPr="00320611">
        <w:rPr>
          <w:b/>
        </w:rPr>
        <w:t>need not</w:t>
      </w:r>
      <w:r w:rsidRPr="00320611">
        <w:tab/>
        <w:t>indicates permission not to do something</w:t>
      </w:r>
    </w:p>
    <w:p w14:paraId="5448D8EA" w14:textId="3097E3DA" w:rsidR="008C384C" w:rsidRPr="00320611" w:rsidRDefault="008C384C" w:rsidP="00A27486">
      <w:r w:rsidRPr="00320611">
        <w:t xml:space="preserve">The construction </w:t>
      </w:r>
      <w:r w:rsidR="00A13E1F" w:rsidRPr="00320611">
        <w:t>"</w:t>
      </w:r>
      <w:r w:rsidRPr="00320611">
        <w:t>may not</w:t>
      </w:r>
      <w:r w:rsidR="00A13E1F" w:rsidRPr="00320611">
        <w:t>"</w:t>
      </w:r>
      <w:r w:rsidRPr="00320611">
        <w:t xml:space="preserve"> is ambiguous</w:t>
      </w:r>
      <w:r w:rsidR="001F1132" w:rsidRPr="00320611">
        <w:t xml:space="preserve"> </w:t>
      </w:r>
      <w:r w:rsidRPr="00320611">
        <w:t xml:space="preserve">and </w:t>
      </w:r>
      <w:r w:rsidR="00774DA4" w:rsidRPr="00320611">
        <w:t>is not</w:t>
      </w:r>
      <w:r w:rsidR="00F9008D" w:rsidRPr="00320611">
        <w:t xml:space="preserve"> </w:t>
      </w:r>
      <w:r w:rsidRPr="00320611">
        <w:t>used in normative elements.</w:t>
      </w:r>
      <w:r w:rsidR="001F1132" w:rsidRPr="00320611">
        <w:t xml:space="preserve"> The </w:t>
      </w:r>
      <w:r w:rsidR="003765B8" w:rsidRPr="00320611">
        <w:t xml:space="preserve">unambiguous </w:t>
      </w:r>
      <w:r w:rsidR="001F1132" w:rsidRPr="00320611">
        <w:t>construction</w:t>
      </w:r>
      <w:r w:rsidR="003765B8" w:rsidRPr="00320611">
        <w:t>s</w:t>
      </w:r>
      <w:r w:rsidR="001F1132" w:rsidRPr="00320611">
        <w:t xml:space="preserve"> </w:t>
      </w:r>
      <w:r w:rsidR="00A13E1F" w:rsidRPr="00320611">
        <w:t>"</w:t>
      </w:r>
      <w:r w:rsidR="001F1132" w:rsidRPr="00320611">
        <w:t>might not</w:t>
      </w:r>
      <w:r w:rsidR="00A13E1F" w:rsidRPr="00320611">
        <w:t>"</w:t>
      </w:r>
      <w:r w:rsidR="001F1132" w:rsidRPr="00320611">
        <w:t xml:space="preserve"> </w:t>
      </w:r>
      <w:r w:rsidR="003765B8" w:rsidRPr="00320611">
        <w:t xml:space="preserve">or </w:t>
      </w:r>
      <w:r w:rsidR="00A13E1F" w:rsidRPr="00320611">
        <w:t>"</w:t>
      </w:r>
      <w:r w:rsidR="003765B8" w:rsidRPr="00320611">
        <w:t>shall not</w:t>
      </w:r>
      <w:r w:rsidR="00A13E1F" w:rsidRPr="00320611">
        <w:t>"</w:t>
      </w:r>
      <w:r w:rsidR="003765B8" w:rsidRPr="00320611">
        <w:t xml:space="preserve"> are</w:t>
      </w:r>
      <w:r w:rsidR="001F1132" w:rsidRPr="00320611">
        <w:t xml:space="preserve"> used </w:t>
      </w:r>
      <w:r w:rsidR="003765B8" w:rsidRPr="00320611">
        <w:t xml:space="preserve">instead, depending upon the </w:t>
      </w:r>
      <w:r w:rsidR="001F1132" w:rsidRPr="00320611">
        <w:t>meaning intended.</w:t>
      </w:r>
    </w:p>
    <w:p w14:paraId="09B67210" w14:textId="32A55BEE" w:rsidR="008C384C" w:rsidRPr="00320611" w:rsidRDefault="008C384C" w:rsidP="00774DA4">
      <w:pPr>
        <w:pStyle w:val="EX"/>
      </w:pPr>
      <w:r w:rsidRPr="00320611">
        <w:rPr>
          <w:b/>
        </w:rPr>
        <w:t>can</w:t>
      </w:r>
      <w:r w:rsidR="00333F85" w:rsidRPr="00320611">
        <w:tab/>
      </w:r>
      <w:r w:rsidRPr="00320611">
        <w:t>indicates</w:t>
      </w:r>
      <w:r w:rsidR="00774DA4" w:rsidRPr="00320611">
        <w:t xml:space="preserve"> that something is possible</w:t>
      </w:r>
    </w:p>
    <w:p w14:paraId="37427640" w14:textId="6862D009" w:rsidR="00774DA4" w:rsidRPr="00320611" w:rsidRDefault="00774DA4" w:rsidP="00774DA4">
      <w:pPr>
        <w:pStyle w:val="EX"/>
      </w:pPr>
      <w:r w:rsidRPr="00320611">
        <w:rPr>
          <w:b/>
        </w:rPr>
        <w:t>cannot</w:t>
      </w:r>
      <w:r w:rsidR="00333F85" w:rsidRPr="00320611">
        <w:tab/>
      </w:r>
      <w:r w:rsidRPr="00320611">
        <w:t>indicates that something is impossible</w:t>
      </w:r>
    </w:p>
    <w:p w14:paraId="0BBF5610" w14:textId="3D63CBA7" w:rsidR="00774DA4" w:rsidRPr="00320611" w:rsidRDefault="00774DA4" w:rsidP="00A27486">
      <w:r w:rsidRPr="00320611">
        <w:t xml:space="preserve">The constructions </w:t>
      </w:r>
      <w:r w:rsidR="00A13E1F" w:rsidRPr="00320611">
        <w:t>"</w:t>
      </w:r>
      <w:r w:rsidRPr="00320611">
        <w:t>can</w:t>
      </w:r>
      <w:r w:rsidR="00A13E1F" w:rsidRPr="00320611">
        <w:t>"</w:t>
      </w:r>
      <w:r w:rsidRPr="00320611">
        <w:t xml:space="preserve"> and </w:t>
      </w:r>
      <w:r w:rsidR="00A13E1F" w:rsidRPr="00320611">
        <w:t>"</w:t>
      </w:r>
      <w:r w:rsidRPr="00320611">
        <w:t>cannot</w:t>
      </w:r>
      <w:r w:rsidR="00A13E1F" w:rsidRPr="00320611">
        <w:t>"</w:t>
      </w:r>
      <w:r w:rsidRPr="00320611">
        <w:t xml:space="preserve"> </w:t>
      </w:r>
      <w:r w:rsidR="00F9008D" w:rsidRPr="00320611">
        <w:t xml:space="preserve">are not </w:t>
      </w:r>
      <w:r w:rsidRPr="00320611">
        <w:t>substitute</w:t>
      </w:r>
      <w:r w:rsidR="003765B8" w:rsidRPr="00320611">
        <w:t>s</w:t>
      </w:r>
      <w:r w:rsidRPr="00320611">
        <w:t xml:space="preserve"> for </w:t>
      </w:r>
      <w:r w:rsidR="00A13E1F" w:rsidRPr="00320611">
        <w:t>"</w:t>
      </w:r>
      <w:r w:rsidRPr="00320611">
        <w:t>may</w:t>
      </w:r>
      <w:r w:rsidR="00A13E1F" w:rsidRPr="00320611">
        <w:t>"</w:t>
      </w:r>
      <w:r w:rsidRPr="00320611">
        <w:t xml:space="preserve"> and </w:t>
      </w:r>
      <w:r w:rsidR="00A13E1F" w:rsidRPr="00320611">
        <w:t>"</w:t>
      </w:r>
      <w:r w:rsidRPr="00320611">
        <w:t>need not</w:t>
      </w:r>
      <w:r w:rsidR="00A13E1F" w:rsidRPr="00320611">
        <w:t>"</w:t>
      </w:r>
      <w:r w:rsidRPr="00320611">
        <w:t>.</w:t>
      </w:r>
    </w:p>
    <w:p w14:paraId="46554B00" w14:textId="27ED4CEF" w:rsidR="00774DA4" w:rsidRPr="00320611" w:rsidRDefault="00774DA4" w:rsidP="00774DA4">
      <w:pPr>
        <w:pStyle w:val="EX"/>
      </w:pPr>
      <w:r w:rsidRPr="00320611">
        <w:rPr>
          <w:b/>
        </w:rPr>
        <w:t>will</w:t>
      </w:r>
      <w:r w:rsidR="00333F85" w:rsidRPr="00320611">
        <w:tab/>
      </w:r>
      <w:r w:rsidRPr="00320611">
        <w:t xml:space="preserve">indicates that something is certain </w:t>
      </w:r>
      <w:r w:rsidR="003765B8" w:rsidRPr="00320611">
        <w:t xml:space="preserve">or </w:t>
      </w:r>
      <w:r w:rsidRPr="00320611">
        <w:t xml:space="preserve">expected to happen </w:t>
      </w:r>
      <w:r w:rsidR="003765B8" w:rsidRPr="00320611">
        <w:t xml:space="preserve">as a result of action taken by an </w:t>
      </w:r>
      <w:r w:rsidRPr="00320611">
        <w:t>agency the behaviour of which is outside the scope of the present document</w:t>
      </w:r>
    </w:p>
    <w:p w14:paraId="512B18C3" w14:textId="72A52320" w:rsidR="00774DA4" w:rsidRPr="00320611" w:rsidRDefault="00774DA4" w:rsidP="00774DA4">
      <w:pPr>
        <w:pStyle w:val="EX"/>
      </w:pPr>
      <w:r w:rsidRPr="00320611">
        <w:rPr>
          <w:b/>
        </w:rPr>
        <w:t>will not</w:t>
      </w:r>
      <w:r w:rsidR="00333F85" w:rsidRPr="00320611">
        <w:tab/>
      </w:r>
      <w:r w:rsidRPr="00320611">
        <w:t xml:space="preserve">indicates that something is certain </w:t>
      </w:r>
      <w:r w:rsidR="003765B8" w:rsidRPr="00320611">
        <w:t xml:space="preserve">or expected not </w:t>
      </w:r>
      <w:r w:rsidRPr="00320611">
        <w:t xml:space="preserve">to happen </w:t>
      </w:r>
      <w:r w:rsidR="003765B8" w:rsidRPr="00320611">
        <w:t xml:space="preserve">as a result of action taken </w:t>
      </w:r>
      <w:r w:rsidRPr="00320611">
        <w:t xml:space="preserve">by </w:t>
      </w:r>
      <w:r w:rsidR="003765B8" w:rsidRPr="00320611">
        <w:t xml:space="preserve">an </w:t>
      </w:r>
      <w:r w:rsidRPr="00320611">
        <w:t>agency the behaviour of which is outside the scope of the present document</w:t>
      </w:r>
    </w:p>
    <w:p w14:paraId="7D61E1E7" w14:textId="77777777" w:rsidR="001F1132" w:rsidRPr="00320611" w:rsidRDefault="001F1132" w:rsidP="00774DA4">
      <w:pPr>
        <w:pStyle w:val="EX"/>
      </w:pPr>
      <w:r w:rsidRPr="00320611">
        <w:rPr>
          <w:b/>
        </w:rPr>
        <w:t>might</w:t>
      </w:r>
      <w:r w:rsidRPr="00320611">
        <w:tab/>
        <w:t xml:space="preserve">indicates a likelihood that something will happen as a result of </w:t>
      </w:r>
      <w:r w:rsidR="003765B8" w:rsidRPr="00320611">
        <w:t xml:space="preserve">action taken by </w:t>
      </w:r>
      <w:r w:rsidRPr="00320611">
        <w:t>some agency the behaviour of which is outside the scope of the present document</w:t>
      </w:r>
    </w:p>
    <w:p w14:paraId="2F245ECB" w14:textId="77777777" w:rsidR="003765B8" w:rsidRPr="00320611" w:rsidRDefault="003765B8" w:rsidP="003765B8">
      <w:pPr>
        <w:pStyle w:val="EX"/>
      </w:pPr>
      <w:r w:rsidRPr="00320611">
        <w:rPr>
          <w:b/>
        </w:rPr>
        <w:t>might not</w:t>
      </w:r>
      <w:r w:rsidRPr="00320611">
        <w:tab/>
        <w:t>indicates a likelihood that something will not happen as a result of action taken by some agency the behaviour of which is outside the scope of the present document</w:t>
      </w:r>
    </w:p>
    <w:p w14:paraId="21555F99" w14:textId="77777777" w:rsidR="001F1132" w:rsidRPr="00320611" w:rsidRDefault="001F1132" w:rsidP="001F1132">
      <w:r w:rsidRPr="00320611">
        <w:t>In addition:</w:t>
      </w:r>
    </w:p>
    <w:p w14:paraId="63413FDB" w14:textId="77777777" w:rsidR="00774DA4" w:rsidRPr="00320611" w:rsidRDefault="00774DA4" w:rsidP="00774DA4">
      <w:pPr>
        <w:pStyle w:val="EX"/>
      </w:pPr>
      <w:r w:rsidRPr="00320611">
        <w:rPr>
          <w:b/>
        </w:rPr>
        <w:t>is</w:t>
      </w:r>
      <w:r w:rsidRPr="00320611">
        <w:tab/>
        <w:t>(or any other verb in the indicative</w:t>
      </w:r>
      <w:r w:rsidR="001F1132" w:rsidRPr="00320611">
        <w:t xml:space="preserve"> mood</w:t>
      </w:r>
      <w:r w:rsidRPr="00320611">
        <w:t>) indicates a statement of fact</w:t>
      </w:r>
    </w:p>
    <w:p w14:paraId="593B9524" w14:textId="77777777" w:rsidR="00647114" w:rsidRPr="00320611" w:rsidRDefault="00647114" w:rsidP="00774DA4">
      <w:pPr>
        <w:pStyle w:val="EX"/>
      </w:pPr>
      <w:r w:rsidRPr="00320611">
        <w:rPr>
          <w:b/>
        </w:rPr>
        <w:t>is not</w:t>
      </w:r>
      <w:r w:rsidRPr="00320611">
        <w:tab/>
        <w:t>(or any other negative verb in the indicative</w:t>
      </w:r>
      <w:r w:rsidR="001F1132" w:rsidRPr="00320611">
        <w:t xml:space="preserve"> mood</w:t>
      </w:r>
      <w:r w:rsidRPr="00320611">
        <w:t>) indicates a statement of fact</w:t>
      </w:r>
    </w:p>
    <w:p w14:paraId="5DD56516" w14:textId="448CE9AE" w:rsidR="00774DA4" w:rsidRPr="00320611" w:rsidRDefault="00647114" w:rsidP="00A27486">
      <w:r w:rsidRPr="00320611">
        <w:t xml:space="preserve">The constructions </w:t>
      </w:r>
      <w:r w:rsidR="00A13E1F" w:rsidRPr="00320611">
        <w:t>"</w:t>
      </w:r>
      <w:r w:rsidRPr="00320611">
        <w:t>is</w:t>
      </w:r>
      <w:r w:rsidR="00A13E1F" w:rsidRPr="00320611">
        <w:t>"</w:t>
      </w:r>
      <w:r w:rsidRPr="00320611">
        <w:t xml:space="preserve"> and </w:t>
      </w:r>
      <w:r w:rsidR="00A13E1F" w:rsidRPr="00320611">
        <w:t>"</w:t>
      </w:r>
      <w:r w:rsidRPr="00320611">
        <w:t>is not</w:t>
      </w:r>
      <w:r w:rsidR="00A13E1F" w:rsidRPr="00320611">
        <w:t>"</w:t>
      </w:r>
      <w:r w:rsidRPr="00320611">
        <w:t xml:space="preserve"> do not indicate requirements.</w:t>
      </w:r>
    </w:p>
    <w:p w14:paraId="47EF4306" w14:textId="77777777" w:rsidR="00A13E1F" w:rsidRPr="00320611" w:rsidRDefault="00A13E1F">
      <w:pPr>
        <w:spacing w:after="0"/>
        <w:rPr>
          <w:rFonts w:ascii="Arial" w:hAnsi="Arial"/>
          <w:sz w:val="36"/>
        </w:rPr>
      </w:pPr>
      <w:bookmarkStart w:id="919" w:name="introduction"/>
      <w:bookmarkStart w:id="920" w:name="_Toc97057158"/>
      <w:bookmarkStart w:id="921" w:name="_Toc97266736"/>
      <w:bookmarkEnd w:id="919"/>
      <w:r w:rsidRPr="00320611">
        <w:br w:type="page"/>
      </w:r>
    </w:p>
    <w:p w14:paraId="548A512E" w14:textId="2FF98958" w:rsidR="00080512" w:rsidRPr="00320611" w:rsidRDefault="00080512" w:rsidP="00E32971">
      <w:pPr>
        <w:pStyle w:val="1"/>
      </w:pPr>
      <w:bookmarkStart w:id="922" w:name="_Toc104302356"/>
      <w:bookmarkStart w:id="923" w:name="_Toc104359321"/>
      <w:bookmarkStart w:id="924" w:name="_Toc104788970"/>
      <w:r w:rsidRPr="00320611">
        <w:t>1</w:t>
      </w:r>
      <w:r w:rsidRPr="00320611">
        <w:tab/>
        <w:t>Scope</w:t>
      </w:r>
      <w:bookmarkEnd w:id="920"/>
      <w:bookmarkEnd w:id="921"/>
      <w:bookmarkEnd w:id="922"/>
      <w:bookmarkEnd w:id="923"/>
      <w:bookmarkEnd w:id="924"/>
    </w:p>
    <w:p w14:paraId="5BF50B19" w14:textId="77777777" w:rsidR="00B62FE9" w:rsidRPr="00320611" w:rsidRDefault="00B62FE9" w:rsidP="00B62FE9">
      <w:pPr>
        <w:rPr>
          <w:lang w:eastAsia="zh-CN"/>
        </w:rPr>
      </w:pPr>
      <w:r w:rsidRPr="00320611">
        <w:rPr>
          <w:lang w:eastAsia="zh-CN"/>
        </w:rPr>
        <w:t>The Technical Report studies the gaps and performs evaluations of potential architecture enhancements to support Network Slicing with the following objectives:</w:t>
      </w:r>
    </w:p>
    <w:p w14:paraId="62B7A302" w14:textId="77777777" w:rsidR="00B62FE9" w:rsidRPr="00320611" w:rsidRDefault="00B62FE9" w:rsidP="00B62FE9">
      <w:pPr>
        <w:pStyle w:val="B1"/>
      </w:pPr>
      <w:r w:rsidRPr="00320611">
        <w:t>1.</w:t>
      </w:r>
      <w:r w:rsidRPr="00320611">
        <w:tab/>
        <w:t>Study whether and how to address the following scenario in order to provide service continuit</w:t>
      </w:r>
      <w:r w:rsidRPr="00320611">
        <w:lastRenderedPageBreak/>
        <w:t xml:space="preserve">y: if an existing network slice or network slice instance cannot serve the PDU session, or if the existing network slice instance cannot meet the performance requirements of the applications. The study should </w:t>
      </w:r>
      <w:r w:rsidRPr="00320611">
        <w:rPr>
          <w:lang w:eastAsia="zh-CN"/>
        </w:rPr>
        <w:t>inve</w:t>
      </w:r>
      <w:r w:rsidRPr="00320611">
        <w:t>stigate whether deployment optimization is sufficient. Minimized system optimisations can be considered if valuable.</w:t>
      </w:r>
    </w:p>
    <w:p w14:paraId="39F57744" w14:textId="77777777" w:rsidR="00B62FE9" w:rsidRPr="00320611" w:rsidRDefault="00B62FE9" w:rsidP="00B62FE9">
      <w:pPr>
        <w:pStyle w:val="B1"/>
      </w:pPr>
      <w:r w:rsidRPr="00320611">
        <w:t>2.</w:t>
      </w:r>
      <w:r w:rsidRPr="00320611">
        <w:tab/>
        <w:t>Study whether and how to initiate a registration for a rejected S-NSSAI that was rejected in a first TA of the RA but may be available in another TA of the RA.</w:t>
      </w:r>
    </w:p>
    <w:p w14:paraId="18ED48FE" w14:textId="77777777" w:rsidR="00B62FE9" w:rsidRPr="00320611" w:rsidRDefault="00B62FE9" w:rsidP="00B62FE9">
      <w:pPr>
        <w:pStyle w:val="B1"/>
      </w:pPr>
      <w:r w:rsidRPr="00320611">
        <w:t>3.</w:t>
      </w:r>
      <w:r w:rsidRPr="00320611">
        <w:tab/>
        <w:t>Study whether and how to support the following stage one Rel-18 EASNS requirements related to roaming specified in TS 22.261 clause 6.1.2.1, i.e. Requirement on enhancement the information available to the UE in roaming scenarios regarding the availability of network slices in VPLMNs available in the roaming country, in order to allow the UE to select and obtain services from the VPLMN supporting the network slices which UE may wish to use.</w:t>
      </w:r>
    </w:p>
    <w:p w14:paraId="6215F138" w14:textId="77777777" w:rsidR="00B62FE9" w:rsidRPr="00320611" w:rsidRDefault="00B62FE9" w:rsidP="00B62FE9">
      <w:pPr>
        <w:pStyle w:val="B1"/>
      </w:pPr>
      <w:r w:rsidRPr="00320611">
        <w:t>4.</w:t>
      </w:r>
      <w:r w:rsidRPr="00320611">
        <w:tab/>
        <w:t>Study whether and how to enhance the system to ensure network controlled behaviour of network slice usage including UE registration and PDU Session establishment (e.g. so that when performing NSAC the network slice can serve UEs/PDU Sessions with actual activity).</w:t>
      </w:r>
    </w:p>
    <w:p w14:paraId="7ED3CCFA" w14:textId="77777777" w:rsidR="00B62FE9" w:rsidRPr="00320611" w:rsidRDefault="00B62FE9" w:rsidP="00B62FE9">
      <w:pPr>
        <w:pStyle w:val="B1"/>
        <w:rPr>
          <w:rFonts w:eastAsia="SimSun"/>
          <w:lang w:eastAsia="zh-CN"/>
        </w:rPr>
      </w:pPr>
      <w:r w:rsidRPr="00320611">
        <w:t>5</w:t>
      </w:r>
      <w:r w:rsidRPr="00320611">
        <w:tab/>
        <w:t>Study deployment considerations when a service provided has an area of service that does not overlap with the already deployed Tracking Areas and/or have a limited lifetime, and how existing mechanisms including netw</w:t>
      </w:r>
      <w:r w:rsidRPr="00320611">
        <w:rPr>
          <w:rFonts w:eastAsia="SimSun"/>
          <w:lang w:eastAsia="zh-CN"/>
        </w:rPr>
        <w:t>ork slicing can help support such scenarios. If existing mechanisms are concluded to be not sufficient to achieve the scenarios, study whether and how additional mechanisms can resolve the analysed gap.</w:t>
      </w:r>
    </w:p>
    <w:p w14:paraId="4EA05E1B" w14:textId="0791E4D0" w:rsidR="00080512" w:rsidRPr="00320611" w:rsidRDefault="00B62FE9" w:rsidP="00B62FE9">
      <w:pPr>
        <w:pStyle w:val="B1"/>
      </w:pPr>
      <w:r w:rsidRPr="00320611">
        <w:rPr>
          <w:rFonts w:eastAsia="SimSun"/>
          <w:lang w:eastAsia="zh-CN"/>
        </w:rPr>
        <w:t>6.</w:t>
      </w:r>
      <w:r w:rsidR="00333F85" w:rsidRPr="00320611">
        <w:rPr>
          <w:rFonts w:eastAsia="SimSun"/>
          <w:lang w:eastAsia="zh-CN"/>
        </w:rPr>
        <w:tab/>
      </w:r>
      <w:r w:rsidRPr="00320611">
        <w:rPr>
          <w:rFonts w:eastAsia="SimSun"/>
          <w:lang w:eastAsia="zh-CN"/>
        </w:rPr>
        <w:t>Study whether and how to enhance the support of NSAC when more than one NSACF is involved in enforcing a shared maximum allowed number of the UEs or PDU Sessions for a network slice in one PLMN or in roaming, in order to avoid fragmentation of the shared maximum allowed number. This item depends on the outcome of corresponding R17 CRs.</w:t>
      </w:r>
    </w:p>
    <w:p w14:paraId="794720D9" w14:textId="50F45869" w:rsidR="00080512" w:rsidRPr="00320611" w:rsidRDefault="00080512">
      <w:pPr>
        <w:pStyle w:val="1"/>
      </w:pPr>
      <w:bookmarkStart w:id="925" w:name="references"/>
      <w:bookmarkStart w:id="926" w:name="_Toc97057159"/>
      <w:bookmarkStart w:id="927" w:name="_Toc97266737"/>
      <w:bookmarkStart w:id="928" w:name="_Toc104302357"/>
      <w:bookmarkStart w:id="929" w:name="_Toc104359322"/>
      <w:bookmarkStart w:id="930" w:name="_Toc104788971"/>
      <w:bookmarkEnd w:id="925"/>
      <w:r w:rsidRPr="00320611">
        <w:t>2</w:t>
      </w:r>
      <w:r w:rsidRPr="00320611">
        <w:tab/>
        <w:t>References</w:t>
      </w:r>
      <w:bookmarkEnd w:id="926"/>
      <w:bookmarkEnd w:id="927"/>
      <w:bookmarkEnd w:id="928"/>
      <w:bookmarkEnd w:id="929"/>
      <w:bookmarkEnd w:id="930"/>
    </w:p>
    <w:p w14:paraId="38C42C61" w14:textId="77777777" w:rsidR="00080512" w:rsidRPr="00320611" w:rsidRDefault="00080512">
      <w:r w:rsidRPr="00320611">
        <w:t>The following documents contain provisions which, through reference in this text, constitute provisions of the present document.</w:t>
      </w:r>
    </w:p>
    <w:p w14:paraId="58E74F57" w14:textId="77777777" w:rsidR="00080512" w:rsidRPr="00320611" w:rsidRDefault="00051834" w:rsidP="00051834">
      <w:pPr>
        <w:pStyle w:val="B1"/>
      </w:pPr>
      <w:r w:rsidRPr="00320611">
        <w:t>-</w:t>
      </w:r>
      <w:r w:rsidRPr="00320611">
        <w:tab/>
      </w:r>
      <w:r w:rsidR="00080512" w:rsidRPr="00320611">
        <w:t>References are either specific (identified by date of publication, edition numbe</w:t>
      </w:r>
      <w:r w:rsidR="00DC4DA2" w:rsidRPr="00320611">
        <w:t>r, version number, etc.) or non</w:t>
      </w:r>
      <w:r w:rsidR="00DC4DA2" w:rsidRPr="00320611">
        <w:noBreakHyphen/>
      </w:r>
      <w:r w:rsidR="00080512" w:rsidRPr="00320611">
        <w:t>specific.</w:t>
      </w:r>
    </w:p>
    <w:p w14:paraId="3CDBAF19" w14:textId="77777777" w:rsidR="00080512" w:rsidRPr="00320611" w:rsidRDefault="00051834" w:rsidP="00051834">
      <w:pPr>
        <w:pStyle w:val="B1"/>
      </w:pPr>
      <w:r w:rsidRPr="00320611">
        <w:t>-</w:t>
      </w:r>
      <w:r w:rsidRPr="00320611">
        <w:tab/>
      </w:r>
      <w:r w:rsidR="00080512" w:rsidRPr="00320611">
        <w:t>For a specific reference, subsequent revisions do not apply.</w:t>
      </w:r>
    </w:p>
    <w:p w14:paraId="52D91A89" w14:textId="77777777" w:rsidR="00080512" w:rsidRPr="00320611" w:rsidRDefault="00051834" w:rsidP="00051834">
      <w:pPr>
        <w:pStyle w:val="B1"/>
      </w:pPr>
      <w:r w:rsidRPr="00320611">
        <w:t>-</w:t>
      </w:r>
      <w:r w:rsidRPr="00320611">
        <w:tab/>
      </w:r>
      <w:r w:rsidR="00080512" w:rsidRPr="00320611">
        <w:t>For a non-specific reference, the latest version applies. In the case of a reference to a 3GPP document (including a GSM document), a non-specific reference implicitly refers to the latest version of that document</w:t>
      </w:r>
      <w:r w:rsidR="00080512" w:rsidRPr="00320611">
        <w:rPr>
          <w:i/>
        </w:rPr>
        <w:t xml:space="preserve"> in the same Release as the present document</w:t>
      </w:r>
      <w:r w:rsidR="00080512" w:rsidRPr="00320611">
        <w:t>.</w:t>
      </w:r>
    </w:p>
    <w:p w14:paraId="6DDBEC68" w14:textId="2626A438" w:rsidR="00EC4A25" w:rsidRPr="00320611" w:rsidRDefault="00EC4A25" w:rsidP="00EC4A25">
      <w:pPr>
        <w:pStyle w:val="EX"/>
      </w:pPr>
      <w:r w:rsidRPr="00320611">
        <w:t>[1]</w:t>
      </w:r>
      <w:r w:rsidRPr="00320611">
        <w:tab/>
      </w:r>
      <w:r w:rsidR="00E878F1" w:rsidRPr="00320611">
        <w:t>3GPP</w:t>
      </w:r>
      <w:r w:rsidR="00E878F1">
        <w:t> </w:t>
      </w:r>
      <w:r w:rsidR="00E878F1" w:rsidRPr="00320611">
        <w:t>TR</w:t>
      </w:r>
      <w:r w:rsidR="00E878F1">
        <w:t> </w:t>
      </w:r>
      <w:r w:rsidR="00E878F1" w:rsidRPr="00320611">
        <w:t>21.905:</w:t>
      </w:r>
      <w:r w:rsidRPr="00320611">
        <w:t xml:space="preserve"> </w:t>
      </w:r>
      <w:r w:rsidR="00A13E1F" w:rsidRPr="00320611">
        <w:t>"</w:t>
      </w:r>
      <w:r w:rsidRPr="00320611">
        <w:t>Vocabulary for 3GPP Specifications</w:t>
      </w:r>
      <w:r w:rsidR="00A13E1F" w:rsidRPr="00320611">
        <w:t>"</w:t>
      </w:r>
      <w:r w:rsidRPr="00320611">
        <w:t>.</w:t>
      </w:r>
    </w:p>
    <w:p w14:paraId="7BE571E7" w14:textId="5E475C82" w:rsidR="00435707" w:rsidRPr="00320611" w:rsidRDefault="00435707" w:rsidP="00EC4A25">
      <w:pPr>
        <w:pStyle w:val="EX"/>
      </w:pPr>
      <w:r w:rsidRPr="00320611">
        <w:t>[2]</w:t>
      </w:r>
      <w:r w:rsidRPr="00320611">
        <w:tab/>
      </w:r>
      <w:r w:rsidR="00E878F1" w:rsidRPr="00320611">
        <w:t>3GPP</w:t>
      </w:r>
      <w:r w:rsidR="00E878F1">
        <w:t> </w:t>
      </w:r>
      <w:r w:rsidR="00E878F1" w:rsidRPr="00320611">
        <w:t>TS</w:t>
      </w:r>
      <w:r w:rsidR="00E878F1">
        <w:t> </w:t>
      </w:r>
      <w:r w:rsidR="00E878F1" w:rsidRPr="00320611">
        <w:t>23.501:</w:t>
      </w:r>
      <w:r w:rsidRPr="00320611">
        <w:t xml:space="preserve"> </w:t>
      </w:r>
      <w:r w:rsidR="00A13E1F" w:rsidRPr="00320611">
        <w:t>"</w:t>
      </w:r>
      <w:r w:rsidRPr="00320611">
        <w:t>System architecture for the 5G System (5GS)</w:t>
      </w:r>
      <w:r w:rsidR="00A13E1F" w:rsidRPr="00320611">
        <w:t>"</w:t>
      </w:r>
      <w:r w:rsidR="00333F85" w:rsidRPr="00320611">
        <w:t>.</w:t>
      </w:r>
    </w:p>
    <w:p w14:paraId="2922B0A3" w14:textId="5528742D" w:rsidR="00550A47" w:rsidRPr="00320611" w:rsidRDefault="00550A47" w:rsidP="00550A47">
      <w:pPr>
        <w:pStyle w:val="EX"/>
      </w:pPr>
      <w:r w:rsidRPr="00320611">
        <w:t>[</w:t>
      </w:r>
      <w:r w:rsidR="009C3872" w:rsidRPr="00320611">
        <w:t>3</w:t>
      </w:r>
      <w:r w:rsidRPr="00320611">
        <w:t>]</w:t>
      </w:r>
      <w:r w:rsidRPr="00320611">
        <w:tab/>
      </w:r>
      <w:r w:rsidR="00E878F1" w:rsidRPr="00320611">
        <w:t>3GPP</w:t>
      </w:r>
      <w:r w:rsidR="00E878F1">
        <w:t> </w:t>
      </w:r>
      <w:r w:rsidR="00E878F1" w:rsidRPr="00320611">
        <w:t>TR</w:t>
      </w:r>
      <w:r w:rsidR="00E878F1">
        <w:t> </w:t>
      </w:r>
      <w:r w:rsidR="00E878F1" w:rsidRPr="00320611">
        <w:t>38.832:</w:t>
      </w:r>
      <w:r w:rsidRPr="00320611">
        <w:t xml:space="preserve"> </w:t>
      </w:r>
      <w:r w:rsidR="00A13E1F" w:rsidRPr="00320611">
        <w:t>"</w:t>
      </w:r>
      <w:r w:rsidRPr="00320611">
        <w:t>Study on enhancement of Radio Access Network (RAN) slicing</w:t>
      </w:r>
      <w:r w:rsidR="00A13E1F" w:rsidRPr="00320611">
        <w:t>"</w:t>
      </w:r>
      <w:r w:rsidRPr="00320611">
        <w:t>.</w:t>
      </w:r>
    </w:p>
    <w:p w14:paraId="242BF75F" w14:textId="0BDDE101" w:rsidR="00A06DA8" w:rsidRPr="00320611" w:rsidRDefault="00D85330" w:rsidP="00A06DA8">
      <w:pPr>
        <w:pStyle w:val="EX"/>
      </w:pPr>
      <w:r w:rsidRPr="00320611">
        <w:t>[</w:t>
      </w:r>
      <w:r w:rsidR="009C3872" w:rsidRPr="00320611">
        <w:t>4</w:t>
      </w:r>
      <w:r w:rsidRPr="00320611">
        <w:t>]</w:t>
      </w:r>
      <w:r w:rsidRPr="00320611">
        <w:tab/>
      </w:r>
      <w:r w:rsidR="00E878F1" w:rsidRPr="00320611">
        <w:t>3GPP</w:t>
      </w:r>
      <w:r w:rsidR="00E878F1">
        <w:t> </w:t>
      </w:r>
      <w:r w:rsidR="00E878F1" w:rsidRPr="00320611">
        <w:t>TS</w:t>
      </w:r>
      <w:r w:rsidR="00E878F1">
        <w:t> </w:t>
      </w:r>
      <w:r w:rsidR="00E878F1" w:rsidRPr="00320611">
        <w:t>22.261:</w:t>
      </w:r>
      <w:r w:rsidRPr="00320611">
        <w:t xml:space="preserve"> </w:t>
      </w:r>
      <w:r w:rsidR="00A13E1F" w:rsidRPr="00320611">
        <w:t>"</w:t>
      </w:r>
      <w:r w:rsidRPr="00320611">
        <w:t>Service requirements for next generation new services and markets; Stage 1</w:t>
      </w:r>
      <w:r w:rsidR="00A13E1F" w:rsidRPr="00320611">
        <w:t>"</w:t>
      </w:r>
      <w:r w:rsidRPr="00320611">
        <w:t>.</w:t>
      </w:r>
    </w:p>
    <w:p w14:paraId="2EA25155" w14:textId="3DC88703" w:rsidR="00A06DA8" w:rsidRPr="00320611" w:rsidRDefault="00A06DA8" w:rsidP="00550A47">
      <w:pPr>
        <w:pStyle w:val="EX"/>
      </w:pPr>
      <w:r w:rsidRPr="00320611">
        <w:t>[</w:t>
      </w:r>
      <w:r w:rsidR="005F0B6B" w:rsidRPr="00320611">
        <w:t>5</w:t>
      </w:r>
      <w:r w:rsidRPr="00320611">
        <w:t>]</w:t>
      </w:r>
      <w:r w:rsidRPr="00320611">
        <w:tab/>
      </w:r>
      <w:r w:rsidR="00E878F1" w:rsidRPr="00320611">
        <w:t>3GPP</w:t>
      </w:r>
      <w:r w:rsidR="00E878F1">
        <w:t> </w:t>
      </w:r>
      <w:r w:rsidR="00E878F1" w:rsidRPr="00320611">
        <w:t>TS</w:t>
      </w:r>
      <w:r w:rsidR="00E878F1">
        <w:t> </w:t>
      </w:r>
      <w:r w:rsidR="00E878F1" w:rsidRPr="00320611">
        <w:t>23.50</w:t>
      </w:r>
      <w:r w:rsidR="00E878F1" w:rsidRPr="00320611">
        <w:rPr>
          <w:lang w:eastAsia="zh-CN"/>
        </w:rPr>
        <w:t>2</w:t>
      </w:r>
      <w:r w:rsidR="00E878F1" w:rsidRPr="00320611">
        <w:t>:</w:t>
      </w:r>
      <w:r w:rsidRPr="00320611">
        <w:t xml:space="preserve"> </w:t>
      </w:r>
      <w:r w:rsidR="00A13E1F" w:rsidRPr="00320611">
        <w:t>"</w:t>
      </w:r>
      <w:r w:rsidRPr="00320611">
        <w:t>Procedures for the 5G System; Stage 2</w:t>
      </w:r>
      <w:r w:rsidR="00A13E1F" w:rsidRPr="00320611">
        <w:t>"</w:t>
      </w:r>
      <w:r w:rsidRPr="00320611">
        <w:t>.</w:t>
      </w:r>
    </w:p>
    <w:p w14:paraId="3297F239" w14:textId="1901C74B" w:rsidR="00E878F1" w:rsidRPr="00320611" w:rsidRDefault="00E878F1" w:rsidP="00E878F1">
      <w:pPr>
        <w:pStyle w:val="EX"/>
      </w:pPr>
      <w:bookmarkStart w:id="931" w:name="definitions"/>
      <w:bookmarkStart w:id="932" w:name="_Toc97057160"/>
      <w:bookmarkStart w:id="933" w:name="_Toc97266738"/>
      <w:bookmarkEnd w:id="931"/>
      <w:r w:rsidRPr="00320611">
        <w:t>[</w:t>
      </w:r>
      <w:r>
        <w:t>6</w:t>
      </w:r>
      <w:r w:rsidRPr="00320611">
        <w:t>]</w:t>
      </w:r>
      <w:r w:rsidRPr="00320611">
        <w:tab/>
        <w:t>3GPP</w:t>
      </w:r>
      <w:r>
        <w:t> </w:t>
      </w:r>
      <w:r w:rsidRPr="00320611">
        <w:t>TS</w:t>
      </w:r>
      <w:r>
        <w:t> </w:t>
      </w:r>
      <w:r w:rsidRPr="00320611">
        <w:t>2</w:t>
      </w:r>
      <w:r>
        <w:t>9</w:t>
      </w:r>
      <w:r w:rsidRPr="00320611">
        <w:t>.5</w:t>
      </w:r>
      <w:r>
        <w:t>71</w:t>
      </w:r>
      <w:r w:rsidRPr="00320611">
        <w:t>: "</w:t>
      </w:r>
      <w:r>
        <w:t>5G System; Common Data Types for Service Based Interfaces; Stage 3</w:t>
      </w:r>
      <w:r w:rsidRPr="00320611">
        <w:t>".</w:t>
      </w:r>
    </w:p>
    <w:p w14:paraId="2F01527F" w14:textId="7CBC34CF" w:rsidR="00E878F1" w:rsidRPr="00320611" w:rsidRDefault="00E878F1" w:rsidP="00E878F1">
      <w:pPr>
        <w:pStyle w:val="EX"/>
      </w:pPr>
      <w:r w:rsidRPr="00320611">
        <w:t>[</w:t>
      </w:r>
      <w:r>
        <w:t>7</w:t>
      </w:r>
      <w:r w:rsidRPr="00320611">
        <w:t>]</w:t>
      </w:r>
      <w:r w:rsidRPr="00320611">
        <w:tab/>
        <w:t>3GPP</w:t>
      </w:r>
      <w:r>
        <w:t> </w:t>
      </w:r>
      <w:r w:rsidRPr="00320611">
        <w:t>TS</w:t>
      </w:r>
      <w:r>
        <w:t> </w:t>
      </w:r>
      <w:r w:rsidRPr="00320611">
        <w:t>23.</w:t>
      </w:r>
      <w:r>
        <w:t>12</w:t>
      </w:r>
      <w:r w:rsidRPr="00320611">
        <w:rPr>
          <w:lang w:eastAsia="zh-CN"/>
        </w:rPr>
        <w:t>2</w:t>
      </w:r>
      <w:r w:rsidRPr="00320611">
        <w:t>: "</w:t>
      </w:r>
      <w:r>
        <w:t>Non-Access-Stratum (NAS) functions related to Mobile Station (MS) in idle mode</w:t>
      </w:r>
      <w:r w:rsidRPr="00320611">
        <w:t>".</w:t>
      </w:r>
    </w:p>
    <w:p w14:paraId="48B1EA81" w14:textId="617FE4B9" w:rsidR="00E878F1" w:rsidRPr="00320611" w:rsidRDefault="00E878F1" w:rsidP="00E878F1">
      <w:pPr>
        <w:pStyle w:val="EX"/>
      </w:pPr>
      <w:r w:rsidRPr="00320611">
        <w:t>[</w:t>
      </w:r>
      <w:r>
        <w:t>8</w:t>
      </w:r>
      <w:r w:rsidRPr="00320611">
        <w:t>]</w:t>
      </w:r>
      <w:r w:rsidRPr="00320611">
        <w:tab/>
        <w:t>3GPP</w:t>
      </w:r>
      <w:r>
        <w:t> </w:t>
      </w:r>
      <w:r w:rsidRPr="00320611">
        <w:t>TS</w:t>
      </w:r>
      <w:r>
        <w:t> 38</w:t>
      </w:r>
      <w:r w:rsidRPr="00320611">
        <w:t>.</w:t>
      </w:r>
      <w:r>
        <w:t>413</w:t>
      </w:r>
      <w:r w:rsidRPr="00320611">
        <w:t>: "</w:t>
      </w:r>
      <w:r>
        <w:t>NG-RAN; NG Application Protocol (NGAP)</w:t>
      </w:r>
      <w:r w:rsidRPr="00320611">
        <w:t>".</w:t>
      </w:r>
    </w:p>
    <w:p w14:paraId="58706BC4" w14:textId="5CAD65CF" w:rsidR="00B93C5C" w:rsidRDefault="00B93C5C">
      <w:pPr>
        <w:pStyle w:val="EX"/>
        <w:rPr>
          <w:ins w:id="934" w:author="S2-2204774" w:date="2022-05-24T11:26:00Z"/>
        </w:rPr>
        <w:pPrChange w:id="935" w:author="Rapporteur" w:date="2022-05-24T11:27:00Z">
          <w:pPr/>
        </w:pPrChange>
      </w:pPr>
      <w:ins w:id="936" w:author="S2-2204774" w:date="2022-05-24T11:26:00Z">
        <w:r>
          <w:t>[</w:t>
        </w:r>
        <w:del w:id="937" w:author="Rapporteur" w:date="2022-05-24T11:28:00Z">
          <w:r w:rsidRPr="00C91719" w:rsidDel="00554180">
            <w:rPr>
              <w:highlight w:val="yellow"/>
            </w:rPr>
            <w:delText>x</w:delText>
          </w:r>
        </w:del>
      </w:ins>
      <w:ins w:id="938" w:author="Rapporteur" w:date="2022-05-24T11:28:00Z">
        <w:r w:rsidR="00554180">
          <w:t>9</w:t>
        </w:r>
      </w:ins>
      <w:ins w:id="939" w:author="S2-2204774" w:date="2022-05-24T11:26:00Z">
        <w:r>
          <w:t xml:space="preserve">] </w:t>
        </w:r>
        <w:r>
          <w:tab/>
        </w:r>
        <w:r>
          <w:tab/>
        </w:r>
        <w:del w:id="940" w:author="Rapporteur" w:date="2022-05-24T11:27:00Z">
          <w:r w:rsidDel="00B93C5C">
            <w:tab/>
          </w:r>
          <w:r w:rsidDel="00B93C5C">
            <w:tab/>
          </w:r>
        </w:del>
        <w:r>
          <w:t>3GPP</w:t>
        </w:r>
        <w:del w:id="941" w:author="Rapporteur" w:date="2022-05-24T11:27:00Z">
          <w:r w:rsidDel="00B93C5C">
            <w:delText xml:space="preserve"> </w:delText>
          </w:r>
        </w:del>
      </w:ins>
      <w:ins w:id="942" w:author="Rapporteur" w:date="2022-05-24T11:27:00Z">
        <w:r>
          <w:rPr>
            <w:lang w:val="en-US"/>
          </w:rPr>
          <w:t> </w:t>
        </w:r>
      </w:ins>
      <w:ins w:id="943" w:author="S2-2204774" w:date="2022-05-24T11:26:00Z">
        <w:r>
          <w:t>TS</w:t>
        </w:r>
        <w:del w:id="944" w:author="Rapporteur" w:date="2022-05-24T11:27:00Z">
          <w:r w:rsidDel="00B93C5C">
            <w:delText xml:space="preserve"> </w:delText>
          </w:r>
        </w:del>
      </w:ins>
      <w:ins w:id="945" w:author="Rapporteur" w:date="2022-05-24T11:27:00Z">
        <w:r>
          <w:rPr>
            <w:lang w:val="en-US"/>
          </w:rPr>
          <w:t> </w:t>
        </w:r>
      </w:ins>
      <w:ins w:id="946" w:author="S2-2204774" w:date="2022-05-24T11:26:00Z">
        <w:r>
          <w:t xml:space="preserve">38.304 </w:t>
        </w:r>
        <w:del w:id="947" w:author="Rapporteur" w:date="2022-05-24T11:27:00Z">
          <w:r w:rsidDel="00B93C5C">
            <w:delText>“</w:delText>
          </w:r>
        </w:del>
      </w:ins>
      <w:ins w:id="948" w:author="Rapporteur" w:date="2022-05-24T11:27:00Z">
        <w:r>
          <w:t>"</w:t>
        </w:r>
      </w:ins>
      <w:ins w:id="949" w:author="S2-2204774" w:date="2022-05-24T11:26:00Z">
        <w:r w:rsidRPr="004257DA">
          <w:t>User Equipment (UE) procedures in Idle mode and RRC Inactive state</w:t>
        </w:r>
        <w:del w:id="950" w:author="Rapporteur" w:date="2022-05-24T11:27:00Z">
          <w:r w:rsidDel="00B93C5C">
            <w:delText>”</w:delText>
          </w:r>
        </w:del>
      </w:ins>
      <w:ins w:id="951" w:author="Rapporteur" w:date="2022-05-24T11:27:00Z">
        <w:r>
          <w:t>"</w:t>
        </w:r>
      </w:ins>
      <w:ins w:id="952" w:author="S2-2204774" w:date="2022-05-24T11:26:00Z">
        <w:r>
          <w:t>.</w:t>
        </w:r>
      </w:ins>
    </w:p>
    <w:p w14:paraId="6BE31378" w14:textId="5B696D0D" w:rsidR="00B93C5C" w:rsidRDefault="00B93C5C">
      <w:pPr>
        <w:pStyle w:val="EX"/>
        <w:rPr>
          <w:ins w:id="953" w:author="S2-2204774" w:date="2022-05-24T11:26:00Z"/>
        </w:rPr>
        <w:pPrChange w:id="954" w:author="Rapporteur" w:date="2022-05-24T11:27:00Z">
          <w:pPr/>
        </w:pPrChange>
      </w:pPr>
      <w:ins w:id="955" w:author="S2-2204774" w:date="2022-05-24T11:26:00Z">
        <w:del w:id="956" w:author="Rapporteur" w:date="2022-05-24T11:27:00Z">
          <w:r w:rsidDel="00B93C5C">
            <w:delText xml:space="preserve">     </w:delText>
          </w:r>
        </w:del>
        <w:del w:id="957" w:author="Rapporteur" w:date="2022-05-24T11:28:00Z">
          <w:r w:rsidDel="00554180">
            <w:delText xml:space="preserve"> </w:delText>
          </w:r>
        </w:del>
        <w:r>
          <w:t>[</w:t>
        </w:r>
        <w:del w:id="958" w:author="Rapporteur" w:date="2022-05-24T11:28:00Z">
          <w:r w:rsidRPr="00C91719" w:rsidDel="00554180">
            <w:rPr>
              <w:highlight w:val="yellow"/>
            </w:rPr>
            <w:delText>y</w:delText>
          </w:r>
        </w:del>
      </w:ins>
      <w:ins w:id="959" w:author="Rapporteur" w:date="2022-05-24T11:28:00Z">
        <w:r w:rsidR="00554180">
          <w:t>10</w:t>
        </w:r>
      </w:ins>
      <w:ins w:id="960" w:author="S2-2204774" w:date="2022-05-24T11:26:00Z">
        <w:r>
          <w:t>]</w:t>
        </w:r>
        <w:r>
          <w:tab/>
        </w:r>
        <w:del w:id="961" w:author="Rapporteur" w:date="2022-05-24T11:27:00Z">
          <w:r w:rsidDel="00B93C5C">
            <w:tab/>
          </w:r>
          <w:r w:rsidDel="00B93C5C">
            <w:tab/>
          </w:r>
          <w:r w:rsidDel="00B93C5C">
            <w:tab/>
          </w:r>
          <w:r w:rsidDel="00B93C5C">
            <w:tab/>
          </w:r>
        </w:del>
        <w:r>
          <w:t>3GPP</w:t>
        </w:r>
        <w:del w:id="962" w:author="Rapporteur" w:date="2022-05-24T11:27:00Z">
          <w:r w:rsidDel="00B93C5C">
            <w:delText xml:space="preserve"> </w:delText>
          </w:r>
        </w:del>
      </w:ins>
      <w:ins w:id="963" w:author="Rapporteur" w:date="2022-05-24T11:27:00Z">
        <w:r>
          <w:rPr>
            <w:lang w:val="en-US"/>
          </w:rPr>
          <w:t> </w:t>
        </w:r>
      </w:ins>
      <w:ins w:id="964" w:author="S2-2204774" w:date="2022-05-24T11:26:00Z">
        <w:r>
          <w:t>TS</w:t>
        </w:r>
        <w:del w:id="965" w:author="Rapporteur" w:date="2022-05-24T11:27:00Z">
          <w:r w:rsidDel="00B93C5C">
            <w:delText xml:space="preserve"> </w:delText>
          </w:r>
        </w:del>
      </w:ins>
      <w:ins w:id="966" w:author="Rapporteur" w:date="2022-05-24T11:27:00Z">
        <w:r>
          <w:rPr>
            <w:lang w:val="en-US"/>
          </w:rPr>
          <w:t> </w:t>
        </w:r>
      </w:ins>
      <w:ins w:id="967" w:author="S2-2204774" w:date="2022-05-24T11:26:00Z">
        <w:r>
          <w:t>22.071</w:t>
        </w:r>
      </w:ins>
      <w:ins w:id="968" w:author="Rapporteur" w:date="2022-05-24T11:27:00Z">
        <w:r>
          <w:t>:</w:t>
        </w:r>
      </w:ins>
      <w:ins w:id="969" w:author="S2-2204774" w:date="2022-05-24T11:26:00Z">
        <w:r>
          <w:t xml:space="preserve"> </w:t>
        </w:r>
        <w:del w:id="970" w:author="Rapporteur" w:date="2022-05-24T11:27:00Z">
          <w:r w:rsidDel="00B93C5C">
            <w:delText>“</w:delText>
          </w:r>
        </w:del>
      </w:ins>
      <w:ins w:id="971" w:author="Rapporteur" w:date="2022-05-24T11:27:00Z">
        <w:r>
          <w:t>"</w:t>
        </w:r>
      </w:ins>
      <w:ins w:id="972" w:author="S2-2204774" w:date="2022-05-24T11:26:00Z">
        <w:r>
          <w:t>Location Services (LCS); Service Description</w:t>
        </w:r>
        <w:del w:id="973" w:author="Rapporteur" w:date="2022-05-24T11:27:00Z">
          <w:r w:rsidDel="00B93C5C">
            <w:delText>”</w:delText>
          </w:r>
        </w:del>
      </w:ins>
      <w:ins w:id="974" w:author="Rapporteur" w:date="2022-05-24T11:27:00Z">
        <w:r>
          <w:t>"</w:t>
        </w:r>
      </w:ins>
      <w:ins w:id="975" w:author="S2-2204774" w:date="2022-05-24T11:26:00Z">
        <w:r>
          <w:t>.</w:t>
        </w:r>
      </w:ins>
    </w:p>
    <w:p w14:paraId="016ED790" w14:textId="21092208" w:rsidR="00B93C5C" w:rsidRDefault="00B93C5C">
      <w:pPr>
        <w:pStyle w:val="EX"/>
        <w:rPr>
          <w:ins w:id="976" w:author="S2-2204774" w:date="2022-05-24T11:26:00Z"/>
        </w:rPr>
        <w:pPrChange w:id="977" w:author="Rapporteur" w:date="2022-05-24T11:27:00Z">
          <w:pPr/>
        </w:pPrChange>
      </w:pPr>
      <w:ins w:id="978" w:author="S2-2204774" w:date="2022-05-24T11:26:00Z">
        <w:del w:id="979" w:author="Rapporteur" w:date="2022-05-24T11:28:00Z">
          <w:r w:rsidDel="00B93C5C">
            <w:tab/>
          </w:r>
        </w:del>
        <w:r>
          <w:t>[</w:t>
        </w:r>
        <w:del w:id="980" w:author="Rapporteur" w:date="2022-05-24T11:28:00Z">
          <w:r w:rsidRPr="00C91719" w:rsidDel="00554180">
            <w:rPr>
              <w:highlight w:val="yellow"/>
            </w:rPr>
            <w:delText>z</w:delText>
          </w:r>
        </w:del>
      </w:ins>
      <w:ins w:id="981" w:author="Rapporteur" w:date="2022-05-24T11:28:00Z">
        <w:r w:rsidR="00554180">
          <w:t>11</w:t>
        </w:r>
      </w:ins>
      <w:ins w:id="982" w:author="S2-2204774" w:date="2022-05-24T11:26:00Z">
        <w:r>
          <w:t>]</w:t>
        </w:r>
        <w:r>
          <w:tab/>
        </w:r>
        <w:del w:id="983" w:author="Rapporteur" w:date="2022-05-24T11:28:00Z">
          <w:r w:rsidDel="00B93C5C">
            <w:tab/>
          </w:r>
          <w:r w:rsidDel="00B93C5C">
            <w:tab/>
          </w:r>
          <w:r w:rsidDel="00B93C5C">
            <w:tab/>
          </w:r>
          <w:r w:rsidDel="00B93C5C">
            <w:tab/>
          </w:r>
        </w:del>
        <w:r>
          <w:t>3GPP</w:t>
        </w:r>
        <w:del w:id="984" w:author="Rapporteur" w:date="2022-05-24T11:28:00Z">
          <w:r w:rsidDel="00B93C5C">
            <w:delText xml:space="preserve"> </w:delText>
          </w:r>
        </w:del>
      </w:ins>
      <w:ins w:id="985" w:author="Rapporteur" w:date="2022-05-24T11:28:00Z">
        <w:r>
          <w:rPr>
            <w:lang w:val="en-US"/>
          </w:rPr>
          <w:t> </w:t>
        </w:r>
      </w:ins>
      <w:ins w:id="986" w:author="S2-2204774" w:date="2022-05-24T11:26:00Z">
        <w:r>
          <w:t>TS</w:t>
        </w:r>
        <w:del w:id="987" w:author="Rapporteur" w:date="2022-05-24T11:28:00Z">
          <w:r w:rsidDel="00B93C5C">
            <w:delText xml:space="preserve"> </w:delText>
          </w:r>
        </w:del>
      </w:ins>
      <w:ins w:id="988" w:author="Rapporteur" w:date="2022-05-24T11:28:00Z">
        <w:r>
          <w:rPr>
            <w:lang w:val="en-US"/>
          </w:rPr>
          <w:t> </w:t>
        </w:r>
      </w:ins>
      <w:ins w:id="989" w:author="S2-2204774" w:date="2022-05-24T11:26:00Z">
        <w:r>
          <w:t>38.331</w:t>
        </w:r>
      </w:ins>
      <w:ins w:id="990" w:author="Rapporteur" w:date="2022-05-24T11:28:00Z">
        <w:r>
          <w:t>:</w:t>
        </w:r>
      </w:ins>
      <w:ins w:id="991" w:author="S2-2204774" w:date="2022-05-24T11:26:00Z">
        <w:r>
          <w:t xml:space="preserve"> </w:t>
        </w:r>
        <w:del w:id="992" w:author="Rapporteur" w:date="2022-05-24T11:28:00Z">
          <w:r w:rsidDel="00B93C5C">
            <w:delText>“</w:delText>
          </w:r>
        </w:del>
      </w:ins>
      <w:ins w:id="993" w:author="Rapporteur" w:date="2022-05-24T11:28:00Z">
        <w:r>
          <w:t>"</w:t>
        </w:r>
      </w:ins>
      <w:ins w:id="994" w:author="S2-2204774" w:date="2022-05-24T11:26:00Z">
        <w:r>
          <w:t>Radio Resource Control (RRC) protocol specification</w:t>
        </w:r>
        <w:del w:id="995" w:author="Rapporteur" w:date="2022-05-24T11:28:00Z">
          <w:r w:rsidDel="00B93C5C">
            <w:delText>”</w:delText>
          </w:r>
        </w:del>
      </w:ins>
      <w:ins w:id="996" w:author="Rapporteur" w:date="2022-05-24T11:28:00Z">
        <w:r>
          <w:t>"</w:t>
        </w:r>
      </w:ins>
      <w:ins w:id="997" w:author="S2-2204774" w:date="2022-05-24T11:26:00Z">
        <w:r>
          <w:t>.</w:t>
        </w:r>
      </w:ins>
    </w:p>
    <w:p w14:paraId="5646890F" w14:textId="614FA9A8" w:rsidR="00280D40" w:rsidRDefault="00B93C5C">
      <w:pPr>
        <w:pStyle w:val="EX"/>
        <w:rPr>
          <w:ins w:id="998" w:author="S2-2204780" w:date="2022-05-24T08:34:00Z"/>
        </w:rPr>
      </w:pPr>
      <w:ins w:id="999" w:author="S2-2204774" w:date="2022-05-24T11:26:00Z">
        <w:del w:id="1000" w:author="Rapporteur" w:date="2022-05-24T11:28:00Z">
          <w:r w:rsidDel="00554180">
            <w:delText xml:space="preserve"> </w:delText>
          </w:r>
        </w:del>
      </w:ins>
      <w:ins w:id="1001" w:author="S2-2204780" w:date="2022-05-24T08:34:00Z">
        <w:r w:rsidR="00280D40">
          <w:t>[</w:t>
        </w:r>
        <w:del w:id="1002" w:author="Rapporteur" w:date="2022-05-24T11:28:00Z">
          <w:r w:rsidR="00280D40" w:rsidDel="00554180">
            <w:delText>x</w:delText>
          </w:r>
        </w:del>
      </w:ins>
      <w:ins w:id="1003" w:author="Rapporteur" w:date="2022-05-24T11:28:00Z">
        <w:r w:rsidR="00554180">
          <w:t>12</w:t>
        </w:r>
      </w:ins>
      <w:ins w:id="1004" w:author="S2-2204780" w:date="2022-05-24T08:34:00Z">
        <w:r w:rsidR="00280D40">
          <w:t>]</w:t>
        </w:r>
        <w:r w:rsidR="00280D40">
          <w:tab/>
          <w:t>3GPP</w:t>
        </w:r>
        <w:del w:id="1005" w:author="Rapporteur" w:date="2022-05-24T11:28:00Z">
          <w:r w:rsidR="00280D40" w:rsidDel="00554180">
            <w:delText xml:space="preserve"> </w:delText>
          </w:r>
        </w:del>
      </w:ins>
      <w:ins w:id="1006" w:author="Rapporteur" w:date="2022-05-24T11:28:00Z">
        <w:r w:rsidR="00554180">
          <w:rPr>
            <w:lang w:val="en-US"/>
          </w:rPr>
          <w:t> </w:t>
        </w:r>
      </w:ins>
      <w:ins w:id="1007" w:author="S2-2204780" w:date="2022-05-24T08:34:00Z">
        <w:r w:rsidR="00280D40">
          <w:t>TS</w:t>
        </w:r>
        <w:del w:id="1008" w:author="Rapporteur" w:date="2022-05-24T11:28:00Z">
          <w:r w:rsidR="00280D40" w:rsidDel="00554180">
            <w:delText xml:space="preserve"> </w:delText>
          </w:r>
        </w:del>
      </w:ins>
      <w:ins w:id="1009" w:author="Rapporteur" w:date="2022-05-24T11:28:00Z">
        <w:r w:rsidR="00554180">
          <w:rPr>
            <w:lang w:val="en-US"/>
          </w:rPr>
          <w:t> </w:t>
        </w:r>
      </w:ins>
      <w:ins w:id="1010" w:author="S2-2204780" w:date="2022-05-24T08:34:00Z">
        <w:r w:rsidR="00280D40">
          <w:t xml:space="preserve">23.503: </w:t>
        </w:r>
        <w:del w:id="1011" w:author="Rapporteur" w:date="2022-05-24T11:28:00Z">
          <w:r w:rsidR="00280D40" w:rsidDel="00554180">
            <w:delText>”</w:delText>
          </w:r>
        </w:del>
      </w:ins>
      <w:ins w:id="1012" w:author="Rapporteur" w:date="2022-05-24T11:28:00Z">
        <w:r w:rsidR="00554180">
          <w:t>"</w:t>
        </w:r>
      </w:ins>
      <w:ins w:id="1013" w:author="S2-2204780" w:date="2022-05-24T08:34:00Z">
        <w:del w:id="1014" w:author="Rapporteur" w:date="2022-05-24T11:28:00Z">
          <w:r w:rsidR="00280D40" w:rsidRPr="00382DFC" w:rsidDel="00554180">
            <w:delText xml:space="preserve"> </w:delText>
          </w:r>
        </w:del>
        <w:r w:rsidR="00280D40">
          <w:t>Policy and cha</w:t>
        </w:r>
        <w:r w:rsidR="00280D40">
          <w:lastRenderedPageBreak/>
          <w:t>rging control framework for the 5G System (5GS)</w:t>
        </w:r>
        <w:del w:id="1015" w:author="Rapporteur" w:date="2022-05-24T11:28:00Z">
          <w:r w:rsidR="00280D40" w:rsidDel="00554180">
            <w:delText>”</w:delText>
          </w:r>
        </w:del>
      </w:ins>
      <w:ins w:id="1016" w:author="Rapporteur" w:date="2022-05-24T11:28:00Z">
        <w:r w:rsidR="00554180">
          <w:t>"</w:t>
        </w:r>
      </w:ins>
      <w:ins w:id="1017" w:author="Rapporteur" w:date="2022-05-24T11:54:00Z">
        <w:r w:rsidR="004F2DC6">
          <w:t>.</w:t>
        </w:r>
      </w:ins>
    </w:p>
    <w:p w14:paraId="261929BD" w14:textId="16D76BCF" w:rsidR="002E5B65" w:rsidRDefault="002E5B65">
      <w:pPr>
        <w:pStyle w:val="EX"/>
        <w:rPr>
          <w:ins w:id="1018" w:author="Rapporteur" w:date="2022-05-24T11:53:00Z"/>
        </w:rPr>
      </w:pPr>
      <w:ins w:id="1019" w:author="S2-2204789" w:date="2022-05-24T09:34:00Z">
        <w:r w:rsidRPr="001B7C50">
          <w:t>[</w:t>
        </w:r>
        <w:del w:id="1020" w:author="Rapporteur" w:date="2022-05-24T11:28:00Z">
          <w:r w:rsidDel="00554180">
            <w:delText>x</w:delText>
          </w:r>
        </w:del>
      </w:ins>
      <w:ins w:id="1021" w:author="Rapporteur" w:date="2022-05-24T11:28:00Z">
        <w:r w:rsidR="00554180">
          <w:t>13</w:t>
        </w:r>
      </w:ins>
      <w:ins w:id="1022" w:author="S2-2204789" w:date="2022-05-24T09:34:00Z">
        <w:r w:rsidRPr="001B7C50">
          <w:t>]</w:t>
        </w:r>
        <w:r w:rsidRPr="001B7C50">
          <w:tab/>
          <w:t>3GPP TS 28.5</w:t>
        </w:r>
        <w:r>
          <w:t>41</w:t>
        </w:r>
        <w:r w:rsidRPr="001B7C50">
          <w:t>: "</w:t>
        </w:r>
        <w:r w:rsidRPr="00FA2965">
          <w:t xml:space="preserve"> </w:t>
        </w:r>
        <w:r>
          <w:t>Management and orchestration; 5G Network Resource Model (NRM)</w:t>
        </w:r>
        <w:r w:rsidRPr="001B7C50">
          <w:t>"</w:t>
        </w:r>
      </w:ins>
      <w:ins w:id="1023" w:author="Rapporteur" w:date="2022-05-24T11:54:00Z">
        <w:r w:rsidR="004F2DC6">
          <w:t>.</w:t>
        </w:r>
      </w:ins>
    </w:p>
    <w:p w14:paraId="3EC7BE7A" w14:textId="2824622F" w:rsidR="004F2DC6" w:rsidRDefault="004F2DC6">
      <w:pPr>
        <w:pStyle w:val="EX"/>
        <w:rPr>
          <w:ins w:id="1024" w:author="Rapporteur" w:date="2022-05-24T16:00:00Z"/>
          <w:lang w:val="en-US"/>
        </w:rPr>
      </w:pPr>
      <w:ins w:id="1025" w:author="Rapporteur" w:date="2022-05-24T11:53:00Z">
        <w:r>
          <w:t>[14]</w:t>
        </w:r>
        <w:r>
          <w:tab/>
          <w:t>3GPP TS 33.</w:t>
        </w:r>
        <w:r>
          <w:rPr>
            <w:lang w:val="en-US"/>
          </w:rPr>
          <w:t>501: "</w:t>
        </w:r>
      </w:ins>
      <w:ins w:id="1026" w:author="Rapporteur" w:date="2022-05-24T11:54:00Z">
        <w:r w:rsidRPr="004F2DC6">
          <w:rPr>
            <w:lang w:val="en-US"/>
          </w:rPr>
          <w:t>Security architecture and procedures for 5G system</w:t>
        </w:r>
      </w:ins>
      <w:ins w:id="1027" w:author="Rapporteur" w:date="2022-05-24T11:53:00Z">
        <w:r>
          <w:rPr>
            <w:lang w:val="en-US"/>
          </w:rPr>
          <w:t>"</w:t>
        </w:r>
      </w:ins>
      <w:ins w:id="1028" w:author="Rapporteur" w:date="2022-05-24T11:54:00Z">
        <w:r>
          <w:rPr>
            <w:lang w:val="en-US"/>
          </w:rPr>
          <w:t>.</w:t>
        </w:r>
      </w:ins>
    </w:p>
    <w:p w14:paraId="6FB898B5" w14:textId="7DAABBBB" w:rsidR="00183735" w:rsidRPr="004F2DC6" w:rsidRDefault="00183735">
      <w:pPr>
        <w:pStyle w:val="EX"/>
        <w:rPr>
          <w:ins w:id="1029" w:author="S2-2204789" w:date="2022-05-24T09:34:00Z"/>
          <w:lang w:val="en-US" w:eastAsia="zh-CN"/>
        </w:rPr>
      </w:pPr>
      <w:ins w:id="1030" w:author="Rapporteur" w:date="2022-05-24T16:00:00Z">
        <w:r w:rsidRPr="00140E21">
          <w:t>[</w:t>
        </w:r>
        <w:r>
          <w:t>15</w:t>
        </w:r>
        <w:r w:rsidRPr="00140E21">
          <w:t>]</w:t>
        </w:r>
        <w:r w:rsidRPr="00140E21">
          <w:tab/>
          <w:t>3GPP</w:t>
        </w:r>
        <w:r>
          <w:t> </w:t>
        </w:r>
        <w:r w:rsidRPr="00140E21">
          <w:t>TS</w:t>
        </w:r>
        <w:r>
          <w:t> </w:t>
        </w:r>
        <w:r w:rsidRPr="00140E21">
          <w:t>23.273: "5G System (5GS) Location Services (LCS); Stage 2".</w:t>
        </w:r>
      </w:ins>
    </w:p>
    <w:p w14:paraId="24ACB616" w14:textId="63D384E7" w:rsidR="00080512" w:rsidRPr="00320611" w:rsidRDefault="00080512">
      <w:pPr>
        <w:pStyle w:val="1"/>
      </w:pPr>
      <w:bookmarkStart w:id="1031" w:name="_Toc104302358"/>
      <w:bookmarkStart w:id="1032" w:name="_Toc104359323"/>
      <w:bookmarkStart w:id="1033" w:name="_Toc104788972"/>
      <w:r w:rsidRPr="00320611">
        <w:t>3</w:t>
      </w:r>
      <w:r w:rsidRPr="00320611">
        <w:tab/>
        <w:t>Definitions</w:t>
      </w:r>
      <w:r w:rsidR="00602AEA" w:rsidRPr="00320611">
        <w:t xml:space="preserve"> of terms and abbreviations</w:t>
      </w:r>
      <w:bookmarkEnd w:id="932"/>
      <w:bookmarkEnd w:id="933"/>
      <w:bookmarkEnd w:id="1031"/>
      <w:bookmarkEnd w:id="1032"/>
      <w:bookmarkEnd w:id="1033"/>
    </w:p>
    <w:p w14:paraId="6CBABCF9" w14:textId="63AE941F" w:rsidR="00080512" w:rsidRPr="00320611" w:rsidRDefault="00080512">
      <w:pPr>
        <w:pStyle w:val="21"/>
      </w:pPr>
      <w:bookmarkStart w:id="1034" w:name="_Toc97057161"/>
      <w:bookmarkStart w:id="1035" w:name="_Toc97266739"/>
      <w:bookmarkStart w:id="1036" w:name="_Toc104302359"/>
      <w:bookmarkStart w:id="1037" w:name="_Toc104359324"/>
      <w:bookmarkStart w:id="1038" w:name="_Toc104788973"/>
      <w:r w:rsidRPr="00320611">
        <w:t>3.1</w:t>
      </w:r>
      <w:r w:rsidRPr="00320611">
        <w:tab/>
      </w:r>
      <w:r w:rsidR="002B6339" w:rsidRPr="00320611">
        <w:t>Terms</w:t>
      </w:r>
      <w:bookmarkEnd w:id="1034"/>
      <w:bookmarkEnd w:id="1035"/>
      <w:bookmarkEnd w:id="1036"/>
      <w:bookmarkEnd w:id="1037"/>
      <w:bookmarkEnd w:id="1038"/>
    </w:p>
    <w:p w14:paraId="7FD85AB0" w14:textId="0ABF8D79" w:rsidR="00333F85" w:rsidRDefault="00080512" w:rsidP="00333F85">
      <w:r w:rsidRPr="00320611">
        <w:t xml:space="preserve">For the purposes of the present document, the terms given in </w:t>
      </w:r>
      <w:r w:rsidR="00E878F1" w:rsidRPr="00320611">
        <w:t>TR</w:t>
      </w:r>
      <w:r w:rsidR="00E878F1">
        <w:t> </w:t>
      </w:r>
      <w:r w:rsidR="00E878F1" w:rsidRPr="00320611">
        <w:t>21.905</w:t>
      </w:r>
      <w:r w:rsidR="00E878F1">
        <w:t> </w:t>
      </w:r>
      <w:r w:rsidR="00E878F1" w:rsidRPr="00320611">
        <w:t>[</w:t>
      </w:r>
      <w:r w:rsidR="004D3578" w:rsidRPr="00320611">
        <w:t>1</w:t>
      </w:r>
      <w:r w:rsidRPr="00320611">
        <w:t>]</w:t>
      </w:r>
      <w:r w:rsidR="00435707" w:rsidRPr="00320611">
        <w:t xml:space="preserve">, </w:t>
      </w:r>
      <w:r w:rsidR="00E878F1" w:rsidRPr="00320611">
        <w:t>TS</w:t>
      </w:r>
      <w:r w:rsidR="00E878F1">
        <w:t> </w:t>
      </w:r>
      <w:r w:rsidR="00E878F1" w:rsidRPr="00320611">
        <w:t>23.501</w:t>
      </w:r>
      <w:r w:rsidR="00E878F1">
        <w:t> </w:t>
      </w:r>
      <w:r w:rsidR="00E878F1" w:rsidRPr="00320611">
        <w:t>[</w:t>
      </w:r>
      <w:r w:rsidR="00435707" w:rsidRPr="00320611">
        <w:t>2]</w:t>
      </w:r>
      <w:r w:rsidRPr="00320611">
        <w:t xml:space="preserve"> and the following apply. A term defined in the present document takes precedence over the definition of the same term, if any, in </w:t>
      </w:r>
      <w:r w:rsidR="00E878F1" w:rsidRPr="00320611">
        <w:t>TR</w:t>
      </w:r>
      <w:r w:rsidR="00E878F1">
        <w:t> </w:t>
      </w:r>
      <w:r w:rsidR="00E878F1" w:rsidRPr="00320611">
        <w:t>21.905</w:t>
      </w:r>
      <w:r w:rsidR="00E878F1">
        <w:t> </w:t>
      </w:r>
      <w:r w:rsidR="00E878F1" w:rsidRPr="00320611">
        <w:t>[</w:t>
      </w:r>
      <w:r w:rsidR="004D3578" w:rsidRPr="00320611">
        <w:t>1</w:t>
      </w:r>
      <w:r w:rsidRPr="00320611">
        <w:t>]</w:t>
      </w:r>
      <w:r w:rsidR="00435707" w:rsidRPr="00320611">
        <w:t xml:space="preserve"> and </w:t>
      </w:r>
      <w:r w:rsidR="00E878F1" w:rsidRPr="00320611">
        <w:t>TS</w:t>
      </w:r>
      <w:r w:rsidR="00E878F1">
        <w:t> </w:t>
      </w:r>
      <w:r w:rsidR="00E878F1" w:rsidRPr="00320611">
        <w:t>23.501</w:t>
      </w:r>
      <w:r w:rsidR="00E878F1">
        <w:t> </w:t>
      </w:r>
      <w:r w:rsidR="00E878F1" w:rsidRPr="00320611">
        <w:t>[</w:t>
      </w:r>
      <w:r w:rsidR="00435707" w:rsidRPr="00320611">
        <w:t>2]</w:t>
      </w:r>
      <w:r w:rsidRPr="00320611">
        <w:t>.</w:t>
      </w:r>
    </w:p>
    <w:p w14:paraId="39E02747" w14:textId="77777777" w:rsidR="0054338D" w:rsidRPr="00320611" w:rsidRDefault="0054338D" w:rsidP="0054338D">
      <w:pPr>
        <w:pStyle w:val="EW"/>
      </w:pPr>
    </w:p>
    <w:p w14:paraId="5E81C5C1" w14:textId="50530548" w:rsidR="00080512" w:rsidRPr="00320611" w:rsidRDefault="00080512">
      <w:pPr>
        <w:pStyle w:val="21"/>
      </w:pPr>
      <w:bookmarkStart w:id="1039" w:name="_Toc97057162"/>
      <w:bookmarkStart w:id="1040" w:name="_Toc97266740"/>
      <w:bookmarkStart w:id="1041" w:name="_Toc104302360"/>
      <w:bookmarkStart w:id="1042" w:name="_Toc104359325"/>
      <w:bookmarkStart w:id="1043" w:name="_Toc104788974"/>
      <w:r w:rsidRPr="00320611">
        <w:t>3.</w:t>
      </w:r>
      <w:r w:rsidR="00DF628F" w:rsidRPr="00320611">
        <w:t>2</w:t>
      </w:r>
      <w:r w:rsidRPr="00320611">
        <w:tab/>
        <w:t>Abbreviations</w:t>
      </w:r>
      <w:bookmarkEnd w:id="1039"/>
      <w:bookmarkEnd w:id="1040"/>
      <w:bookmarkEnd w:id="1041"/>
      <w:bookmarkEnd w:id="1042"/>
      <w:bookmarkEnd w:id="1043"/>
    </w:p>
    <w:p w14:paraId="68423BE1" w14:textId="54FF0745" w:rsidR="00333F85" w:rsidRDefault="00080512" w:rsidP="003B60FA">
      <w:pPr>
        <w:keepNext/>
      </w:pPr>
      <w:r w:rsidRPr="00320611">
        <w:t>For the purposes of the present document, the abb</w:t>
      </w:r>
      <w:r w:rsidR="004D3578" w:rsidRPr="00320611">
        <w:t xml:space="preserve">reviations given in </w:t>
      </w:r>
      <w:r w:rsidR="00E878F1" w:rsidRPr="00320611">
        <w:t>TR</w:t>
      </w:r>
      <w:r w:rsidR="00E878F1">
        <w:t> </w:t>
      </w:r>
      <w:r w:rsidR="00E878F1" w:rsidRPr="00320611">
        <w:t>21.905</w:t>
      </w:r>
      <w:r w:rsidR="00E878F1">
        <w:t> </w:t>
      </w:r>
      <w:r w:rsidR="00E878F1" w:rsidRPr="00320611">
        <w:t>[</w:t>
      </w:r>
      <w:r w:rsidR="004D3578" w:rsidRPr="00320611">
        <w:t>1</w:t>
      </w:r>
      <w:r w:rsidRPr="00320611">
        <w:t>]</w:t>
      </w:r>
      <w:r w:rsidR="00435707" w:rsidRPr="00320611">
        <w:t xml:space="preserve">, </w:t>
      </w:r>
      <w:r w:rsidR="00E878F1" w:rsidRPr="00320611">
        <w:t>TS</w:t>
      </w:r>
      <w:r w:rsidR="00E878F1">
        <w:t> </w:t>
      </w:r>
      <w:r w:rsidR="00E878F1" w:rsidRPr="00320611">
        <w:t>23.501</w:t>
      </w:r>
      <w:r w:rsidR="00E878F1">
        <w:t> </w:t>
      </w:r>
      <w:r w:rsidR="00E878F1" w:rsidRPr="00320611">
        <w:t>[</w:t>
      </w:r>
      <w:r w:rsidR="00435707" w:rsidRPr="00320611">
        <w:t>2]</w:t>
      </w:r>
      <w:r w:rsidRPr="00320611">
        <w:t xml:space="preserve"> and the following apply. An abbreviation defined in the present document takes precedence over the definition of the same abbre</w:t>
      </w:r>
      <w:r w:rsidR="004D3578" w:rsidRPr="00320611">
        <w:t xml:space="preserve">viation, if any, in </w:t>
      </w:r>
      <w:r w:rsidR="00E878F1" w:rsidRPr="00320611">
        <w:t>TR</w:t>
      </w:r>
      <w:r w:rsidR="00E878F1">
        <w:t> </w:t>
      </w:r>
      <w:r w:rsidR="00E878F1" w:rsidRPr="00320611">
        <w:t>21.905</w:t>
      </w:r>
      <w:r w:rsidR="00E878F1">
        <w:t> </w:t>
      </w:r>
      <w:r w:rsidR="00E878F1" w:rsidRPr="00320611">
        <w:t>[</w:t>
      </w:r>
      <w:r w:rsidR="004D3578" w:rsidRPr="00320611">
        <w:t>1</w:t>
      </w:r>
      <w:r w:rsidRPr="00320611">
        <w:t>]</w:t>
      </w:r>
      <w:r w:rsidR="00BC4D4F" w:rsidRPr="00320611">
        <w:t xml:space="preserve"> and</w:t>
      </w:r>
      <w:r w:rsidR="00435707" w:rsidRPr="00320611">
        <w:t xml:space="preserve"> </w:t>
      </w:r>
      <w:r w:rsidR="00E878F1" w:rsidRPr="00320611">
        <w:t>TS</w:t>
      </w:r>
      <w:r w:rsidR="00E878F1">
        <w:t> </w:t>
      </w:r>
      <w:r w:rsidR="00E878F1" w:rsidRPr="00320611">
        <w:t>23.501</w:t>
      </w:r>
      <w:r w:rsidR="00E878F1">
        <w:t> </w:t>
      </w:r>
      <w:r w:rsidR="00E878F1" w:rsidRPr="00320611">
        <w:t>[</w:t>
      </w:r>
      <w:r w:rsidR="00435707" w:rsidRPr="00320611">
        <w:t>2]</w:t>
      </w:r>
      <w:r w:rsidRPr="00320611">
        <w:t>.</w:t>
      </w:r>
    </w:p>
    <w:p w14:paraId="1E68C994" w14:textId="77777777" w:rsidR="0054338D" w:rsidRPr="00320611" w:rsidRDefault="0054338D" w:rsidP="0054338D">
      <w:pPr>
        <w:pStyle w:val="EW"/>
      </w:pPr>
    </w:p>
    <w:p w14:paraId="7D89FB01" w14:textId="1E00348C" w:rsidR="00080512" w:rsidRPr="00320611" w:rsidRDefault="00080512">
      <w:pPr>
        <w:pStyle w:val="1"/>
      </w:pPr>
      <w:bookmarkStart w:id="1044" w:name="clause4"/>
      <w:bookmarkStart w:id="1045" w:name="_Toc97057163"/>
      <w:bookmarkStart w:id="1046" w:name="_Toc97266741"/>
      <w:bookmarkStart w:id="1047" w:name="_Toc104302361"/>
      <w:bookmarkStart w:id="1048" w:name="_Toc104359326"/>
      <w:bookmarkStart w:id="1049" w:name="_Toc104788975"/>
      <w:bookmarkEnd w:id="1044"/>
      <w:r w:rsidRPr="00320611">
        <w:t>4</w:t>
      </w:r>
      <w:r w:rsidRPr="00320611">
        <w:tab/>
      </w:r>
      <w:r w:rsidR="002548C9" w:rsidRPr="00320611">
        <w:t>Architectural Assumptions</w:t>
      </w:r>
      <w:r w:rsidR="007047C0" w:rsidRPr="00320611">
        <w:t xml:space="preserve"> and Requirements</w:t>
      </w:r>
      <w:bookmarkEnd w:id="1045"/>
      <w:bookmarkEnd w:id="1046"/>
      <w:bookmarkEnd w:id="1047"/>
      <w:bookmarkEnd w:id="1048"/>
      <w:bookmarkEnd w:id="1049"/>
    </w:p>
    <w:p w14:paraId="5FDE8288" w14:textId="77777777" w:rsidR="00435707" w:rsidRPr="00320611" w:rsidRDefault="00435707" w:rsidP="00435707">
      <w:bookmarkStart w:id="1050" w:name="tsgNames"/>
      <w:bookmarkStart w:id="1051" w:name="startOfAnnexes"/>
      <w:bookmarkStart w:id="1052" w:name="_Toc22214903"/>
      <w:bookmarkStart w:id="1053" w:name="_Toc23254036"/>
      <w:bookmarkEnd w:id="1050"/>
      <w:bookmarkEnd w:id="1051"/>
      <w:r w:rsidRPr="00320611">
        <w:t>The following architectural requirements apply:</w:t>
      </w:r>
    </w:p>
    <w:p w14:paraId="24230E4C" w14:textId="280302AF" w:rsidR="007047C0" w:rsidRPr="00320611" w:rsidRDefault="00435707" w:rsidP="00435707">
      <w:pPr>
        <w:pStyle w:val="B1"/>
      </w:pPr>
      <w:r w:rsidRPr="00320611">
        <w:t>-</w:t>
      </w:r>
      <w:r w:rsidRPr="00320611">
        <w:tab/>
        <w:t>Solutions may include reuse (in part or totally) of existing mechanisms. When reuse is deemed to be possible, whether new approaches shall also be adopted or added shall be subject of evaluation. (i.e. it shall be considered whether the reuse of existing system capabilities is sufficiently effective and efficient in addressing the problem space)</w:t>
      </w:r>
      <w:r w:rsidR="00333F85" w:rsidRPr="00320611">
        <w:t>.</w:t>
      </w:r>
    </w:p>
    <w:p w14:paraId="4B61AEAF" w14:textId="6F50E62C" w:rsidR="00AA5849" w:rsidRPr="00320611" w:rsidRDefault="00AA5849" w:rsidP="00AA5849">
      <w:pPr>
        <w:pStyle w:val="1"/>
      </w:pPr>
      <w:bookmarkStart w:id="1054" w:name="_Toc97057164"/>
      <w:bookmarkStart w:id="1055" w:name="_Toc97266742"/>
      <w:bookmarkStart w:id="1056" w:name="_Toc104302362"/>
      <w:bookmarkStart w:id="1057" w:name="_Toc104359327"/>
      <w:bookmarkStart w:id="1058" w:name="_Toc104788976"/>
      <w:r w:rsidRPr="00320611">
        <w:t>5</w:t>
      </w:r>
      <w:r w:rsidRPr="00320611">
        <w:tab/>
        <w:t>Key Issues</w:t>
      </w:r>
      <w:bookmarkEnd w:id="1052"/>
      <w:bookmarkEnd w:id="1053"/>
      <w:bookmarkEnd w:id="1054"/>
      <w:bookmarkEnd w:id="1055"/>
      <w:bookmarkEnd w:id="1056"/>
      <w:bookmarkEnd w:id="1057"/>
      <w:bookmarkEnd w:id="1058"/>
    </w:p>
    <w:p w14:paraId="6257E9AF" w14:textId="5EEBE52D" w:rsidR="00550A47" w:rsidRPr="00320611" w:rsidRDefault="00550A47" w:rsidP="00550A47">
      <w:pPr>
        <w:pStyle w:val="21"/>
        <w:rPr>
          <w:lang w:eastAsia="ko-KR"/>
        </w:rPr>
      </w:pPr>
      <w:bookmarkStart w:id="1059" w:name="_Toc97057165"/>
      <w:bookmarkStart w:id="1060" w:name="_Toc97266743"/>
      <w:bookmarkStart w:id="1061" w:name="_Toc104302363"/>
      <w:bookmarkStart w:id="1062" w:name="_Toc104359328"/>
      <w:bookmarkStart w:id="1063" w:name="_Toc92370819"/>
      <w:bookmarkStart w:id="1064" w:name="_Toc104788977"/>
      <w:r w:rsidRPr="00320611">
        <w:rPr>
          <w:lang w:eastAsia="ko-KR"/>
        </w:rPr>
        <w:t>5.</w:t>
      </w:r>
      <w:r w:rsidR="009C3872" w:rsidRPr="00320611">
        <w:rPr>
          <w:lang w:eastAsia="ko-KR"/>
        </w:rPr>
        <w:t>1</w:t>
      </w:r>
      <w:r w:rsidRPr="00320611">
        <w:rPr>
          <w:lang w:eastAsia="ko-KR"/>
        </w:rPr>
        <w:tab/>
        <w:t>Key Issue #</w:t>
      </w:r>
      <w:r w:rsidR="009C3872" w:rsidRPr="00320611">
        <w:rPr>
          <w:lang w:eastAsia="ko-KR"/>
        </w:rPr>
        <w:t>1</w:t>
      </w:r>
      <w:r w:rsidRPr="00320611">
        <w:rPr>
          <w:lang w:eastAsia="ko-KR"/>
        </w:rPr>
        <w:t xml:space="preserve">: </w:t>
      </w:r>
      <w:r w:rsidRPr="00320611">
        <w:t>Support of Network Slice Service continuity</w:t>
      </w:r>
      <w:bookmarkEnd w:id="1059"/>
      <w:bookmarkEnd w:id="1060"/>
      <w:bookmarkEnd w:id="1061"/>
      <w:bookmarkEnd w:id="1062"/>
      <w:bookmarkEnd w:id="1064"/>
    </w:p>
    <w:p w14:paraId="61ACCE4A" w14:textId="1AC3CB5D" w:rsidR="00550A47" w:rsidRPr="00320611" w:rsidRDefault="00550A47" w:rsidP="00550A47">
      <w:pPr>
        <w:pStyle w:val="31"/>
      </w:pPr>
      <w:bookmarkStart w:id="1065" w:name="_Toc97057166"/>
      <w:bookmarkStart w:id="1066" w:name="_Toc97266744"/>
      <w:bookmarkStart w:id="1067" w:name="_Toc104302364"/>
      <w:bookmarkStart w:id="1068" w:name="_Toc104359329"/>
      <w:bookmarkStart w:id="1069" w:name="_Toc104788978"/>
      <w:r w:rsidRPr="00320611">
        <w:t>5.</w:t>
      </w:r>
      <w:r w:rsidR="009C3872" w:rsidRPr="00320611">
        <w:t>1</w:t>
      </w:r>
      <w:r w:rsidRPr="00320611">
        <w:t>.1</w:t>
      </w:r>
      <w:r w:rsidRPr="00320611">
        <w:tab/>
        <w:t>Description</w:t>
      </w:r>
      <w:bookmarkEnd w:id="1065"/>
      <w:bookmarkEnd w:id="1066"/>
      <w:bookmarkEnd w:id="1067"/>
      <w:bookmarkEnd w:id="1068"/>
      <w:bookmarkEnd w:id="1069"/>
    </w:p>
    <w:p w14:paraId="3D72E66B" w14:textId="40837B46" w:rsidR="00550A47" w:rsidRPr="00320611" w:rsidRDefault="00550A47" w:rsidP="00550A47">
      <w:pPr>
        <w:rPr>
          <w:rFonts w:eastAsia="Yu Mincho"/>
        </w:rPr>
      </w:pPr>
      <w:r w:rsidRPr="00320611">
        <w:t>This Key issues is aiming to address WT#1. The following scenarios can happen</w:t>
      </w:r>
      <w:r w:rsidR="00333F85" w:rsidRPr="00320611">
        <w:t>:</w:t>
      </w:r>
    </w:p>
    <w:p w14:paraId="7BFE622C" w14:textId="3742C02E" w:rsidR="00550A47" w:rsidRPr="00320611" w:rsidRDefault="00550A47" w:rsidP="00E32971">
      <w:pPr>
        <w:pStyle w:val="B1"/>
        <w:rPr>
          <w:b/>
          <w:lang w:eastAsia="zh-CN"/>
        </w:rPr>
      </w:pPr>
      <w:r w:rsidRPr="00320611">
        <w:rPr>
          <w:b/>
          <w:lang w:eastAsia="zh-CN"/>
        </w:rPr>
        <w:t>1)</w:t>
      </w:r>
      <w:r w:rsidR="00333F85" w:rsidRPr="00320611">
        <w:rPr>
          <w:b/>
          <w:lang w:eastAsia="zh-CN"/>
        </w:rPr>
        <w:tab/>
      </w:r>
      <w:r w:rsidRPr="00320611">
        <w:rPr>
          <w:b/>
          <w:lang w:eastAsia="zh-CN"/>
        </w:rPr>
        <w:t>No mobility scenario:</w:t>
      </w:r>
    </w:p>
    <w:p w14:paraId="690920E0" w14:textId="6E5D8AB4" w:rsidR="00550A47" w:rsidRPr="00320611" w:rsidRDefault="00333F85" w:rsidP="00333F85">
      <w:pPr>
        <w:pStyle w:val="B2"/>
        <w:rPr>
          <w:lang w:eastAsia="zh-CN"/>
        </w:rPr>
      </w:pPr>
      <w:r w:rsidRPr="00320611">
        <w:rPr>
          <w:lang w:eastAsia="zh-CN"/>
        </w:rPr>
        <w:tab/>
      </w:r>
      <w:r w:rsidR="00550A47" w:rsidRPr="00320611">
        <w:rPr>
          <w:lang w:eastAsia="zh-CN"/>
        </w:rPr>
        <w:t>Scenario 1a): network slice is overloaded in NG-RAN</w:t>
      </w:r>
      <w:r w:rsidRPr="00320611">
        <w:rPr>
          <w:lang w:eastAsia="zh-CN"/>
        </w:rPr>
        <w:t>.</w:t>
      </w:r>
    </w:p>
    <w:p w14:paraId="1E3F2AFC" w14:textId="145E20B0" w:rsidR="00550A47" w:rsidRPr="00320611" w:rsidRDefault="00333F85" w:rsidP="00333F85">
      <w:pPr>
        <w:pStyle w:val="B2"/>
        <w:rPr>
          <w:lang w:eastAsia="zh-CN"/>
        </w:rPr>
      </w:pPr>
      <w:r w:rsidRPr="00320611">
        <w:rPr>
          <w:lang w:eastAsia="zh-CN"/>
        </w:rPr>
        <w:tab/>
      </w:r>
      <w:r w:rsidR="00550A47" w:rsidRPr="00320611">
        <w:rPr>
          <w:lang w:eastAsia="zh-CN"/>
        </w:rPr>
        <w:t>Scenario 1b): network slice or network slice instance is overloaded or undergoing planned maintenance in CN (e.g., network slice termination)</w:t>
      </w:r>
      <w:r w:rsidRPr="00320611">
        <w:rPr>
          <w:lang w:eastAsia="zh-CN"/>
        </w:rPr>
        <w:t>.</w:t>
      </w:r>
    </w:p>
    <w:p w14:paraId="7860D7D1" w14:textId="45F3B9CB" w:rsidR="00550A47" w:rsidRPr="00320611" w:rsidRDefault="00E878F1" w:rsidP="00E878F1">
      <w:pPr>
        <w:pStyle w:val="B2"/>
      </w:pPr>
      <w:r w:rsidRPr="00E878F1">
        <w:tab/>
      </w:r>
      <w:r w:rsidR="00550A47" w:rsidRPr="00E878F1">
        <w:t>Scenario 1c): network performance of the network slice cannot meet the SLA</w:t>
      </w:r>
      <w:r w:rsidR="00333F85" w:rsidRPr="00E878F1">
        <w:t>.</w:t>
      </w:r>
    </w:p>
    <w:p w14:paraId="364457B3" w14:textId="6DB72673" w:rsidR="00550A47" w:rsidRPr="00320611" w:rsidRDefault="00550A47" w:rsidP="00E32971">
      <w:pPr>
        <w:pStyle w:val="B1"/>
        <w:rPr>
          <w:b/>
          <w:lang w:eastAsia="zh-CN"/>
        </w:rPr>
      </w:pPr>
      <w:r w:rsidRPr="00320611">
        <w:rPr>
          <w:b/>
          <w:lang w:eastAsia="zh-CN"/>
        </w:rPr>
        <w:t>2)</w:t>
      </w:r>
      <w:r w:rsidR="00333F85" w:rsidRPr="00320611">
        <w:rPr>
          <w:b/>
          <w:lang w:eastAsia="zh-CN"/>
        </w:rPr>
        <w:tab/>
      </w:r>
      <w:r w:rsidRPr="00320611">
        <w:rPr>
          <w:b/>
          <w:lang w:eastAsia="zh-CN"/>
        </w:rPr>
        <w:t>Inter RA Mobility scenario:</w:t>
      </w:r>
    </w:p>
    <w:p w14:paraId="76E541B8" w14:textId="10137B2E" w:rsidR="00550A47" w:rsidRPr="00320611" w:rsidRDefault="00333F85" w:rsidP="00333F85">
      <w:pPr>
        <w:pStyle w:val="B2"/>
      </w:pPr>
      <w:r w:rsidRPr="00320611">
        <w:rPr>
          <w:rFonts w:eastAsia="DengXian"/>
          <w:lang w:eastAsia="zh-CN"/>
        </w:rPr>
        <w:tab/>
      </w:r>
      <w:r w:rsidR="00550A47" w:rsidRPr="00320611">
        <w:rPr>
          <w:rFonts w:eastAsia="DengXian"/>
          <w:lang w:eastAsia="zh-CN"/>
        </w:rPr>
        <w:t xml:space="preserve">Scenario 2a): </w:t>
      </w:r>
      <w:r w:rsidR="00550A47" w:rsidRPr="00320611">
        <w:t>network slice is not supported in the target RAN node</w:t>
      </w:r>
      <w:r w:rsidRPr="00320611">
        <w:t>.</w:t>
      </w:r>
    </w:p>
    <w:p w14:paraId="54172BED" w14:textId="75BFC6B9" w:rsidR="00550A47" w:rsidRPr="00320611" w:rsidRDefault="00333F85" w:rsidP="00333F85">
      <w:pPr>
        <w:pStyle w:val="B2"/>
      </w:pPr>
      <w:r w:rsidRPr="00320611">
        <w:tab/>
      </w:r>
      <w:r w:rsidR="00550A47" w:rsidRPr="00320611">
        <w:t>Scenario 2b): network slice in target RAN node is overloaded</w:t>
      </w:r>
      <w:r w:rsidRPr="00320611">
        <w:t>.</w:t>
      </w:r>
    </w:p>
    <w:p w14:paraId="17FCF526" w14:textId="70B4922E" w:rsidR="00550A47" w:rsidRPr="00320611" w:rsidRDefault="00333F85" w:rsidP="00333F85">
      <w:pPr>
        <w:pStyle w:val="B2"/>
      </w:pPr>
      <w:r w:rsidRPr="00320611">
        <w:tab/>
      </w:r>
      <w:r w:rsidR="00550A47" w:rsidRPr="00320611">
        <w:t>Scenario 2c): network slice is not supported in the target CN</w:t>
      </w:r>
      <w:r w:rsidRPr="00320611">
        <w:t>.</w:t>
      </w:r>
    </w:p>
    <w:p w14:paraId="5E55624F" w14:textId="540E4B4E" w:rsidR="00550A47" w:rsidRPr="00320611" w:rsidRDefault="00333F85" w:rsidP="00333F85">
      <w:pPr>
        <w:pStyle w:val="B2"/>
      </w:pPr>
      <w:r w:rsidRPr="00320611">
        <w:tab/>
      </w:r>
      <w:r w:rsidR="00550A47" w:rsidRPr="00320611">
        <w:t>Scenario 2d): network slice or network slice instance is overloaded in the target CN</w:t>
      </w:r>
      <w:r w:rsidRPr="00320611">
        <w:t>.</w:t>
      </w:r>
    </w:p>
    <w:p w14:paraId="56891733" w14:textId="17ABBF36" w:rsidR="00550A47" w:rsidRPr="00320611" w:rsidRDefault="00550A47" w:rsidP="00550A47">
      <w:r w:rsidRPr="00320611">
        <w:t>This key issue is to study whether and how to provide service continuity for PDU sessions in network slices in the above scenarios</w:t>
      </w:r>
      <w:r w:rsidR="00333F85" w:rsidRPr="00320611">
        <w:t xml:space="preserve"> </w:t>
      </w:r>
      <w:r w:rsidRPr="00320611">
        <w:t>1b)</w:t>
      </w:r>
      <w:r w:rsidR="009C3872" w:rsidRPr="00320611">
        <w:t>,</w:t>
      </w:r>
      <w:r w:rsidRPr="00320611">
        <w:t xml:space="preserve"> 1c) and 2d).</w:t>
      </w:r>
    </w:p>
    <w:p w14:paraId="644BE042" w14:textId="23E8B4DD" w:rsidR="00550A47" w:rsidRPr="00320611" w:rsidRDefault="00550A47" w:rsidP="00550A47">
      <w:pPr>
        <w:pStyle w:val="NO"/>
      </w:pPr>
      <w:r w:rsidRPr="00320611">
        <w:t>NOTE</w:t>
      </w:r>
      <w:r w:rsidR="009C3872" w:rsidRPr="00320611">
        <w:t> </w:t>
      </w:r>
      <w:r w:rsidRPr="00320611">
        <w:t>1:</w:t>
      </w:r>
      <w:r w:rsidRPr="00320611">
        <w:tab/>
        <w:t>PDU Session with different SSC modes will be considered during the study</w:t>
      </w:r>
      <w:r w:rsidR="00333F85" w:rsidRPr="00320611">
        <w:t>.</w:t>
      </w:r>
    </w:p>
    <w:p w14:paraId="4DE730EC" w14:textId="13625A2F" w:rsidR="00550A47" w:rsidRPr="00320611" w:rsidRDefault="00550A47" w:rsidP="00550A47">
      <w:pPr>
        <w:pStyle w:val="NO"/>
      </w:pPr>
      <w:r w:rsidRPr="00320611">
        <w:t>NOTE</w:t>
      </w:r>
      <w:r w:rsidR="009C3872" w:rsidRPr="00320611">
        <w:t> </w:t>
      </w:r>
      <w:r w:rsidRPr="00320611">
        <w:t>2:</w:t>
      </w:r>
      <w:r w:rsidRPr="00320611">
        <w:tab/>
        <w:t xml:space="preserve">For scenario 1a) and 2b), </w:t>
      </w:r>
      <w:r w:rsidR="00E878F1" w:rsidRPr="00320611">
        <w:t>TR</w:t>
      </w:r>
      <w:r w:rsidR="00E878F1">
        <w:t> </w:t>
      </w:r>
      <w:r w:rsidR="00E878F1" w:rsidRPr="00320611">
        <w:t>38.832</w:t>
      </w:r>
      <w:r w:rsidR="00E878F1">
        <w:t> </w:t>
      </w:r>
      <w:r w:rsidR="00E878F1" w:rsidRPr="00320611">
        <w:t>[</w:t>
      </w:r>
      <w:r w:rsidR="00920E3F" w:rsidRPr="00320611">
        <w:t>3</w:t>
      </w:r>
      <w:r w:rsidRPr="00320611">
        <w:t>] already has conclusion. However it doesn</w:t>
      </w:r>
      <w:r w:rsidR="00A13E1F" w:rsidRPr="00320611">
        <w:t>'</w:t>
      </w:r>
      <w:r w:rsidRPr="00320611">
        <w:t>t preclude that solutions defined for this key issue can also be used in these scenarios.</w:t>
      </w:r>
    </w:p>
    <w:p w14:paraId="394CAB9F" w14:textId="66C52A13" w:rsidR="00550A47" w:rsidRPr="00320611" w:rsidRDefault="00550A47" w:rsidP="00550A47">
      <w:pPr>
        <w:pStyle w:val="NO"/>
      </w:pPr>
      <w:r w:rsidRPr="00320611">
        <w:t>NOTE</w:t>
      </w:r>
      <w:r w:rsidR="009C3872" w:rsidRPr="00320611">
        <w:t> </w:t>
      </w:r>
      <w:r w:rsidRPr="00320611">
        <w:t>3:</w:t>
      </w:r>
      <w:r w:rsidRPr="00320611">
        <w:tab/>
        <w:t>For scenario 2a) and 2c), it is a deployment issue and assumed not to be studied in SA</w:t>
      </w:r>
      <w:r w:rsidR="00333F85" w:rsidRPr="00320611">
        <w:t> WG</w:t>
      </w:r>
      <w:r w:rsidRPr="00320611">
        <w:t>2.</w:t>
      </w:r>
    </w:p>
    <w:p w14:paraId="4D60BD17" w14:textId="5FB5E5A7" w:rsidR="00550A47" w:rsidRPr="00320611" w:rsidRDefault="00550A47" w:rsidP="00A13E1F">
      <w:pPr>
        <w:pStyle w:val="EditorsNote"/>
      </w:pPr>
      <w:r w:rsidRPr="00320611">
        <w:t>Editor</w:t>
      </w:r>
      <w:r w:rsidR="00A13E1F" w:rsidRPr="00320611">
        <w:t>'</w:t>
      </w:r>
      <w:r w:rsidRPr="00320611">
        <w:t xml:space="preserve">s </w:t>
      </w:r>
      <w:r w:rsidR="00333F85" w:rsidRPr="00320611">
        <w:t>note</w:t>
      </w:r>
      <w:r w:rsidRPr="00320611">
        <w:t>:</w:t>
      </w:r>
      <w:r w:rsidR="009C3872" w:rsidRPr="00320611">
        <w:tab/>
      </w:r>
      <w:r w:rsidRPr="00320611">
        <w:t>It is FFS whether there is a need to study 2a) and 2c)</w:t>
      </w:r>
      <w:r w:rsidR="00333F85" w:rsidRPr="00320611">
        <w:t>.</w:t>
      </w:r>
    </w:p>
    <w:p w14:paraId="1342FC64" w14:textId="4F7AC88A" w:rsidR="00550A47" w:rsidRPr="00320611" w:rsidRDefault="00550A47" w:rsidP="00550A47">
      <w:pPr>
        <w:pStyle w:val="NO"/>
      </w:pPr>
      <w:r w:rsidRPr="00320611">
        <w:t>NOTE</w:t>
      </w:r>
      <w:r w:rsidR="009C3872" w:rsidRPr="00320611">
        <w:t> </w:t>
      </w:r>
      <w:r w:rsidRPr="00320611">
        <w:t>4:</w:t>
      </w:r>
      <w:r w:rsidRPr="00320611">
        <w:tab/>
        <w:t>Coordination with RAN working groups may be needed to conclude the key issue.</w:t>
      </w:r>
    </w:p>
    <w:p w14:paraId="551D6BA4" w14:textId="1F703C25" w:rsidR="00D85330" w:rsidRPr="00320611" w:rsidRDefault="00D85330" w:rsidP="00D85330">
      <w:pPr>
        <w:pStyle w:val="21"/>
        <w:rPr>
          <w:lang w:eastAsia="ko-KR"/>
        </w:rPr>
      </w:pPr>
      <w:bookmarkStart w:id="1070" w:name="_Toc97057167"/>
      <w:bookmarkStart w:id="1071" w:name="_Toc97266745"/>
      <w:bookmarkStart w:id="1072" w:name="_Toc104302365"/>
      <w:bookmarkStart w:id="1073" w:name="_Toc104359330"/>
      <w:bookmarkStart w:id="1074" w:name="_Toc104788979"/>
      <w:r w:rsidRPr="00320611">
        <w:rPr>
          <w:lang w:eastAsia="ko-KR"/>
        </w:rPr>
        <w:t>5.</w:t>
      </w:r>
      <w:r w:rsidR="009C3872" w:rsidRPr="00320611">
        <w:rPr>
          <w:lang w:eastAsia="ko-KR"/>
        </w:rPr>
        <w:t>2</w:t>
      </w:r>
      <w:r w:rsidRPr="00320611">
        <w:rPr>
          <w:lang w:eastAsia="ko-KR"/>
        </w:rPr>
        <w:tab/>
        <w:t>Key Issue #</w:t>
      </w:r>
      <w:r w:rsidR="009C3872" w:rsidRPr="00320611">
        <w:rPr>
          <w:lang w:eastAsia="ko-KR"/>
        </w:rPr>
        <w:t>2</w:t>
      </w:r>
      <w:r w:rsidRPr="00320611">
        <w:rPr>
          <w:lang w:eastAsia="ko-KR"/>
        </w:rPr>
        <w:t xml:space="preserve">: </w:t>
      </w:r>
      <w:r w:rsidRPr="00320611">
        <w:t xml:space="preserve">Support of providing </w:t>
      </w:r>
      <w:r w:rsidRPr="00320611">
        <w:rPr>
          <w:lang w:eastAsia="ko-KR"/>
        </w:rPr>
        <w:t xml:space="preserve">VPLMN network slice information to </w:t>
      </w:r>
      <w:r w:rsidRPr="00320611">
        <w:rPr>
          <w:lang w:eastAsia="ko-KR"/>
        </w:rPr>
        <w:lastRenderedPageBreak/>
        <w:t>a roaming UE</w:t>
      </w:r>
      <w:bookmarkEnd w:id="1063"/>
      <w:bookmarkEnd w:id="1070"/>
      <w:bookmarkEnd w:id="1071"/>
      <w:bookmarkEnd w:id="1072"/>
      <w:bookmarkEnd w:id="1073"/>
      <w:bookmarkEnd w:id="1074"/>
    </w:p>
    <w:p w14:paraId="64B75183" w14:textId="4F1A29F4" w:rsidR="00D85330" w:rsidRPr="00320611" w:rsidRDefault="00D85330" w:rsidP="00D85330">
      <w:pPr>
        <w:pStyle w:val="31"/>
      </w:pPr>
      <w:bookmarkStart w:id="1075" w:name="_Toc92370820"/>
      <w:bookmarkStart w:id="1076" w:name="_Toc97057168"/>
      <w:bookmarkStart w:id="1077" w:name="_Toc97266746"/>
      <w:bookmarkStart w:id="1078" w:name="_Toc104302366"/>
      <w:bookmarkStart w:id="1079" w:name="_Toc104359331"/>
      <w:bookmarkStart w:id="1080" w:name="_Toc104788980"/>
      <w:r w:rsidRPr="00320611">
        <w:t>5.</w:t>
      </w:r>
      <w:r w:rsidR="009C3872" w:rsidRPr="00320611">
        <w:t>2</w:t>
      </w:r>
      <w:r w:rsidRPr="00320611">
        <w:t>.1</w:t>
      </w:r>
      <w:r w:rsidRPr="00320611">
        <w:tab/>
        <w:t>Description</w:t>
      </w:r>
      <w:bookmarkEnd w:id="1075"/>
      <w:bookmarkEnd w:id="1076"/>
      <w:bookmarkEnd w:id="1077"/>
      <w:bookmarkEnd w:id="1078"/>
      <w:bookmarkEnd w:id="1079"/>
      <w:bookmarkEnd w:id="1080"/>
    </w:p>
    <w:p w14:paraId="67BEEDBF" w14:textId="04CEC709" w:rsidR="00D85330" w:rsidRPr="00320611" w:rsidRDefault="00D85330" w:rsidP="00D85330">
      <w:r w:rsidRPr="00320611">
        <w:t>As an outcome of SA</w:t>
      </w:r>
      <w:r w:rsidR="00333F85" w:rsidRPr="00320611">
        <w:t> WG</w:t>
      </w:r>
      <w:r w:rsidRPr="00320611">
        <w:t xml:space="preserve">1 EASNS (Enhanced Access to and Support of Network Slice) work, clause 6.1.2.1 </w:t>
      </w:r>
      <w:r w:rsidR="00333F85" w:rsidRPr="00320611">
        <w:t>of</w:t>
      </w:r>
      <w:r w:rsidRPr="00320611">
        <w:t xml:space="preserve"> </w:t>
      </w:r>
      <w:r w:rsidR="00E878F1" w:rsidRPr="00320611">
        <w:t>TS</w:t>
      </w:r>
      <w:r w:rsidR="00E878F1">
        <w:t> </w:t>
      </w:r>
      <w:r w:rsidR="00E878F1" w:rsidRPr="00320611">
        <w:t>22.261</w:t>
      </w:r>
      <w:r w:rsidR="00E878F1">
        <w:t> </w:t>
      </w:r>
      <w:r w:rsidR="00E878F1" w:rsidRPr="00320611">
        <w:t>[</w:t>
      </w:r>
      <w:r w:rsidR="009C3872" w:rsidRPr="00320611">
        <w:t>4</w:t>
      </w:r>
      <w:r w:rsidRPr="00320611">
        <w:t>] captures the following service requirement for a roaming UE.</w:t>
      </w:r>
    </w:p>
    <w:p w14:paraId="22B3AC74" w14:textId="77777777" w:rsidR="00D85330" w:rsidRPr="00320611" w:rsidRDefault="00D85330" w:rsidP="00D85330">
      <w:pPr>
        <w:rPr>
          <w:i/>
        </w:rPr>
      </w:pPr>
      <w:r w:rsidRPr="00320611">
        <w:rPr>
          <w:i/>
        </w:rPr>
        <w:t>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61EB9F7A" w14:textId="77777777" w:rsidR="00D85330" w:rsidRPr="00320611" w:rsidRDefault="00D85330" w:rsidP="00D85330">
      <w:r w:rsidRPr="00320611">
        <w:t>This key issue aims at addressing the following aspects for a roaming UE requiring a network slice not offered by higher priority VPLMN(s) but available from other network(s):</w:t>
      </w:r>
    </w:p>
    <w:p w14:paraId="2751F426" w14:textId="4D888A25" w:rsidR="00D85330" w:rsidRPr="00320611" w:rsidRDefault="00A62383" w:rsidP="00E32971">
      <w:pPr>
        <w:pStyle w:val="B1"/>
      </w:pPr>
      <w:r w:rsidRPr="00320611">
        <w:t>-</w:t>
      </w:r>
      <w:r w:rsidRPr="00320611">
        <w:tab/>
      </w:r>
      <w:r w:rsidR="00D85330" w:rsidRPr="00320611">
        <w:t>Study how and when the HPLMN provides the UE with information about slice availability per VPLMN and prioritization information of the VPLMNs with which the UE may register for the network slice. The study includes the content of the information.</w:t>
      </w:r>
    </w:p>
    <w:p w14:paraId="0E100DB4" w14:textId="2D3CBC9F" w:rsidR="00D85330" w:rsidRPr="00320611" w:rsidRDefault="00A62383" w:rsidP="00E32971">
      <w:pPr>
        <w:pStyle w:val="B1"/>
      </w:pPr>
      <w:r w:rsidRPr="00320611">
        <w:t>-</w:t>
      </w:r>
      <w:r w:rsidRPr="00320611">
        <w:tab/>
      </w:r>
      <w:r w:rsidR="00D85330" w:rsidRPr="00320611">
        <w:t>Study how and when to use the information received by the UE from the HPLMN to influence automatic PLMN selection.</w:t>
      </w:r>
    </w:p>
    <w:p w14:paraId="18EA7933" w14:textId="77777777" w:rsidR="00D85330" w:rsidRPr="00320611" w:rsidRDefault="00D85330" w:rsidP="00D85330">
      <w:pPr>
        <w:pStyle w:val="NO"/>
        <w:rPr>
          <w:lang w:eastAsia="ko-KR"/>
        </w:rPr>
      </w:pPr>
      <w:r w:rsidRPr="00320611">
        <w:rPr>
          <w:lang w:eastAsia="ko-KR"/>
        </w:rPr>
        <w:t>NOTE 1:</w:t>
      </w:r>
      <w:r w:rsidRPr="00320611">
        <w:rPr>
          <w:lang w:eastAsia="ko-KR"/>
        </w:rPr>
        <w:tab/>
        <w:t>For details on PLMN selection aspects and impacts on PLMN selection of solutions of this key issue, coordination with CT1 is needed.</w:t>
      </w:r>
    </w:p>
    <w:p w14:paraId="763865F4" w14:textId="77777777" w:rsidR="00D85330" w:rsidRPr="00320611" w:rsidRDefault="00D85330" w:rsidP="00D85330">
      <w:pPr>
        <w:pStyle w:val="NO"/>
        <w:rPr>
          <w:lang w:eastAsia="ko-KR"/>
        </w:rPr>
      </w:pPr>
      <w:r w:rsidRPr="00320611">
        <w:rPr>
          <w:lang w:eastAsia="ko-KR"/>
        </w:rPr>
        <w:t>NOTE 2:</w:t>
      </w:r>
      <w:r w:rsidRPr="00320611">
        <w:rPr>
          <w:lang w:eastAsia="ko-KR"/>
        </w:rPr>
        <w:tab/>
      </w:r>
      <w:r w:rsidRPr="00320611">
        <w:t>Impacts to manual selection is not in scope of the key issue</w:t>
      </w:r>
      <w:r w:rsidRPr="00320611">
        <w:rPr>
          <w:lang w:eastAsia="ko-KR"/>
        </w:rPr>
        <w:t>.</w:t>
      </w:r>
    </w:p>
    <w:p w14:paraId="6CAC25F8" w14:textId="77777777" w:rsidR="00D85330" w:rsidRPr="00320611" w:rsidRDefault="00D85330" w:rsidP="00D85330">
      <w:pPr>
        <w:rPr>
          <w:lang w:eastAsia="ko-KR"/>
        </w:rPr>
      </w:pPr>
      <w:r w:rsidRPr="00320611">
        <w:rPr>
          <w:lang w:eastAsia="ko-KR"/>
        </w:rPr>
        <w:t>This key issue only considers the network selection procedure for the 3GPP access type.</w:t>
      </w:r>
    </w:p>
    <w:p w14:paraId="560C2ECA" w14:textId="55C8153A" w:rsidR="00935916" w:rsidRPr="00320611" w:rsidRDefault="00D85330" w:rsidP="00550A47">
      <w:pPr>
        <w:pStyle w:val="NO"/>
        <w:rPr>
          <w:lang w:eastAsia="ko-KR"/>
        </w:rPr>
      </w:pPr>
      <w:r w:rsidRPr="00320611">
        <w:rPr>
          <w:lang w:eastAsia="ko-KR"/>
        </w:rPr>
        <w:t>NOTE 3:</w:t>
      </w:r>
      <w:r w:rsidRPr="00320611">
        <w:rPr>
          <w:lang w:eastAsia="ko-KR"/>
        </w:rPr>
        <w:tab/>
        <w:t>Coordination with the Study Item FS_5WWC_Ph2 is required regarding the VPLMN selection procedure when non-3GPP access type is used.</w:t>
      </w:r>
    </w:p>
    <w:p w14:paraId="51135A67" w14:textId="4472599B" w:rsidR="00E34B12" w:rsidRPr="00320611" w:rsidRDefault="00E34B12" w:rsidP="00E34B12">
      <w:pPr>
        <w:pStyle w:val="21"/>
      </w:pPr>
      <w:bookmarkStart w:id="1081" w:name="_Toc97057169"/>
      <w:bookmarkStart w:id="1082" w:name="_Toc97266747"/>
      <w:bookmarkStart w:id="1083" w:name="_Toc104302367"/>
      <w:bookmarkStart w:id="1084" w:name="_Toc104359332"/>
      <w:bookmarkStart w:id="1085" w:name="_Toc22214906"/>
      <w:bookmarkStart w:id="1086" w:name="_Toc23254039"/>
      <w:bookmarkStart w:id="1087" w:name="_Toc104788981"/>
      <w:r w:rsidRPr="00320611">
        <w:rPr>
          <w:lang w:eastAsia="ko-KR"/>
        </w:rPr>
        <w:t>5.</w:t>
      </w:r>
      <w:r w:rsidR="009C3872" w:rsidRPr="00320611">
        <w:rPr>
          <w:lang w:eastAsia="ko-KR"/>
        </w:rPr>
        <w:t>3</w:t>
      </w:r>
      <w:r w:rsidRPr="00320611">
        <w:rPr>
          <w:lang w:eastAsia="ko-KR"/>
        </w:rPr>
        <w:tab/>
        <w:t>Key Issue #</w:t>
      </w:r>
      <w:r w:rsidR="009C3872" w:rsidRPr="00320611">
        <w:rPr>
          <w:lang w:eastAsia="ko-KR"/>
        </w:rPr>
        <w:t>3</w:t>
      </w:r>
      <w:r w:rsidRPr="00320611">
        <w:rPr>
          <w:lang w:eastAsia="ko-KR"/>
        </w:rPr>
        <w:t>: Network Slice Area of Service for services not mapping to existing TAs boundaries, and Temporary network slices</w:t>
      </w:r>
      <w:bookmarkEnd w:id="1081"/>
      <w:bookmarkEnd w:id="1082"/>
      <w:bookmarkEnd w:id="1083"/>
      <w:bookmarkEnd w:id="1084"/>
      <w:bookmarkEnd w:id="1087"/>
    </w:p>
    <w:p w14:paraId="6E800465" w14:textId="71E47283" w:rsidR="00E34B12" w:rsidRPr="00320611" w:rsidRDefault="00E34B12" w:rsidP="00E34B12">
      <w:pPr>
        <w:pStyle w:val="31"/>
      </w:pPr>
      <w:bookmarkStart w:id="1088" w:name="_Toc97057170"/>
      <w:bookmarkStart w:id="1089" w:name="_Toc97266748"/>
      <w:bookmarkStart w:id="1090" w:name="_Toc104302368"/>
      <w:bookmarkStart w:id="1091" w:name="_Toc104359333"/>
      <w:bookmarkStart w:id="1092" w:name="_Toc104788982"/>
      <w:r w:rsidRPr="00320611">
        <w:t>5.</w:t>
      </w:r>
      <w:r w:rsidR="009C3872" w:rsidRPr="00320611">
        <w:t>3</w:t>
      </w:r>
      <w:r w:rsidRPr="00320611">
        <w:t>.1</w:t>
      </w:r>
      <w:r w:rsidRPr="00320611">
        <w:tab/>
        <w:t>Description</w:t>
      </w:r>
      <w:bookmarkEnd w:id="1088"/>
      <w:bookmarkEnd w:id="1089"/>
      <w:bookmarkEnd w:id="1090"/>
      <w:bookmarkEnd w:id="1091"/>
      <w:bookmarkEnd w:id="1092"/>
    </w:p>
    <w:p w14:paraId="403594DF" w14:textId="566CA469" w:rsidR="00E34B12" w:rsidRPr="00320611" w:rsidRDefault="00E34B12" w:rsidP="00E34B12">
      <w:r w:rsidRPr="00320611">
        <w:t>Network Slices are deployed for services over an Area of Service which may match the existing TAs or for which the Area of Service can be different. Currently, the network slice availability (i.e. where the network slices are defined to be supported) is designed to match deployed TA boundaries. In addition, the UEs and network configuration can be impacted when network slices are deployed and decommissioned over certain time interval (e.g. the Configured NSSAI can change when a network slice is no longer available or becomes available, this can affect the Allowed NSSAI and other parameters, and in turn the RA may need to change, etc</w:t>
      </w:r>
      <w:r w:rsidR="003E3C07" w:rsidRPr="00320611">
        <w:t>.</w:t>
      </w:r>
      <w:r w:rsidRPr="00320611">
        <w:t>).</w:t>
      </w:r>
    </w:p>
    <w:p w14:paraId="629D045A" w14:textId="77777777" w:rsidR="00E34B12" w:rsidRPr="00320611" w:rsidRDefault="00E34B12" w:rsidP="00E34B12">
      <w:r w:rsidRPr="00320611">
        <w:t>This Key Issue will study how to address the issues described above and whether system level improvements are needed to mitigate e.g. the deployment and control plane issues that arise due to the currently defined system behaviour:</w:t>
      </w:r>
    </w:p>
    <w:p w14:paraId="3CBCECA1" w14:textId="77777777" w:rsidR="00E34B12" w:rsidRPr="00320611" w:rsidRDefault="00E34B12" w:rsidP="00E34B12">
      <w:pPr>
        <w:pStyle w:val="B1"/>
      </w:pPr>
      <w:r w:rsidRPr="00320611">
        <w:t>-</w:t>
      </w:r>
      <w:r w:rsidRPr="00320611">
        <w:tab/>
        <w:t>The support of services over network slices when the services have Area of Service not matching the existing deployed TA boundaries</w:t>
      </w:r>
    </w:p>
    <w:p w14:paraId="36CEA099" w14:textId="77777777" w:rsidR="00E34B12" w:rsidRPr="00320611" w:rsidRDefault="00E34B12" w:rsidP="00E34B12">
      <w:pPr>
        <w:pStyle w:val="B1"/>
        <w:rPr>
          <w:rFonts w:asciiTheme="minorHAnsi" w:hAnsiTheme="minorHAnsi" w:cstheme="minorBidi"/>
          <w:sz w:val="22"/>
          <w:szCs w:val="22"/>
        </w:rPr>
      </w:pPr>
      <w:r w:rsidRPr="00320611">
        <w:t>-</w:t>
      </w:r>
      <w:r w:rsidRPr="00320611">
        <w:tab/>
        <w:t>The support of network slices which have a limited lifetime (including how to gracefully terminate a network slice which can apply also to network slices which have a longer lifespan in order to avoid abrupt PDU Session release).</w:t>
      </w:r>
    </w:p>
    <w:p w14:paraId="2FF3EBB1" w14:textId="33CA0D8D" w:rsidR="00E34B12" w:rsidRPr="00320611" w:rsidRDefault="00E34B12" w:rsidP="00E34B12">
      <w:pPr>
        <w:pStyle w:val="NO"/>
      </w:pPr>
      <w:r w:rsidRPr="00320611">
        <w:t>NOTE:</w:t>
      </w:r>
      <w:r w:rsidRPr="00320611">
        <w:tab/>
        <w:t>Coordination with SA</w:t>
      </w:r>
      <w:r w:rsidR="00320611">
        <w:t> WG</w:t>
      </w:r>
      <w:r w:rsidRPr="00320611">
        <w:t>5 can be needed for Network Slice Life Cycle Management aspects.</w:t>
      </w:r>
    </w:p>
    <w:p w14:paraId="20B89805" w14:textId="74AC03E2" w:rsidR="00E34B12" w:rsidRPr="00320611" w:rsidRDefault="00E34B12" w:rsidP="00E34B12">
      <w:pPr>
        <w:pStyle w:val="21"/>
      </w:pPr>
      <w:bookmarkStart w:id="1093" w:name="_Toc31192358"/>
      <w:bookmarkStart w:id="1094" w:name="_Toc31192518"/>
      <w:bookmarkStart w:id="1095" w:name="_Toc31193009"/>
      <w:bookmarkStart w:id="1096" w:name="_Toc31616188"/>
      <w:bookmarkStart w:id="1097" w:name="_Toc31616263"/>
      <w:bookmarkStart w:id="1098" w:name="_Toc31616339"/>
      <w:bookmarkStart w:id="1099" w:name="_Toc31616415"/>
      <w:bookmarkStart w:id="1100" w:name="_Toc31616491"/>
      <w:bookmarkStart w:id="1101" w:name="_Toc97057171"/>
      <w:bookmarkStart w:id="1102" w:name="_Toc97266749"/>
      <w:bookmarkStart w:id="1103" w:name="_Toc104302369"/>
      <w:bookmarkStart w:id="1104" w:name="_Toc104359334"/>
      <w:bookmarkStart w:id="1105" w:name="_Toc104788983"/>
      <w:r w:rsidRPr="00320611">
        <w:rPr>
          <w:lang w:eastAsia="zh-CN"/>
        </w:rPr>
        <w:t>5.</w:t>
      </w:r>
      <w:r w:rsidR="009C3872" w:rsidRPr="00320611">
        <w:rPr>
          <w:lang w:eastAsia="zh-CN"/>
        </w:rPr>
        <w:t>4</w:t>
      </w:r>
      <w:r w:rsidRPr="00320611">
        <w:rPr>
          <w:lang w:eastAsia="ko-KR"/>
        </w:rPr>
        <w:tab/>
      </w:r>
      <w:r w:rsidRPr="00320611">
        <w:t>Key Issue</w:t>
      </w:r>
      <w:r w:rsidRPr="00320611">
        <w:rPr>
          <w:lang w:eastAsia="zh-CN"/>
        </w:rPr>
        <w:t xml:space="preserve"> #</w:t>
      </w:r>
      <w:r w:rsidR="009C3872" w:rsidRPr="00320611">
        <w:rPr>
          <w:lang w:eastAsia="zh-CN"/>
        </w:rPr>
        <w:t>4</w:t>
      </w:r>
      <w:r w:rsidRPr="00320611">
        <w:t xml:space="preserve">: </w:t>
      </w:r>
      <w:bookmarkEnd w:id="1093"/>
      <w:bookmarkEnd w:id="1094"/>
      <w:bookmarkEnd w:id="1095"/>
      <w:bookmarkEnd w:id="1096"/>
      <w:bookmarkEnd w:id="1097"/>
      <w:bookmarkEnd w:id="1098"/>
      <w:bookmarkEnd w:id="1099"/>
      <w:bookmarkEnd w:id="1100"/>
      <w:r w:rsidRPr="00320611">
        <w:t>Support of NSAC involving multi service Area</w:t>
      </w:r>
      <w:bookmarkEnd w:id="1101"/>
      <w:bookmarkEnd w:id="1102"/>
      <w:bookmarkEnd w:id="1103"/>
      <w:bookmarkEnd w:id="1104"/>
      <w:bookmarkEnd w:id="1105"/>
    </w:p>
    <w:p w14:paraId="64ACB52E" w14:textId="061DF070" w:rsidR="00E34B12" w:rsidRPr="00320611" w:rsidRDefault="00E34B12" w:rsidP="00E34B12">
      <w:pPr>
        <w:pStyle w:val="31"/>
      </w:pPr>
      <w:bookmarkStart w:id="1106" w:name="_Toc23255037"/>
      <w:bookmarkStart w:id="1107" w:name="_Toc26346409"/>
      <w:bookmarkStart w:id="1108" w:name="_Toc26346622"/>
      <w:bookmarkStart w:id="1109" w:name="_Toc26773892"/>
      <w:bookmarkStart w:id="1110" w:name="_Toc31192359"/>
      <w:bookmarkStart w:id="1111" w:name="_Toc31192519"/>
      <w:bookmarkStart w:id="1112" w:name="_Toc31193010"/>
      <w:bookmarkStart w:id="1113" w:name="_Toc31616189"/>
      <w:bookmarkStart w:id="1114" w:name="_Toc31616264"/>
      <w:bookmarkStart w:id="1115" w:name="_Toc31616340"/>
      <w:bookmarkStart w:id="1116" w:name="_Toc31616416"/>
      <w:bookmarkStart w:id="1117" w:name="_Toc31616492"/>
      <w:bookmarkStart w:id="1118" w:name="_Toc97057172"/>
      <w:bookmarkStart w:id="1119" w:name="_Toc97266750"/>
      <w:bookmarkStart w:id="1120" w:name="_Toc104302370"/>
      <w:bookmarkStart w:id="1121" w:name="_Toc104359335"/>
      <w:bookmarkStart w:id="1122" w:name="_Toc104788984"/>
      <w:r w:rsidRPr="00320611">
        <w:t>5.</w:t>
      </w:r>
      <w:r w:rsidR="009C3872" w:rsidRPr="00320611">
        <w:t>4</w:t>
      </w:r>
      <w:r w:rsidRPr="00320611">
        <w:t>.1</w:t>
      </w:r>
      <w:r w:rsidRPr="00320611">
        <w:tab/>
        <w:t>Description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7C210353" w14:textId="115BBC75" w:rsidR="00E34B12" w:rsidRPr="00320611" w:rsidRDefault="00E34B12" w:rsidP="00E34B12">
      <w:r w:rsidRPr="00320611">
        <w:t xml:space="preserve">For one S-NSSAI, there is only one configured </w:t>
      </w:r>
      <w:r w:rsidR="00333F85" w:rsidRPr="00320611">
        <w:t>global</w:t>
      </w:r>
      <w:r w:rsidRPr="00320611">
        <w:t xml:space="preserve"> Maximum a</w:t>
      </w:r>
      <w:r w:rsidRPr="00320611">
        <w:lastRenderedPageBreak/>
        <w:t>llowed number value for NSAC. It is possible more than one service area is associated with one S-NSSAI, e.g. to split a PLMN into multi-service areas. This impacts the use cases below as there will be more than one NSACF handling the UE:</w:t>
      </w:r>
    </w:p>
    <w:p w14:paraId="198986D5" w14:textId="68E27F1C" w:rsidR="00E34B12" w:rsidRPr="00320611" w:rsidRDefault="003E3C07" w:rsidP="00E32971">
      <w:pPr>
        <w:pStyle w:val="B1"/>
      </w:pPr>
      <w:r w:rsidRPr="00320611">
        <w:t>-</w:t>
      </w:r>
      <w:r w:rsidRPr="00320611">
        <w:tab/>
      </w:r>
      <w:r w:rsidR="00E34B12" w:rsidRPr="00320611">
        <w:t>Multi NSACF deployed within one PLMN: For NSACF deployment more than one service area are defined within one PLMN. For each service area one NSACF or NSACF set is selected for slice admission control. This include the control of the maximum allowed number of UE or PDU session.</w:t>
      </w:r>
    </w:p>
    <w:p w14:paraId="4C0660A3" w14:textId="1D0065CE" w:rsidR="00E34B12" w:rsidRPr="00320611" w:rsidRDefault="003E3C07" w:rsidP="00E32971">
      <w:pPr>
        <w:pStyle w:val="B1"/>
      </w:pPr>
      <w:r w:rsidRPr="00320611">
        <w:t>-</w:t>
      </w:r>
      <w:r w:rsidRPr="00320611">
        <w:tab/>
      </w:r>
      <w:r w:rsidR="00E34B12" w:rsidRPr="00320611">
        <w:t>Roaming: when one user resides at the visit PLMN, the NSAC (Maximum PDU session) may be controlled by the NSACF in the VPLMN (e.g. for LBO PDU session), or the NSACF in the HPLMN (e.g. for HR PDU session).</w:t>
      </w:r>
    </w:p>
    <w:p w14:paraId="2BB61D17" w14:textId="3B8C0809" w:rsidR="00E34B12" w:rsidRPr="00320611" w:rsidRDefault="003E3C07" w:rsidP="00E32971">
      <w:pPr>
        <w:pStyle w:val="B1"/>
      </w:pPr>
      <w:r w:rsidRPr="00320611">
        <w:t>-</w:t>
      </w:r>
      <w:r w:rsidRPr="00320611">
        <w:tab/>
      </w:r>
      <w:r w:rsidR="00E34B12" w:rsidRPr="00320611">
        <w:t>EPS interworking: when the user establishes a HR PDN connection at the EPS network and move to 5GS later, the NSACF(Maximum UE number) selected by the SMF+PGW-C and AMF may be different.</w:t>
      </w:r>
    </w:p>
    <w:p w14:paraId="0486C6F6" w14:textId="77777777" w:rsidR="00E34B12" w:rsidRPr="00320611" w:rsidRDefault="00E34B12" w:rsidP="00E34B12">
      <w:pPr>
        <w:rPr>
          <w:lang w:eastAsia="ko-KR"/>
        </w:rPr>
      </w:pPr>
      <w:r w:rsidRPr="00320611">
        <w:rPr>
          <w:lang w:eastAsia="ko-KR"/>
        </w:rPr>
        <w:t>This key issue addresses the above cases, to ensure consistent NSAC handling against the configured global Maximum a</w:t>
      </w:r>
      <w:r w:rsidRPr="00320611">
        <w:t>llowed number</w:t>
      </w:r>
      <w:r w:rsidRPr="00320611">
        <w:rPr>
          <w:lang w:eastAsia="ko-KR"/>
        </w:rPr>
        <w:t>. The following aspects will be covered by the key issue:</w:t>
      </w:r>
    </w:p>
    <w:p w14:paraId="418B8968" w14:textId="160939D0" w:rsidR="00E34B12" w:rsidRPr="00320611" w:rsidRDefault="003E3C07" w:rsidP="00E32971">
      <w:pPr>
        <w:pStyle w:val="B1"/>
        <w:rPr>
          <w:noProof/>
        </w:rPr>
      </w:pPr>
      <w:r w:rsidRPr="00320611">
        <w:t>-</w:t>
      </w:r>
      <w:r w:rsidRPr="00320611">
        <w:tab/>
      </w:r>
      <w:r w:rsidR="00E34B12" w:rsidRPr="00320611">
        <w:rPr>
          <w:lang w:eastAsia="ko-KR"/>
        </w:rPr>
        <w:t>UE Registration</w:t>
      </w:r>
      <w:r w:rsidR="00333F85" w:rsidRPr="00320611">
        <w:rPr>
          <w:lang w:eastAsia="ko-KR"/>
        </w:rPr>
        <w:t>.</w:t>
      </w:r>
    </w:p>
    <w:p w14:paraId="212343E8" w14:textId="5A7C8A58" w:rsidR="00E34B12" w:rsidRPr="00320611" w:rsidRDefault="003E3C07" w:rsidP="00E32971">
      <w:pPr>
        <w:pStyle w:val="B1"/>
        <w:rPr>
          <w:noProof/>
        </w:rPr>
      </w:pPr>
      <w:r w:rsidRPr="00320611">
        <w:t>-</w:t>
      </w:r>
      <w:r w:rsidRPr="00320611">
        <w:tab/>
      </w:r>
      <w:r w:rsidR="00E34B12" w:rsidRPr="00320611">
        <w:rPr>
          <w:lang w:eastAsia="ko-KR"/>
        </w:rPr>
        <w:t>PDU Session establishment</w:t>
      </w:r>
      <w:r w:rsidR="00333F85" w:rsidRPr="00320611">
        <w:rPr>
          <w:lang w:eastAsia="ko-KR"/>
        </w:rPr>
        <w:t>.</w:t>
      </w:r>
    </w:p>
    <w:p w14:paraId="60F0EF0D" w14:textId="2BEA3367" w:rsidR="00E34B12" w:rsidRPr="00320611" w:rsidRDefault="003E3C07" w:rsidP="00E32971">
      <w:pPr>
        <w:pStyle w:val="B1"/>
        <w:rPr>
          <w:lang w:eastAsia="ko-KR"/>
        </w:rPr>
      </w:pPr>
      <w:r w:rsidRPr="00320611">
        <w:t>-</w:t>
      </w:r>
      <w:r w:rsidRPr="00320611">
        <w:tab/>
      </w:r>
      <w:r w:rsidR="00E34B12" w:rsidRPr="00320611">
        <w:rPr>
          <w:lang w:eastAsia="ko-KR"/>
        </w:rPr>
        <w:t>Session continuity when UE move across the service area</w:t>
      </w:r>
      <w:r w:rsidR="00333F85" w:rsidRPr="00320611">
        <w:rPr>
          <w:lang w:eastAsia="ko-KR"/>
        </w:rPr>
        <w:t>.</w:t>
      </w:r>
    </w:p>
    <w:p w14:paraId="236A417A" w14:textId="46CC33E0" w:rsidR="00266AC4" w:rsidRPr="00320611" w:rsidRDefault="00266AC4" w:rsidP="00266AC4">
      <w:pPr>
        <w:pStyle w:val="21"/>
        <w:rPr>
          <w:lang w:eastAsia="ko-KR"/>
        </w:rPr>
      </w:pPr>
      <w:bookmarkStart w:id="1123" w:name="_Toc104302371"/>
      <w:bookmarkStart w:id="1124" w:name="_Toc104359336"/>
      <w:bookmarkStart w:id="1125" w:name="_Toc104788985"/>
      <w:r w:rsidRPr="00320611">
        <w:rPr>
          <w:lang w:eastAsia="ko-KR"/>
        </w:rPr>
        <w:t>5.5</w:t>
      </w:r>
      <w:r w:rsidRPr="00320611">
        <w:rPr>
          <w:lang w:eastAsia="ko-KR"/>
        </w:rPr>
        <w:tab/>
        <w:t>Key Issue #</w:t>
      </w:r>
      <w:r w:rsidR="00A12803" w:rsidRPr="00320611">
        <w:rPr>
          <w:lang w:eastAsia="ko-KR"/>
        </w:rPr>
        <w:t>5</w:t>
      </w:r>
      <w:r w:rsidRPr="00320611">
        <w:rPr>
          <w:lang w:eastAsia="ko-KR"/>
        </w:rPr>
        <w:t>: Improved support of RAs including TAs supporting Rejected S-NSSAIs</w:t>
      </w:r>
      <w:bookmarkEnd w:id="1123"/>
      <w:bookmarkEnd w:id="1124"/>
      <w:bookmarkEnd w:id="1125"/>
    </w:p>
    <w:p w14:paraId="3E5EB56B" w14:textId="22EEF0DE" w:rsidR="00266AC4" w:rsidRPr="00320611" w:rsidRDefault="00266AC4" w:rsidP="00266AC4">
      <w:pPr>
        <w:pStyle w:val="31"/>
        <w:rPr>
          <w:lang w:eastAsia="ko-KR"/>
        </w:rPr>
      </w:pPr>
      <w:bookmarkStart w:id="1126" w:name="_Toc104302372"/>
      <w:bookmarkStart w:id="1127" w:name="_Toc104359337"/>
      <w:bookmarkStart w:id="1128" w:name="_Toc104788986"/>
      <w:r w:rsidRPr="00320611">
        <w:rPr>
          <w:lang w:eastAsia="ko-KR"/>
        </w:rPr>
        <w:t>5</w:t>
      </w:r>
      <w:r w:rsidRPr="00320611">
        <w:rPr>
          <w:lang w:eastAsia="zh-CN"/>
        </w:rPr>
        <w:t>.5</w:t>
      </w:r>
      <w:r w:rsidRPr="00320611">
        <w:rPr>
          <w:lang w:eastAsia="ko-KR"/>
        </w:rPr>
        <w:t>.1</w:t>
      </w:r>
      <w:r w:rsidRPr="00320611">
        <w:rPr>
          <w:lang w:eastAsia="ko-KR"/>
        </w:rPr>
        <w:tab/>
        <w:t>General description</w:t>
      </w:r>
      <w:bookmarkEnd w:id="1126"/>
      <w:bookmarkEnd w:id="1127"/>
      <w:bookmarkEnd w:id="1128"/>
    </w:p>
    <w:p w14:paraId="5262AA61" w14:textId="71AFB592" w:rsidR="00266AC4" w:rsidRPr="00320611" w:rsidRDefault="00266AC4" w:rsidP="00266AC4">
      <w:r w:rsidRPr="00320611">
        <w:t>When the AMF creates a Registration Area (RA) with one or more Tracking Areas (TAs), all the S-NSSAIs of the S-NSSAIs in the Allowed NSSAI need to be available in all the TAs of the RA. If the UE requests an S-NSSAI that is not available in current TA, with current specifications this S-NSSAI is rejected with an indication that the S-NSSAI is not available in the RA. This cause code indicates to the UE that the UE is not allowed to try to register the S-NSSAI again in any of the TAs of the RA. This restriction is placed on the UE even if some of the TAs in the RA do support the S-NSSAI. This then creates the need to choose between optimal RA (considering the trade-off between paging load vs. the load generated due to Mobility Registration Update (MRU) requests) and the goal to allow the UE to register as soon as possible with the S-NSSAI that was not supported in the TA where the S-NSSAI was not available and therefore not allowed.</w:t>
      </w:r>
    </w:p>
    <w:p w14:paraId="2E2F2348" w14:textId="77777777" w:rsidR="00266AC4" w:rsidRPr="00320611" w:rsidRDefault="00266AC4" w:rsidP="003B60FA">
      <w:pPr>
        <w:rPr>
          <w:lang w:eastAsia="zh-CN"/>
        </w:rPr>
      </w:pPr>
      <w:r w:rsidRPr="00320611">
        <w:t>This key issue will study whether and how to allow the UE to initiate a registration for an S-NSSAI which was rejected for the RA when the UE enters a TA that is part of the RA and the TA supports this S-NSSAI.</w:t>
      </w:r>
    </w:p>
    <w:p w14:paraId="6169450A" w14:textId="77777777" w:rsidR="00266AC4" w:rsidRPr="00320611" w:rsidRDefault="00266AC4" w:rsidP="00266AC4">
      <w:pPr>
        <w:pStyle w:val="NO"/>
        <w:rPr>
          <w:lang w:eastAsia="zh-CN"/>
        </w:rPr>
      </w:pPr>
      <w:r w:rsidRPr="00320611">
        <w:rPr>
          <w:lang w:eastAsia="zh-CN"/>
        </w:rPr>
        <w:t>NOTE:</w:t>
      </w:r>
      <w:r w:rsidRPr="00320611">
        <w:rPr>
          <w:lang w:eastAsia="zh-CN"/>
        </w:rPr>
        <w:tab/>
        <w:t>When an RA is created considering the trade-off between paging load vs the load generated due to Mobility Registration Update (MRU), without considering the need of the UE to register with an S-NSSAI in these TAs, the AMF can add to the RA TAs that support an S-NSSAI that was not available in the TA where the S-NSSAI was not allowed.</w:t>
      </w:r>
    </w:p>
    <w:p w14:paraId="0E6A6EC7" w14:textId="6BB98634" w:rsidR="00A12803" w:rsidRPr="00320611" w:rsidRDefault="00A12803" w:rsidP="00E878F1">
      <w:pPr>
        <w:pStyle w:val="21"/>
        <w:rPr>
          <w:lang w:eastAsia="ja-JP"/>
        </w:rPr>
      </w:pPr>
      <w:bookmarkStart w:id="1129" w:name="_Toc104302373"/>
      <w:bookmarkStart w:id="1130" w:name="_Toc104359338"/>
      <w:bookmarkStart w:id="1131" w:name="_PERM_MCCTEMPBM_CRPT60250001___2"/>
      <w:bookmarkStart w:id="1132" w:name="_Toc104788987"/>
      <w:r w:rsidRPr="00320611">
        <w:rPr>
          <w:lang w:eastAsia="ko-KR"/>
        </w:rPr>
        <w:t>5.6</w:t>
      </w:r>
      <w:r w:rsidRPr="00320611">
        <w:rPr>
          <w:lang w:eastAsia="ko-KR"/>
        </w:rPr>
        <w:tab/>
        <w:t>Key Issue #6: Improved network control of the UE behaviour</w:t>
      </w:r>
      <w:bookmarkEnd w:id="1129"/>
      <w:bookmarkEnd w:id="1130"/>
      <w:bookmarkEnd w:id="1132"/>
    </w:p>
    <w:p w14:paraId="2428867C" w14:textId="2E0A4B07" w:rsidR="00A12803" w:rsidRPr="00320611" w:rsidRDefault="00A12803" w:rsidP="00E878F1">
      <w:pPr>
        <w:pStyle w:val="31"/>
        <w:rPr>
          <w:lang w:eastAsia="ja-JP"/>
        </w:rPr>
      </w:pPr>
      <w:bookmarkStart w:id="1133" w:name="_Toc104302374"/>
      <w:bookmarkStart w:id="1134" w:name="_Toc104359339"/>
      <w:bookmarkStart w:id="1135" w:name="_Toc104788988"/>
      <w:r w:rsidRPr="00320611">
        <w:rPr>
          <w:lang w:eastAsia="ja-JP"/>
        </w:rPr>
        <w:t>5.6.1</w:t>
      </w:r>
      <w:r w:rsidRPr="00320611">
        <w:rPr>
          <w:lang w:eastAsia="ja-JP"/>
        </w:rPr>
        <w:tab/>
        <w:t>Description</w:t>
      </w:r>
      <w:bookmarkEnd w:id="1133"/>
      <w:bookmarkEnd w:id="1134"/>
      <w:bookmarkEnd w:id="1135"/>
    </w:p>
    <w:bookmarkEnd w:id="1131"/>
    <w:p w14:paraId="48FB5083" w14:textId="77777777" w:rsidR="00320611" w:rsidRPr="00320611" w:rsidRDefault="00320611" w:rsidP="00320611">
      <w:pPr>
        <w:rPr>
          <w:lang w:eastAsia="zh-CN"/>
        </w:rPr>
      </w:pPr>
      <w:r w:rsidRPr="00320611">
        <w:rPr>
          <w:lang w:eastAsia="zh-CN"/>
        </w:rPr>
        <w:t>In the 5GS specifications up to rel-17, a UE Registers/Deregisters with a Network Slice and establishes/tears down PDU sessions based on own policy taking into account network provided information such as the URSPs. However, this does not allow an operator e.g. to enforce that the UE only registers with a S-NSSAI when it is actually needed to have connectivity in the related network slice. A UE may in fact choose to register with all the Configured NSSAIs and then use the URSP just to decide which DNNs to connect to at run time. Also, it is not clear whether a UE can be requested by the operator to establish connectivity with a DNN based on own logic and URSPs at any time e.g. based on the UE configuration alone.</w:t>
      </w:r>
    </w:p>
    <w:p w14:paraId="04A9DA6A" w14:textId="77777777" w:rsidR="00320611" w:rsidRPr="00320611" w:rsidRDefault="00320611" w:rsidP="00320611">
      <w:pPr>
        <w:rPr>
          <w:lang w:eastAsia="zh-CN"/>
        </w:rPr>
      </w:pPr>
      <w:r w:rsidRPr="00320611">
        <w:rPr>
          <w:lang w:eastAsia="zh-CN"/>
        </w:rPr>
        <w:t>Operators currently do not have the ability to enforce when the UE can register with network slices based on e.g. only on actual need of connectivity in a network slice, or by configuration independent of detected need of connectivity, etc. depending on e.g. what is best for the domain of application (e.g. to save battery usage one may just register based on configuration despite the URSPs are provisioned, or, when NSAC is applied on the number of UEs, the operators may want the UE to deregister from the slice subject to NSAC and register with it based on actual usage.)Operators also cannot provide to the UE a policy for deregistration of a network slice or tear down of a PDU session (e.g. the operator cannot</w:t>
      </w:r>
      <w:r w:rsidRPr="00320611">
        <w:rPr>
          <w:lang w:eastAsia="zh-CN"/>
        </w:rPr>
        <w:lastRenderedPageBreak/>
        <w:t xml:space="preserve"> control the time when a PDU session is released after it is last needed by any application running in the UE, nor can the operator define the earliest time a UE is allowed to deregister from a network slice after there are no more PDU sessions established over it).</w:t>
      </w:r>
    </w:p>
    <w:p w14:paraId="0E29120F" w14:textId="77777777" w:rsidR="00320611" w:rsidRPr="00320611" w:rsidRDefault="00320611" w:rsidP="00320611">
      <w:pPr>
        <w:rPr>
          <w:lang w:eastAsia="zh-CN"/>
        </w:rPr>
      </w:pPr>
      <w:r w:rsidRPr="00320611">
        <w:rPr>
          <w:lang w:eastAsia="zh-CN"/>
        </w:rPr>
        <w:t>There is also no way for the serving PLMN to steer a UE to a preferred slice of the serving PLMN (i.e. the HPLMN or VPLMN) even if the UE may have the related HPLMN slice included in the possible connectivity options (URSP) for one application.</w:t>
      </w:r>
    </w:p>
    <w:p w14:paraId="404E30E5" w14:textId="77777777" w:rsidR="00320611" w:rsidRPr="00320611" w:rsidRDefault="00320611" w:rsidP="00320611">
      <w:pPr>
        <w:pStyle w:val="NO"/>
      </w:pPr>
      <w:r w:rsidRPr="00320611">
        <w:t>NOTE:</w:t>
      </w:r>
      <w:r w:rsidRPr="00320611">
        <w:tab/>
        <w:t>for the purpose of this Key Issue, usage of a PDU session means there is at least one application actually uses the connectivity of the PDU session.</w:t>
      </w:r>
    </w:p>
    <w:p w14:paraId="3480F9CC" w14:textId="0C930952" w:rsidR="00320611" w:rsidRPr="00320611" w:rsidRDefault="00320611" w:rsidP="00320611">
      <w:pPr>
        <w:rPr>
          <w:lang w:eastAsia="zh-CN"/>
        </w:rPr>
      </w:pPr>
      <w:r w:rsidRPr="00320611">
        <w:rPr>
          <w:lang w:eastAsia="zh-CN"/>
        </w:rPr>
        <w:t>This Key Issue will study how to enable network-controlled behaviour and ensure the proper utilization of Slices in the system (e.g. what the network can request to the UE, and how, and what additional policies the network can provide to the UE) taking into account the above aspects (e.g. actual slice usage, UE activity, etc.).</w:t>
      </w:r>
    </w:p>
    <w:p w14:paraId="72BF5AC7" w14:textId="7FF945EE" w:rsidR="00AA5849" w:rsidRPr="00320611" w:rsidRDefault="00AA5849" w:rsidP="00AA5849">
      <w:pPr>
        <w:pStyle w:val="1"/>
      </w:pPr>
      <w:bookmarkStart w:id="1136" w:name="_Toc97057173"/>
      <w:bookmarkStart w:id="1137" w:name="_Toc97266751"/>
      <w:bookmarkStart w:id="1138" w:name="_Toc104302375"/>
      <w:bookmarkStart w:id="1139" w:name="_Toc104359340"/>
      <w:bookmarkStart w:id="1140" w:name="_Toc104788989"/>
      <w:r w:rsidRPr="00320611">
        <w:t>6</w:t>
      </w:r>
      <w:r w:rsidRPr="00320611">
        <w:tab/>
        <w:t>Solutions</w:t>
      </w:r>
      <w:bookmarkEnd w:id="1085"/>
      <w:bookmarkEnd w:id="1086"/>
      <w:bookmarkEnd w:id="1136"/>
      <w:bookmarkEnd w:id="1137"/>
      <w:bookmarkEnd w:id="1138"/>
      <w:bookmarkEnd w:id="1139"/>
      <w:bookmarkEnd w:id="1140"/>
    </w:p>
    <w:p w14:paraId="57089F36" w14:textId="508301DB" w:rsidR="00AA5849" w:rsidRPr="00320611" w:rsidRDefault="00AA5849" w:rsidP="00C86DBB">
      <w:pPr>
        <w:pStyle w:val="21"/>
        <w:rPr>
          <w:lang w:eastAsia="zh-CN"/>
        </w:rPr>
      </w:pPr>
      <w:bookmarkStart w:id="1141" w:name="_Toc22214907"/>
      <w:bookmarkStart w:id="1142" w:name="_Toc23254040"/>
      <w:bookmarkStart w:id="1143" w:name="_Toc97057174"/>
      <w:bookmarkStart w:id="1144" w:name="_Toc97266752"/>
      <w:bookmarkStart w:id="1145" w:name="_Toc104302376"/>
      <w:bookmarkStart w:id="1146" w:name="_Toc104359341"/>
      <w:bookmarkStart w:id="1147" w:name="_Toc104788990"/>
      <w:r w:rsidRPr="00320611">
        <w:rPr>
          <w:lang w:eastAsia="zh-CN"/>
        </w:rPr>
        <w:t>6.0</w:t>
      </w:r>
      <w:r w:rsidRPr="00320611">
        <w:rPr>
          <w:lang w:eastAsia="zh-CN"/>
        </w:rPr>
        <w:tab/>
        <w:t>Mapping of Solutions to Key Issues</w:t>
      </w:r>
      <w:bookmarkEnd w:id="1141"/>
      <w:bookmarkEnd w:id="1142"/>
      <w:bookmarkEnd w:id="1143"/>
      <w:bookmarkEnd w:id="1144"/>
      <w:bookmarkEnd w:id="1145"/>
      <w:bookmarkEnd w:id="1146"/>
      <w:bookmarkEnd w:id="1147"/>
    </w:p>
    <w:p w14:paraId="43665ADA" w14:textId="69BDF5FA" w:rsidR="00333F85" w:rsidRPr="00320611" w:rsidRDefault="00333F85" w:rsidP="00333F85">
      <w:pPr>
        <w:pStyle w:val="TH"/>
        <w:rPr>
          <w:lang w:eastAsia="zh-CN"/>
        </w:rPr>
      </w:pPr>
      <w:r w:rsidRPr="00320611">
        <w:rPr>
          <w:lang w:eastAsia="zh-CN"/>
        </w:rPr>
        <w:t>Table 6.0-1: Mapping of Solutions to Key Issues</w:t>
      </w:r>
    </w:p>
    <w:tbl>
      <w:tblPr>
        <w:tblW w:w="94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2"/>
        <w:gridCol w:w="614"/>
        <w:gridCol w:w="614"/>
        <w:gridCol w:w="614"/>
        <w:gridCol w:w="614"/>
        <w:gridCol w:w="614"/>
        <w:gridCol w:w="614"/>
      </w:tblGrid>
      <w:tr w:rsidR="00E878F1" w:rsidRPr="00320611" w14:paraId="78B52823" w14:textId="76FEFF30" w:rsidTr="00E878F1">
        <w:trPr>
          <w:trHeight w:val="217"/>
        </w:trPr>
        <w:tc>
          <w:tcPr>
            <w:tcW w:w="5812" w:type="dxa"/>
            <w:tcBorders>
              <w:bottom w:val="nil"/>
            </w:tcBorders>
            <w:shd w:val="clear" w:color="auto" w:fill="auto"/>
          </w:tcPr>
          <w:p w14:paraId="00D0CA1D" w14:textId="1B8121E1" w:rsidR="00E878F1" w:rsidRPr="00320611" w:rsidRDefault="00E878F1" w:rsidP="00F70DD9">
            <w:pPr>
              <w:pStyle w:val="TAH"/>
            </w:pPr>
            <w:r w:rsidRPr="00320611">
              <w:t>Solutions</w:t>
            </w:r>
          </w:p>
        </w:tc>
        <w:tc>
          <w:tcPr>
            <w:tcW w:w="3684" w:type="dxa"/>
            <w:gridSpan w:val="6"/>
            <w:shd w:val="clear" w:color="auto" w:fill="auto"/>
          </w:tcPr>
          <w:p w14:paraId="2F90BBD7" w14:textId="16761C75" w:rsidR="00E878F1" w:rsidRPr="00320611" w:rsidRDefault="00E878F1" w:rsidP="003167A3">
            <w:pPr>
              <w:pStyle w:val="TAH"/>
            </w:pPr>
            <w:r w:rsidRPr="00320611">
              <w:t>Key Issues</w:t>
            </w:r>
          </w:p>
        </w:tc>
      </w:tr>
      <w:tr w:rsidR="00E878F1" w:rsidRPr="00320611" w14:paraId="47ED894D" w14:textId="5E82F40E" w:rsidTr="00E878F1">
        <w:trPr>
          <w:trHeight w:val="217"/>
        </w:trPr>
        <w:tc>
          <w:tcPr>
            <w:tcW w:w="5812" w:type="dxa"/>
            <w:tcBorders>
              <w:top w:val="nil"/>
            </w:tcBorders>
            <w:shd w:val="clear" w:color="auto" w:fill="auto"/>
          </w:tcPr>
          <w:p w14:paraId="58D1BFF3" w14:textId="18DAC340" w:rsidR="00E878F1" w:rsidRPr="00320611" w:rsidRDefault="00E878F1" w:rsidP="00F70DD9">
            <w:pPr>
              <w:pStyle w:val="TAH"/>
            </w:pPr>
          </w:p>
        </w:tc>
        <w:tc>
          <w:tcPr>
            <w:tcW w:w="614" w:type="dxa"/>
            <w:shd w:val="clear" w:color="auto" w:fill="auto"/>
          </w:tcPr>
          <w:p w14:paraId="01BDA339" w14:textId="62095B94" w:rsidR="00E878F1" w:rsidRPr="00320611" w:rsidRDefault="00E878F1" w:rsidP="00F70DD9">
            <w:pPr>
              <w:pStyle w:val="TAH"/>
              <w:rPr>
                <w:rFonts w:eastAsiaTheme="minorEastAsia"/>
                <w:lang w:eastAsia="ko-KR"/>
              </w:rPr>
            </w:pPr>
            <w:r w:rsidRPr="00320611">
              <w:rPr>
                <w:rFonts w:eastAsiaTheme="minorEastAsia"/>
                <w:lang w:eastAsia="ko-KR"/>
              </w:rPr>
              <w:t>KI#1</w:t>
            </w:r>
          </w:p>
        </w:tc>
        <w:tc>
          <w:tcPr>
            <w:tcW w:w="614" w:type="dxa"/>
            <w:shd w:val="clear" w:color="auto" w:fill="auto"/>
          </w:tcPr>
          <w:p w14:paraId="632B824B" w14:textId="1C5A2D4D" w:rsidR="00E878F1" w:rsidRPr="00320611" w:rsidRDefault="00E878F1" w:rsidP="00F70DD9">
            <w:pPr>
              <w:pStyle w:val="TAH"/>
            </w:pPr>
            <w:r w:rsidRPr="00320611">
              <w:rPr>
                <w:rFonts w:eastAsiaTheme="minorEastAsia"/>
                <w:lang w:eastAsia="ko-KR"/>
              </w:rPr>
              <w:t>KI#2</w:t>
            </w:r>
          </w:p>
        </w:tc>
        <w:tc>
          <w:tcPr>
            <w:tcW w:w="614" w:type="dxa"/>
            <w:shd w:val="clear" w:color="auto" w:fill="auto"/>
          </w:tcPr>
          <w:p w14:paraId="1732671F" w14:textId="755F672E" w:rsidR="00E878F1" w:rsidRPr="00320611" w:rsidRDefault="00E878F1" w:rsidP="00F70DD9">
            <w:pPr>
              <w:pStyle w:val="TAH"/>
            </w:pPr>
            <w:r w:rsidRPr="00320611">
              <w:rPr>
                <w:rFonts w:eastAsiaTheme="minorEastAsia"/>
                <w:lang w:eastAsia="ko-KR"/>
              </w:rPr>
              <w:t>KI#3</w:t>
            </w:r>
          </w:p>
        </w:tc>
        <w:tc>
          <w:tcPr>
            <w:tcW w:w="614" w:type="dxa"/>
            <w:shd w:val="clear" w:color="auto" w:fill="auto"/>
          </w:tcPr>
          <w:p w14:paraId="03AABBA6" w14:textId="52015AB0" w:rsidR="00E878F1" w:rsidRPr="00320611" w:rsidRDefault="00E878F1" w:rsidP="00F70DD9">
            <w:pPr>
              <w:pStyle w:val="TAH"/>
            </w:pPr>
            <w:r w:rsidRPr="00320611">
              <w:rPr>
                <w:rFonts w:eastAsiaTheme="minorEastAsia"/>
                <w:lang w:eastAsia="ko-KR"/>
              </w:rPr>
              <w:t>KI#4</w:t>
            </w:r>
          </w:p>
        </w:tc>
        <w:tc>
          <w:tcPr>
            <w:tcW w:w="614" w:type="dxa"/>
          </w:tcPr>
          <w:p w14:paraId="2D7CDF1F" w14:textId="5331252A" w:rsidR="00E878F1" w:rsidRPr="00320611" w:rsidRDefault="00E878F1" w:rsidP="00F70DD9">
            <w:pPr>
              <w:pStyle w:val="TAH"/>
              <w:rPr>
                <w:rFonts w:eastAsiaTheme="minorEastAsia"/>
                <w:lang w:eastAsia="ko-KR"/>
              </w:rPr>
            </w:pPr>
            <w:r w:rsidRPr="00320611">
              <w:rPr>
                <w:rFonts w:eastAsiaTheme="minorEastAsia"/>
                <w:lang w:eastAsia="ko-KR"/>
              </w:rPr>
              <w:t>KI#5</w:t>
            </w:r>
          </w:p>
        </w:tc>
        <w:tc>
          <w:tcPr>
            <w:tcW w:w="614" w:type="dxa"/>
          </w:tcPr>
          <w:p w14:paraId="60D9ABD4" w14:textId="7C58FB09" w:rsidR="00E878F1" w:rsidRPr="00320611" w:rsidRDefault="00E878F1" w:rsidP="00F70DD9">
            <w:pPr>
              <w:pStyle w:val="TAH"/>
              <w:rPr>
                <w:rFonts w:eastAsiaTheme="minorEastAsia"/>
                <w:lang w:eastAsia="ko-KR"/>
              </w:rPr>
            </w:pPr>
            <w:r w:rsidRPr="00320611">
              <w:rPr>
                <w:rFonts w:eastAsiaTheme="minorEastAsia"/>
                <w:lang w:eastAsia="ko-KR"/>
              </w:rPr>
              <w:t>KI#6</w:t>
            </w:r>
          </w:p>
        </w:tc>
      </w:tr>
      <w:tr w:rsidR="00AA2F06" w:rsidRPr="00320611" w14:paraId="523C9B37" w14:textId="19A1CFB1" w:rsidTr="00F70DD9">
        <w:trPr>
          <w:trHeight w:val="20"/>
        </w:trPr>
        <w:tc>
          <w:tcPr>
            <w:tcW w:w="5812" w:type="dxa"/>
            <w:shd w:val="clear" w:color="auto" w:fill="auto"/>
          </w:tcPr>
          <w:p w14:paraId="7EB91913" w14:textId="5478D3AA" w:rsidR="00AA2F06" w:rsidRPr="00320611" w:rsidRDefault="00AA2F06" w:rsidP="00AA2F06">
            <w:pPr>
              <w:pStyle w:val="TAL"/>
            </w:pPr>
            <w:r w:rsidRPr="00320611">
              <w:t>Solution #1: Additional S-NSSAI associated with the PDU session</w:t>
            </w:r>
          </w:p>
        </w:tc>
        <w:tc>
          <w:tcPr>
            <w:tcW w:w="614" w:type="dxa"/>
            <w:shd w:val="clear" w:color="auto" w:fill="auto"/>
          </w:tcPr>
          <w:p w14:paraId="1E03E065" w14:textId="51F865A2"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15C44B26" w14:textId="77777777" w:rsidR="00AA2F06" w:rsidRPr="00320611" w:rsidRDefault="00AA2F06" w:rsidP="00AA2F06">
            <w:pPr>
              <w:pStyle w:val="TAC"/>
            </w:pPr>
          </w:p>
        </w:tc>
        <w:tc>
          <w:tcPr>
            <w:tcW w:w="614" w:type="dxa"/>
            <w:shd w:val="clear" w:color="auto" w:fill="auto"/>
          </w:tcPr>
          <w:p w14:paraId="2683BD15" w14:textId="77777777" w:rsidR="00AA2F06" w:rsidRPr="00320611" w:rsidRDefault="00AA2F06" w:rsidP="00AA2F06">
            <w:pPr>
              <w:pStyle w:val="TAC"/>
            </w:pPr>
          </w:p>
        </w:tc>
        <w:tc>
          <w:tcPr>
            <w:tcW w:w="614" w:type="dxa"/>
            <w:shd w:val="clear" w:color="auto" w:fill="auto"/>
          </w:tcPr>
          <w:p w14:paraId="26F9A506" w14:textId="77777777" w:rsidR="00AA2F06" w:rsidRPr="00320611" w:rsidRDefault="00AA2F06" w:rsidP="00AA2F06">
            <w:pPr>
              <w:pStyle w:val="TAC"/>
            </w:pPr>
          </w:p>
        </w:tc>
        <w:tc>
          <w:tcPr>
            <w:tcW w:w="614" w:type="dxa"/>
          </w:tcPr>
          <w:p w14:paraId="4F61AEBB" w14:textId="77777777" w:rsidR="00AA2F06" w:rsidRPr="00320611" w:rsidRDefault="00AA2F06" w:rsidP="00AA2F06">
            <w:pPr>
              <w:pStyle w:val="TAC"/>
            </w:pPr>
          </w:p>
        </w:tc>
        <w:tc>
          <w:tcPr>
            <w:tcW w:w="614" w:type="dxa"/>
          </w:tcPr>
          <w:p w14:paraId="6FA96D73" w14:textId="77777777" w:rsidR="00AA2F06" w:rsidRPr="00320611" w:rsidRDefault="00AA2F06" w:rsidP="00AA2F06">
            <w:pPr>
              <w:pStyle w:val="TAC"/>
            </w:pPr>
          </w:p>
        </w:tc>
      </w:tr>
      <w:tr w:rsidR="00AA2F06" w:rsidRPr="00320611" w14:paraId="152F9532" w14:textId="51D8BECD" w:rsidTr="00F70DD9">
        <w:trPr>
          <w:trHeight w:val="20"/>
        </w:trPr>
        <w:tc>
          <w:tcPr>
            <w:tcW w:w="5812" w:type="dxa"/>
            <w:shd w:val="clear" w:color="auto" w:fill="auto"/>
          </w:tcPr>
          <w:p w14:paraId="7A1B641E" w14:textId="3A5D0217" w:rsidR="00AA2F06" w:rsidRPr="00320611" w:rsidRDefault="00AA2F06" w:rsidP="00AA2F06">
            <w:pPr>
              <w:pStyle w:val="TAL"/>
            </w:pPr>
            <w:r w:rsidRPr="00320611">
              <w:t>Solution #2: Slice Re-mapping Capabilities for Network Slice Service Continuity</w:t>
            </w:r>
          </w:p>
        </w:tc>
        <w:tc>
          <w:tcPr>
            <w:tcW w:w="614" w:type="dxa"/>
            <w:shd w:val="clear" w:color="auto" w:fill="auto"/>
          </w:tcPr>
          <w:p w14:paraId="07DCDC9F" w14:textId="28386D6F"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3F086DD8" w14:textId="77777777" w:rsidR="00AA2F06" w:rsidRPr="00320611" w:rsidRDefault="00AA2F06" w:rsidP="00AA2F06">
            <w:pPr>
              <w:pStyle w:val="TAC"/>
            </w:pPr>
          </w:p>
        </w:tc>
        <w:tc>
          <w:tcPr>
            <w:tcW w:w="614" w:type="dxa"/>
            <w:shd w:val="clear" w:color="auto" w:fill="auto"/>
          </w:tcPr>
          <w:p w14:paraId="416AC625" w14:textId="77777777" w:rsidR="00AA2F06" w:rsidRPr="00320611" w:rsidRDefault="00AA2F06" w:rsidP="00AA2F06">
            <w:pPr>
              <w:pStyle w:val="TAC"/>
            </w:pPr>
          </w:p>
        </w:tc>
        <w:tc>
          <w:tcPr>
            <w:tcW w:w="614" w:type="dxa"/>
            <w:shd w:val="clear" w:color="auto" w:fill="auto"/>
          </w:tcPr>
          <w:p w14:paraId="384048A4" w14:textId="77777777" w:rsidR="00AA2F06" w:rsidRPr="00320611" w:rsidRDefault="00AA2F06" w:rsidP="00AA2F06">
            <w:pPr>
              <w:pStyle w:val="TAC"/>
            </w:pPr>
          </w:p>
        </w:tc>
        <w:tc>
          <w:tcPr>
            <w:tcW w:w="614" w:type="dxa"/>
          </w:tcPr>
          <w:p w14:paraId="50A657AC" w14:textId="77777777" w:rsidR="00AA2F06" w:rsidRPr="00320611" w:rsidRDefault="00AA2F06" w:rsidP="00AA2F06">
            <w:pPr>
              <w:pStyle w:val="TAC"/>
            </w:pPr>
          </w:p>
        </w:tc>
        <w:tc>
          <w:tcPr>
            <w:tcW w:w="614" w:type="dxa"/>
          </w:tcPr>
          <w:p w14:paraId="031C9937" w14:textId="77777777" w:rsidR="00AA2F06" w:rsidRPr="00320611" w:rsidRDefault="00AA2F06" w:rsidP="00AA2F06">
            <w:pPr>
              <w:pStyle w:val="TAC"/>
            </w:pPr>
          </w:p>
        </w:tc>
      </w:tr>
      <w:tr w:rsidR="00AA2F06" w:rsidRPr="00320611" w14:paraId="5A384F3B" w14:textId="7B2E852E" w:rsidTr="00F70DD9">
        <w:trPr>
          <w:trHeight w:val="20"/>
        </w:trPr>
        <w:tc>
          <w:tcPr>
            <w:tcW w:w="5812" w:type="dxa"/>
            <w:shd w:val="clear" w:color="auto" w:fill="auto"/>
          </w:tcPr>
          <w:p w14:paraId="5D7B5BEE" w14:textId="41592F92" w:rsidR="00AA2F06" w:rsidRPr="00320611" w:rsidRDefault="00AA2F06" w:rsidP="00AA2F06">
            <w:pPr>
              <w:pStyle w:val="TAL"/>
            </w:pPr>
            <w:r w:rsidRPr="00320611">
              <w:t>Solution #3</w:t>
            </w:r>
            <w:r w:rsidR="00905BA0" w:rsidRPr="00320611">
              <w:t>:</w:t>
            </w:r>
            <w:r w:rsidRPr="00320611">
              <w:t xml:space="preserve"> Support of Network Slice Service continuity using SSC mode 3</w:t>
            </w:r>
          </w:p>
        </w:tc>
        <w:tc>
          <w:tcPr>
            <w:tcW w:w="614" w:type="dxa"/>
            <w:shd w:val="clear" w:color="auto" w:fill="auto"/>
          </w:tcPr>
          <w:p w14:paraId="60829F36" w14:textId="2F1BD5C1"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0E22CE16" w14:textId="77777777" w:rsidR="00AA2F06" w:rsidRPr="00320611" w:rsidRDefault="00AA2F06" w:rsidP="00AA2F06">
            <w:pPr>
              <w:pStyle w:val="TAC"/>
            </w:pPr>
          </w:p>
        </w:tc>
        <w:tc>
          <w:tcPr>
            <w:tcW w:w="614" w:type="dxa"/>
            <w:shd w:val="clear" w:color="auto" w:fill="auto"/>
          </w:tcPr>
          <w:p w14:paraId="6848D1F2" w14:textId="77777777" w:rsidR="00AA2F06" w:rsidRPr="00320611" w:rsidRDefault="00AA2F06" w:rsidP="00AA2F06">
            <w:pPr>
              <w:pStyle w:val="TAC"/>
            </w:pPr>
          </w:p>
        </w:tc>
        <w:tc>
          <w:tcPr>
            <w:tcW w:w="614" w:type="dxa"/>
            <w:shd w:val="clear" w:color="auto" w:fill="auto"/>
          </w:tcPr>
          <w:p w14:paraId="4CAB1458" w14:textId="77777777" w:rsidR="00AA2F06" w:rsidRPr="00320611" w:rsidRDefault="00AA2F06" w:rsidP="00AA2F06">
            <w:pPr>
              <w:pStyle w:val="TAC"/>
            </w:pPr>
          </w:p>
        </w:tc>
        <w:tc>
          <w:tcPr>
            <w:tcW w:w="614" w:type="dxa"/>
          </w:tcPr>
          <w:p w14:paraId="417C855F" w14:textId="77777777" w:rsidR="00AA2F06" w:rsidRPr="00320611" w:rsidRDefault="00AA2F06" w:rsidP="00AA2F06">
            <w:pPr>
              <w:pStyle w:val="TAC"/>
            </w:pPr>
          </w:p>
        </w:tc>
        <w:tc>
          <w:tcPr>
            <w:tcW w:w="614" w:type="dxa"/>
          </w:tcPr>
          <w:p w14:paraId="42B82A60" w14:textId="77777777" w:rsidR="00AA2F06" w:rsidRPr="00320611" w:rsidRDefault="00AA2F06" w:rsidP="00AA2F06">
            <w:pPr>
              <w:pStyle w:val="TAC"/>
            </w:pPr>
          </w:p>
        </w:tc>
      </w:tr>
      <w:tr w:rsidR="00AA2F06" w:rsidRPr="00320611" w14:paraId="3DA01478" w14:textId="2E3E8E9A" w:rsidTr="00F70DD9">
        <w:trPr>
          <w:trHeight w:val="20"/>
        </w:trPr>
        <w:tc>
          <w:tcPr>
            <w:tcW w:w="5812" w:type="dxa"/>
            <w:shd w:val="clear" w:color="auto" w:fill="auto"/>
          </w:tcPr>
          <w:p w14:paraId="3D446D6A" w14:textId="5680A111" w:rsidR="00AA2F06" w:rsidRPr="00320611" w:rsidRDefault="00AA2F06" w:rsidP="00AA2F06">
            <w:pPr>
              <w:pStyle w:val="TAL"/>
            </w:pPr>
            <w:r w:rsidRPr="00320611">
              <w:t>Solution #4: PDU Session on compatible network slice</w:t>
            </w:r>
          </w:p>
        </w:tc>
        <w:tc>
          <w:tcPr>
            <w:tcW w:w="614" w:type="dxa"/>
            <w:shd w:val="clear" w:color="auto" w:fill="auto"/>
          </w:tcPr>
          <w:p w14:paraId="05265354" w14:textId="72AC33F3"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2A576C7F" w14:textId="77777777" w:rsidR="00AA2F06" w:rsidRPr="00320611" w:rsidRDefault="00AA2F06" w:rsidP="00AA2F06">
            <w:pPr>
              <w:pStyle w:val="TAC"/>
            </w:pPr>
          </w:p>
        </w:tc>
        <w:tc>
          <w:tcPr>
            <w:tcW w:w="614" w:type="dxa"/>
            <w:shd w:val="clear" w:color="auto" w:fill="auto"/>
          </w:tcPr>
          <w:p w14:paraId="76EA19B4" w14:textId="77777777" w:rsidR="00AA2F06" w:rsidRPr="00320611" w:rsidRDefault="00AA2F06" w:rsidP="00AA2F06">
            <w:pPr>
              <w:pStyle w:val="TAC"/>
            </w:pPr>
          </w:p>
        </w:tc>
        <w:tc>
          <w:tcPr>
            <w:tcW w:w="614" w:type="dxa"/>
            <w:shd w:val="clear" w:color="auto" w:fill="auto"/>
          </w:tcPr>
          <w:p w14:paraId="0DE8F8DE" w14:textId="77777777" w:rsidR="00AA2F06" w:rsidRPr="00320611" w:rsidRDefault="00AA2F06" w:rsidP="00AA2F06">
            <w:pPr>
              <w:pStyle w:val="TAC"/>
            </w:pPr>
          </w:p>
        </w:tc>
        <w:tc>
          <w:tcPr>
            <w:tcW w:w="614" w:type="dxa"/>
          </w:tcPr>
          <w:p w14:paraId="0C8F805B" w14:textId="77777777" w:rsidR="00AA2F06" w:rsidRPr="00320611" w:rsidRDefault="00AA2F06" w:rsidP="00AA2F06">
            <w:pPr>
              <w:pStyle w:val="TAC"/>
            </w:pPr>
          </w:p>
        </w:tc>
        <w:tc>
          <w:tcPr>
            <w:tcW w:w="614" w:type="dxa"/>
          </w:tcPr>
          <w:p w14:paraId="30F168BD" w14:textId="77777777" w:rsidR="00AA2F06" w:rsidRPr="00320611" w:rsidRDefault="00AA2F06" w:rsidP="00AA2F06">
            <w:pPr>
              <w:pStyle w:val="TAC"/>
            </w:pPr>
          </w:p>
        </w:tc>
      </w:tr>
      <w:tr w:rsidR="00AA2F06" w:rsidRPr="00320611" w14:paraId="00E22455" w14:textId="384BD661" w:rsidTr="00F70DD9">
        <w:trPr>
          <w:trHeight w:val="20"/>
        </w:trPr>
        <w:tc>
          <w:tcPr>
            <w:tcW w:w="5812" w:type="dxa"/>
            <w:shd w:val="clear" w:color="auto" w:fill="auto"/>
          </w:tcPr>
          <w:p w14:paraId="413E25CC" w14:textId="1FAFFCDE" w:rsidR="00AA2F06" w:rsidRPr="00320611" w:rsidRDefault="00AA2F06" w:rsidP="00AA2F06">
            <w:pPr>
              <w:pStyle w:val="TAL"/>
            </w:pPr>
            <w:r w:rsidRPr="00320611">
              <w:t>Solution #5: PDU session handover to a target CN with an alternative S-NSSAI support</w:t>
            </w:r>
          </w:p>
        </w:tc>
        <w:tc>
          <w:tcPr>
            <w:tcW w:w="614" w:type="dxa"/>
            <w:shd w:val="clear" w:color="auto" w:fill="auto"/>
          </w:tcPr>
          <w:p w14:paraId="083CD3A9" w14:textId="49677834"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2090B7FD" w14:textId="77777777" w:rsidR="00AA2F06" w:rsidRPr="00320611" w:rsidRDefault="00AA2F06" w:rsidP="00AA2F06">
            <w:pPr>
              <w:pStyle w:val="TAC"/>
            </w:pPr>
          </w:p>
        </w:tc>
        <w:tc>
          <w:tcPr>
            <w:tcW w:w="614" w:type="dxa"/>
            <w:shd w:val="clear" w:color="auto" w:fill="auto"/>
          </w:tcPr>
          <w:p w14:paraId="6AEF2439" w14:textId="77777777" w:rsidR="00AA2F06" w:rsidRPr="00320611" w:rsidRDefault="00AA2F06" w:rsidP="00AA2F06">
            <w:pPr>
              <w:pStyle w:val="TAC"/>
            </w:pPr>
          </w:p>
        </w:tc>
        <w:tc>
          <w:tcPr>
            <w:tcW w:w="614" w:type="dxa"/>
            <w:shd w:val="clear" w:color="auto" w:fill="auto"/>
          </w:tcPr>
          <w:p w14:paraId="734D8B33" w14:textId="77777777" w:rsidR="00AA2F06" w:rsidRPr="00320611" w:rsidRDefault="00AA2F06" w:rsidP="00AA2F06">
            <w:pPr>
              <w:pStyle w:val="TAC"/>
            </w:pPr>
          </w:p>
        </w:tc>
        <w:tc>
          <w:tcPr>
            <w:tcW w:w="614" w:type="dxa"/>
          </w:tcPr>
          <w:p w14:paraId="296BA569" w14:textId="77777777" w:rsidR="00AA2F06" w:rsidRPr="00320611" w:rsidRDefault="00AA2F06" w:rsidP="00AA2F06">
            <w:pPr>
              <w:pStyle w:val="TAC"/>
            </w:pPr>
          </w:p>
        </w:tc>
        <w:tc>
          <w:tcPr>
            <w:tcW w:w="614" w:type="dxa"/>
          </w:tcPr>
          <w:p w14:paraId="506C1829" w14:textId="77777777" w:rsidR="00AA2F06" w:rsidRPr="00320611" w:rsidRDefault="00AA2F06" w:rsidP="00AA2F06">
            <w:pPr>
              <w:pStyle w:val="TAC"/>
            </w:pPr>
          </w:p>
        </w:tc>
      </w:tr>
      <w:tr w:rsidR="00AA2F06" w:rsidRPr="00320611" w14:paraId="196C9FC2" w14:textId="5DE7BD53" w:rsidTr="00F70DD9">
        <w:trPr>
          <w:trHeight w:val="20"/>
        </w:trPr>
        <w:tc>
          <w:tcPr>
            <w:tcW w:w="5812" w:type="dxa"/>
            <w:shd w:val="clear" w:color="auto" w:fill="auto"/>
          </w:tcPr>
          <w:p w14:paraId="36714818" w14:textId="3D849582" w:rsidR="00AA2F06" w:rsidRPr="00320611" w:rsidRDefault="00AA2F06" w:rsidP="00AA2F06">
            <w:pPr>
              <w:pStyle w:val="TAL"/>
            </w:pPr>
            <w:r w:rsidRPr="00320611">
              <w:t>Solution #6: Extended SoR VPLMN Slice Information transfer to UEs</w:t>
            </w:r>
          </w:p>
        </w:tc>
        <w:tc>
          <w:tcPr>
            <w:tcW w:w="614" w:type="dxa"/>
            <w:shd w:val="clear" w:color="auto" w:fill="auto"/>
          </w:tcPr>
          <w:p w14:paraId="32E78581" w14:textId="77777777" w:rsidR="00AA2F06" w:rsidRPr="00320611" w:rsidRDefault="00AA2F06" w:rsidP="00AA2F06">
            <w:pPr>
              <w:pStyle w:val="TAC"/>
            </w:pPr>
          </w:p>
        </w:tc>
        <w:tc>
          <w:tcPr>
            <w:tcW w:w="614" w:type="dxa"/>
            <w:shd w:val="clear" w:color="auto" w:fill="auto"/>
          </w:tcPr>
          <w:p w14:paraId="76F975F5" w14:textId="46ED865B"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5B2F3EE0" w14:textId="77777777" w:rsidR="00AA2F06" w:rsidRPr="00320611" w:rsidRDefault="00AA2F06" w:rsidP="00AA2F06">
            <w:pPr>
              <w:pStyle w:val="TAC"/>
            </w:pPr>
          </w:p>
        </w:tc>
        <w:tc>
          <w:tcPr>
            <w:tcW w:w="614" w:type="dxa"/>
            <w:shd w:val="clear" w:color="auto" w:fill="auto"/>
          </w:tcPr>
          <w:p w14:paraId="3E8BEF6B" w14:textId="77777777" w:rsidR="00AA2F06" w:rsidRPr="00320611" w:rsidRDefault="00AA2F06" w:rsidP="00AA2F06">
            <w:pPr>
              <w:pStyle w:val="TAC"/>
            </w:pPr>
          </w:p>
        </w:tc>
        <w:tc>
          <w:tcPr>
            <w:tcW w:w="614" w:type="dxa"/>
          </w:tcPr>
          <w:p w14:paraId="49B25E1E" w14:textId="77777777" w:rsidR="00AA2F06" w:rsidRPr="00320611" w:rsidRDefault="00AA2F06" w:rsidP="00AA2F06">
            <w:pPr>
              <w:pStyle w:val="TAC"/>
            </w:pPr>
          </w:p>
        </w:tc>
        <w:tc>
          <w:tcPr>
            <w:tcW w:w="614" w:type="dxa"/>
          </w:tcPr>
          <w:p w14:paraId="1E571097" w14:textId="77777777" w:rsidR="00AA2F06" w:rsidRPr="00320611" w:rsidRDefault="00AA2F06" w:rsidP="00AA2F06">
            <w:pPr>
              <w:pStyle w:val="TAC"/>
            </w:pPr>
          </w:p>
        </w:tc>
      </w:tr>
      <w:tr w:rsidR="00AA2F06" w:rsidRPr="00320611" w14:paraId="0CEDCB61" w14:textId="0D2438DD" w:rsidTr="00F70DD9">
        <w:trPr>
          <w:trHeight w:val="20"/>
        </w:trPr>
        <w:tc>
          <w:tcPr>
            <w:tcW w:w="5812" w:type="dxa"/>
            <w:shd w:val="clear" w:color="auto" w:fill="auto"/>
          </w:tcPr>
          <w:p w14:paraId="088E8B9E" w14:textId="2268734C" w:rsidR="00AA2F06" w:rsidRPr="00320611" w:rsidRDefault="00AA2F06" w:rsidP="00AA2F06">
            <w:pPr>
              <w:pStyle w:val="TAL"/>
            </w:pPr>
            <w:r w:rsidRPr="00320611">
              <w:t>Solution #7: Enabling awareness of Network Slice availability in VPLMNs</w:t>
            </w:r>
          </w:p>
        </w:tc>
        <w:tc>
          <w:tcPr>
            <w:tcW w:w="614" w:type="dxa"/>
            <w:shd w:val="clear" w:color="auto" w:fill="auto"/>
          </w:tcPr>
          <w:p w14:paraId="5F8EE890" w14:textId="77777777" w:rsidR="00AA2F06" w:rsidRPr="00320611" w:rsidRDefault="00AA2F06" w:rsidP="00AA2F06">
            <w:pPr>
              <w:pStyle w:val="TAC"/>
            </w:pPr>
          </w:p>
        </w:tc>
        <w:tc>
          <w:tcPr>
            <w:tcW w:w="614" w:type="dxa"/>
            <w:shd w:val="clear" w:color="auto" w:fill="auto"/>
          </w:tcPr>
          <w:p w14:paraId="087CD70C" w14:textId="6DD49E95"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3852AF11" w14:textId="77777777" w:rsidR="00AA2F06" w:rsidRPr="00320611" w:rsidRDefault="00AA2F06" w:rsidP="00AA2F06">
            <w:pPr>
              <w:pStyle w:val="TAC"/>
            </w:pPr>
          </w:p>
        </w:tc>
        <w:tc>
          <w:tcPr>
            <w:tcW w:w="614" w:type="dxa"/>
            <w:shd w:val="clear" w:color="auto" w:fill="auto"/>
          </w:tcPr>
          <w:p w14:paraId="5712F27F" w14:textId="77777777" w:rsidR="00AA2F06" w:rsidRPr="00320611" w:rsidRDefault="00AA2F06" w:rsidP="00AA2F06">
            <w:pPr>
              <w:pStyle w:val="TAC"/>
            </w:pPr>
          </w:p>
        </w:tc>
        <w:tc>
          <w:tcPr>
            <w:tcW w:w="614" w:type="dxa"/>
          </w:tcPr>
          <w:p w14:paraId="33E09459" w14:textId="77777777" w:rsidR="00AA2F06" w:rsidRPr="00320611" w:rsidRDefault="00AA2F06" w:rsidP="00AA2F06">
            <w:pPr>
              <w:pStyle w:val="TAC"/>
            </w:pPr>
          </w:p>
        </w:tc>
        <w:tc>
          <w:tcPr>
            <w:tcW w:w="614" w:type="dxa"/>
          </w:tcPr>
          <w:p w14:paraId="41A63F1E" w14:textId="77777777" w:rsidR="00AA2F06" w:rsidRPr="00320611" w:rsidRDefault="00AA2F06" w:rsidP="00AA2F06">
            <w:pPr>
              <w:pStyle w:val="TAC"/>
            </w:pPr>
          </w:p>
        </w:tc>
      </w:tr>
      <w:tr w:rsidR="00AA2F06" w:rsidRPr="00320611" w14:paraId="6AB56B28" w14:textId="21D02AA8" w:rsidTr="00F70DD9">
        <w:trPr>
          <w:trHeight w:val="20"/>
        </w:trPr>
        <w:tc>
          <w:tcPr>
            <w:tcW w:w="5812" w:type="dxa"/>
            <w:shd w:val="clear" w:color="auto" w:fill="auto"/>
          </w:tcPr>
          <w:p w14:paraId="3F92A102" w14:textId="1C1BE0A3" w:rsidR="00AA2F06" w:rsidRPr="00320611" w:rsidRDefault="00AA2F06" w:rsidP="00AA2F06">
            <w:pPr>
              <w:pStyle w:val="TAL"/>
            </w:pPr>
            <w:r w:rsidRPr="00320611">
              <w:t>Solution #8: Gracefully network slice termination</w:t>
            </w:r>
          </w:p>
        </w:tc>
        <w:tc>
          <w:tcPr>
            <w:tcW w:w="614" w:type="dxa"/>
            <w:shd w:val="clear" w:color="auto" w:fill="auto"/>
          </w:tcPr>
          <w:p w14:paraId="773792EE" w14:textId="77777777" w:rsidR="00AA2F06" w:rsidRPr="00320611" w:rsidRDefault="00AA2F06" w:rsidP="00AA2F06">
            <w:pPr>
              <w:pStyle w:val="TAC"/>
            </w:pPr>
          </w:p>
        </w:tc>
        <w:tc>
          <w:tcPr>
            <w:tcW w:w="614" w:type="dxa"/>
            <w:shd w:val="clear" w:color="auto" w:fill="auto"/>
          </w:tcPr>
          <w:p w14:paraId="2A0CA00F" w14:textId="77777777" w:rsidR="00AA2F06" w:rsidRPr="00320611" w:rsidRDefault="00AA2F06" w:rsidP="00AA2F06">
            <w:pPr>
              <w:pStyle w:val="TAC"/>
            </w:pPr>
          </w:p>
        </w:tc>
        <w:tc>
          <w:tcPr>
            <w:tcW w:w="614" w:type="dxa"/>
            <w:shd w:val="clear" w:color="auto" w:fill="auto"/>
          </w:tcPr>
          <w:p w14:paraId="416532FF" w14:textId="2F318FB2"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6262286B" w14:textId="77777777" w:rsidR="00AA2F06" w:rsidRPr="00320611" w:rsidRDefault="00AA2F06" w:rsidP="00AA2F06">
            <w:pPr>
              <w:pStyle w:val="TAC"/>
            </w:pPr>
          </w:p>
        </w:tc>
        <w:tc>
          <w:tcPr>
            <w:tcW w:w="614" w:type="dxa"/>
          </w:tcPr>
          <w:p w14:paraId="49BC9FC3" w14:textId="77777777" w:rsidR="00AA2F06" w:rsidRPr="00320611" w:rsidRDefault="00AA2F06" w:rsidP="00AA2F06">
            <w:pPr>
              <w:pStyle w:val="TAC"/>
            </w:pPr>
          </w:p>
        </w:tc>
        <w:tc>
          <w:tcPr>
            <w:tcW w:w="614" w:type="dxa"/>
          </w:tcPr>
          <w:p w14:paraId="4A0130D1" w14:textId="77777777" w:rsidR="00AA2F06" w:rsidRPr="00320611" w:rsidRDefault="00AA2F06" w:rsidP="00AA2F06">
            <w:pPr>
              <w:pStyle w:val="TAC"/>
            </w:pPr>
          </w:p>
        </w:tc>
      </w:tr>
      <w:tr w:rsidR="00AA2F06" w:rsidRPr="00320611" w14:paraId="6FB0C9A2" w14:textId="2ABAAE33" w:rsidTr="00F70DD9">
        <w:trPr>
          <w:trHeight w:val="20"/>
        </w:trPr>
        <w:tc>
          <w:tcPr>
            <w:tcW w:w="5812" w:type="dxa"/>
            <w:shd w:val="clear" w:color="auto" w:fill="auto"/>
          </w:tcPr>
          <w:p w14:paraId="5948D4F2" w14:textId="190537C9" w:rsidR="00AA2F06" w:rsidRPr="00320611" w:rsidRDefault="00AA2F06" w:rsidP="00905BA0">
            <w:pPr>
              <w:pStyle w:val="TAL"/>
            </w:pPr>
            <w:r w:rsidRPr="00320611">
              <w:t xml:space="preserve">Solution #9: </w:t>
            </w:r>
            <w:r w:rsidR="00905BA0" w:rsidRPr="00320611">
              <w:t>S</w:t>
            </w:r>
            <w:r w:rsidRPr="00320611">
              <w:t xml:space="preserve">upport of a Network Slice with </w:t>
            </w:r>
            <w:r w:rsidRPr="00320611">
              <w:lastRenderedPageBreak/>
              <w:t>an AoS not matching existing TA boundaries</w:t>
            </w:r>
          </w:p>
        </w:tc>
        <w:tc>
          <w:tcPr>
            <w:tcW w:w="614" w:type="dxa"/>
            <w:shd w:val="clear" w:color="auto" w:fill="auto"/>
          </w:tcPr>
          <w:p w14:paraId="5A1E25DF" w14:textId="77777777" w:rsidR="00AA2F06" w:rsidRPr="00320611" w:rsidRDefault="00AA2F06" w:rsidP="00AA2F06">
            <w:pPr>
              <w:pStyle w:val="TAC"/>
            </w:pPr>
          </w:p>
        </w:tc>
        <w:tc>
          <w:tcPr>
            <w:tcW w:w="614" w:type="dxa"/>
            <w:shd w:val="clear" w:color="auto" w:fill="auto"/>
          </w:tcPr>
          <w:p w14:paraId="519FD3AC" w14:textId="77777777" w:rsidR="00AA2F06" w:rsidRPr="00320611" w:rsidRDefault="00AA2F06" w:rsidP="00AA2F06">
            <w:pPr>
              <w:pStyle w:val="TAC"/>
            </w:pPr>
          </w:p>
        </w:tc>
        <w:tc>
          <w:tcPr>
            <w:tcW w:w="614" w:type="dxa"/>
            <w:shd w:val="clear" w:color="auto" w:fill="auto"/>
          </w:tcPr>
          <w:p w14:paraId="7B884A64" w14:textId="74369DB8"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369AE786" w14:textId="77777777" w:rsidR="00AA2F06" w:rsidRPr="00320611" w:rsidRDefault="00AA2F06" w:rsidP="00AA2F06">
            <w:pPr>
              <w:pStyle w:val="TAC"/>
            </w:pPr>
          </w:p>
        </w:tc>
        <w:tc>
          <w:tcPr>
            <w:tcW w:w="614" w:type="dxa"/>
          </w:tcPr>
          <w:p w14:paraId="7FBF8412" w14:textId="77777777" w:rsidR="00AA2F06" w:rsidRPr="00320611" w:rsidRDefault="00AA2F06" w:rsidP="00AA2F06">
            <w:pPr>
              <w:pStyle w:val="TAC"/>
            </w:pPr>
          </w:p>
        </w:tc>
        <w:tc>
          <w:tcPr>
            <w:tcW w:w="614" w:type="dxa"/>
          </w:tcPr>
          <w:p w14:paraId="56B9A00F" w14:textId="77777777" w:rsidR="00AA2F06" w:rsidRPr="00320611" w:rsidRDefault="00AA2F06" w:rsidP="00AA2F06">
            <w:pPr>
              <w:pStyle w:val="TAC"/>
            </w:pPr>
          </w:p>
        </w:tc>
      </w:tr>
      <w:tr w:rsidR="00AA2F06" w:rsidRPr="00320611" w14:paraId="61D27A5E" w14:textId="2A3E4EDF" w:rsidTr="00F70DD9">
        <w:trPr>
          <w:trHeight w:val="20"/>
        </w:trPr>
        <w:tc>
          <w:tcPr>
            <w:tcW w:w="5812" w:type="dxa"/>
            <w:shd w:val="clear" w:color="auto" w:fill="auto"/>
          </w:tcPr>
          <w:p w14:paraId="6651F42B" w14:textId="4525342C" w:rsidR="00AA2F06" w:rsidRPr="00320611" w:rsidRDefault="00AA2F06" w:rsidP="00905BA0">
            <w:pPr>
              <w:pStyle w:val="TAL"/>
            </w:pPr>
            <w:r w:rsidRPr="00320611">
              <w:t>Solution #10</w:t>
            </w:r>
            <w:r w:rsidR="00905BA0" w:rsidRPr="00320611">
              <w:t>:</w:t>
            </w:r>
            <w:r w:rsidRPr="00320611">
              <w:t xml:space="preserve"> </w:t>
            </w:r>
            <w:r w:rsidR="00905BA0" w:rsidRPr="00320611">
              <w:t>A</w:t>
            </w:r>
            <w:r w:rsidRPr="00320611">
              <w:t>ssociating a validity timer with a temporary slice</w:t>
            </w:r>
          </w:p>
        </w:tc>
        <w:tc>
          <w:tcPr>
            <w:tcW w:w="614" w:type="dxa"/>
            <w:shd w:val="clear" w:color="auto" w:fill="auto"/>
          </w:tcPr>
          <w:p w14:paraId="71110D94" w14:textId="77777777" w:rsidR="00AA2F06" w:rsidRPr="00320611" w:rsidRDefault="00AA2F06" w:rsidP="00AA2F06">
            <w:pPr>
              <w:pStyle w:val="TAC"/>
            </w:pPr>
          </w:p>
        </w:tc>
        <w:tc>
          <w:tcPr>
            <w:tcW w:w="614" w:type="dxa"/>
            <w:shd w:val="clear" w:color="auto" w:fill="auto"/>
          </w:tcPr>
          <w:p w14:paraId="3642DF8D" w14:textId="77777777" w:rsidR="00AA2F06" w:rsidRPr="00320611" w:rsidRDefault="00AA2F06" w:rsidP="00AA2F06">
            <w:pPr>
              <w:pStyle w:val="TAC"/>
            </w:pPr>
          </w:p>
        </w:tc>
        <w:tc>
          <w:tcPr>
            <w:tcW w:w="614" w:type="dxa"/>
            <w:shd w:val="clear" w:color="auto" w:fill="auto"/>
          </w:tcPr>
          <w:p w14:paraId="3E86F692" w14:textId="1A97CC21"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5AAE0A6A" w14:textId="77777777" w:rsidR="00AA2F06" w:rsidRPr="00320611" w:rsidRDefault="00AA2F06" w:rsidP="00AA2F06">
            <w:pPr>
              <w:pStyle w:val="TAC"/>
            </w:pPr>
          </w:p>
        </w:tc>
        <w:tc>
          <w:tcPr>
            <w:tcW w:w="614" w:type="dxa"/>
          </w:tcPr>
          <w:p w14:paraId="6F24BAE9" w14:textId="77777777" w:rsidR="00AA2F06" w:rsidRPr="00320611" w:rsidRDefault="00AA2F06" w:rsidP="00AA2F06">
            <w:pPr>
              <w:pStyle w:val="TAC"/>
            </w:pPr>
          </w:p>
        </w:tc>
        <w:tc>
          <w:tcPr>
            <w:tcW w:w="614" w:type="dxa"/>
          </w:tcPr>
          <w:p w14:paraId="3364784F" w14:textId="77777777" w:rsidR="00AA2F06" w:rsidRPr="00320611" w:rsidRDefault="00AA2F06" w:rsidP="00AA2F06">
            <w:pPr>
              <w:pStyle w:val="TAC"/>
            </w:pPr>
          </w:p>
        </w:tc>
      </w:tr>
      <w:tr w:rsidR="00AA2F06" w:rsidRPr="00320611" w14:paraId="5591CDDF" w14:textId="30684A7D" w:rsidTr="00F70DD9">
        <w:trPr>
          <w:trHeight w:val="20"/>
        </w:trPr>
        <w:tc>
          <w:tcPr>
            <w:tcW w:w="5812" w:type="dxa"/>
            <w:shd w:val="clear" w:color="auto" w:fill="auto"/>
          </w:tcPr>
          <w:p w14:paraId="669448B4" w14:textId="2C7E6900" w:rsidR="00AA2F06" w:rsidRPr="00320611" w:rsidRDefault="00AA2F06" w:rsidP="00AA2F06">
            <w:pPr>
              <w:pStyle w:val="TAL"/>
            </w:pPr>
            <w:r w:rsidRPr="00320611">
              <w:t>Solution #11: Enabling UEs to Request S-NSSAIs not uniformly available</w:t>
            </w:r>
          </w:p>
        </w:tc>
        <w:tc>
          <w:tcPr>
            <w:tcW w:w="614" w:type="dxa"/>
            <w:shd w:val="clear" w:color="auto" w:fill="auto"/>
          </w:tcPr>
          <w:p w14:paraId="61B602F2" w14:textId="77777777" w:rsidR="00AA2F06" w:rsidRPr="00320611" w:rsidRDefault="00AA2F06" w:rsidP="00AA2F06">
            <w:pPr>
              <w:pStyle w:val="TAC"/>
            </w:pPr>
          </w:p>
        </w:tc>
        <w:tc>
          <w:tcPr>
            <w:tcW w:w="614" w:type="dxa"/>
            <w:shd w:val="clear" w:color="auto" w:fill="auto"/>
          </w:tcPr>
          <w:p w14:paraId="1E9BEACA" w14:textId="77777777" w:rsidR="00AA2F06" w:rsidRPr="00320611" w:rsidRDefault="00AA2F06" w:rsidP="00AA2F06">
            <w:pPr>
              <w:pStyle w:val="TAC"/>
            </w:pPr>
          </w:p>
        </w:tc>
        <w:tc>
          <w:tcPr>
            <w:tcW w:w="614" w:type="dxa"/>
            <w:shd w:val="clear" w:color="auto" w:fill="auto"/>
          </w:tcPr>
          <w:p w14:paraId="5E8AF7EF" w14:textId="5378B7FC"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shd w:val="clear" w:color="auto" w:fill="auto"/>
          </w:tcPr>
          <w:p w14:paraId="145680A4" w14:textId="1DE6A090" w:rsidR="00AA2F06" w:rsidRPr="00320611" w:rsidRDefault="00AA2F06" w:rsidP="00AA2F06">
            <w:pPr>
              <w:pStyle w:val="TAC"/>
              <w:rPr>
                <w:rFonts w:eastAsiaTheme="minorEastAsia"/>
                <w:lang w:eastAsia="ko-KR"/>
              </w:rPr>
            </w:pPr>
          </w:p>
        </w:tc>
        <w:tc>
          <w:tcPr>
            <w:tcW w:w="614" w:type="dxa"/>
          </w:tcPr>
          <w:p w14:paraId="3CC7819E" w14:textId="14E88654"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tcPr>
          <w:p w14:paraId="2BFE6472" w14:textId="77777777" w:rsidR="00AA2F06" w:rsidRPr="00320611" w:rsidRDefault="00AA2F06" w:rsidP="00AA2F06">
            <w:pPr>
              <w:pStyle w:val="TAC"/>
              <w:rPr>
                <w:rFonts w:eastAsiaTheme="minorEastAsia"/>
                <w:lang w:eastAsia="ko-KR"/>
              </w:rPr>
            </w:pPr>
          </w:p>
        </w:tc>
      </w:tr>
      <w:tr w:rsidR="00AA2F06" w:rsidRPr="00320611" w14:paraId="11606A40" w14:textId="59602462" w:rsidTr="00F70DD9">
        <w:trPr>
          <w:trHeight w:val="20"/>
        </w:trPr>
        <w:tc>
          <w:tcPr>
            <w:tcW w:w="5812" w:type="dxa"/>
            <w:shd w:val="clear" w:color="auto" w:fill="auto"/>
          </w:tcPr>
          <w:p w14:paraId="4B7126AB" w14:textId="088EF314" w:rsidR="00AA2F06" w:rsidRPr="00320611" w:rsidRDefault="00AA2F06" w:rsidP="00AA2F06">
            <w:pPr>
              <w:pStyle w:val="TAL"/>
            </w:pPr>
            <w:r w:rsidRPr="00320611">
              <w:t>Solution #12: Solution for Centralized Counting for Multiple Service Areas and 5GS-EPS Interworking</w:t>
            </w:r>
          </w:p>
        </w:tc>
        <w:tc>
          <w:tcPr>
            <w:tcW w:w="614" w:type="dxa"/>
            <w:shd w:val="clear" w:color="auto" w:fill="auto"/>
          </w:tcPr>
          <w:p w14:paraId="4EE54B8E" w14:textId="77777777" w:rsidR="00AA2F06" w:rsidRPr="00320611" w:rsidRDefault="00AA2F06" w:rsidP="00AA2F06">
            <w:pPr>
              <w:pStyle w:val="TAC"/>
            </w:pPr>
          </w:p>
        </w:tc>
        <w:tc>
          <w:tcPr>
            <w:tcW w:w="614" w:type="dxa"/>
            <w:shd w:val="clear" w:color="auto" w:fill="auto"/>
          </w:tcPr>
          <w:p w14:paraId="4D9073D5" w14:textId="77777777" w:rsidR="00AA2F06" w:rsidRPr="00320611" w:rsidRDefault="00AA2F06" w:rsidP="00AA2F06">
            <w:pPr>
              <w:pStyle w:val="TAC"/>
            </w:pPr>
          </w:p>
        </w:tc>
        <w:tc>
          <w:tcPr>
            <w:tcW w:w="614" w:type="dxa"/>
            <w:shd w:val="clear" w:color="auto" w:fill="auto"/>
          </w:tcPr>
          <w:p w14:paraId="39B885C6" w14:textId="77777777" w:rsidR="00AA2F06" w:rsidRPr="00320611" w:rsidRDefault="00AA2F06" w:rsidP="00AA2F06">
            <w:pPr>
              <w:pStyle w:val="TAC"/>
            </w:pPr>
          </w:p>
        </w:tc>
        <w:tc>
          <w:tcPr>
            <w:tcW w:w="614" w:type="dxa"/>
            <w:shd w:val="clear" w:color="auto" w:fill="auto"/>
          </w:tcPr>
          <w:p w14:paraId="76F0DD22" w14:textId="6804F643"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tcPr>
          <w:p w14:paraId="25014CF0" w14:textId="77777777" w:rsidR="00AA2F06" w:rsidRPr="00320611" w:rsidRDefault="00AA2F06" w:rsidP="00AA2F06">
            <w:pPr>
              <w:pStyle w:val="TAC"/>
              <w:rPr>
                <w:rFonts w:eastAsiaTheme="minorEastAsia"/>
                <w:lang w:eastAsia="ko-KR"/>
              </w:rPr>
            </w:pPr>
          </w:p>
        </w:tc>
        <w:tc>
          <w:tcPr>
            <w:tcW w:w="614" w:type="dxa"/>
          </w:tcPr>
          <w:p w14:paraId="58609B91" w14:textId="77777777" w:rsidR="00AA2F06" w:rsidRPr="00320611" w:rsidRDefault="00AA2F06" w:rsidP="00AA2F06">
            <w:pPr>
              <w:pStyle w:val="TAC"/>
              <w:rPr>
                <w:rFonts w:eastAsiaTheme="minorEastAsia"/>
                <w:lang w:eastAsia="ko-KR"/>
              </w:rPr>
            </w:pPr>
          </w:p>
        </w:tc>
      </w:tr>
      <w:tr w:rsidR="00AA2F06" w:rsidRPr="00320611" w14:paraId="5524776C" w14:textId="0D3CECF6" w:rsidTr="00F70DD9">
        <w:trPr>
          <w:trHeight w:val="20"/>
        </w:trPr>
        <w:tc>
          <w:tcPr>
            <w:tcW w:w="5812" w:type="dxa"/>
            <w:shd w:val="clear" w:color="auto" w:fill="auto"/>
          </w:tcPr>
          <w:p w14:paraId="121343F0" w14:textId="6F100414" w:rsidR="00AA2F06" w:rsidRPr="00320611" w:rsidRDefault="00AA2F06" w:rsidP="00AA2F06">
            <w:pPr>
              <w:pStyle w:val="TAL"/>
            </w:pPr>
            <w:r w:rsidRPr="00320611">
              <w:t>Solution #13: Hierarchical NSACF Architecture for Maximum UE/PDU Session number control</w:t>
            </w:r>
          </w:p>
        </w:tc>
        <w:tc>
          <w:tcPr>
            <w:tcW w:w="614" w:type="dxa"/>
            <w:shd w:val="clear" w:color="auto" w:fill="auto"/>
          </w:tcPr>
          <w:p w14:paraId="08221B71" w14:textId="77777777" w:rsidR="00AA2F06" w:rsidRPr="00320611" w:rsidRDefault="00AA2F06" w:rsidP="00AA2F06">
            <w:pPr>
              <w:pStyle w:val="TAC"/>
            </w:pPr>
          </w:p>
        </w:tc>
        <w:tc>
          <w:tcPr>
            <w:tcW w:w="614" w:type="dxa"/>
            <w:shd w:val="clear" w:color="auto" w:fill="auto"/>
          </w:tcPr>
          <w:p w14:paraId="1F837BF2" w14:textId="77777777" w:rsidR="00AA2F06" w:rsidRPr="00320611" w:rsidRDefault="00AA2F06" w:rsidP="00AA2F06">
            <w:pPr>
              <w:pStyle w:val="TAC"/>
            </w:pPr>
          </w:p>
        </w:tc>
        <w:tc>
          <w:tcPr>
            <w:tcW w:w="614" w:type="dxa"/>
            <w:shd w:val="clear" w:color="auto" w:fill="auto"/>
          </w:tcPr>
          <w:p w14:paraId="1236A7BE" w14:textId="77777777" w:rsidR="00AA2F06" w:rsidRPr="00320611" w:rsidRDefault="00AA2F06" w:rsidP="00AA2F06">
            <w:pPr>
              <w:pStyle w:val="TAC"/>
            </w:pPr>
          </w:p>
        </w:tc>
        <w:tc>
          <w:tcPr>
            <w:tcW w:w="614" w:type="dxa"/>
            <w:shd w:val="clear" w:color="auto" w:fill="auto"/>
          </w:tcPr>
          <w:p w14:paraId="55CDD9AC" w14:textId="48EFF5F4" w:rsidR="00AA2F06" w:rsidRPr="00320611" w:rsidRDefault="00AA2F06" w:rsidP="00AA2F06">
            <w:pPr>
              <w:pStyle w:val="TAC"/>
            </w:pPr>
            <w:r w:rsidRPr="00320611">
              <w:t>X</w:t>
            </w:r>
          </w:p>
        </w:tc>
        <w:tc>
          <w:tcPr>
            <w:tcW w:w="614" w:type="dxa"/>
          </w:tcPr>
          <w:p w14:paraId="6F7253EC" w14:textId="77777777" w:rsidR="00AA2F06" w:rsidRPr="00320611" w:rsidRDefault="00AA2F06" w:rsidP="00AA2F06">
            <w:pPr>
              <w:pStyle w:val="TAC"/>
            </w:pPr>
          </w:p>
        </w:tc>
        <w:tc>
          <w:tcPr>
            <w:tcW w:w="614" w:type="dxa"/>
          </w:tcPr>
          <w:p w14:paraId="755B4054" w14:textId="77777777" w:rsidR="00AA2F06" w:rsidRPr="00320611" w:rsidRDefault="00AA2F06" w:rsidP="00AA2F06">
            <w:pPr>
              <w:pStyle w:val="TAC"/>
            </w:pPr>
          </w:p>
        </w:tc>
      </w:tr>
      <w:tr w:rsidR="00AA2F06" w:rsidRPr="00320611" w14:paraId="216E8C08" w14:textId="48BFC1BD" w:rsidTr="00F70DD9">
        <w:trPr>
          <w:trHeight w:val="20"/>
        </w:trPr>
        <w:tc>
          <w:tcPr>
            <w:tcW w:w="5812" w:type="dxa"/>
            <w:shd w:val="clear" w:color="auto" w:fill="auto"/>
          </w:tcPr>
          <w:p w14:paraId="2D6641E1" w14:textId="54796DD9" w:rsidR="00AA2F06" w:rsidRPr="00320611" w:rsidRDefault="00AA2F06" w:rsidP="00AA2F06">
            <w:pPr>
              <w:pStyle w:val="TAL"/>
            </w:pPr>
            <w:r w:rsidRPr="00320611">
              <w:t>Solution #14: Maximum Number Distribution in multiple NSACFs</w:t>
            </w:r>
          </w:p>
        </w:tc>
        <w:tc>
          <w:tcPr>
            <w:tcW w:w="614" w:type="dxa"/>
            <w:shd w:val="clear" w:color="auto" w:fill="auto"/>
          </w:tcPr>
          <w:p w14:paraId="46FA2B6E" w14:textId="77777777" w:rsidR="00AA2F06" w:rsidRPr="00320611" w:rsidRDefault="00AA2F06" w:rsidP="00AA2F06">
            <w:pPr>
              <w:pStyle w:val="TAC"/>
            </w:pPr>
          </w:p>
        </w:tc>
        <w:tc>
          <w:tcPr>
            <w:tcW w:w="614" w:type="dxa"/>
            <w:shd w:val="clear" w:color="auto" w:fill="auto"/>
          </w:tcPr>
          <w:p w14:paraId="0660FADF" w14:textId="77777777" w:rsidR="00AA2F06" w:rsidRPr="00320611" w:rsidRDefault="00AA2F06" w:rsidP="00AA2F06">
            <w:pPr>
              <w:pStyle w:val="TAC"/>
            </w:pPr>
          </w:p>
        </w:tc>
        <w:tc>
          <w:tcPr>
            <w:tcW w:w="614" w:type="dxa"/>
            <w:shd w:val="clear" w:color="auto" w:fill="auto"/>
          </w:tcPr>
          <w:p w14:paraId="518503AB" w14:textId="77777777" w:rsidR="00AA2F06" w:rsidRPr="00320611" w:rsidRDefault="00AA2F06" w:rsidP="00AA2F06">
            <w:pPr>
              <w:pStyle w:val="TAC"/>
            </w:pPr>
          </w:p>
        </w:tc>
        <w:tc>
          <w:tcPr>
            <w:tcW w:w="614" w:type="dxa"/>
            <w:shd w:val="clear" w:color="auto" w:fill="auto"/>
          </w:tcPr>
          <w:p w14:paraId="76EA9BF9" w14:textId="762A8EF9" w:rsidR="00AA2F06" w:rsidRPr="00320611" w:rsidRDefault="00AA2F06" w:rsidP="00AA2F06">
            <w:pPr>
              <w:pStyle w:val="TAC"/>
              <w:rPr>
                <w:rFonts w:eastAsiaTheme="minorEastAsia"/>
                <w:lang w:eastAsia="ko-KR"/>
              </w:rPr>
            </w:pPr>
            <w:r w:rsidRPr="00320611">
              <w:rPr>
                <w:rFonts w:eastAsiaTheme="minorEastAsia"/>
                <w:lang w:eastAsia="ko-KR"/>
              </w:rPr>
              <w:t>X</w:t>
            </w:r>
          </w:p>
        </w:tc>
        <w:tc>
          <w:tcPr>
            <w:tcW w:w="614" w:type="dxa"/>
          </w:tcPr>
          <w:p w14:paraId="7DA947CB" w14:textId="77777777" w:rsidR="00AA2F06" w:rsidRPr="00320611" w:rsidRDefault="00AA2F06" w:rsidP="00AA2F06">
            <w:pPr>
              <w:pStyle w:val="TAC"/>
              <w:rPr>
                <w:rFonts w:eastAsiaTheme="minorEastAsia"/>
                <w:lang w:eastAsia="ko-KR"/>
              </w:rPr>
            </w:pPr>
          </w:p>
        </w:tc>
        <w:tc>
          <w:tcPr>
            <w:tcW w:w="614" w:type="dxa"/>
          </w:tcPr>
          <w:p w14:paraId="7F7846CC" w14:textId="77777777" w:rsidR="00AA2F06" w:rsidRPr="00320611" w:rsidRDefault="00AA2F06" w:rsidP="00AA2F06">
            <w:pPr>
              <w:pStyle w:val="TAC"/>
              <w:rPr>
                <w:rFonts w:eastAsiaTheme="minorEastAsia"/>
                <w:lang w:eastAsia="ko-KR"/>
              </w:rPr>
            </w:pPr>
          </w:p>
        </w:tc>
      </w:tr>
      <w:tr w:rsidR="006452A5" w:rsidRPr="00320611" w14:paraId="5121E61F" w14:textId="77777777" w:rsidTr="00F70DD9">
        <w:trPr>
          <w:trHeight w:val="20"/>
          <w:ins w:id="1148" w:author="S2-2203769" w:date="2022-05-24T07:55:00Z"/>
        </w:trPr>
        <w:tc>
          <w:tcPr>
            <w:tcW w:w="5812" w:type="dxa"/>
            <w:shd w:val="clear" w:color="auto" w:fill="auto"/>
          </w:tcPr>
          <w:p w14:paraId="3D91845A" w14:textId="2D66E6CB" w:rsidR="006452A5" w:rsidRPr="00320611" w:rsidRDefault="006452A5" w:rsidP="00E02F1A">
            <w:pPr>
              <w:pStyle w:val="TAL"/>
              <w:rPr>
                <w:ins w:id="1149" w:author="S2-2203769" w:date="2022-05-24T07:55:00Z"/>
              </w:rPr>
            </w:pPr>
            <w:ins w:id="1150" w:author="S2-2203769" w:date="2022-05-24T07:55:00Z">
              <w:r w:rsidRPr="006452A5">
                <w:t>Solution #</w:t>
              </w:r>
              <w:del w:id="1151" w:author="Rapporteur" w:date="2022-05-24T10:43:00Z">
                <w:r w:rsidRPr="006452A5" w:rsidDel="00E02F1A">
                  <w:delText>Y</w:delText>
                </w:r>
              </w:del>
            </w:ins>
            <w:ins w:id="1152" w:author="Rapporteur" w:date="2022-05-24T10:43:00Z">
              <w:r w:rsidR="00E02F1A">
                <w:t>15</w:t>
              </w:r>
            </w:ins>
            <w:ins w:id="1153" w:author="S2-2203769" w:date="2022-05-24T07:55:00Z">
              <w:r w:rsidRPr="006452A5">
                <w:t>: Service continuity in case of Network Slice instance overload</w:t>
              </w:r>
            </w:ins>
          </w:p>
        </w:tc>
        <w:tc>
          <w:tcPr>
            <w:tcW w:w="614" w:type="dxa"/>
            <w:shd w:val="clear" w:color="auto" w:fill="auto"/>
          </w:tcPr>
          <w:p w14:paraId="128F4418" w14:textId="17E5117C" w:rsidR="006452A5" w:rsidRPr="006452A5" w:rsidRDefault="006452A5" w:rsidP="00AA2F06">
            <w:pPr>
              <w:pStyle w:val="TAC"/>
              <w:rPr>
                <w:ins w:id="1154" w:author="S2-2203769" w:date="2022-05-24T07:55:00Z"/>
                <w:rFonts w:eastAsiaTheme="minorEastAsia"/>
                <w:lang w:eastAsia="ko-KR"/>
              </w:rPr>
            </w:pPr>
            <w:ins w:id="1155" w:author="S2-2203769" w:date="2022-05-24T07:55:00Z">
              <w:r>
                <w:rPr>
                  <w:rFonts w:eastAsiaTheme="minorEastAsia" w:hint="eastAsia"/>
                  <w:lang w:eastAsia="ko-KR"/>
                </w:rPr>
                <w:t>X</w:t>
              </w:r>
            </w:ins>
          </w:p>
        </w:tc>
        <w:tc>
          <w:tcPr>
            <w:tcW w:w="614" w:type="dxa"/>
            <w:shd w:val="clear" w:color="auto" w:fill="auto"/>
          </w:tcPr>
          <w:p w14:paraId="1D340691" w14:textId="77777777" w:rsidR="006452A5" w:rsidRPr="00320611" w:rsidRDefault="006452A5" w:rsidP="00AA2F06">
            <w:pPr>
              <w:pStyle w:val="TAC"/>
              <w:rPr>
                <w:ins w:id="1156" w:author="S2-2203769" w:date="2022-05-24T07:55:00Z"/>
              </w:rPr>
            </w:pPr>
          </w:p>
        </w:tc>
        <w:tc>
          <w:tcPr>
            <w:tcW w:w="614" w:type="dxa"/>
            <w:shd w:val="clear" w:color="auto" w:fill="auto"/>
          </w:tcPr>
          <w:p w14:paraId="6FECA4D7" w14:textId="77777777" w:rsidR="006452A5" w:rsidRPr="00320611" w:rsidRDefault="006452A5" w:rsidP="00AA2F06">
            <w:pPr>
              <w:pStyle w:val="TAC"/>
              <w:rPr>
                <w:ins w:id="1157" w:author="S2-2203769" w:date="2022-05-24T07:55:00Z"/>
              </w:rPr>
            </w:pPr>
          </w:p>
        </w:tc>
        <w:tc>
          <w:tcPr>
            <w:tcW w:w="614" w:type="dxa"/>
            <w:shd w:val="clear" w:color="auto" w:fill="auto"/>
          </w:tcPr>
          <w:p w14:paraId="647CC6D6" w14:textId="77777777" w:rsidR="006452A5" w:rsidRPr="00320611" w:rsidRDefault="006452A5" w:rsidP="00AA2F06">
            <w:pPr>
              <w:pStyle w:val="TAC"/>
              <w:rPr>
                <w:ins w:id="1158" w:author="S2-2203769" w:date="2022-05-24T07:55:00Z"/>
                <w:rFonts w:eastAsiaTheme="minorEastAsia"/>
                <w:lang w:eastAsia="ko-KR"/>
              </w:rPr>
            </w:pPr>
          </w:p>
        </w:tc>
        <w:tc>
          <w:tcPr>
            <w:tcW w:w="614" w:type="dxa"/>
          </w:tcPr>
          <w:p w14:paraId="21E4EDF7" w14:textId="77777777" w:rsidR="006452A5" w:rsidRPr="00320611" w:rsidRDefault="006452A5" w:rsidP="00AA2F06">
            <w:pPr>
              <w:pStyle w:val="TAC"/>
              <w:rPr>
                <w:ins w:id="1159" w:author="S2-2203769" w:date="2022-05-24T07:55:00Z"/>
                <w:rFonts w:eastAsiaTheme="minorEastAsia"/>
                <w:lang w:eastAsia="ko-KR"/>
              </w:rPr>
            </w:pPr>
          </w:p>
        </w:tc>
        <w:tc>
          <w:tcPr>
            <w:tcW w:w="614" w:type="dxa"/>
          </w:tcPr>
          <w:p w14:paraId="6689D79F" w14:textId="77777777" w:rsidR="006452A5" w:rsidRPr="00320611" w:rsidRDefault="006452A5" w:rsidP="00AA2F06">
            <w:pPr>
              <w:pStyle w:val="TAC"/>
              <w:rPr>
                <w:ins w:id="1160" w:author="S2-2203769" w:date="2022-05-24T07:55:00Z"/>
                <w:rFonts w:eastAsiaTheme="minorEastAsia"/>
                <w:lang w:eastAsia="ko-KR"/>
              </w:rPr>
            </w:pPr>
          </w:p>
        </w:tc>
      </w:tr>
      <w:tr w:rsidR="00B908AF" w:rsidRPr="00320611" w14:paraId="05B474EC" w14:textId="77777777" w:rsidTr="00F70DD9">
        <w:trPr>
          <w:trHeight w:val="20"/>
          <w:ins w:id="1161" w:author="S2-2204774" w:date="2022-05-24T08:17:00Z"/>
        </w:trPr>
        <w:tc>
          <w:tcPr>
            <w:tcW w:w="5812" w:type="dxa"/>
            <w:shd w:val="clear" w:color="auto" w:fill="auto"/>
          </w:tcPr>
          <w:p w14:paraId="30D5AC58" w14:textId="786EB87B" w:rsidR="00B908AF" w:rsidRPr="006452A5" w:rsidRDefault="00B908AF" w:rsidP="00E02F1A">
            <w:pPr>
              <w:pStyle w:val="TAL"/>
              <w:rPr>
                <w:ins w:id="1162" w:author="S2-2204774" w:date="2022-05-24T08:17:00Z"/>
              </w:rPr>
            </w:pPr>
            <w:ins w:id="1163" w:author="S2-2204774" w:date="2022-05-24T08:17:00Z">
              <w:r w:rsidRPr="00EE782D">
                <w:t>Solution #</w:t>
              </w:r>
              <w:del w:id="1164" w:author="Rapporteur" w:date="2022-05-24T10:44:00Z">
                <w:r w:rsidRPr="001F393B" w:rsidDel="00E02F1A">
                  <w:rPr>
                    <w:highlight w:val="yellow"/>
                  </w:rPr>
                  <w:delText>XX</w:delText>
                </w:r>
              </w:del>
            </w:ins>
            <w:ins w:id="1165" w:author="Rapporteur" w:date="2022-05-24T10:44:00Z">
              <w:r w:rsidR="00E02F1A">
                <w:t>16</w:t>
              </w:r>
            </w:ins>
            <w:ins w:id="1166" w:author="S2-2204774" w:date="2022-05-24T08:17:00Z">
              <w:r w:rsidRPr="00EE782D">
                <w:t>: UE assisted slice based VPLMN prioritization for Extended SoR</w:t>
              </w:r>
            </w:ins>
          </w:p>
        </w:tc>
        <w:tc>
          <w:tcPr>
            <w:tcW w:w="614" w:type="dxa"/>
            <w:shd w:val="clear" w:color="auto" w:fill="auto"/>
          </w:tcPr>
          <w:p w14:paraId="10417BD8" w14:textId="77777777" w:rsidR="00B908AF" w:rsidRDefault="00B908AF" w:rsidP="00B908AF">
            <w:pPr>
              <w:pStyle w:val="TAC"/>
              <w:rPr>
                <w:ins w:id="1167" w:author="S2-2204774" w:date="2022-05-24T08:17:00Z"/>
                <w:rFonts w:eastAsiaTheme="minorEastAsia"/>
                <w:lang w:eastAsia="ko-KR"/>
              </w:rPr>
            </w:pPr>
          </w:p>
        </w:tc>
        <w:tc>
          <w:tcPr>
            <w:tcW w:w="614" w:type="dxa"/>
            <w:shd w:val="clear" w:color="auto" w:fill="auto"/>
          </w:tcPr>
          <w:p w14:paraId="3B38D912" w14:textId="227EF4E5" w:rsidR="00B908AF" w:rsidRPr="00320611" w:rsidRDefault="00B908AF" w:rsidP="00B908AF">
            <w:pPr>
              <w:pStyle w:val="TAC"/>
              <w:rPr>
                <w:ins w:id="1168" w:author="S2-2204774" w:date="2022-05-24T08:17:00Z"/>
              </w:rPr>
            </w:pPr>
            <w:ins w:id="1169" w:author="S2-2204774" w:date="2022-05-24T08:17:00Z">
              <w:r>
                <w:t>X</w:t>
              </w:r>
            </w:ins>
          </w:p>
        </w:tc>
        <w:tc>
          <w:tcPr>
            <w:tcW w:w="614" w:type="dxa"/>
            <w:shd w:val="clear" w:color="auto" w:fill="auto"/>
          </w:tcPr>
          <w:p w14:paraId="0EEC6BF2" w14:textId="77777777" w:rsidR="00B908AF" w:rsidRPr="00320611" w:rsidRDefault="00B908AF" w:rsidP="00B908AF">
            <w:pPr>
              <w:pStyle w:val="TAC"/>
              <w:rPr>
                <w:ins w:id="1170" w:author="S2-2204774" w:date="2022-05-24T08:17:00Z"/>
              </w:rPr>
            </w:pPr>
          </w:p>
        </w:tc>
        <w:tc>
          <w:tcPr>
            <w:tcW w:w="614" w:type="dxa"/>
            <w:shd w:val="clear" w:color="auto" w:fill="auto"/>
          </w:tcPr>
          <w:p w14:paraId="1EF5E5AD" w14:textId="77777777" w:rsidR="00B908AF" w:rsidRPr="00320611" w:rsidRDefault="00B908AF" w:rsidP="00B908AF">
            <w:pPr>
              <w:pStyle w:val="TAC"/>
              <w:rPr>
                <w:ins w:id="1171" w:author="S2-2204774" w:date="2022-05-24T08:17:00Z"/>
                <w:rFonts w:eastAsiaTheme="minorEastAsia"/>
                <w:lang w:eastAsia="ko-KR"/>
              </w:rPr>
            </w:pPr>
          </w:p>
        </w:tc>
        <w:tc>
          <w:tcPr>
            <w:tcW w:w="614" w:type="dxa"/>
          </w:tcPr>
          <w:p w14:paraId="5A78F19E" w14:textId="77777777" w:rsidR="00B908AF" w:rsidRPr="00320611" w:rsidRDefault="00B908AF" w:rsidP="00B908AF">
            <w:pPr>
              <w:pStyle w:val="TAC"/>
              <w:rPr>
                <w:ins w:id="1172" w:author="S2-2204774" w:date="2022-05-24T08:17:00Z"/>
                <w:rFonts w:eastAsiaTheme="minorEastAsia"/>
                <w:lang w:eastAsia="ko-KR"/>
              </w:rPr>
            </w:pPr>
          </w:p>
        </w:tc>
        <w:tc>
          <w:tcPr>
            <w:tcW w:w="614" w:type="dxa"/>
          </w:tcPr>
          <w:p w14:paraId="6CDA1715" w14:textId="77777777" w:rsidR="00B908AF" w:rsidRPr="00320611" w:rsidRDefault="00B908AF" w:rsidP="00B908AF">
            <w:pPr>
              <w:pStyle w:val="TAC"/>
              <w:rPr>
                <w:ins w:id="1173" w:author="S2-2204774" w:date="2022-05-24T08:17:00Z"/>
                <w:rFonts w:eastAsiaTheme="minorEastAsia"/>
                <w:lang w:eastAsia="ko-KR"/>
              </w:rPr>
            </w:pPr>
          </w:p>
        </w:tc>
      </w:tr>
      <w:tr w:rsidR="00062D0A" w:rsidRPr="00320611" w14:paraId="4BDA26A6" w14:textId="77777777" w:rsidTr="00F70DD9">
        <w:trPr>
          <w:trHeight w:val="20"/>
          <w:ins w:id="1174" w:author="S2-2204776" w:date="2022-05-24T08:24:00Z"/>
        </w:trPr>
        <w:tc>
          <w:tcPr>
            <w:tcW w:w="5812" w:type="dxa"/>
            <w:shd w:val="clear" w:color="auto" w:fill="auto"/>
          </w:tcPr>
          <w:p w14:paraId="6ADBDB8F" w14:textId="27E77F06" w:rsidR="00062D0A" w:rsidRPr="00EE782D" w:rsidRDefault="00062D0A" w:rsidP="00E02F1A">
            <w:pPr>
              <w:pStyle w:val="TAL"/>
              <w:rPr>
                <w:ins w:id="1175" w:author="S2-2204776" w:date="2022-05-24T08:24:00Z"/>
              </w:rPr>
            </w:pPr>
            <w:ins w:id="1176" w:author="S2-2204776" w:date="2022-05-24T08:24:00Z">
              <w:r>
                <w:rPr>
                  <w:rFonts w:hint="eastAsia"/>
                  <w:lang w:eastAsia="ko-KR"/>
                </w:rPr>
                <w:t>Solution #</w:t>
              </w:r>
              <w:del w:id="1177" w:author="Rapporteur" w:date="2022-05-24T10:44:00Z">
                <w:r w:rsidDel="00E02F1A">
                  <w:rPr>
                    <w:rFonts w:hint="eastAsia"/>
                    <w:lang w:eastAsia="ko-KR"/>
                  </w:rPr>
                  <w:delText>X</w:delText>
                </w:r>
              </w:del>
            </w:ins>
            <w:ins w:id="1178" w:author="Rapporteur" w:date="2022-05-24T10:44:00Z">
              <w:r w:rsidR="00E02F1A">
                <w:rPr>
                  <w:lang w:eastAsia="ko-KR"/>
                </w:rPr>
                <w:t>17</w:t>
              </w:r>
            </w:ins>
            <w:ins w:id="1179" w:author="S2-2204776" w:date="2022-05-24T08:24:00Z">
              <w:r>
                <w:rPr>
                  <w:rFonts w:hint="eastAsia"/>
                  <w:lang w:eastAsia="ko-KR"/>
                </w:rPr>
                <w:t xml:space="preserve">: </w:t>
              </w:r>
              <w:r w:rsidRPr="001759A1">
                <w:t>Slice based VPLMN Selection Policy</w:t>
              </w:r>
            </w:ins>
          </w:p>
        </w:tc>
        <w:tc>
          <w:tcPr>
            <w:tcW w:w="614" w:type="dxa"/>
            <w:shd w:val="clear" w:color="auto" w:fill="auto"/>
          </w:tcPr>
          <w:p w14:paraId="0F82F54A" w14:textId="77777777" w:rsidR="00062D0A" w:rsidRDefault="00062D0A" w:rsidP="00062D0A">
            <w:pPr>
              <w:pStyle w:val="TAC"/>
              <w:rPr>
                <w:ins w:id="1180" w:author="S2-2204776" w:date="2022-05-24T08:24:00Z"/>
                <w:rFonts w:eastAsiaTheme="minorEastAsia"/>
                <w:lang w:eastAsia="ko-KR"/>
              </w:rPr>
            </w:pPr>
          </w:p>
        </w:tc>
        <w:tc>
          <w:tcPr>
            <w:tcW w:w="614" w:type="dxa"/>
            <w:shd w:val="clear" w:color="auto" w:fill="auto"/>
          </w:tcPr>
          <w:p w14:paraId="2E08C092" w14:textId="127E4DC8" w:rsidR="00062D0A" w:rsidRDefault="00062D0A" w:rsidP="00062D0A">
            <w:pPr>
              <w:pStyle w:val="TAC"/>
              <w:rPr>
                <w:ins w:id="1181" w:author="S2-2204776" w:date="2022-05-24T08:24:00Z"/>
              </w:rPr>
            </w:pPr>
            <w:ins w:id="1182" w:author="S2-2204776" w:date="2022-05-24T08:24:00Z">
              <w:r>
                <w:rPr>
                  <w:rFonts w:hint="eastAsia"/>
                  <w:lang w:eastAsia="ko-KR"/>
                </w:rPr>
                <w:t>X</w:t>
              </w:r>
            </w:ins>
          </w:p>
        </w:tc>
        <w:tc>
          <w:tcPr>
            <w:tcW w:w="614" w:type="dxa"/>
            <w:shd w:val="clear" w:color="auto" w:fill="auto"/>
          </w:tcPr>
          <w:p w14:paraId="20D06CB8" w14:textId="77777777" w:rsidR="00062D0A" w:rsidRPr="00320611" w:rsidRDefault="00062D0A" w:rsidP="00062D0A">
            <w:pPr>
              <w:pStyle w:val="TAC"/>
              <w:rPr>
                <w:ins w:id="1183" w:author="S2-2204776" w:date="2022-05-24T08:24:00Z"/>
              </w:rPr>
            </w:pPr>
          </w:p>
        </w:tc>
        <w:tc>
          <w:tcPr>
            <w:tcW w:w="614" w:type="dxa"/>
            <w:shd w:val="clear" w:color="auto" w:fill="auto"/>
          </w:tcPr>
          <w:p w14:paraId="76E793DA" w14:textId="77777777" w:rsidR="00062D0A" w:rsidRPr="00320611" w:rsidRDefault="00062D0A" w:rsidP="00062D0A">
            <w:pPr>
              <w:pStyle w:val="TAC"/>
              <w:rPr>
                <w:ins w:id="1184" w:author="S2-2204776" w:date="2022-05-24T08:24:00Z"/>
                <w:rFonts w:eastAsiaTheme="minorEastAsia"/>
                <w:lang w:eastAsia="ko-KR"/>
              </w:rPr>
            </w:pPr>
          </w:p>
        </w:tc>
        <w:tc>
          <w:tcPr>
            <w:tcW w:w="614" w:type="dxa"/>
          </w:tcPr>
          <w:p w14:paraId="2D1FF733" w14:textId="77777777" w:rsidR="00062D0A" w:rsidRPr="00320611" w:rsidRDefault="00062D0A" w:rsidP="00062D0A">
            <w:pPr>
              <w:pStyle w:val="TAC"/>
              <w:rPr>
                <w:ins w:id="1185" w:author="S2-2204776" w:date="2022-05-24T08:24:00Z"/>
                <w:rFonts w:eastAsiaTheme="minorEastAsia"/>
                <w:lang w:eastAsia="ko-KR"/>
              </w:rPr>
            </w:pPr>
          </w:p>
        </w:tc>
        <w:tc>
          <w:tcPr>
            <w:tcW w:w="614" w:type="dxa"/>
          </w:tcPr>
          <w:p w14:paraId="3E5B33AC" w14:textId="77777777" w:rsidR="00062D0A" w:rsidRPr="00320611" w:rsidRDefault="00062D0A" w:rsidP="00062D0A">
            <w:pPr>
              <w:pStyle w:val="TAC"/>
              <w:rPr>
                <w:ins w:id="1186" w:author="S2-2204776" w:date="2022-05-24T08:24:00Z"/>
                <w:rFonts w:eastAsiaTheme="minorEastAsia"/>
                <w:lang w:eastAsia="ko-KR"/>
              </w:rPr>
            </w:pPr>
          </w:p>
        </w:tc>
      </w:tr>
      <w:tr w:rsidR="00086FA7" w:rsidRPr="00320611" w14:paraId="6322123C" w14:textId="77777777" w:rsidTr="00F70DD9">
        <w:trPr>
          <w:trHeight w:val="20"/>
          <w:ins w:id="1187" w:author="S2-2204777" w:date="2022-05-24T08:26:00Z"/>
        </w:trPr>
        <w:tc>
          <w:tcPr>
            <w:tcW w:w="5812" w:type="dxa"/>
            <w:shd w:val="clear" w:color="auto" w:fill="auto"/>
          </w:tcPr>
          <w:p w14:paraId="0E2E2A4A" w14:textId="7700CDE3" w:rsidR="00086FA7" w:rsidRDefault="00E02F1A" w:rsidP="00062D0A">
            <w:pPr>
              <w:pStyle w:val="TAL"/>
              <w:rPr>
                <w:ins w:id="1188" w:author="S2-2204777" w:date="2022-05-24T08:26:00Z"/>
                <w:lang w:eastAsia="ko-KR"/>
              </w:rPr>
            </w:pPr>
            <w:ins w:id="1189" w:author="Rapporteur" w:date="2022-05-24T10:44:00Z">
              <w:r>
                <w:rPr>
                  <w:rFonts w:eastAsia="Yu Mincho"/>
                </w:rPr>
                <w:t xml:space="preserve">Solution #18: </w:t>
              </w:r>
            </w:ins>
            <w:ins w:id="1190" w:author="S2-2204777" w:date="2022-05-24T08:26:00Z">
              <w:r w:rsidR="00086FA7" w:rsidRPr="00BE2DEE">
                <w:rPr>
                  <w:rFonts w:eastAsia="Yu Mincho"/>
                </w:rPr>
                <w:t>Sending rejected NSSAI to the UDM to assist the UDM to steer the UE to the PLMN supporting rejected NSSAI</w:t>
              </w:r>
            </w:ins>
          </w:p>
        </w:tc>
        <w:tc>
          <w:tcPr>
            <w:tcW w:w="614" w:type="dxa"/>
            <w:shd w:val="clear" w:color="auto" w:fill="auto"/>
          </w:tcPr>
          <w:p w14:paraId="1C19168D" w14:textId="77777777" w:rsidR="00086FA7" w:rsidRDefault="00086FA7" w:rsidP="00062D0A">
            <w:pPr>
              <w:pStyle w:val="TAC"/>
              <w:rPr>
                <w:ins w:id="1191" w:author="S2-2204777" w:date="2022-05-24T08:26:00Z"/>
                <w:rFonts w:eastAsiaTheme="minorEastAsia"/>
                <w:lang w:eastAsia="ko-KR"/>
              </w:rPr>
            </w:pPr>
          </w:p>
        </w:tc>
        <w:tc>
          <w:tcPr>
            <w:tcW w:w="614" w:type="dxa"/>
            <w:shd w:val="clear" w:color="auto" w:fill="auto"/>
          </w:tcPr>
          <w:p w14:paraId="0982E582" w14:textId="1D921EA9" w:rsidR="00086FA7" w:rsidRPr="00086FA7" w:rsidRDefault="00086FA7" w:rsidP="00062D0A">
            <w:pPr>
              <w:pStyle w:val="TAC"/>
              <w:rPr>
                <w:ins w:id="1192" w:author="S2-2204777" w:date="2022-05-24T08:26:00Z"/>
                <w:rFonts w:eastAsiaTheme="minorEastAsia"/>
                <w:lang w:eastAsia="ko-KR"/>
              </w:rPr>
            </w:pPr>
            <w:ins w:id="1193" w:author="S2-2204777" w:date="2022-05-24T08:26:00Z">
              <w:r>
                <w:rPr>
                  <w:rFonts w:eastAsiaTheme="minorEastAsia" w:hint="eastAsia"/>
                  <w:lang w:eastAsia="ko-KR"/>
                </w:rPr>
                <w:t>X</w:t>
              </w:r>
            </w:ins>
          </w:p>
        </w:tc>
        <w:tc>
          <w:tcPr>
            <w:tcW w:w="614" w:type="dxa"/>
            <w:shd w:val="clear" w:color="auto" w:fill="auto"/>
          </w:tcPr>
          <w:p w14:paraId="7DAB6E3C" w14:textId="77777777" w:rsidR="00086FA7" w:rsidRPr="00320611" w:rsidRDefault="00086FA7" w:rsidP="00062D0A">
            <w:pPr>
              <w:pStyle w:val="TAC"/>
              <w:rPr>
                <w:ins w:id="1194" w:author="S2-2204777" w:date="2022-05-24T08:26:00Z"/>
              </w:rPr>
            </w:pPr>
          </w:p>
        </w:tc>
        <w:tc>
          <w:tcPr>
            <w:tcW w:w="614" w:type="dxa"/>
            <w:shd w:val="clear" w:color="auto" w:fill="auto"/>
          </w:tcPr>
          <w:p w14:paraId="34B0F4F9" w14:textId="77777777" w:rsidR="00086FA7" w:rsidRPr="00320611" w:rsidRDefault="00086FA7" w:rsidP="00062D0A">
            <w:pPr>
              <w:pStyle w:val="TAC"/>
              <w:rPr>
                <w:ins w:id="1195" w:author="S2-2204777" w:date="2022-05-24T08:26:00Z"/>
                <w:rFonts w:eastAsiaTheme="minorEastAsia"/>
                <w:lang w:eastAsia="ko-KR"/>
              </w:rPr>
            </w:pPr>
          </w:p>
        </w:tc>
        <w:tc>
          <w:tcPr>
            <w:tcW w:w="614" w:type="dxa"/>
          </w:tcPr>
          <w:p w14:paraId="03B2D3FF" w14:textId="77777777" w:rsidR="00086FA7" w:rsidRPr="00320611" w:rsidRDefault="00086FA7" w:rsidP="00062D0A">
            <w:pPr>
              <w:pStyle w:val="TAC"/>
              <w:rPr>
                <w:ins w:id="1196" w:author="S2-2204777" w:date="2022-05-24T08:26:00Z"/>
                <w:rFonts w:eastAsiaTheme="minorEastAsia"/>
                <w:lang w:eastAsia="ko-KR"/>
              </w:rPr>
            </w:pPr>
          </w:p>
        </w:tc>
        <w:tc>
          <w:tcPr>
            <w:tcW w:w="614" w:type="dxa"/>
          </w:tcPr>
          <w:p w14:paraId="7E7B8173" w14:textId="77777777" w:rsidR="00086FA7" w:rsidRPr="00320611" w:rsidRDefault="00086FA7" w:rsidP="00062D0A">
            <w:pPr>
              <w:pStyle w:val="TAC"/>
              <w:rPr>
                <w:ins w:id="1197" w:author="S2-2204777" w:date="2022-05-24T08:26:00Z"/>
                <w:rFonts w:eastAsiaTheme="minorEastAsia"/>
                <w:lang w:eastAsia="ko-KR"/>
              </w:rPr>
            </w:pPr>
          </w:p>
        </w:tc>
      </w:tr>
      <w:tr w:rsidR="00086FA7" w:rsidRPr="00320611" w14:paraId="289CB252" w14:textId="77777777" w:rsidTr="00F70DD9">
        <w:trPr>
          <w:trHeight w:val="20"/>
          <w:ins w:id="1198" w:author="S2-2204778" w:date="2022-05-24T08:27:00Z"/>
        </w:trPr>
        <w:tc>
          <w:tcPr>
            <w:tcW w:w="5812" w:type="dxa"/>
            <w:shd w:val="clear" w:color="auto" w:fill="auto"/>
          </w:tcPr>
          <w:p w14:paraId="7459B520" w14:textId="4C9642F3" w:rsidR="00086FA7" w:rsidRPr="00BE2DEE" w:rsidRDefault="00086FA7" w:rsidP="00B3322F">
            <w:pPr>
              <w:pStyle w:val="TAL"/>
              <w:rPr>
                <w:ins w:id="1199" w:author="S2-2204778" w:date="2022-05-24T08:27:00Z"/>
                <w:rFonts w:eastAsia="Yu Mincho"/>
              </w:rPr>
            </w:pPr>
            <w:ins w:id="1200" w:author="S2-2204778" w:date="2022-05-24T08:27:00Z">
              <w:r w:rsidRPr="003743CF">
                <w:t>Solution #</w:t>
              </w:r>
              <w:del w:id="1201" w:author="Rapporteur" w:date="2022-05-24T10:44:00Z">
                <w:r w:rsidRPr="003743CF" w:rsidDel="00E02F1A">
                  <w:delText>x</w:delText>
                </w:r>
              </w:del>
            </w:ins>
            <w:ins w:id="1202" w:author="Rapporteur" w:date="2022-05-24T10:44:00Z">
              <w:r w:rsidR="00E02F1A">
                <w:t>19</w:t>
              </w:r>
            </w:ins>
            <w:ins w:id="1203" w:author="S2-2204778" w:date="2022-05-24T08:27:00Z">
              <w:del w:id="1204" w:author="Rapporteur" w:date="2022-05-25T07:07:00Z">
                <w:r w:rsidRPr="003743CF" w:rsidDel="00B3322F">
                  <w:delText>,</w:delText>
                </w:r>
              </w:del>
            </w:ins>
            <w:ins w:id="1205" w:author="Rapporteur" w:date="2022-05-25T07:07:00Z">
              <w:r w:rsidR="00B3322F">
                <w:t>:</w:t>
              </w:r>
            </w:ins>
            <w:ins w:id="1206" w:author="S2-2204778" w:date="2022-05-24T08:27:00Z">
              <w:r w:rsidRPr="003743CF">
                <w:t xml:space="preserve"> </w:t>
              </w:r>
              <w:r w:rsidRPr="00A955CB">
                <w:t>configuring the UE with network sl</w:t>
              </w:r>
              <w:r>
                <w:t>ice aware preferred PLMNs lists</w:t>
              </w:r>
            </w:ins>
          </w:p>
        </w:tc>
        <w:tc>
          <w:tcPr>
            <w:tcW w:w="614" w:type="dxa"/>
            <w:shd w:val="clear" w:color="auto" w:fill="auto"/>
          </w:tcPr>
          <w:p w14:paraId="308681D0" w14:textId="77777777" w:rsidR="00086FA7" w:rsidRDefault="00086FA7" w:rsidP="00086FA7">
            <w:pPr>
              <w:pStyle w:val="TAC"/>
              <w:rPr>
                <w:ins w:id="1207" w:author="S2-2204778" w:date="2022-05-24T08:27:00Z"/>
                <w:rFonts w:eastAsiaTheme="minorEastAsia"/>
                <w:lang w:eastAsia="ko-KR"/>
              </w:rPr>
            </w:pPr>
          </w:p>
        </w:tc>
        <w:tc>
          <w:tcPr>
            <w:tcW w:w="614" w:type="dxa"/>
            <w:shd w:val="clear" w:color="auto" w:fill="auto"/>
          </w:tcPr>
          <w:p w14:paraId="332EE5B3" w14:textId="7F176206" w:rsidR="00086FA7" w:rsidRDefault="00086FA7" w:rsidP="00086FA7">
            <w:pPr>
              <w:pStyle w:val="TAC"/>
              <w:rPr>
                <w:ins w:id="1208" w:author="S2-2204778" w:date="2022-05-24T08:27:00Z"/>
                <w:rFonts w:eastAsiaTheme="minorEastAsia"/>
                <w:lang w:eastAsia="ko-KR"/>
              </w:rPr>
            </w:pPr>
            <w:ins w:id="1209" w:author="S2-2204778" w:date="2022-05-24T08:27:00Z">
              <w:r>
                <w:t>X</w:t>
              </w:r>
            </w:ins>
          </w:p>
        </w:tc>
        <w:tc>
          <w:tcPr>
            <w:tcW w:w="614" w:type="dxa"/>
            <w:shd w:val="clear" w:color="auto" w:fill="auto"/>
          </w:tcPr>
          <w:p w14:paraId="292ED567" w14:textId="77777777" w:rsidR="00086FA7" w:rsidRPr="00320611" w:rsidRDefault="00086FA7" w:rsidP="00086FA7">
            <w:pPr>
              <w:pStyle w:val="TAC"/>
              <w:rPr>
                <w:ins w:id="1210" w:author="S2-2204778" w:date="2022-05-24T08:27:00Z"/>
              </w:rPr>
            </w:pPr>
          </w:p>
        </w:tc>
        <w:tc>
          <w:tcPr>
            <w:tcW w:w="614" w:type="dxa"/>
            <w:shd w:val="clear" w:color="auto" w:fill="auto"/>
          </w:tcPr>
          <w:p w14:paraId="04BD8DF0" w14:textId="77777777" w:rsidR="00086FA7" w:rsidRPr="00320611" w:rsidRDefault="00086FA7" w:rsidP="00086FA7">
            <w:pPr>
              <w:pStyle w:val="TAC"/>
              <w:rPr>
                <w:ins w:id="1211" w:author="S2-2204778" w:date="2022-05-24T08:27:00Z"/>
                <w:rFonts w:eastAsiaTheme="minorEastAsia"/>
                <w:lang w:eastAsia="ko-KR"/>
              </w:rPr>
            </w:pPr>
          </w:p>
        </w:tc>
        <w:tc>
          <w:tcPr>
            <w:tcW w:w="614" w:type="dxa"/>
          </w:tcPr>
          <w:p w14:paraId="76FAE888" w14:textId="77777777" w:rsidR="00086FA7" w:rsidRPr="00320611" w:rsidRDefault="00086FA7" w:rsidP="00086FA7">
            <w:pPr>
              <w:pStyle w:val="TAC"/>
              <w:rPr>
                <w:ins w:id="1212" w:author="S2-2204778" w:date="2022-05-24T08:27:00Z"/>
                <w:rFonts w:eastAsiaTheme="minorEastAsia"/>
                <w:lang w:eastAsia="ko-KR"/>
              </w:rPr>
            </w:pPr>
          </w:p>
        </w:tc>
        <w:tc>
          <w:tcPr>
            <w:tcW w:w="614" w:type="dxa"/>
          </w:tcPr>
          <w:p w14:paraId="12B79A07" w14:textId="77777777" w:rsidR="00086FA7" w:rsidRPr="00320611" w:rsidRDefault="00086FA7" w:rsidP="00086FA7">
            <w:pPr>
              <w:pStyle w:val="TAC"/>
              <w:rPr>
                <w:ins w:id="1213" w:author="S2-2204778" w:date="2022-05-24T08:27:00Z"/>
                <w:rFonts w:eastAsiaTheme="minorEastAsia"/>
                <w:lang w:eastAsia="ko-KR"/>
              </w:rPr>
            </w:pPr>
          </w:p>
        </w:tc>
      </w:tr>
      <w:tr w:rsidR="00086FA7" w:rsidRPr="00320611" w14:paraId="7386E985" w14:textId="77777777" w:rsidTr="00F70DD9">
        <w:trPr>
          <w:trHeight w:val="20"/>
          <w:ins w:id="1214" w:author="S2-2204908" w:date="2022-05-24T08:28:00Z"/>
        </w:trPr>
        <w:tc>
          <w:tcPr>
            <w:tcW w:w="5812" w:type="dxa"/>
            <w:shd w:val="clear" w:color="auto" w:fill="auto"/>
          </w:tcPr>
          <w:p w14:paraId="18B85EA8" w14:textId="4F25479A" w:rsidR="00086FA7" w:rsidRPr="003743CF" w:rsidRDefault="00086FA7" w:rsidP="00E02F1A">
            <w:pPr>
              <w:pStyle w:val="TAL"/>
              <w:rPr>
                <w:ins w:id="1215" w:author="S2-2204908" w:date="2022-05-24T08:28:00Z"/>
              </w:rPr>
            </w:pPr>
            <w:ins w:id="1216" w:author="S2-2204908" w:date="2022-05-24T08:28:00Z">
              <w:r w:rsidRPr="0016446C">
                <w:rPr>
                  <w:rFonts w:eastAsiaTheme="minorEastAsia" w:cs="Arial"/>
                  <w:lang w:eastAsia="zh-CN"/>
                </w:rPr>
                <w:t>Solution #</w:t>
              </w:r>
              <w:del w:id="1217" w:author="Rapporteur" w:date="2022-05-24T10:44:00Z">
                <w:r w:rsidRPr="0016446C" w:rsidDel="00E02F1A">
                  <w:rPr>
                    <w:rFonts w:eastAsiaTheme="minorEastAsia" w:cs="Arial"/>
                    <w:lang w:eastAsia="zh-CN"/>
                  </w:rPr>
                  <w:delText>X</w:delText>
                </w:r>
              </w:del>
            </w:ins>
            <w:ins w:id="1218" w:author="Rapporteur" w:date="2022-05-24T10:44:00Z">
              <w:r w:rsidR="00E02F1A">
                <w:rPr>
                  <w:rFonts w:eastAsiaTheme="minorEastAsia" w:cs="Arial"/>
                  <w:lang w:eastAsia="zh-CN"/>
                </w:rPr>
                <w:t>20</w:t>
              </w:r>
            </w:ins>
            <w:ins w:id="1219" w:author="S2-2204908" w:date="2022-05-24T08:28:00Z">
              <w:r w:rsidRPr="0016446C">
                <w:rPr>
                  <w:rFonts w:eastAsiaTheme="minorEastAsia" w:cs="Arial"/>
                  <w:lang w:eastAsia="zh-CN"/>
                </w:rPr>
                <w:t>: VPLMN Selection following existing SoR information</w:t>
              </w:r>
            </w:ins>
          </w:p>
        </w:tc>
        <w:tc>
          <w:tcPr>
            <w:tcW w:w="614" w:type="dxa"/>
            <w:shd w:val="clear" w:color="auto" w:fill="auto"/>
          </w:tcPr>
          <w:p w14:paraId="741424ED" w14:textId="77777777" w:rsidR="00086FA7" w:rsidRDefault="00086FA7" w:rsidP="00086FA7">
            <w:pPr>
              <w:pStyle w:val="TAC"/>
              <w:rPr>
                <w:ins w:id="1220" w:author="S2-2204908" w:date="2022-05-24T08:28:00Z"/>
                <w:rFonts w:eastAsiaTheme="minorEastAsia"/>
                <w:lang w:eastAsia="ko-KR"/>
              </w:rPr>
            </w:pPr>
          </w:p>
        </w:tc>
        <w:tc>
          <w:tcPr>
            <w:tcW w:w="614" w:type="dxa"/>
            <w:shd w:val="clear" w:color="auto" w:fill="auto"/>
          </w:tcPr>
          <w:p w14:paraId="43D98664" w14:textId="69A36AB9" w:rsidR="00086FA7" w:rsidRDefault="00086FA7" w:rsidP="00086FA7">
            <w:pPr>
              <w:pStyle w:val="TAC"/>
              <w:rPr>
                <w:ins w:id="1221" w:author="S2-2204908" w:date="2022-05-24T08:28:00Z"/>
              </w:rPr>
            </w:pPr>
            <w:ins w:id="1222" w:author="S2-2204908" w:date="2022-05-24T08:28:00Z">
              <w:r w:rsidRPr="0016446C">
                <w:rPr>
                  <w:rFonts w:eastAsiaTheme="minorEastAsia" w:hint="eastAsia"/>
                  <w:lang w:eastAsia="zh-CN"/>
                </w:rPr>
                <w:t>X</w:t>
              </w:r>
            </w:ins>
          </w:p>
        </w:tc>
        <w:tc>
          <w:tcPr>
            <w:tcW w:w="614" w:type="dxa"/>
            <w:shd w:val="clear" w:color="auto" w:fill="auto"/>
          </w:tcPr>
          <w:p w14:paraId="0B05928F" w14:textId="77777777" w:rsidR="00086FA7" w:rsidRPr="00320611" w:rsidRDefault="00086FA7" w:rsidP="00086FA7">
            <w:pPr>
              <w:pStyle w:val="TAC"/>
              <w:rPr>
                <w:ins w:id="1223" w:author="S2-2204908" w:date="2022-05-24T08:28:00Z"/>
              </w:rPr>
            </w:pPr>
          </w:p>
        </w:tc>
        <w:tc>
          <w:tcPr>
            <w:tcW w:w="614" w:type="dxa"/>
            <w:shd w:val="clear" w:color="auto" w:fill="auto"/>
          </w:tcPr>
          <w:p w14:paraId="6FD41E76" w14:textId="77777777" w:rsidR="00086FA7" w:rsidRPr="00320611" w:rsidRDefault="00086FA7" w:rsidP="00086FA7">
            <w:pPr>
              <w:pStyle w:val="TAC"/>
              <w:rPr>
                <w:ins w:id="1224" w:author="S2-2204908" w:date="2022-05-24T08:28:00Z"/>
                <w:rFonts w:eastAsiaTheme="minorEastAsia"/>
                <w:lang w:eastAsia="ko-KR"/>
              </w:rPr>
            </w:pPr>
          </w:p>
        </w:tc>
        <w:tc>
          <w:tcPr>
            <w:tcW w:w="614" w:type="dxa"/>
          </w:tcPr>
          <w:p w14:paraId="37A17CA5" w14:textId="77777777" w:rsidR="00086FA7" w:rsidRPr="00320611" w:rsidRDefault="00086FA7" w:rsidP="00086FA7">
            <w:pPr>
              <w:pStyle w:val="TAC"/>
              <w:rPr>
                <w:ins w:id="1225" w:author="S2-2204908" w:date="2022-05-24T08:28:00Z"/>
                <w:rFonts w:eastAsiaTheme="minorEastAsia"/>
                <w:lang w:eastAsia="ko-KR"/>
              </w:rPr>
            </w:pPr>
          </w:p>
        </w:tc>
        <w:tc>
          <w:tcPr>
            <w:tcW w:w="614" w:type="dxa"/>
          </w:tcPr>
          <w:p w14:paraId="49378F72" w14:textId="77777777" w:rsidR="00086FA7" w:rsidRPr="00320611" w:rsidRDefault="00086FA7" w:rsidP="00086FA7">
            <w:pPr>
              <w:pStyle w:val="TAC"/>
              <w:rPr>
                <w:ins w:id="1226" w:author="S2-2204908" w:date="2022-05-24T08:28:00Z"/>
                <w:rFonts w:eastAsiaTheme="minorEastAsia"/>
                <w:lang w:eastAsia="ko-KR"/>
              </w:rPr>
            </w:pPr>
          </w:p>
        </w:tc>
      </w:tr>
      <w:tr w:rsidR="00280D40" w:rsidRPr="00320611" w14:paraId="4DD81750" w14:textId="77777777" w:rsidTr="00F70DD9">
        <w:trPr>
          <w:trHeight w:val="20"/>
          <w:ins w:id="1227" w:author="S2-2204780" w:date="2022-05-24T08:34:00Z"/>
        </w:trPr>
        <w:tc>
          <w:tcPr>
            <w:tcW w:w="5812" w:type="dxa"/>
            <w:shd w:val="clear" w:color="auto" w:fill="auto"/>
          </w:tcPr>
          <w:p w14:paraId="41B6764E" w14:textId="281F7644" w:rsidR="00280D40" w:rsidRPr="0016446C" w:rsidRDefault="00280D40" w:rsidP="00E02F1A">
            <w:pPr>
              <w:pStyle w:val="TAL"/>
              <w:rPr>
                <w:ins w:id="1228" w:author="S2-2204780" w:date="2022-05-24T08:34:00Z"/>
                <w:rFonts w:eastAsiaTheme="minorEastAsia" w:cs="Arial"/>
                <w:lang w:eastAsia="zh-CN"/>
              </w:rPr>
            </w:pPr>
            <w:ins w:id="1229" w:author="S2-2204780" w:date="2022-05-24T08:34:00Z">
              <w:r w:rsidRPr="00333F85">
                <w:t>Solution</w:t>
              </w:r>
              <w:r w:rsidRPr="00333F85">
                <w:rPr>
                  <w:lang w:eastAsia="zh-CN"/>
                </w:rPr>
                <w:t xml:space="preserve"> #</w:t>
              </w:r>
              <w:del w:id="1230" w:author="Rapporteur" w:date="2022-05-24T10:44:00Z">
                <w:r w:rsidRPr="00333F85" w:rsidDel="00E02F1A">
                  <w:rPr>
                    <w:lang w:eastAsia="zh-CN"/>
                  </w:rPr>
                  <w:delText>X</w:delText>
                </w:r>
              </w:del>
            </w:ins>
            <w:ins w:id="1231" w:author="Rapporteur" w:date="2022-05-24T10:44:00Z">
              <w:r w:rsidR="00E02F1A">
                <w:rPr>
                  <w:lang w:eastAsia="zh-CN"/>
                </w:rPr>
                <w:t>21</w:t>
              </w:r>
            </w:ins>
            <w:ins w:id="1232" w:author="S2-2204780" w:date="2022-05-24T08:34:00Z">
              <w:r w:rsidRPr="00333F85">
                <w:t xml:space="preserve">: </w:t>
              </w:r>
              <w:r w:rsidRPr="00C96F39">
                <w:t xml:space="preserve">Temporary </w:t>
              </w:r>
              <w:r>
                <w:t>slice</w:t>
              </w:r>
              <w:r w:rsidRPr="00C96F39">
                <w:t xml:space="preserve"> based on URSP</w:t>
              </w:r>
            </w:ins>
          </w:p>
        </w:tc>
        <w:tc>
          <w:tcPr>
            <w:tcW w:w="614" w:type="dxa"/>
            <w:shd w:val="clear" w:color="auto" w:fill="auto"/>
          </w:tcPr>
          <w:p w14:paraId="0FE56961" w14:textId="77777777" w:rsidR="00280D40" w:rsidRDefault="00280D40" w:rsidP="00280D40">
            <w:pPr>
              <w:pStyle w:val="TAC"/>
              <w:rPr>
                <w:ins w:id="1233" w:author="S2-2204780" w:date="2022-05-24T08:34:00Z"/>
                <w:rFonts w:eastAsiaTheme="minorEastAsia"/>
                <w:lang w:eastAsia="ko-KR"/>
              </w:rPr>
            </w:pPr>
          </w:p>
        </w:tc>
        <w:tc>
          <w:tcPr>
            <w:tcW w:w="614" w:type="dxa"/>
            <w:shd w:val="clear" w:color="auto" w:fill="auto"/>
          </w:tcPr>
          <w:p w14:paraId="6F0855F3" w14:textId="77777777" w:rsidR="00280D40" w:rsidRPr="0016446C" w:rsidRDefault="00280D40" w:rsidP="00280D40">
            <w:pPr>
              <w:pStyle w:val="TAC"/>
              <w:rPr>
                <w:ins w:id="1234" w:author="S2-2204780" w:date="2022-05-24T08:34:00Z"/>
                <w:rFonts w:eastAsiaTheme="minorEastAsia"/>
                <w:lang w:eastAsia="zh-CN"/>
              </w:rPr>
            </w:pPr>
          </w:p>
        </w:tc>
        <w:tc>
          <w:tcPr>
            <w:tcW w:w="614" w:type="dxa"/>
            <w:shd w:val="clear" w:color="auto" w:fill="auto"/>
          </w:tcPr>
          <w:p w14:paraId="2DD62F75" w14:textId="1E543AD2" w:rsidR="00280D40" w:rsidRPr="00320611" w:rsidRDefault="00280D40" w:rsidP="00280D40">
            <w:pPr>
              <w:pStyle w:val="TAC"/>
              <w:rPr>
                <w:ins w:id="1235" w:author="S2-2204780" w:date="2022-05-24T08:34:00Z"/>
              </w:rPr>
            </w:pPr>
            <w:ins w:id="1236" w:author="S2-2204780" w:date="2022-05-24T08:34:00Z">
              <w:r>
                <w:rPr>
                  <w:rFonts w:eastAsiaTheme="minorEastAsia" w:hint="eastAsia"/>
                  <w:lang w:eastAsia="zh-CN"/>
                </w:rPr>
                <w:t>X</w:t>
              </w:r>
            </w:ins>
          </w:p>
        </w:tc>
        <w:tc>
          <w:tcPr>
            <w:tcW w:w="614" w:type="dxa"/>
            <w:shd w:val="clear" w:color="auto" w:fill="auto"/>
          </w:tcPr>
          <w:p w14:paraId="0CE76FCD" w14:textId="77777777" w:rsidR="00280D40" w:rsidRPr="00320611" w:rsidRDefault="00280D40" w:rsidP="00280D40">
            <w:pPr>
              <w:pStyle w:val="TAC"/>
              <w:rPr>
                <w:ins w:id="1237" w:author="S2-2204780" w:date="2022-05-24T08:34:00Z"/>
                <w:rFonts w:eastAsiaTheme="minorEastAsia"/>
                <w:lang w:eastAsia="ko-KR"/>
              </w:rPr>
            </w:pPr>
          </w:p>
        </w:tc>
        <w:tc>
          <w:tcPr>
            <w:tcW w:w="614" w:type="dxa"/>
          </w:tcPr>
          <w:p w14:paraId="25B8CC36" w14:textId="77777777" w:rsidR="00280D40" w:rsidRPr="00320611" w:rsidRDefault="00280D40" w:rsidP="00280D40">
            <w:pPr>
              <w:pStyle w:val="TAC"/>
              <w:rPr>
                <w:ins w:id="1238" w:author="S2-2204780" w:date="2022-05-24T08:34:00Z"/>
                <w:rFonts w:eastAsiaTheme="minorEastAsia"/>
                <w:lang w:eastAsia="ko-KR"/>
              </w:rPr>
            </w:pPr>
          </w:p>
        </w:tc>
        <w:tc>
          <w:tcPr>
            <w:tcW w:w="614" w:type="dxa"/>
          </w:tcPr>
          <w:p w14:paraId="3D7F0B0F" w14:textId="77777777" w:rsidR="00280D40" w:rsidRPr="00320611" w:rsidRDefault="00280D40" w:rsidP="00280D40">
            <w:pPr>
              <w:pStyle w:val="TAC"/>
              <w:rPr>
                <w:ins w:id="1239" w:author="S2-2204780" w:date="2022-05-24T08:34:00Z"/>
                <w:rFonts w:eastAsiaTheme="minorEastAsia"/>
                <w:lang w:eastAsia="ko-KR"/>
              </w:rPr>
            </w:pPr>
          </w:p>
        </w:tc>
      </w:tr>
      <w:tr w:rsidR="00573FC9" w:rsidRPr="00320611" w14:paraId="128F5325" w14:textId="77777777" w:rsidTr="00F70DD9">
        <w:trPr>
          <w:trHeight w:val="20"/>
          <w:ins w:id="1240" w:author="S2-2204781" w:date="2022-05-24T08:35:00Z"/>
        </w:trPr>
        <w:tc>
          <w:tcPr>
            <w:tcW w:w="5812" w:type="dxa"/>
            <w:shd w:val="clear" w:color="auto" w:fill="auto"/>
          </w:tcPr>
          <w:p w14:paraId="49A7B433" w14:textId="45CD68A1" w:rsidR="00573FC9" w:rsidRPr="00333F85" w:rsidRDefault="00573FC9" w:rsidP="00E02F1A">
            <w:pPr>
              <w:pStyle w:val="TAL"/>
              <w:rPr>
                <w:ins w:id="1241" w:author="S2-2204781" w:date="2022-05-24T08:35:00Z"/>
              </w:rPr>
            </w:pPr>
            <w:ins w:id="1242" w:author="S2-2204781" w:date="2022-05-24T08:35:00Z">
              <w:r w:rsidRPr="008D3BCA">
                <w:t>Solution #</w:t>
              </w:r>
              <w:del w:id="1243" w:author="Rapporteur" w:date="2022-05-24T10:44:00Z">
                <w:r w:rsidRPr="008D3BCA" w:rsidDel="00E02F1A">
                  <w:delText>x</w:delText>
                </w:r>
              </w:del>
            </w:ins>
            <w:ins w:id="1244" w:author="Rapporteur" w:date="2022-05-24T10:44:00Z">
              <w:r w:rsidR="00E02F1A">
                <w:t>22</w:t>
              </w:r>
            </w:ins>
            <w:ins w:id="1245" w:author="S2-2204781" w:date="2022-05-24T08:35:00Z">
              <w:r w:rsidRPr="008D3BCA">
                <w:t>: Enabling graceful slice termination with support of UE policies</w:t>
              </w:r>
            </w:ins>
          </w:p>
        </w:tc>
        <w:tc>
          <w:tcPr>
            <w:tcW w:w="614" w:type="dxa"/>
            <w:shd w:val="clear" w:color="auto" w:fill="auto"/>
          </w:tcPr>
          <w:p w14:paraId="41B8ECDB" w14:textId="77777777" w:rsidR="00573FC9" w:rsidRDefault="00573FC9" w:rsidP="00573FC9">
            <w:pPr>
              <w:pStyle w:val="TAC"/>
              <w:rPr>
                <w:ins w:id="1246" w:author="S2-2204781" w:date="2022-05-24T08:35:00Z"/>
                <w:rFonts w:eastAsiaTheme="minorEastAsia"/>
                <w:lang w:eastAsia="ko-KR"/>
              </w:rPr>
            </w:pPr>
          </w:p>
        </w:tc>
        <w:tc>
          <w:tcPr>
            <w:tcW w:w="614" w:type="dxa"/>
            <w:shd w:val="clear" w:color="auto" w:fill="auto"/>
          </w:tcPr>
          <w:p w14:paraId="6E636FB6" w14:textId="77777777" w:rsidR="00573FC9" w:rsidRPr="0016446C" w:rsidRDefault="00573FC9" w:rsidP="00573FC9">
            <w:pPr>
              <w:pStyle w:val="TAC"/>
              <w:rPr>
                <w:ins w:id="1247" w:author="S2-2204781" w:date="2022-05-24T08:35:00Z"/>
                <w:rFonts w:eastAsiaTheme="minorEastAsia"/>
                <w:lang w:eastAsia="zh-CN"/>
              </w:rPr>
            </w:pPr>
          </w:p>
        </w:tc>
        <w:tc>
          <w:tcPr>
            <w:tcW w:w="614" w:type="dxa"/>
            <w:shd w:val="clear" w:color="auto" w:fill="auto"/>
          </w:tcPr>
          <w:p w14:paraId="77C1975E" w14:textId="2745AB96" w:rsidR="00573FC9" w:rsidRDefault="00573FC9" w:rsidP="00573FC9">
            <w:pPr>
              <w:pStyle w:val="TAC"/>
              <w:rPr>
                <w:ins w:id="1248" w:author="S2-2204781" w:date="2022-05-24T08:35:00Z"/>
                <w:rFonts w:eastAsiaTheme="minorEastAsia"/>
                <w:lang w:eastAsia="zh-CN"/>
              </w:rPr>
            </w:pPr>
            <w:ins w:id="1249" w:author="S2-2204781" w:date="2022-05-24T08:35:00Z">
              <w:r w:rsidRPr="008D3BCA">
                <w:t>X</w:t>
              </w:r>
            </w:ins>
          </w:p>
        </w:tc>
        <w:tc>
          <w:tcPr>
            <w:tcW w:w="614" w:type="dxa"/>
            <w:shd w:val="clear" w:color="auto" w:fill="auto"/>
          </w:tcPr>
          <w:p w14:paraId="58D8F3E6" w14:textId="77777777" w:rsidR="00573FC9" w:rsidRPr="00320611" w:rsidRDefault="00573FC9" w:rsidP="00573FC9">
            <w:pPr>
              <w:pStyle w:val="TAC"/>
              <w:rPr>
                <w:ins w:id="1250" w:author="S2-2204781" w:date="2022-05-24T08:35:00Z"/>
                <w:rFonts w:eastAsiaTheme="minorEastAsia"/>
                <w:lang w:eastAsia="ko-KR"/>
              </w:rPr>
            </w:pPr>
          </w:p>
        </w:tc>
        <w:tc>
          <w:tcPr>
            <w:tcW w:w="614" w:type="dxa"/>
          </w:tcPr>
          <w:p w14:paraId="1611970C" w14:textId="77777777" w:rsidR="00573FC9" w:rsidRPr="00320611" w:rsidRDefault="00573FC9" w:rsidP="00573FC9">
            <w:pPr>
              <w:pStyle w:val="TAC"/>
              <w:rPr>
                <w:ins w:id="1251" w:author="S2-2204781" w:date="2022-05-24T08:35:00Z"/>
                <w:rFonts w:eastAsiaTheme="minorEastAsia"/>
                <w:lang w:eastAsia="ko-KR"/>
              </w:rPr>
            </w:pPr>
          </w:p>
        </w:tc>
        <w:tc>
          <w:tcPr>
            <w:tcW w:w="614" w:type="dxa"/>
          </w:tcPr>
          <w:p w14:paraId="3BDC6EB1" w14:textId="77777777" w:rsidR="00573FC9" w:rsidRPr="00320611" w:rsidRDefault="00573FC9" w:rsidP="00573FC9">
            <w:pPr>
              <w:pStyle w:val="TAC"/>
              <w:rPr>
                <w:ins w:id="1252" w:author="S2-2204781" w:date="2022-05-24T08:35:00Z"/>
                <w:rFonts w:eastAsiaTheme="minorEastAsia"/>
                <w:lang w:eastAsia="ko-KR"/>
              </w:rPr>
            </w:pPr>
          </w:p>
        </w:tc>
      </w:tr>
      <w:tr w:rsidR="00372776" w:rsidRPr="00320611" w14:paraId="226A1B72" w14:textId="77777777" w:rsidTr="00F70DD9">
        <w:trPr>
          <w:trHeight w:val="20"/>
          <w:ins w:id="1253" w:author="S2-2204783" w:date="2022-05-24T08:39:00Z"/>
        </w:trPr>
        <w:tc>
          <w:tcPr>
            <w:tcW w:w="5812" w:type="dxa"/>
            <w:shd w:val="clear" w:color="auto" w:fill="auto"/>
          </w:tcPr>
          <w:p w14:paraId="602D84B5" w14:textId="0592DDFA" w:rsidR="00372776" w:rsidRPr="008D3BCA" w:rsidRDefault="00372776" w:rsidP="00E02F1A">
            <w:pPr>
              <w:pStyle w:val="TAL"/>
              <w:rPr>
                <w:ins w:id="1254" w:author="S2-2204783" w:date="2022-05-24T08:39:00Z"/>
              </w:rPr>
            </w:pPr>
            <w:ins w:id="1255" w:author="S2-2204783" w:date="2022-05-24T08:39:00Z">
              <w:r w:rsidRPr="00A9539F">
                <w:t>Solution #</w:t>
              </w:r>
              <w:del w:id="1256" w:author="Rapporteur" w:date="2022-05-24T10:44:00Z">
                <w:r w:rsidRPr="00A9539F" w:rsidDel="00E02F1A">
                  <w:delText>X</w:delText>
                </w:r>
              </w:del>
            </w:ins>
            <w:ins w:id="1257" w:author="Rapporteur" w:date="2022-05-24T10:44:00Z">
              <w:r w:rsidR="00E02F1A">
                <w:t>23</w:t>
              </w:r>
            </w:ins>
            <w:ins w:id="1258" w:author="S2-2204783" w:date="2022-05-24T08:39:00Z">
              <w:r w:rsidRPr="00A9539F">
                <w:t>: UE registration for conditional network slices</w:t>
              </w:r>
            </w:ins>
          </w:p>
        </w:tc>
        <w:tc>
          <w:tcPr>
            <w:tcW w:w="614" w:type="dxa"/>
            <w:shd w:val="clear" w:color="auto" w:fill="auto"/>
          </w:tcPr>
          <w:p w14:paraId="4D48FCCE" w14:textId="77777777" w:rsidR="00372776" w:rsidRDefault="00372776" w:rsidP="00372776">
            <w:pPr>
              <w:pStyle w:val="TAC"/>
              <w:rPr>
                <w:ins w:id="1259" w:author="S2-2204783" w:date="2022-05-24T08:39:00Z"/>
                <w:rFonts w:eastAsiaTheme="minorEastAsia"/>
                <w:lang w:eastAsia="ko-KR"/>
              </w:rPr>
            </w:pPr>
          </w:p>
        </w:tc>
        <w:tc>
          <w:tcPr>
            <w:tcW w:w="614" w:type="dxa"/>
            <w:shd w:val="clear" w:color="auto" w:fill="auto"/>
          </w:tcPr>
          <w:p w14:paraId="041737A4" w14:textId="77777777" w:rsidR="00372776" w:rsidRPr="0016446C" w:rsidRDefault="00372776" w:rsidP="00372776">
            <w:pPr>
              <w:pStyle w:val="TAC"/>
              <w:rPr>
                <w:ins w:id="1260" w:author="S2-2204783" w:date="2022-05-24T08:39:00Z"/>
                <w:rFonts w:eastAsiaTheme="minorEastAsia"/>
                <w:lang w:eastAsia="zh-CN"/>
              </w:rPr>
            </w:pPr>
          </w:p>
        </w:tc>
        <w:tc>
          <w:tcPr>
            <w:tcW w:w="614" w:type="dxa"/>
            <w:shd w:val="clear" w:color="auto" w:fill="auto"/>
          </w:tcPr>
          <w:p w14:paraId="09BE4907" w14:textId="6C570226" w:rsidR="00372776" w:rsidRPr="008D3BCA" w:rsidRDefault="00372776" w:rsidP="00372776">
            <w:pPr>
              <w:pStyle w:val="TAC"/>
              <w:rPr>
                <w:ins w:id="1261" w:author="S2-2204783" w:date="2022-05-24T08:39:00Z"/>
              </w:rPr>
            </w:pPr>
            <w:ins w:id="1262" w:author="S2-2204783" w:date="2022-05-24T08:39:00Z">
              <w:r>
                <w:t>X</w:t>
              </w:r>
            </w:ins>
          </w:p>
        </w:tc>
        <w:tc>
          <w:tcPr>
            <w:tcW w:w="614" w:type="dxa"/>
            <w:shd w:val="clear" w:color="auto" w:fill="auto"/>
          </w:tcPr>
          <w:p w14:paraId="640438BB" w14:textId="77777777" w:rsidR="00372776" w:rsidRPr="00320611" w:rsidRDefault="00372776" w:rsidP="00372776">
            <w:pPr>
              <w:pStyle w:val="TAC"/>
              <w:rPr>
                <w:ins w:id="1263" w:author="S2-2204783" w:date="2022-05-24T08:39:00Z"/>
                <w:rFonts w:eastAsiaTheme="minorEastAsia"/>
                <w:lang w:eastAsia="ko-KR"/>
              </w:rPr>
            </w:pPr>
          </w:p>
        </w:tc>
        <w:tc>
          <w:tcPr>
            <w:tcW w:w="614" w:type="dxa"/>
          </w:tcPr>
          <w:p w14:paraId="110137B3" w14:textId="60FA5407" w:rsidR="00372776" w:rsidRPr="00320611" w:rsidRDefault="00372776" w:rsidP="00372776">
            <w:pPr>
              <w:pStyle w:val="TAC"/>
              <w:rPr>
                <w:ins w:id="1264" w:author="S2-2204783" w:date="2022-05-24T08:39:00Z"/>
                <w:rFonts w:eastAsiaTheme="minorEastAsia"/>
                <w:lang w:eastAsia="ko-KR"/>
              </w:rPr>
            </w:pPr>
            <w:ins w:id="1265" w:author="S2-2204783" w:date="2022-05-24T08:39:00Z">
              <w:r>
                <w:rPr>
                  <w:lang w:eastAsia="ko-KR"/>
                </w:rPr>
                <w:t>X</w:t>
              </w:r>
            </w:ins>
          </w:p>
        </w:tc>
        <w:tc>
          <w:tcPr>
            <w:tcW w:w="614" w:type="dxa"/>
          </w:tcPr>
          <w:p w14:paraId="76C298BA" w14:textId="77777777" w:rsidR="00372776" w:rsidRPr="00320611" w:rsidRDefault="00372776" w:rsidP="00372776">
            <w:pPr>
              <w:pStyle w:val="TAC"/>
              <w:rPr>
                <w:ins w:id="1266" w:author="S2-2204783" w:date="2022-05-24T08:39:00Z"/>
                <w:rFonts w:eastAsiaTheme="minorEastAsia"/>
                <w:lang w:eastAsia="ko-KR"/>
              </w:rPr>
            </w:pPr>
          </w:p>
        </w:tc>
      </w:tr>
      <w:tr w:rsidR="00067AE9" w:rsidRPr="00320611" w14:paraId="623BC35A" w14:textId="77777777" w:rsidTr="00F70DD9">
        <w:trPr>
          <w:trHeight w:val="20"/>
          <w:ins w:id="1267" w:author="S2-2204379" w:date="2022-05-24T08:41:00Z"/>
        </w:trPr>
        <w:tc>
          <w:tcPr>
            <w:tcW w:w="5812" w:type="dxa"/>
            <w:shd w:val="clear" w:color="auto" w:fill="auto"/>
          </w:tcPr>
          <w:p w14:paraId="585CF525" w14:textId="2CC6F949" w:rsidR="00067AE9" w:rsidRPr="00A9539F" w:rsidRDefault="00067AE9" w:rsidP="00B3322F">
            <w:pPr>
              <w:pStyle w:val="TAL"/>
              <w:rPr>
                <w:ins w:id="1268" w:author="S2-2204379" w:date="2022-05-24T08:41:00Z"/>
              </w:rPr>
            </w:pPr>
            <w:ins w:id="1269" w:author="S2-2204379" w:date="2022-05-24T08:41:00Z">
              <w:r>
                <w:t>Solution #</w:t>
              </w:r>
              <w:del w:id="1270" w:author="Rapporteur" w:date="2022-05-24T10:44:00Z">
                <w:r w:rsidDel="00E02F1A">
                  <w:delText>x</w:delText>
                </w:r>
              </w:del>
            </w:ins>
            <w:ins w:id="1271" w:author="Rapporteur" w:date="2022-05-24T10:44:00Z">
              <w:r w:rsidR="00E02F1A">
                <w:t>24</w:t>
              </w:r>
            </w:ins>
            <w:ins w:id="1272" w:author="S2-2204379" w:date="2022-05-24T08:41:00Z">
              <w:del w:id="1273" w:author="Rapporteur" w:date="2022-05-25T07:07:00Z">
                <w:r w:rsidDel="00B3322F">
                  <w:delText>,</w:delText>
                </w:r>
              </w:del>
            </w:ins>
            <w:ins w:id="1274" w:author="Rapporteur" w:date="2022-05-25T07:07:00Z">
              <w:r w:rsidR="00B3322F">
                <w:t>:</w:t>
              </w:r>
            </w:ins>
            <w:ins w:id="1275" w:author="S2-2204379" w:date="2022-05-24T08:41:00Z">
              <w:r>
                <w:t xml:space="preserve"> </w:t>
              </w:r>
              <w:r w:rsidRPr="00954D3A">
                <w:t xml:space="preserve">On </w:t>
              </w:r>
              <w:r>
                <w:t xml:space="preserve">the </w:t>
              </w:r>
              <w:r w:rsidRPr="00954D3A">
                <w:t xml:space="preserve">handling </w:t>
              </w:r>
              <w:r>
                <w:t>temporary network slices</w:t>
              </w:r>
            </w:ins>
          </w:p>
        </w:tc>
        <w:tc>
          <w:tcPr>
            <w:tcW w:w="614" w:type="dxa"/>
            <w:shd w:val="clear" w:color="auto" w:fill="auto"/>
          </w:tcPr>
          <w:p w14:paraId="01357CEA" w14:textId="77777777" w:rsidR="00067AE9" w:rsidRDefault="00067AE9" w:rsidP="00067AE9">
            <w:pPr>
              <w:pStyle w:val="TAC"/>
              <w:rPr>
                <w:ins w:id="1276" w:author="S2-2204379" w:date="2022-05-24T08:41:00Z"/>
                <w:rFonts w:eastAsiaTheme="minorEastAsia"/>
                <w:lang w:eastAsia="ko-KR"/>
              </w:rPr>
            </w:pPr>
          </w:p>
        </w:tc>
        <w:tc>
          <w:tcPr>
            <w:tcW w:w="614" w:type="dxa"/>
            <w:shd w:val="clear" w:color="auto" w:fill="auto"/>
          </w:tcPr>
          <w:p w14:paraId="7C05C2C5" w14:textId="77777777" w:rsidR="00067AE9" w:rsidRPr="0016446C" w:rsidRDefault="00067AE9" w:rsidP="00067AE9">
            <w:pPr>
              <w:pStyle w:val="TAC"/>
              <w:rPr>
                <w:ins w:id="1277" w:author="S2-2204379" w:date="2022-05-24T08:41:00Z"/>
                <w:rFonts w:eastAsiaTheme="minorEastAsia"/>
                <w:lang w:eastAsia="zh-CN"/>
              </w:rPr>
            </w:pPr>
          </w:p>
        </w:tc>
        <w:tc>
          <w:tcPr>
            <w:tcW w:w="614" w:type="dxa"/>
            <w:shd w:val="clear" w:color="auto" w:fill="auto"/>
          </w:tcPr>
          <w:p w14:paraId="040DEE64" w14:textId="0D6A4062" w:rsidR="00067AE9" w:rsidRDefault="00067AE9" w:rsidP="00067AE9">
            <w:pPr>
              <w:pStyle w:val="TAC"/>
              <w:rPr>
                <w:ins w:id="1278" w:author="S2-2204379" w:date="2022-05-24T08:41:00Z"/>
              </w:rPr>
            </w:pPr>
            <w:ins w:id="1279" w:author="S2-2204379" w:date="2022-05-24T08:41:00Z">
              <w:r>
                <w:t>X</w:t>
              </w:r>
            </w:ins>
          </w:p>
        </w:tc>
        <w:tc>
          <w:tcPr>
            <w:tcW w:w="614" w:type="dxa"/>
            <w:shd w:val="clear" w:color="auto" w:fill="auto"/>
          </w:tcPr>
          <w:p w14:paraId="257F23DC" w14:textId="77777777" w:rsidR="00067AE9" w:rsidRPr="00320611" w:rsidRDefault="00067AE9" w:rsidP="00067AE9">
            <w:pPr>
              <w:pStyle w:val="TAC"/>
              <w:rPr>
                <w:ins w:id="1280" w:author="S2-2204379" w:date="2022-05-24T08:41:00Z"/>
                <w:rFonts w:eastAsiaTheme="minorEastAsia"/>
                <w:lang w:eastAsia="ko-KR"/>
              </w:rPr>
            </w:pPr>
          </w:p>
        </w:tc>
        <w:tc>
          <w:tcPr>
            <w:tcW w:w="614" w:type="dxa"/>
          </w:tcPr>
          <w:p w14:paraId="198F64DF" w14:textId="77777777" w:rsidR="00067AE9" w:rsidRDefault="00067AE9" w:rsidP="00067AE9">
            <w:pPr>
              <w:pStyle w:val="TAC"/>
              <w:rPr>
                <w:ins w:id="1281" w:author="S2-2204379" w:date="2022-05-24T08:41:00Z"/>
                <w:lang w:eastAsia="ko-KR"/>
              </w:rPr>
            </w:pPr>
          </w:p>
        </w:tc>
        <w:tc>
          <w:tcPr>
            <w:tcW w:w="614" w:type="dxa"/>
          </w:tcPr>
          <w:p w14:paraId="2D1D9076" w14:textId="77777777" w:rsidR="00067AE9" w:rsidRPr="00320611" w:rsidRDefault="00067AE9" w:rsidP="00067AE9">
            <w:pPr>
              <w:pStyle w:val="TAC"/>
              <w:rPr>
                <w:ins w:id="1282" w:author="S2-2204379" w:date="2022-05-24T08:41:00Z"/>
                <w:rFonts w:eastAsiaTheme="minorEastAsia"/>
                <w:lang w:eastAsia="ko-KR"/>
              </w:rPr>
            </w:pPr>
          </w:p>
        </w:tc>
      </w:tr>
      <w:tr w:rsidR="002E5B65" w:rsidRPr="00320611" w14:paraId="04876DD2" w14:textId="77777777" w:rsidTr="00F70DD9">
        <w:trPr>
          <w:trHeight w:val="20"/>
          <w:ins w:id="1283" w:author="S2-2203770" w:date="2022-05-24T09:33:00Z"/>
        </w:trPr>
        <w:tc>
          <w:tcPr>
            <w:tcW w:w="5812" w:type="dxa"/>
            <w:shd w:val="clear" w:color="auto" w:fill="auto"/>
          </w:tcPr>
          <w:p w14:paraId="36C591A8" w14:textId="1F451761" w:rsidR="002E5B65" w:rsidRDefault="002E5B65" w:rsidP="00E02F1A">
            <w:pPr>
              <w:pStyle w:val="TAL"/>
              <w:rPr>
                <w:ins w:id="1284" w:author="S2-2203770" w:date="2022-05-24T09:33:00Z"/>
              </w:rPr>
            </w:pPr>
            <w:ins w:id="1285" w:author="S2-2203770" w:date="2022-05-24T09:33:00Z">
              <w:r>
                <w:rPr>
                  <w:rFonts w:eastAsiaTheme="minorEastAsia" w:hint="eastAsia"/>
                  <w:lang w:eastAsia="zh-CN"/>
                </w:rPr>
                <w:t>S</w:t>
              </w:r>
              <w:r>
                <w:rPr>
                  <w:rFonts w:eastAsiaTheme="minorEastAsia"/>
                  <w:lang w:eastAsia="zh-CN"/>
                </w:rPr>
                <w:t>olution #</w:t>
              </w:r>
              <w:del w:id="1286" w:author="Rapporteur" w:date="2022-05-24T10:44:00Z">
                <w:r w:rsidDel="00E02F1A">
                  <w:rPr>
                    <w:rFonts w:eastAsiaTheme="minorEastAsia"/>
                    <w:lang w:eastAsia="zh-CN"/>
                  </w:rPr>
                  <w:delText>x</w:delText>
                </w:r>
              </w:del>
            </w:ins>
            <w:ins w:id="1287" w:author="Rapporteur" w:date="2022-05-24T10:44:00Z">
              <w:r w:rsidR="00E02F1A">
                <w:rPr>
                  <w:rFonts w:eastAsiaTheme="minorEastAsia"/>
                  <w:lang w:eastAsia="zh-CN"/>
                </w:rPr>
                <w:t>25</w:t>
              </w:r>
            </w:ins>
            <w:ins w:id="1288" w:author="S2-2203770" w:date="2022-05-24T09:33:00Z">
              <w:r>
                <w:rPr>
                  <w:rFonts w:eastAsiaTheme="minorEastAsia"/>
                  <w:lang w:eastAsia="zh-CN"/>
                </w:rPr>
                <w:t>:</w:t>
              </w:r>
              <w:r>
                <w:t xml:space="preserve"> </w:t>
              </w:r>
              <w:r w:rsidRPr="009B2C00">
                <w:rPr>
                  <w:rFonts w:eastAsiaTheme="minorEastAsia"/>
                  <w:lang w:eastAsia="zh-CN"/>
                </w:rPr>
                <w:t>Handling Rejected S-NSSAIs in some TAs of RA</w:t>
              </w:r>
            </w:ins>
          </w:p>
        </w:tc>
        <w:tc>
          <w:tcPr>
            <w:tcW w:w="614" w:type="dxa"/>
            <w:shd w:val="clear" w:color="auto" w:fill="auto"/>
          </w:tcPr>
          <w:p w14:paraId="5471B166" w14:textId="77777777" w:rsidR="002E5B65" w:rsidRDefault="002E5B65" w:rsidP="002E5B65">
            <w:pPr>
              <w:pStyle w:val="TAC"/>
              <w:rPr>
                <w:ins w:id="1289" w:author="S2-2203770" w:date="2022-05-24T09:33:00Z"/>
                <w:rFonts w:eastAsiaTheme="minorEastAsia"/>
                <w:lang w:eastAsia="ko-KR"/>
              </w:rPr>
            </w:pPr>
          </w:p>
        </w:tc>
        <w:tc>
          <w:tcPr>
            <w:tcW w:w="614" w:type="dxa"/>
            <w:shd w:val="clear" w:color="auto" w:fill="auto"/>
          </w:tcPr>
          <w:p w14:paraId="28AF67F4" w14:textId="77777777" w:rsidR="002E5B65" w:rsidRPr="0016446C" w:rsidRDefault="002E5B65" w:rsidP="002E5B65">
            <w:pPr>
              <w:pStyle w:val="TAC"/>
              <w:rPr>
                <w:ins w:id="1290" w:author="S2-2203770" w:date="2022-05-24T09:33:00Z"/>
                <w:rFonts w:eastAsiaTheme="minorEastAsia"/>
                <w:lang w:eastAsia="zh-CN"/>
              </w:rPr>
            </w:pPr>
          </w:p>
        </w:tc>
        <w:tc>
          <w:tcPr>
            <w:tcW w:w="614" w:type="dxa"/>
            <w:shd w:val="clear" w:color="auto" w:fill="auto"/>
          </w:tcPr>
          <w:p w14:paraId="6C33C392" w14:textId="77777777" w:rsidR="002E5B65" w:rsidRDefault="002E5B65" w:rsidP="002E5B65">
            <w:pPr>
              <w:pStyle w:val="TAC"/>
              <w:rPr>
                <w:ins w:id="1291" w:author="S2-2203770" w:date="2022-05-24T09:33:00Z"/>
              </w:rPr>
            </w:pPr>
          </w:p>
        </w:tc>
        <w:tc>
          <w:tcPr>
            <w:tcW w:w="614" w:type="dxa"/>
            <w:shd w:val="clear" w:color="auto" w:fill="auto"/>
          </w:tcPr>
          <w:p w14:paraId="18E2A044" w14:textId="77777777" w:rsidR="002E5B65" w:rsidRPr="00320611" w:rsidRDefault="002E5B65" w:rsidP="002E5B65">
            <w:pPr>
              <w:pStyle w:val="TAC"/>
              <w:rPr>
                <w:ins w:id="1292" w:author="S2-2203770" w:date="2022-05-24T09:33:00Z"/>
                <w:rFonts w:eastAsiaTheme="minorEastAsia"/>
                <w:lang w:eastAsia="ko-KR"/>
              </w:rPr>
            </w:pPr>
          </w:p>
        </w:tc>
        <w:tc>
          <w:tcPr>
            <w:tcW w:w="614" w:type="dxa"/>
          </w:tcPr>
          <w:p w14:paraId="492B1DA7" w14:textId="1EFE689E" w:rsidR="002E5B65" w:rsidRDefault="002E5B65" w:rsidP="002E5B65">
            <w:pPr>
              <w:pStyle w:val="TAC"/>
              <w:rPr>
                <w:ins w:id="1293" w:author="S2-2203770" w:date="2022-05-24T09:33:00Z"/>
                <w:lang w:eastAsia="ko-KR"/>
              </w:rPr>
            </w:pPr>
            <w:ins w:id="1294" w:author="S2-2203770" w:date="2022-05-24T09:33:00Z">
              <w:r>
                <w:rPr>
                  <w:rFonts w:eastAsiaTheme="minorEastAsia" w:hint="eastAsia"/>
                  <w:lang w:eastAsia="zh-CN"/>
                </w:rPr>
                <w:t>X</w:t>
              </w:r>
            </w:ins>
          </w:p>
        </w:tc>
        <w:tc>
          <w:tcPr>
            <w:tcW w:w="614" w:type="dxa"/>
          </w:tcPr>
          <w:p w14:paraId="161D7E6A" w14:textId="77777777" w:rsidR="002E5B65" w:rsidRPr="00320611" w:rsidRDefault="002E5B65" w:rsidP="002E5B65">
            <w:pPr>
              <w:pStyle w:val="TAC"/>
              <w:rPr>
                <w:ins w:id="1295" w:author="S2-2203770" w:date="2022-05-24T09:33:00Z"/>
                <w:rFonts w:eastAsiaTheme="minorEastAsia"/>
                <w:lang w:eastAsia="ko-KR"/>
              </w:rPr>
            </w:pPr>
          </w:p>
        </w:tc>
      </w:tr>
      <w:tr w:rsidR="002E5B65" w:rsidRPr="00320611" w14:paraId="7E4AC1E1" w14:textId="77777777" w:rsidTr="00F70DD9">
        <w:trPr>
          <w:trHeight w:val="20"/>
          <w:ins w:id="1296" w:author="S2-2204789" w:date="2022-05-24T09:34:00Z"/>
        </w:trPr>
        <w:tc>
          <w:tcPr>
            <w:tcW w:w="5812" w:type="dxa"/>
            <w:shd w:val="clear" w:color="auto" w:fill="auto"/>
          </w:tcPr>
          <w:p w14:paraId="431F1D7E" w14:textId="24685222" w:rsidR="002E5B65" w:rsidRDefault="002E5B65" w:rsidP="00E02F1A">
            <w:pPr>
              <w:pStyle w:val="TAL"/>
              <w:rPr>
                <w:ins w:id="1297" w:author="S2-2204789" w:date="2022-05-24T09:34:00Z"/>
                <w:rFonts w:eastAsiaTheme="minorEastAsia"/>
                <w:lang w:eastAsia="zh-CN"/>
              </w:rPr>
            </w:pPr>
            <w:ins w:id="1298" w:author="S2-2204789" w:date="2022-05-24T09:34:00Z">
              <w:r w:rsidRPr="005F250B">
                <w:t>Solution #</w:t>
              </w:r>
              <w:del w:id="1299" w:author="Rapporteur" w:date="2022-05-24T10:44:00Z">
                <w:r w:rsidRPr="005F250B" w:rsidDel="00E02F1A">
                  <w:delText>x</w:delText>
                </w:r>
              </w:del>
            </w:ins>
            <w:ins w:id="1300" w:author="Rapporteur" w:date="2022-05-24T10:44:00Z">
              <w:r w:rsidR="00E02F1A">
                <w:t>26</w:t>
              </w:r>
            </w:ins>
            <w:ins w:id="1301" w:author="S2-2204789" w:date="2022-05-24T09:34:00Z">
              <w:r w:rsidRPr="005F250B">
                <w:t>: Multiple areas and resource partitioning</w:t>
              </w:r>
            </w:ins>
          </w:p>
        </w:tc>
        <w:tc>
          <w:tcPr>
            <w:tcW w:w="614" w:type="dxa"/>
            <w:shd w:val="clear" w:color="auto" w:fill="auto"/>
          </w:tcPr>
          <w:p w14:paraId="1BBB382D" w14:textId="77777777" w:rsidR="002E5B65" w:rsidRDefault="002E5B65" w:rsidP="002E5B65">
            <w:pPr>
              <w:pStyle w:val="TAC"/>
              <w:rPr>
                <w:ins w:id="1302" w:author="S2-2204789" w:date="2022-05-24T09:34:00Z"/>
                <w:rFonts w:eastAsiaTheme="minorEastAsia"/>
                <w:lang w:eastAsia="ko-KR"/>
              </w:rPr>
            </w:pPr>
          </w:p>
        </w:tc>
        <w:tc>
          <w:tcPr>
            <w:tcW w:w="614" w:type="dxa"/>
            <w:shd w:val="clear" w:color="auto" w:fill="auto"/>
          </w:tcPr>
          <w:p w14:paraId="7866E22C" w14:textId="77777777" w:rsidR="002E5B65" w:rsidRPr="0016446C" w:rsidRDefault="002E5B65" w:rsidP="002E5B65">
            <w:pPr>
              <w:pStyle w:val="TAC"/>
              <w:rPr>
                <w:ins w:id="1303" w:author="S2-2204789" w:date="2022-05-24T09:34:00Z"/>
                <w:rFonts w:eastAsiaTheme="minorEastAsia"/>
                <w:lang w:eastAsia="zh-CN"/>
              </w:rPr>
            </w:pPr>
          </w:p>
        </w:tc>
        <w:tc>
          <w:tcPr>
            <w:tcW w:w="614" w:type="dxa"/>
            <w:shd w:val="clear" w:color="auto" w:fill="auto"/>
          </w:tcPr>
          <w:p w14:paraId="1DFFAB4C" w14:textId="274EF1A7" w:rsidR="002E5B65" w:rsidRDefault="002E5B65" w:rsidP="002E5B65">
            <w:pPr>
              <w:pStyle w:val="TAC"/>
              <w:rPr>
                <w:ins w:id="1304" w:author="S2-2204789" w:date="2022-05-24T09:34:00Z"/>
              </w:rPr>
            </w:pPr>
            <w:ins w:id="1305" w:author="S2-2204789" w:date="2022-05-24T09:34:00Z">
              <w:r>
                <w:t>X</w:t>
              </w:r>
            </w:ins>
          </w:p>
        </w:tc>
        <w:tc>
          <w:tcPr>
            <w:tcW w:w="614" w:type="dxa"/>
            <w:shd w:val="clear" w:color="auto" w:fill="auto"/>
          </w:tcPr>
          <w:p w14:paraId="745B3914" w14:textId="77777777" w:rsidR="002E5B65" w:rsidRPr="00320611" w:rsidRDefault="002E5B65" w:rsidP="002E5B65">
            <w:pPr>
              <w:pStyle w:val="TAC"/>
              <w:rPr>
                <w:ins w:id="1306" w:author="S2-2204789" w:date="2022-05-24T09:34:00Z"/>
                <w:rFonts w:eastAsiaTheme="minorEastAsia"/>
                <w:lang w:eastAsia="ko-KR"/>
              </w:rPr>
            </w:pPr>
          </w:p>
        </w:tc>
        <w:tc>
          <w:tcPr>
            <w:tcW w:w="614" w:type="dxa"/>
          </w:tcPr>
          <w:p w14:paraId="6AA9B67D" w14:textId="1A99529C" w:rsidR="002E5B65" w:rsidRDefault="002E5B65" w:rsidP="002E5B65">
            <w:pPr>
              <w:pStyle w:val="TAC"/>
              <w:rPr>
                <w:ins w:id="1307" w:author="S2-2204789" w:date="2022-05-24T09:34:00Z"/>
                <w:rFonts w:eastAsiaTheme="minorEastAsia"/>
                <w:lang w:eastAsia="zh-CN"/>
              </w:rPr>
            </w:pPr>
            <w:ins w:id="1308" w:author="S2-2204789" w:date="2022-05-24T09:34:00Z">
              <w:r>
                <w:rPr>
                  <w:lang w:eastAsia="ko-KR"/>
                </w:rPr>
                <w:t>X</w:t>
              </w:r>
            </w:ins>
          </w:p>
        </w:tc>
        <w:tc>
          <w:tcPr>
            <w:tcW w:w="614" w:type="dxa"/>
          </w:tcPr>
          <w:p w14:paraId="0BCACDED" w14:textId="77777777" w:rsidR="002E5B65" w:rsidRPr="00320611" w:rsidRDefault="002E5B65" w:rsidP="002E5B65">
            <w:pPr>
              <w:pStyle w:val="TAC"/>
              <w:rPr>
                <w:ins w:id="1309" w:author="S2-2204789" w:date="2022-05-24T09:34:00Z"/>
                <w:rFonts w:eastAsiaTheme="minorEastAsia"/>
                <w:lang w:eastAsia="ko-KR"/>
              </w:rPr>
            </w:pPr>
          </w:p>
        </w:tc>
      </w:tr>
      <w:tr w:rsidR="00B92E66" w:rsidRPr="00320611" w14:paraId="7300510B" w14:textId="77777777" w:rsidTr="00F70DD9">
        <w:trPr>
          <w:trHeight w:val="20"/>
          <w:ins w:id="1310" w:author="S2-2204790" w:date="2022-05-24T09:35:00Z"/>
        </w:trPr>
        <w:tc>
          <w:tcPr>
            <w:tcW w:w="5812" w:type="dxa"/>
            <w:shd w:val="clear" w:color="auto" w:fill="auto"/>
          </w:tcPr>
          <w:p w14:paraId="71782FFE" w14:textId="5CD6C119" w:rsidR="00B92E66" w:rsidRPr="005F250B" w:rsidRDefault="00B92E66" w:rsidP="00E02F1A">
            <w:pPr>
              <w:pStyle w:val="TAL"/>
              <w:rPr>
                <w:ins w:id="1311" w:author="S2-2204790" w:date="2022-05-24T09:35:00Z"/>
              </w:rPr>
            </w:pPr>
            <w:ins w:id="1312" w:author="S2-2204790" w:date="2022-05-24T09:35:00Z">
              <w:r>
                <w:t>Solution #</w:t>
              </w:r>
              <w:del w:id="1313" w:author="Rapporteur" w:date="2022-05-24T10:44:00Z">
                <w:r w:rsidDel="00E02F1A">
                  <w:delText>X</w:delText>
                </w:r>
              </w:del>
            </w:ins>
            <w:ins w:id="1314" w:author="Rapporteur" w:date="2022-05-24T10:44:00Z">
              <w:r w:rsidR="00E02F1A">
                <w:t>27</w:t>
              </w:r>
            </w:ins>
            <w:ins w:id="1315" w:author="S2-2204790" w:date="2022-05-24T09:35:00Z">
              <w:r w:rsidRPr="00333F85">
                <w:t xml:space="preserve">: </w:t>
              </w:r>
              <w:r>
                <w:t>E</w:t>
              </w:r>
              <w:r>
                <w:rPr>
                  <w:rFonts w:eastAsia="游明朝"/>
                </w:rPr>
                <w:t>xception to the rejected NSSAI handling</w:t>
              </w:r>
            </w:ins>
          </w:p>
        </w:tc>
        <w:tc>
          <w:tcPr>
            <w:tcW w:w="614" w:type="dxa"/>
            <w:shd w:val="clear" w:color="auto" w:fill="auto"/>
          </w:tcPr>
          <w:p w14:paraId="2AD60B80" w14:textId="77777777" w:rsidR="00B92E66" w:rsidRDefault="00B92E66" w:rsidP="002E5B65">
            <w:pPr>
              <w:pStyle w:val="TAC"/>
              <w:rPr>
                <w:ins w:id="1316" w:author="S2-2204790" w:date="2022-05-24T09:35:00Z"/>
                <w:rFonts w:eastAsiaTheme="minorEastAsia"/>
                <w:lang w:eastAsia="ko-KR"/>
              </w:rPr>
            </w:pPr>
          </w:p>
        </w:tc>
        <w:tc>
          <w:tcPr>
            <w:tcW w:w="614" w:type="dxa"/>
            <w:shd w:val="clear" w:color="auto" w:fill="auto"/>
          </w:tcPr>
          <w:p w14:paraId="7083FA73" w14:textId="77777777" w:rsidR="00B92E66" w:rsidRPr="0016446C" w:rsidRDefault="00B92E66" w:rsidP="002E5B65">
            <w:pPr>
              <w:pStyle w:val="TAC"/>
              <w:rPr>
                <w:ins w:id="1317" w:author="S2-2204790" w:date="2022-05-24T09:35:00Z"/>
                <w:rFonts w:eastAsiaTheme="minorEastAsia"/>
                <w:lang w:eastAsia="zh-CN"/>
              </w:rPr>
            </w:pPr>
          </w:p>
        </w:tc>
        <w:tc>
          <w:tcPr>
            <w:tcW w:w="614" w:type="dxa"/>
            <w:shd w:val="clear" w:color="auto" w:fill="auto"/>
          </w:tcPr>
          <w:p w14:paraId="122BFC86" w14:textId="77777777" w:rsidR="00B92E66" w:rsidRDefault="00B92E66" w:rsidP="002E5B65">
            <w:pPr>
              <w:pStyle w:val="TAC"/>
              <w:rPr>
                <w:ins w:id="1318" w:author="S2-2204790" w:date="2022-05-24T09:35:00Z"/>
              </w:rPr>
            </w:pPr>
          </w:p>
        </w:tc>
        <w:tc>
          <w:tcPr>
            <w:tcW w:w="614" w:type="dxa"/>
            <w:shd w:val="clear" w:color="auto" w:fill="auto"/>
          </w:tcPr>
          <w:p w14:paraId="3C836624" w14:textId="77777777" w:rsidR="00B92E66" w:rsidRPr="00320611" w:rsidRDefault="00B92E66" w:rsidP="002E5B65">
            <w:pPr>
              <w:pStyle w:val="TAC"/>
              <w:rPr>
                <w:ins w:id="1319" w:author="S2-2204790" w:date="2022-05-24T09:35:00Z"/>
                <w:rFonts w:eastAsiaTheme="minorEastAsia"/>
                <w:lang w:eastAsia="ko-KR"/>
              </w:rPr>
            </w:pPr>
          </w:p>
        </w:tc>
        <w:tc>
          <w:tcPr>
            <w:tcW w:w="614" w:type="dxa"/>
          </w:tcPr>
          <w:p w14:paraId="17F2352B" w14:textId="4545C52B" w:rsidR="00B92E66" w:rsidRPr="00B92E66" w:rsidRDefault="00B92E66" w:rsidP="002E5B65">
            <w:pPr>
              <w:pStyle w:val="TAC"/>
              <w:rPr>
                <w:ins w:id="1320" w:author="S2-2204790" w:date="2022-05-24T09:35:00Z"/>
                <w:lang w:eastAsia="ko-KR"/>
              </w:rPr>
            </w:pPr>
            <w:ins w:id="1321" w:author="S2-2204790" w:date="2022-05-24T09:36:00Z">
              <w:r>
                <w:rPr>
                  <w:lang w:eastAsia="ko-KR"/>
                </w:rPr>
                <w:t>X</w:t>
              </w:r>
            </w:ins>
          </w:p>
        </w:tc>
        <w:tc>
          <w:tcPr>
            <w:tcW w:w="614" w:type="dxa"/>
          </w:tcPr>
          <w:p w14:paraId="41EE6E0A" w14:textId="77777777" w:rsidR="00B92E66" w:rsidRPr="00320611" w:rsidRDefault="00B92E66" w:rsidP="002E5B65">
            <w:pPr>
              <w:pStyle w:val="TAC"/>
              <w:rPr>
                <w:ins w:id="1322" w:author="S2-2204790" w:date="2022-05-24T09:35:00Z"/>
                <w:rFonts w:eastAsiaTheme="minorEastAsia"/>
                <w:lang w:eastAsia="ko-KR"/>
              </w:rPr>
            </w:pPr>
          </w:p>
        </w:tc>
      </w:tr>
      <w:tr w:rsidR="00DF34BE" w:rsidRPr="00320611" w14:paraId="1A103FBB" w14:textId="77777777" w:rsidTr="00F70DD9">
        <w:trPr>
          <w:trHeight w:val="20"/>
          <w:ins w:id="1323" w:author="S2-2204156" w:date="2022-05-24T09:37:00Z"/>
        </w:trPr>
        <w:tc>
          <w:tcPr>
            <w:tcW w:w="5812" w:type="dxa"/>
            <w:shd w:val="clear" w:color="auto" w:fill="auto"/>
          </w:tcPr>
          <w:p w14:paraId="2FA63F0A" w14:textId="7FC2F9F2" w:rsidR="00DF34BE" w:rsidRDefault="00DF34BE" w:rsidP="00E02F1A">
            <w:pPr>
              <w:pStyle w:val="TAL"/>
              <w:rPr>
                <w:ins w:id="1324" w:author="S2-2204156" w:date="2022-05-24T09:37:00Z"/>
              </w:rPr>
            </w:pPr>
            <w:ins w:id="1325" w:author="S2-2204156" w:date="2022-05-24T09:37:00Z">
              <w:r w:rsidRPr="00F464F6">
                <w:rPr>
                  <w:lang w:val="en-US"/>
                </w:rPr>
                <w:t>Solution</w:t>
              </w:r>
              <w:r w:rsidRPr="00F464F6">
                <w:rPr>
                  <w:rFonts w:hint="eastAsia"/>
                  <w:lang w:val="en-US" w:eastAsia="zh-CN"/>
                </w:rPr>
                <w:t xml:space="preserve"> #</w:t>
              </w:r>
              <w:del w:id="1326" w:author="Rapporteur" w:date="2022-05-24T10:44:00Z">
                <w:r w:rsidRPr="00F464F6" w:rsidDel="00E02F1A">
                  <w:rPr>
                    <w:lang w:val="en-US" w:eastAsia="zh-CN"/>
                  </w:rPr>
                  <w:delText>X</w:delText>
                </w:r>
              </w:del>
            </w:ins>
            <w:ins w:id="1327" w:author="Rapporteur" w:date="2022-05-24T10:44:00Z">
              <w:r w:rsidR="00E02F1A">
                <w:rPr>
                  <w:lang w:val="en-US" w:eastAsia="zh-CN"/>
                </w:rPr>
                <w:t>28</w:t>
              </w:r>
            </w:ins>
            <w:ins w:id="1328" w:author="S2-2204156" w:date="2022-05-24T09:37:00Z">
              <w:r w:rsidRPr="00F464F6">
                <w:rPr>
                  <w:lang w:val="en-US"/>
                </w:rPr>
                <w:t>:</w:t>
              </w:r>
              <w:r w:rsidRPr="00A25C8C">
                <w:rPr>
                  <w:bCs/>
                  <w:lang w:val="en-US"/>
                </w:rPr>
                <w:t xml:space="preserve"> Support of network slices with TA granularity within a RA</w:t>
              </w:r>
            </w:ins>
          </w:p>
        </w:tc>
        <w:tc>
          <w:tcPr>
            <w:tcW w:w="614" w:type="dxa"/>
            <w:shd w:val="clear" w:color="auto" w:fill="auto"/>
          </w:tcPr>
          <w:p w14:paraId="17CD1D3B" w14:textId="77777777" w:rsidR="00DF34BE" w:rsidRDefault="00DF34BE" w:rsidP="00DF34BE">
            <w:pPr>
              <w:pStyle w:val="TAC"/>
              <w:rPr>
                <w:ins w:id="1329" w:author="S2-2204156" w:date="2022-05-24T09:37:00Z"/>
                <w:rFonts w:eastAsiaTheme="minorEastAsia"/>
                <w:lang w:eastAsia="ko-KR"/>
              </w:rPr>
            </w:pPr>
          </w:p>
        </w:tc>
        <w:tc>
          <w:tcPr>
            <w:tcW w:w="614" w:type="dxa"/>
            <w:shd w:val="clear" w:color="auto" w:fill="auto"/>
          </w:tcPr>
          <w:p w14:paraId="32E7158F" w14:textId="77777777" w:rsidR="00DF34BE" w:rsidRPr="0016446C" w:rsidRDefault="00DF34BE" w:rsidP="00DF34BE">
            <w:pPr>
              <w:pStyle w:val="TAC"/>
              <w:rPr>
                <w:ins w:id="1330" w:author="S2-2204156" w:date="2022-05-24T09:37:00Z"/>
                <w:rFonts w:eastAsiaTheme="minorEastAsia"/>
                <w:lang w:eastAsia="zh-CN"/>
              </w:rPr>
            </w:pPr>
          </w:p>
        </w:tc>
        <w:tc>
          <w:tcPr>
            <w:tcW w:w="614" w:type="dxa"/>
            <w:shd w:val="clear" w:color="auto" w:fill="auto"/>
          </w:tcPr>
          <w:p w14:paraId="6632E078" w14:textId="77777777" w:rsidR="00DF34BE" w:rsidRDefault="00DF34BE" w:rsidP="00DF34BE">
            <w:pPr>
              <w:pStyle w:val="TAC"/>
              <w:rPr>
                <w:ins w:id="1331" w:author="S2-2204156" w:date="2022-05-24T09:37:00Z"/>
              </w:rPr>
            </w:pPr>
          </w:p>
        </w:tc>
        <w:tc>
          <w:tcPr>
            <w:tcW w:w="614" w:type="dxa"/>
            <w:shd w:val="clear" w:color="auto" w:fill="auto"/>
          </w:tcPr>
          <w:p w14:paraId="48DA4D69" w14:textId="77777777" w:rsidR="00DF34BE" w:rsidRPr="00320611" w:rsidRDefault="00DF34BE" w:rsidP="00DF34BE">
            <w:pPr>
              <w:pStyle w:val="TAC"/>
              <w:rPr>
                <w:ins w:id="1332" w:author="S2-2204156" w:date="2022-05-24T09:37:00Z"/>
                <w:rFonts w:eastAsiaTheme="minorEastAsia"/>
                <w:lang w:eastAsia="ko-KR"/>
              </w:rPr>
            </w:pPr>
          </w:p>
        </w:tc>
        <w:tc>
          <w:tcPr>
            <w:tcW w:w="614" w:type="dxa"/>
          </w:tcPr>
          <w:p w14:paraId="79D88B9C" w14:textId="25D06642" w:rsidR="00DF34BE" w:rsidRDefault="00DF34BE" w:rsidP="00DF34BE">
            <w:pPr>
              <w:pStyle w:val="TAC"/>
              <w:rPr>
                <w:ins w:id="1333" w:author="S2-2204156" w:date="2022-05-24T09:37:00Z"/>
                <w:lang w:eastAsia="ko-KR"/>
              </w:rPr>
            </w:pPr>
            <w:ins w:id="1334" w:author="S2-2204156" w:date="2022-05-24T09:37:00Z">
              <w:r>
                <w:t>X</w:t>
              </w:r>
            </w:ins>
          </w:p>
        </w:tc>
        <w:tc>
          <w:tcPr>
            <w:tcW w:w="614" w:type="dxa"/>
          </w:tcPr>
          <w:p w14:paraId="0370D10B" w14:textId="77777777" w:rsidR="00DF34BE" w:rsidRPr="00320611" w:rsidRDefault="00DF34BE" w:rsidP="00DF34BE">
            <w:pPr>
              <w:pStyle w:val="TAC"/>
              <w:rPr>
                <w:ins w:id="1335" w:author="S2-2204156" w:date="2022-05-24T09:37:00Z"/>
                <w:rFonts w:eastAsiaTheme="minorEastAsia"/>
                <w:lang w:eastAsia="ko-KR"/>
              </w:rPr>
            </w:pPr>
          </w:p>
        </w:tc>
      </w:tr>
      <w:tr w:rsidR="007144C5" w:rsidRPr="00320611" w14:paraId="431E0D0F" w14:textId="77777777" w:rsidTr="00F70DD9">
        <w:trPr>
          <w:trHeight w:val="20"/>
          <w:ins w:id="1336" w:author="S2-2204791" w:date="2022-05-24T09:38:00Z"/>
        </w:trPr>
        <w:tc>
          <w:tcPr>
            <w:tcW w:w="5812" w:type="dxa"/>
            <w:shd w:val="clear" w:color="auto" w:fill="auto"/>
          </w:tcPr>
          <w:p w14:paraId="23A482B2" w14:textId="53A23396" w:rsidR="007144C5" w:rsidRPr="00F464F6" w:rsidRDefault="007144C5" w:rsidP="00B3322F">
            <w:pPr>
              <w:pStyle w:val="TAL"/>
              <w:rPr>
                <w:ins w:id="1337" w:author="S2-2204791" w:date="2022-05-24T09:38:00Z"/>
                <w:lang w:val="en-US"/>
              </w:rPr>
            </w:pPr>
            <w:ins w:id="1338" w:author="S2-2204791" w:date="2022-05-24T09:38:00Z">
              <w:r>
                <w:t>Solution #</w:t>
              </w:r>
              <w:del w:id="1339" w:author="Rapporteur" w:date="2022-05-24T10:45:00Z">
                <w:r w:rsidDel="00E02F1A">
                  <w:delText>x</w:delText>
                </w:r>
              </w:del>
            </w:ins>
            <w:ins w:id="1340" w:author="Rapporteur" w:date="2022-05-24T10:45:00Z">
              <w:r w:rsidR="00E02F1A">
                <w:t>29</w:t>
              </w:r>
            </w:ins>
            <w:ins w:id="1341" w:author="S2-2204791" w:date="2022-05-24T09:38:00Z">
              <w:del w:id="1342" w:author="Rapporteur" w:date="2022-05-25T07:07:00Z">
                <w:r w:rsidDel="00B3322F">
                  <w:delText>,</w:delText>
                </w:r>
              </w:del>
            </w:ins>
            <w:ins w:id="1343" w:author="Rapporteur" w:date="2022-05-25T07:07:00Z">
              <w:r w:rsidR="00B3322F">
                <w:t>:</w:t>
              </w:r>
            </w:ins>
            <w:ins w:id="1344" w:author="S2-2204791" w:date="2022-05-24T09:38:00Z">
              <w:r>
                <w:t xml:space="preserve"> </w:t>
              </w:r>
              <w:r w:rsidRPr="00954D3A">
                <w:t>On handling S-NSSAIs not supported in certain TAs of a RA during a registration</w:t>
              </w:r>
            </w:ins>
          </w:p>
        </w:tc>
        <w:tc>
          <w:tcPr>
            <w:tcW w:w="614" w:type="dxa"/>
            <w:shd w:val="clear" w:color="auto" w:fill="auto"/>
          </w:tcPr>
          <w:p w14:paraId="7936B4F6" w14:textId="77777777" w:rsidR="007144C5" w:rsidRDefault="007144C5" w:rsidP="007144C5">
            <w:pPr>
              <w:pStyle w:val="TAC"/>
              <w:rPr>
                <w:ins w:id="1345" w:author="S2-2204791" w:date="2022-05-24T09:38:00Z"/>
                <w:rFonts w:eastAsiaTheme="minorEastAsia"/>
                <w:lang w:eastAsia="ko-KR"/>
              </w:rPr>
            </w:pPr>
          </w:p>
        </w:tc>
        <w:tc>
          <w:tcPr>
            <w:tcW w:w="614" w:type="dxa"/>
            <w:shd w:val="clear" w:color="auto" w:fill="auto"/>
          </w:tcPr>
          <w:p w14:paraId="42C93A74" w14:textId="77777777" w:rsidR="007144C5" w:rsidRPr="0016446C" w:rsidRDefault="007144C5" w:rsidP="007144C5">
            <w:pPr>
              <w:pStyle w:val="TAC"/>
              <w:rPr>
                <w:ins w:id="1346" w:author="S2-2204791" w:date="2022-05-24T09:38:00Z"/>
                <w:rFonts w:eastAsiaTheme="minorEastAsia"/>
                <w:lang w:eastAsia="zh-CN"/>
              </w:rPr>
            </w:pPr>
          </w:p>
        </w:tc>
        <w:tc>
          <w:tcPr>
            <w:tcW w:w="614" w:type="dxa"/>
            <w:shd w:val="clear" w:color="auto" w:fill="auto"/>
          </w:tcPr>
          <w:p w14:paraId="3CD43BFF" w14:textId="7C8B9F0F" w:rsidR="007144C5" w:rsidRDefault="007144C5" w:rsidP="007144C5">
            <w:pPr>
              <w:pStyle w:val="TAC"/>
              <w:rPr>
                <w:ins w:id="1347" w:author="S2-2204791" w:date="2022-05-24T09:38:00Z"/>
              </w:rPr>
            </w:pPr>
            <w:ins w:id="1348" w:author="S2-2204791" w:date="2022-05-24T09:38:00Z">
              <w:r>
                <w:t>X</w:t>
              </w:r>
            </w:ins>
          </w:p>
        </w:tc>
        <w:tc>
          <w:tcPr>
            <w:tcW w:w="614" w:type="dxa"/>
            <w:shd w:val="clear" w:color="auto" w:fill="auto"/>
          </w:tcPr>
          <w:p w14:paraId="350E86E5" w14:textId="77777777" w:rsidR="007144C5" w:rsidRPr="00320611" w:rsidRDefault="007144C5" w:rsidP="007144C5">
            <w:pPr>
              <w:pStyle w:val="TAC"/>
              <w:rPr>
                <w:ins w:id="1349" w:author="S2-2204791" w:date="2022-05-24T09:38:00Z"/>
                <w:rFonts w:eastAsiaTheme="minorEastAsia"/>
                <w:lang w:eastAsia="ko-KR"/>
              </w:rPr>
            </w:pPr>
          </w:p>
        </w:tc>
        <w:tc>
          <w:tcPr>
            <w:tcW w:w="614" w:type="dxa"/>
          </w:tcPr>
          <w:p w14:paraId="0959D031" w14:textId="31715966" w:rsidR="007144C5" w:rsidRDefault="007144C5" w:rsidP="007144C5">
            <w:pPr>
              <w:pStyle w:val="TAC"/>
              <w:rPr>
                <w:ins w:id="1350" w:author="S2-2204791" w:date="2022-05-24T09:38:00Z"/>
              </w:rPr>
            </w:pPr>
            <w:ins w:id="1351" w:author="S2-2204791" w:date="2022-05-24T09:38:00Z">
              <w:r>
                <w:rPr>
                  <w:rFonts w:eastAsiaTheme="minorEastAsia"/>
                  <w:lang w:eastAsia="ko-KR"/>
                </w:rPr>
                <w:t>X</w:t>
              </w:r>
            </w:ins>
          </w:p>
        </w:tc>
        <w:tc>
          <w:tcPr>
            <w:tcW w:w="614" w:type="dxa"/>
          </w:tcPr>
          <w:p w14:paraId="5594A8D6" w14:textId="77777777" w:rsidR="007144C5" w:rsidRPr="00320611" w:rsidRDefault="007144C5" w:rsidP="007144C5">
            <w:pPr>
              <w:pStyle w:val="TAC"/>
              <w:rPr>
                <w:ins w:id="1352" w:author="S2-2204791" w:date="2022-05-24T09:38:00Z"/>
                <w:rFonts w:eastAsiaTheme="minorEastAsia"/>
                <w:lang w:eastAsia="ko-KR"/>
              </w:rPr>
            </w:pPr>
          </w:p>
        </w:tc>
      </w:tr>
      <w:tr w:rsidR="00B30140" w:rsidRPr="00320611" w14:paraId="0D22FDEE" w14:textId="77777777" w:rsidTr="00F70DD9">
        <w:trPr>
          <w:trHeight w:val="20"/>
          <w:ins w:id="1353" w:author="S2-2204792" w:date="2022-05-24T09:41:00Z"/>
        </w:trPr>
        <w:tc>
          <w:tcPr>
            <w:tcW w:w="5812" w:type="dxa"/>
            <w:shd w:val="clear" w:color="auto" w:fill="auto"/>
          </w:tcPr>
          <w:p w14:paraId="1561F202" w14:textId="3F10A552" w:rsidR="00B30140" w:rsidRDefault="00B30140" w:rsidP="00E02F1A">
            <w:pPr>
              <w:pStyle w:val="TAL"/>
              <w:rPr>
                <w:ins w:id="1354" w:author="S2-2204792" w:date="2022-05-24T09:41:00Z"/>
              </w:rPr>
            </w:pPr>
            <w:ins w:id="1355" w:author="S2-2204792" w:date="2022-05-24T09:41:00Z">
              <w:r w:rsidRPr="00320611">
                <w:t>Solution</w:t>
              </w:r>
              <w:r w:rsidRPr="00320611">
                <w:rPr>
                  <w:lang w:eastAsia="zh-CN"/>
                </w:rPr>
                <w:t xml:space="preserve"> #</w:t>
              </w:r>
              <w:del w:id="1356" w:author="Rapporteur" w:date="2022-05-24T10:45:00Z">
                <w:r w:rsidDel="00E02F1A">
                  <w:rPr>
                    <w:lang w:eastAsia="zh-CN"/>
                  </w:rPr>
                  <w:delText>x</w:delText>
                </w:r>
              </w:del>
            </w:ins>
            <w:ins w:id="1357" w:author="Rapporteur" w:date="2022-05-24T10:45:00Z">
              <w:r w:rsidR="00E02F1A">
                <w:rPr>
                  <w:lang w:eastAsia="zh-CN"/>
                </w:rPr>
                <w:t>30</w:t>
              </w:r>
            </w:ins>
            <w:ins w:id="1358" w:author="S2-2204792" w:date="2022-05-24T09:41:00Z">
              <w:r w:rsidRPr="00320611">
                <w:t xml:space="preserve">: </w:t>
              </w:r>
              <w:r>
                <w:rPr>
                  <w:lang w:eastAsia="zh-CN"/>
                </w:rPr>
                <w:t>Rejected S-NSSAI with new cause value</w:t>
              </w:r>
            </w:ins>
          </w:p>
        </w:tc>
        <w:tc>
          <w:tcPr>
            <w:tcW w:w="614" w:type="dxa"/>
            <w:shd w:val="clear" w:color="auto" w:fill="auto"/>
          </w:tcPr>
          <w:p w14:paraId="698DE5B4" w14:textId="77777777" w:rsidR="00B30140" w:rsidRDefault="00B30140" w:rsidP="007144C5">
            <w:pPr>
              <w:pStyle w:val="TAC"/>
              <w:rPr>
                <w:ins w:id="1359" w:author="S2-2204792" w:date="2022-05-24T09:41:00Z"/>
                <w:rFonts w:eastAsiaTheme="minorEastAsia"/>
                <w:lang w:eastAsia="ko-KR"/>
              </w:rPr>
            </w:pPr>
          </w:p>
        </w:tc>
        <w:tc>
          <w:tcPr>
            <w:tcW w:w="614" w:type="dxa"/>
            <w:shd w:val="clear" w:color="auto" w:fill="auto"/>
          </w:tcPr>
          <w:p w14:paraId="03B22653" w14:textId="77777777" w:rsidR="00B30140" w:rsidRPr="0016446C" w:rsidRDefault="00B30140" w:rsidP="007144C5">
            <w:pPr>
              <w:pStyle w:val="TAC"/>
              <w:rPr>
                <w:ins w:id="1360" w:author="S2-2204792" w:date="2022-05-24T09:41:00Z"/>
                <w:rFonts w:eastAsiaTheme="minorEastAsia"/>
                <w:lang w:eastAsia="zh-CN"/>
              </w:rPr>
            </w:pPr>
          </w:p>
        </w:tc>
        <w:tc>
          <w:tcPr>
            <w:tcW w:w="614" w:type="dxa"/>
            <w:shd w:val="clear" w:color="auto" w:fill="auto"/>
          </w:tcPr>
          <w:p w14:paraId="64750243" w14:textId="77777777" w:rsidR="00B30140" w:rsidRDefault="00B30140" w:rsidP="007144C5">
            <w:pPr>
              <w:pStyle w:val="TAC"/>
              <w:rPr>
                <w:ins w:id="1361" w:author="S2-2204792" w:date="2022-05-24T09:41:00Z"/>
              </w:rPr>
            </w:pPr>
          </w:p>
        </w:tc>
        <w:tc>
          <w:tcPr>
            <w:tcW w:w="614" w:type="dxa"/>
            <w:shd w:val="clear" w:color="auto" w:fill="auto"/>
          </w:tcPr>
          <w:p w14:paraId="77E4A272" w14:textId="77777777" w:rsidR="00B30140" w:rsidRPr="00320611" w:rsidRDefault="00B30140" w:rsidP="007144C5">
            <w:pPr>
              <w:pStyle w:val="TAC"/>
              <w:rPr>
                <w:ins w:id="1362" w:author="S2-2204792" w:date="2022-05-24T09:41:00Z"/>
                <w:rFonts w:eastAsiaTheme="minorEastAsia"/>
                <w:lang w:eastAsia="ko-KR"/>
              </w:rPr>
            </w:pPr>
          </w:p>
        </w:tc>
        <w:tc>
          <w:tcPr>
            <w:tcW w:w="614" w:type="dxa"/>
          </w:tcPr>
          <w:p w14:paraId="1938F504" w14:textId="13816377" w:rsidR="00B30140" w:rsidRDefault="00B30140" w:rsidP="007144C5">
            <w:pPr>
              <w:pStyle w:val="TAC"/>
              <w:rPr>
                <w:ins w:id="1363" w:author="S2-2204792" w:date="2022-05-24T09:41:00Z"/>
                <w:rFonts w:eastAsiaTheme="minorEastAsia"/>
                <w:lang w:eastAsia="ko-KR"/>
              </w:rPr>
            </w:pPr>
            <w:ins w:id="1364" w:author="S2-2204792" w:date="2022-05-24T09:41:00Z">
              <w:r>
                <w:rPr>
                  <w:rFonts w:eastAsiaTheme="minorEastAsia" w:hint="eastAsia"/>
                  <w:lang w:eastAsia="ko-KR"/>
                </w:rPr>
                <w:t>X</w:t>
              </w:r>
            </w:ins>
          </w:p>
        </w:tc>
        <w:tc>
          <w:tcPr>
            <w:tcW w:w="614" w:type="dxa"/>
          </w:tcPr>
          <w:p w14:paraId="391C48D6" w14:textId="77777777" w:rsidR="00B30140" w:rsidRPr="00320611" w:rsidRDefault="00B30140" w:rsidP="007144C5">
            <w:pPr>
              <w:pStyle w:val="TAC"/>
              <w:rPr>
                <w:ins w:id="1365" w:author="S2-2204792" w:date="2022-05-24T09:41:00Z"/>
                <w:rFonts w:eastAsiaTheme="minorEastAsia"/>
                <w:lang w:eastAsia="ko-KR"/>
              </w:rPr>
            </w:pPr>
          </w:p>
        </w:tc>
      </w:tr>
      <w:tr w:rsidR="0068584E" w:rsidRPr="00320611" w14:paraId="5771FDDC" w14:textId="77777777" w:rsidTr="00F70DD9">
        <w:trPr>
          <w:trHeight w:val="20"/>
          <w:ins w:id="1366" w:author="S2-2204862" w:date="2022-05-24T11:40:00Z"/>
        </w:trPr>
        <w:tc>
          <w:tcPr>
            <w:tcW w:w="5812" w:type="dxa"/>
            <w:shd w:val="clear" w:color="auto" w:fill="auto"/>
          </w:tcPr>
          <w:p w14:paraId="1E4BA1D6" w14:textId="0918F238" w:rsidR="0068584E" w:rsidRPr="00320611" w:rsidRDefault="0068584E" w:rsidP="00943A57">
            <w:pPr>
              <w:pStyle w:val="TAL"/>
              <w:rPr>
                <w:ins w:id="1367" w:author="S2-2204862" w:date="2022-05-24T11:40:00Z"/>
              </w:rPr>
            </w:pPr>
            <w:ins w:id="1368" w:author="S2-2204862" w:date="2022-05-24T11:40:00Z">
              <w:r>
                <w:t>Solution</w:t>
              </w:r>
              <w:r>
                <w:rPr>
                  <w:lang w:eastAsia="zh-CN"/>
                </w:rPr>
                <w:t xml:space="preserve"> #</w:t>
              </w:r>
              <w:del w:id="1369" w:author="Rapporteur" w:date="2022-05-24T11:42:00Z">
                <w:r w:rsidDel="00943A57">
                  <w:rPr>
                    <w:lang w:eastAsia="zh-CN"/>
                  </w:rPr>
                  <w:delText>X</w:delText>
                </w:r>
              </w:del>
            </w:ins>
            <w:ins w:id="1370" w:author="Rapporteur" w:date="2022-05-24T11:42:00Z">
              <w:r w:rsidR="00943A57">
                <w:rPr>
                  <w:lang w:eastAsia="zh-CN"/>
                </w:rPr>
                <w:t>31</w:t>
              </w:r>
            </w:ins>
            <w:ins w:id="1371" w:author="S2-2204862" w:date="2022-05-24T11:40:00Z">
              <w:r>
                <w:t>: Enabling Flexible RAs with Slice Service Area</w:t>
              </w:r>
            </w:ins>
          </w:p>
        </w:tc>
        <w:tc>
          <w:tcPr>
            <w:tcW w:w="614" w:type="dxa"/>
            <w:shd w:val="clear" w:color="auto" w:fill="auto"/>
          </w:tcPr>
          <w:p w14:paraId="568C4151" w14:textId="77777777" w:rsidR="0068584E" w:rsidRDefault="0068584E" w:rsidP="007144C5">
            <w:pPr>
              <w:pStyle w:val="TAC"/>
              <w:rPr>
                <w:ins w:id="1372" w:author="S2-2204862" w:date="2022-05-24T11:40:00Z"/>
                <w:rFonts w:eastAsiaTheme="minorEastAsia"/>
                <w:lang w:eastAsia="ko-KR"/>
              </w:rPr>
            </w:pPr>
          </w:p>
        </w:tc>
        <w:tc>
          <w:tcPr>
            <w:tcW w:w="614" w:type="dxa"/>
            <w:shd w:val="clear" w:color="auto" w:fill="auto"/>
          </w:tcPr>
          <w:p w14:paraId="5DB2B191" w14:textId="77777777" w:rsidR="0068584E" w:rsidRPr="0016446C" w:rsidRDefault="0068584E" w:rsidP="007144C5">
            <w:pPr>
              <w:pStyle w:val="TAC"/>
              <w:rPr>
                <w:ins w:id="1373" w:author="S2-2204862" w:date="2022-05-24T11:40:00Z"/>
                <w:rFonts w:eastAsiaTheme="minorEastAsia"/>
                <w:lang w:eastAsia="zh-CN"/>
              </w:rPr>
            </w:pPr>
          </w:p>
        </w:tc>
        <w:tc>
          <w:tcPr>
            <w:tcW w:w="614" w:type="dxa"/>
            <w:shd w:val="clear" w:color="auto" w:fill="auto"/>
          </w:tcPr>
          <w:p w14:paraId="2B52EC28" w14:textId="77777777" w:rsidR="0068584E" w:rsidRDefault="0068584E" w:rsidP="007144C5">
            <w:pPr>
              <w:pStyle w:val="TAC"/>
              <w:rPr>
                <w:ins w:id="1374" w:author="S2-2204862" w:date="2022-05-24T11:40:00Z"/>
              </w:rPr>
            </w:pPr>
          </w:p>
        </w:tc>
        <w:tc>
          <w:tcPr>
            <w:tcW w:w="614" w:type="dxa"/>
            <w:shd w:val="clear" w:color="auto" w:fill="auto"/>
          </w:tcPr>
          <w:p w14:paraId="273A8443" w14:textId="77777777" w:rsidR="0068584E" w:rsidRPr="00320611" w:rsidRDefault="0068584E" w:rsidP="007144C5">
            <w:pPr>
              <w:pStyle w:val="TAC"/>
              <w:rPr>
                <w:ins w:id="1375" w:author="S2-2204862" w:date="2022-05-24T11:40:00Z"/>
                <w:rFonts w:eastAsiaTheme="minorEastAsia"/>
                <w:lang w:eastAsia="ko-KR"/>
              </w:rPr>
            </w:pPr>
          </w:p>
        </w:tc>
        <w:tc>
          <w:tcPr>
            <w:tcW w:w="614" w:type="dxa"/>
          </w:tcPr>
          <w:p w14:paraId="0AF0CDFE" w14:textId="4D5920D7" w:rsidR="0068584E" w:rsidRDefault="0068584E" w:rsidP="007144C5">
            <w:pPr>
              <w:pStyle w:val="TAC"/>
              <w:rPr>
                <w:ins w:id="1376" w:author="S2-2204862" w:date="2022-05-24T11:40:00Z"/>
                <w:rFonts w:eastAsiaTheme="minorEastAsia"/>
                <w:lang w:eastAsia="ko-KR"/>
              </w:rPr>
            </w:pPr>
            <w:ins w:id="1377" w:author="S2-2204862" w:date="2022-05-24T11:40:00Z">
              <w:r>
                <w:rPr>
                  <w:rFonts w:eastAsiaTheme="minorEastAsia" w:hint="eastAsia"/>
                  <w:lang w:eastAsia="ko-KR"/>
                </w:rPr>
                <w:t>X</w:t>
              </w:r>
            </w:ins>
          </w:p>
        </w:tc>
        <w:tc>
          <w:tcPr>
            <w:tcW w:w="614" w:type="dxa"/>
          </w:tcPr>
          <w:p w14:paraId="531B3FF8" w14:textId="77777777" w:rsidR="0068584E" w:rsidRPr="00320611" w:rsidRDefault="0068584E" w:rsidP="007144C5">
            <w:pPr>
              <w:pStyle w:val="TAC"/>
              <w:rPr>
                <w:ins w:id="1378" w:author="S2-2204862" w:date="2022-05-24T11:40:00Z"/>
                <w:rFonts w:eastAsiaTheme="minorEastAsia"/>
                <w:lang w:eastAsia="ko-KR"/>
              </w:rPr>
            </w:pPr>
          </w:p>
        </w:tc>
      </w:tr>
      <w:tr w:rsidR="00B01D8A" w:rsidRPr="00320611" w14:paraId="3DEAA3CC" w14:textId="77777777" w:rsidTr="00F70DD9">
        <w:trPr>
          <w:trHeight w:val="20"/>
          <w:ins w:id="1379" w:author="S2-2204793" w:date="2022-05-24T09:42:00Z"/>
        </w:trPr>
        <w:tc>
          <w:tcPr>
            <w:tcW w:w="5812" w:type="dxa"/>
            <w:shd w:val="clear" w:color="auto" w:fill="auto"/>
          </w:tcPr>
          <w:p w14:paraId="6DDE966A" w14:textId="5661A36B" w:rsidR="00B01D8A" w:rsidRPr="00320611" w:rsidRDefault="00B01D8A" w:rsidP="00E02F1A">
            <w:pPr>
              <w:pStyle w:val="TAL"/>
              <w:rPr>
                <w:ins w:id="1380" w:author="S2-2204793" w:date="2022-05-24T09:42:00Z"/>
              </w:rPr>
            </w:pPr>
            <w:ins w:id="1381" w:author="S2-2204793" w:date="2022-05-24T09:42:00Z">
              <w:r w:rsidRPr="005A2371">
                <w:t>Solution</w:t>
              </w:r>
              <w:r w:rsidRPr="005A2371">
                <w:rPr>
                  <w:rFonts w:hint="eastAsia"/>
                  <w:lang w:eastAsia="zh-CN"/>
                </w:rPr>
                <w:t xml:space="preserve"> #</w:t>
              </w:r>
              <w:del w:id="1382" w:author="Rapporteur" w:date="2022-05-24T10:45:00Z">
                <w:r w:rsidDel="00E02F1A">
                  <w:rPr>
                    <w:lang w:eastAsia="zh-CN"/>
                  </w:rPr>
                  <w:delText>AA</w:delText>
                </w:r>
              </w:del>
            </w:ins>
            <w:ins w:id="1383" w:author="Rapporteur" w:date="2022-05-24T10:45:00Z">
              <w:r w:rsidR="00E02F1A">
                <w:rPr>
                  <w:lang w:eastAsia="zh-CN"/>
                </w:rPr>
                <w:t>32</w:t>
              </w:r>
            </w:ins>
            <w:ins w:id="1384" w:author="S2-2204793" w:date="2022-05-24T09:42:00Z">
              <w:r w:rsidRPr="005A2371">
                <w:t>: Solutio</w:t>
              </w:r>
              <w:r>
                <w:t>n for Network Control for UE Slice Use</w:t>
              </w:r>
            </w:ins>
          </w:p>
        </w:tc>
        <w:tc>
          <w:tcPr>
            <w:tcW w:w="614" w:type="dxa"/>
            <w:shd w:val="clear" w:color="auto" w:fill="auto"/>
          </w:tcPr>
          <w:p w14:paraId="0F3D6403" w14:textId="2B320CFC" w:rsidR="00B01D8A" w:rsidRDefault="00B01D8A" w:rsidP="00B01D8A">
            <w:pPr>
              <w:pStyle w:val="TAC"/>
              <w:rPr>
                <w:ins w:id="1385" w:author="S2-2204793" w:date="2022-05-24T09:42:00Z"/>
                <w:rFonts w:eastAsiaTheme="minorEastAsia"/>
                <w:lang w:eastAsia="ko-KR"/>
              </w:rPr>
            </w:pPr>
            <w:ins w:id="1386" w:author="S2-2204793" w:date="2022-05-24T09:42:00Z">
              <w:r>
                <w:t>X</w:t>
              </w:r>
            </w:ins>
          </w:p>
        </w:tc>
        <w:tc>
          <w:tcPr>
            <w:tcW w:w="614" w:type="dxa"/>
            <w:shd w:val="clear" w:color="auto" w:fill="auto"/>
          </w:tcPr>
          <w:p w14:paraId="4132722D" w14:textId="77777777" w:rsidR="00B01D8A" w:rsidRPr="0016446C" w:rsidRDefault="00B01D8A" w:rsidP="00B01D8A">
            <w:pPr>
              <w:pStyle w:val="TAC"/>
              <w:rPr>
                <w:ins w:id="1387" w:author="S2-2204793" w:date="2022-05-24T09:42:00Z"/>
                <w:rFonts w:eastAsiaTheme="minorEastAsia"/>
                <w:lang w:eastAsia="zh-CN"/>
              </w:rPr>
            </w:pPr>
          </w:p>
        </w:tc>
        <w:tc>
          <w:tcPr>
            <w:tcW w:w="614" w:type="dxa"/>
            <w:shd w:val="clear" w:color="auto" w:fill="auto"/>
          </w:tcPr>
          <w:p w14:paraId="4752ECD5" w14:textId="77777777" w:rsidR="00B01D8A" w:rsidRDefault="00B01D8A" w:rsidP="00B01D8A">
            <w:pPr>
              <w:pStyle w:val="TAC"/>
              <w:rPr>
                <w:ins w:id="1388" w:author="S2-2204793" w:date="2022-05-24T09:42:00Z"/>
              </w:rPr>
            </w:pPr>
          </w:p>
        </w:tc>
        <w:tc>
          <w:tcPr>
            <w:tcW w:w="614" w:type="dxa"/>
            <w:shd w:val="clear" w:color="auto" w:fill="auto"/>
          </w:tcPr>
          <w:p w14:paraId="535481F7" w14:textId="77777777" w:rsidR="00B01D8A" w:rsidRPr="00320611" w:rsidRDefault="00B01D8A" w:rsidP="00B01D8A">
            <w:pPr>
              <w:pStyle w:val="TAC"/>
              <w:rPr>
                <w:ins w:id="1389" w:author="S2-2204793" w:date="2022-05-24T09:42:00Z"/>
                <w:rFonts w:eastAsiaTheme="minorEastAsia"/>
                <w:lang w:eastAsia="ko-KR"/>
              </w:rPr>
            </w:pPr>
          </w:p>
        </w:tc>
        <w:tc>
          <w:tcPr>
            <w:tcW w:w="614" w:type="dxa"/>
          </w:tcPr>
          <w:p w14:paraId="6C0AD1B8" w14:textId="77777777" w:rsidR="00B01D8A" w:rsidRDefault="00B01D8A" w:rsidP="00B01D8A">
            <w:pPr>
              <w:pStyle w:val="TAC"/>
              <w:rPr>
                <w:ins w:id="1390" w:author="S2-2204793" w:date="2022-05-24T09:42:00Z"/>
                <w:rFonts w:eastAsiaTheme="minorEastAsia"/>
                <w:lang w:eastAsia="ko-KR"/>
              </w:rPr>
            </w:pPr>
          </w:p>
        </w:tc>
        <w:tc>
          <w:tcPr>
            <w:tcW w:w="614" w:type="dxa"/>
          </w:tcPr>
          <w:p w14:paraId="761C7CBF" w14:textId="3A28DC9D" w:rsidR="00B01D8A" w:rsidRPr="00320611" w:rsidRDefault="00B01D8A" w:rsidP="00B01D8A">
            <w:pPr>
              <w:pStyle w:val="TAC"/>
              <w:rPr>
                <w:ins w:id="1391" w:author="S2-2204793" w:date="2022-05-24T09:42:00Z"/>
                <w:rFonts w:eastAsiaTheme="minorEastAsia"/>
                <w:lang w:eastAsia="ko-KR"/>
              </w:rPr>
            </w:pPr>
            <w:ins w:id="1392" w:author="S2-2204793" w:date="2022-05-24T09:42:00Z">
              <w:r>
                <w:t>X</w:t>
              </w:r>
            </w:ins>
          </w:p>
        </w:tc>
      </w:tr>
      <w:tr w:rsidR="005578B3" w:rsidRPr="00320611" w14:paraId="0D540123" w14:textId="77777777" w:rsidTr="00F70DD9">
        <w:trPr>
          <w:trHeight w:val="20"/>
          <w:ins w:id="1393" w:author="S2-2204154" w:date="2022-05-24T09:44:00Z"/>
        </w:trPr>
        <w:tc>
          <w:tcPr>
            <w:tcW w:w="5812" w:type="dxa"/>
            <w:shd w:val="clear" w:color="auto" w:fill="auto"/>
          </w:tcPr>
          <w:p w14:paraId="50A3CE25" w14:textId="2142EDDA" w:rsidR="005578B3" w:rsidRPr="005A2371" w:rsidRDefault="005578B3" w:rsidP="00E02F1A">
            <w:pPr>
              <w:pStyle w:val="TAL"/>
              <w:rPr>
                <w:ins w:id="1394" w:author="S2-2204154" w:date="2022-05-24T09:44:00Z"/>
              </w:rPr>
            </w:pPr>
            <w:ins w:id="1395" w:author="S2-2204154" w:date="2022-05-24T09:44:00Z">
              <w:r w:rsidRPr="00B75277">
                <w:rPr>
                  <w:lang w:val="en-US"/>
                </w:rPr>
                <w:t>Solution</w:t>
              </w:r>
              <w:r w:rsidRPr="00B75277">
                <w:rPr>
                  <w:rFonts w:hint="eastAsia"/>
                  <w:lang w:val="en-US"/>
                </w:rPr>
                <w:t xml:space="preserve"> #</w:t>
              </w:r>
              <w:del w:id="1396" w:author="Rapporteur" w:date="2022-05-24T10:45:00Z">
                <w:r w:rsidRPr="00B75277" w:rsidDel="00E02F1A">
                  <w:rPr>
                    <w:lang w:val="en-US"/>
                  </w:rPr>
                  <w:delText>X</w:delText>
                </w:r>
              </w:del>
            </w:ins>
            <w:ins w:id="1397" w:author="Rapporteur" w:date="2022-05-24T10:45:00Z">
              <w:r w:rsidR="00E02F1A">
                <w:rPr>
                  <w:lang w:val="en-US"/>
                </w:rPr>
                <w:t>33</w:t>
              </w:r>
            </w:ins>
            <w:ins w:id="1398" w:author="S2-2204154" w:date="2022-05-24T09:44:00Z">
              <w:r w:rsidRPr="00B75277">
                <w:rPr>
                  <w:lang w:val="en-US"/>
                </w:rPr>
                <w:t>:</w:t>
              </w:r>
              <w:r w:rsidRPr="00B75277">
                <w:rPr>
                  <w:bCs/>
                  <w:lang w:val="en-US"/>
                </w:rPr>
                <w:t xml:space="preserve"> </w:t>
              </w:r>
              <w:r w:rsidRPr="00B75277">
                <w:rPr>
                  <w:lang w:val="en-US"/>
                </w:rPr>
                <w:t>Slice-specific implicit deactivation timers</w:t>
              </w:r>
            </w:ins>
          </w:p>
        </w:tc>
        <w:tc>
          <w:tcPr>
            <w:tcW w:w="614" w:type="dxa"/>
            <w:shd w:val="clear" w:color="auto" w:fill="auto"/>
          </w:tcPr>
          <w:p w14:paraId="372832F7" w14:textId="77777777" w:rsidR="005578B3" w:rsidRDefault="005578B3" w:rsidP="005578B3">
            <w:pPr>
              <w:pStyle w:val="TAC"/>
              <w:rPr>
                <w:ins w:id="1399" w:author="S2-2204154" w:date="2022-05-24T09:44:00Z"/>
              </w:rPr>
            </w:pPr>
          </w:p>
        </w:tc>
        <w:tc>
          <w:tcPr>
            <w:tcW w:w="614" w:type="dxa"/>
            <w:shd w:val="clear" w:color="auto" w:fill="auto"/>
          </w:tcPr>
          <w:p w14:paraId="1C37F930" w14:textId="77777777" w:rsidR="005578B3" w:rsidRPr="0016446C" w:rsidRDefault="005578B3" w:rsidP="005578B3">
            <w:pPr>
              <w:pStyle w:val="TAC"/>
              <w:rPr>
                <w:ins w:id="1400" w:author="S2-2204154" w:date="2022-05-24T09:44:00Z"/>
                <w:rFonts w:eastAsiaTheme="minorEastAsia"/>
                <w:lang w:eastAsia="zh-CN"/>
              </w:rPr>
            </w:pPr>
          </w:p>
        </w:tc>
        <w:tc>
          <w:tcPr>
            <w:tcW w:w="614" w:type="dxa"/>
            <w:shd w:val="clear" w:color="auto" w:fill="auto"/>
          </w:tcPr>
          <w:p w14:paraId="2A5F568B" w14:textId="77777777" w:rsidR="005578B3" w:rsidRDefault="005578B3" w:rsidP="005578B3">
            <w:pPr>
              <w:pStyle w:val="TAC"/>
              <w:rPr>
                <w:ins w:id="1401" w:author="S2-2204154" w:date="2022-05-24T09:44:00Z"/>
              </w:rPr>
            </w:pPr>
          </w:p>
        </w:tc>
        <w:tc>
          <w:tcPr>
            <w:tcW w:w="614" w:type="dxa"/>
            <w:shd w:val="clear" w:color="auto" w:fill="auto"/>
          </w:tcPr>
          <w:p w14:paraId="2687DD80" w14:textId="77777777" w:rsidR="005578B3" w:rsidRPr="00320611" w:rsidRDefault="005578B3" w:rsidP="005578B3">
            <w:pPr>
              <w:pStyle w:val="TAC"/>
              <w:rPr>
                <w:ins w:id="1402" w:author="S2-2204154" w:date="2022-05-24T09:44:00Z"/>
                <w:rFonts w:eastAsiaTheme="minorEastAsia"/>
                <w:lang w:eastAsia="ko-KR"/>
              </w:rPr>
            </w:pPr>
          </w:p>
        </w:tc>
        <w:tc>
          <w:tcPr>
            <w:tcW w:w="614" w:type="dxa"/>
          </w:tcPr>
          <w:p w14:paraId="45494A85" w14:textId="77777777" w:rsidR="005578B3" w:rsidRDefault="005578B3" w:rsidP="005578B3">
            <w:pPr>
              <w:pStyle w:val="TAC"/>
              <w:rPr>
                <w:ins w:id="1403" w:author="S2-2204154" w:date="2022-05-24T09:44:00Z"/>
                <w:rFonts w:eastAsiaTheme="minorEastAsia"/>
                <w:lang w:eastAsia="ko-KR"/>
              </w:rPr>
            </w:pPr>
          </w:p>
        </w:tc>
        <w:tc>
          <w:tcPr>
            <w:tcW w:w="614" w:type="dxa"/>
          </w:tcPr>
          <w:p w14:paraId="27BCB40C" w14:textId="05076448" w:rsidR="005578B3" w:rsidRDefault="005578B3" w:rsidP="005578B3">
            <w:pPr>
              <w:pStyle w:val="TAC"/>
              <w:rPr>
                <w:ins w:id="1404" w:author="S2-2204154" w:date="2022-05-24T09:44:00Z"/>
              </w:rPr>
            </w:pPr>
            <w:ins w:id="1405" w:author="S2-2204154" w:date="2022-05-24T09:44:00Z">
              <w:r>
                <w:t>X</w:t>
              </w:r>
            </w:ins>
          </w:p>
        </w:tc>
      </w:tr>
      <w:tr w:rsidR="00F438A6" w:rsidRPr="00320611" w14:paraId="719CCF72" w14:textId="77777777" w:rsidTr="00F70DD9">
        <w:trPr>
          <w:trHeight w:val="20"/>
          <w:ins w:id="1406" w:author="S2-2204794" w:date="2022-05-24T09:46:00Z"/>
        </w:trPr>
        <w:tc>
          <w:tcPr>
            <w:tcW w:w="5812" w:type="dxa"/>
            <w:shd w:val="clear" w:color="auto" w:fill="auto"/>
          </w:tcPr>
          <w:p w14:paraId="0CFD0878" w14:textId="0AE314ED" w:rsidR="00F438A6" w:rsidRPr="00B75277" w:rsidRDefault="00F438A6" w:rsidP="00E02F1A">
            <w:pPr>
              <w:pStyle w:val="TAL"/>
              <w:rPr>
                <w:ins w:id="1407" w:author="S2-2204794" w:date="2022-05-24T09:46:00Z"/>
                <w:lang w:val="en-US"/>
              </w:rPr>
            </w:pPr>
            <w:ins w:id="1408" w:author="S2-2204794" w:date="2022-05-24T09:46:00Z">
              <w:r w:rsidRPr="00F464F6">
                <w:rPr>
                  <w:lang w:val="en-US"/>
                </w:rPr>
                <w:t>Solution</w:t>
              </w:r>
              <w:r w:rsidRPr="00F464F6">
                <w:rPr>
                  <w:rFonts w:hint="eastAsia"/>
                  <w:lang w:val="en-US" w:eastAsia="zh-CN"/>
                </w:rPr>
                <w:t xml:space="preserve"> #</w:t>
              </w:r>
              <w:del w:id="1409" w:author="Rapporteur" w:date="2022-05-24T10:45:00Z">
                <w:r w:rsidRPr="00F464F6" w:rsidDel="00E02F1A">
                  <w:rPr>
                    <w:lang w:val="en-US" w:eastAsia="zh-CN"/>
                  </w:rPr>
                  <w:delText>X</w:delText>
                </w:r>
              </w:del>
            </w:ins>
            <w:ins w:id="1410" w:author="Rapporteur" w:date="2022-05-24T10:45:00Z">
              <w:r w:rsidR="00E02F1A">
                <w:rPr>
                  <w:lang w:val="en-US" w:eastAsia="zh-CN"/>
                </w:rPr>
                <w:t>34</w:t>
              </w:r>
            </w:ins>
            <w:ins w:id="1411" w:author="S2-2204794" w:date="2022-05-24T09:46:00Z">
              <w:r w:rsidRPr="00F464F6">
                <w:rPr>
                  <w:lang w:val="en-US"/>
                </w:rPr>
                <w:t>:</w:t>
              </w:r>
              <w:r w:rsidRPr="00A25C8C">
                <w:rPr>
                  <w:bCs/>
                  <w:lang w:val="en-US"/>
                </w:rPr>
                <w:t xml:space="preserve"> </w:t>
              </w:r>
              <w:r>
                <w:rPr>
                  <w:bCs/>
                  <w:lang w:val="en-US"/>
                </w:rPr>
                <w:t>On-demand slices</w:t>
              </w:r>
            </w:ins>
          </w:p>
        </w:tc>
        <w:tc>
          <w:tcPr>
            <w:tcW w:w="614" w:type="dxa"/>
            <w:shd w:val="clear" w:color="auto" w:fill="auto"/>
          </w:tcPr>
          <w:p w14:paraId="623AA1DB" w14:textId="77777777" w:rsidR="00F438A6" w:rsidRDefault="00F438A6" w:rsidP="00F438A6">
            <w:pPr>
              <w:pStyle w:val="TAC"/>
              <w:rPr>
                <w:ins w:id="1412" w:author="S2-2204794" w:date="2022-05-24T09:46:00Z"/>
              </w:rPr>
            </w:pPr>
          </w:p>
        </w:tc>
        <w:tc>
          <w:tcPr>
            <w:tcW w:w="614" w:type="dxa"/>
            <w:shd w:val="clear" w:color="auto" w:fill="auto"/>
          </w:tcPr>
          <w:p w14:paraId="7E604C96" w14:textId="77777777" w:rsidR="00F438A6" w:rsidRPr="0016446C" w:rsidRDefault="00F438A6" w:rsidP="00F438A6">
            <w:pPr>
              <w:pStyle w:val="TAC"/>
              <w:rPr>
                <w:ins w:id="1413" w:author="S2-2204794" w:date="2022-05-24T09:46:00Z"/>
                <w:rFonts w:eastAsiaTheme="minorEastAsia"/>
                <w:lang w:eastAsia="zh-CN"/>
              </w:rPr>
            </w:pPr>
          </w:p>
        </w:tc>
        <w:tc>
          <w:tcPr>
            <w:tcW w:w="614" w:type="dxa"/>
            <w:shd w:val="clear" w:color="auto" w:fill="auto"/>
          </w:tcPr>
          <w:p w14:paraId="4F670443" w14:textId="77777777" w:rsidR="00F438A6" w:rsidRDefault="00F438A6" w:rsidP="00F438A6">
            <w:pPr>
              <w:pStyle w:val="TAC"/>
              <w:rPr>
                <w:ins w:id="1414" w:author="S2-2204794" w:date="2022-05-24T09:46:00Z"/>
              </w:rPr>
            </w:pPr>
          </w:p>
        </w:tc>
        <w:tc>
          <w:tcPr>
            <w:tcW w:w="614" w:type="dxa"/>
            <w:shd w:val="clear" w:color="auto" w:fill="auto"/>
          </w:tcPr>
          <w:p w14:paraId="3E1B5C3A" w14:textId="77777777" w:rsidR="00F438A6" w:rsidRPr="00320611" w:rsidRDefault="00F438A6" w:rsidP="00F438A6">
            <w:pPr>
              <w:pStyle w:val="TAC"/>
              <w:rPr>
                <w:ins w:id="1415" w:author="S2-2204794" w:date="2022-05-24T09:46:00Z"/>
                <w:rFonts w:eastAsiaTheme="minorEastAsia"/>
                <w:lang w:eastAsia="ko-KR"/>
              </w:rPr>
            </w:pPr>
          </w:p>
        </w:tc>
        <w:tc>
          <w:tcPr>
            <w:tcW w:w="614" w:type="dxa"/>
          </w:tcPr>
          <w:p w14:paraId="3AADE766" w14:textId="77777777" w:rsidR="00F438A6" w:rsidRDefault="00F438A6" w:rsidP="00F438A6">
            <w:pPr>
              <w:pStyle w:val="TAC"/>
              <w:rPr>
                <w:ins w:id="1416" w:author="S2-2204794" w:date="2022-05-24T09:46:00Z"/>
                <w:rFonts w:eastAsiaTheme="minorEastAsia"/>
                <w:lang w:eastAsia="ko-KR"/>
              </w:rPr>
            </w:pPr>
          </w:p>
        </w:tc>
        <w:tc>
          <w:tcPr>
            <w:tcW w:w="614" w:type="dxa"/>
          </w:tcPr>
          <w:p w14:paraId="3C931516" w14:textId="7F4BAC2D" w:rsidR="00F438A6" w:rsidRDefault="00F438A6" w:rsidP="00F438A6">
            <w:pPr>
              <w:pStyle w:val="TAC"/>
              <w:rPr>
                <w:ins w:id="1417" w:author="S2-2204794" w:date="2022-05-24T09:46:00Z"/>
              </w:rPr>
            </w:pPr>
            <w:ins w:id="1418" w:author="S2-2204794" w:date="2022-05-24T09:46:00Z">
              <w:r>
                <w:t>X</w:t>
              </w:r>
            </w:ins>
          </w:p>
        </w:tc>
      </w:tr>
      <w:tr w:rsidR="00A85985" w:rsidRPr="00320611" w14:paraId="2DF66F4C" w14:textId="77777777" w:rsidTr="00F70DD9">
        <w:trPr>
          <w:trHeight w:val="20"/>
          <w:ins w:id="1419" w:author="S2-2204795" w:date="2022-05-24T09:48:00Z"/>
        </w:trPr>
        <w:tc>
          <w:tcPr>
            <w:tcW w:w="5812" w:type="dxa"/>
            <w:shd w:val="clear" w:color="auto" w:fill="auto"/>
          </w:tcPr>
          <w:p w14:paraId="2A399320" w14:textId="4540CB2B" w:rsidR="00A85985" w:rsidRPr="00F464F6" w:rsidRDefault="00A85985" w:rsidP="00E02F1A">
            <w:pPr>
              <w:pStyle w:val="TAL"/>
              <w:rPr>
                <w:ins w:id="1420" w:author="S2-2204795" w:date="2022-05-24T09:48:00Z"/>
                <w:lang w:val="en-US"/>
              </w:rPr>
            </w:pPr>
            <w:ins w:id="1421" w:author="S2-2204795" w:date="2022-05-24T09:48:00Z">
              <w:r w:rsidRPr="00A85985">
                <w:rPr>
                  <w:lang w:val="en-US"/>
                </w:rPr>
                <w:t>Solution #</w:t>
              </w:r>
              <w:del w:id="1422" w:author="Rapporteur" w:date="2022-05-24T10:45:00Z">
                <w:r w:rsidRPr="00A85985" w:rsidDel="00E02F1A">
                  <w:rPr>
                    <w:lang w:val="en-US"/>
                  </w:rPr>
                  <w:delText>X</w:delText>
                </w:r>
              </w:del>
            </w:ins>
            <w:ins w:id="1423" w:author="Rapporteur" w:date="2022-05-24T10:45:00Z">
              <w:r w:rsidR="00E02F1A">
                <w:rPr>
                  <w:lang w:val="en-US"/>
                </w:rPr>
                <w:t>35</w:t>
              </w:r>
            </w:ins>
            <w:ins w:id="1424" w:author="S2-2204795" w:date="2022-05-24T09:48:00Z">
              <w:r w:rsidRPr="00A85985">
                <w:rPr>
                  <w:lang w:val="en-US"/>
                </w:rPr>
                <w:t>: Network Slice usage control by the network</w:t>
              </w:r>
            </w:ins>
          </w:p>
        </w:tc>
        <w:tc>
          <w:tcPr>
            <w:tcW w:w="614" w:type="dxa"/>
            <w:shd w:val="clear" w:color="auto" w:fill="auto"/>
          </w:tcPr>
          <w:p w14:paraId="7DCE00D9" w14:textId="77777777" w:rsidR="00A85985" w:rsidRDefault="00A85985" w:rsidP="00F438A6">
            <w:pPr>
              <w:pStyle w:val="TAC"/>
              <w:rPr>
                <w:ins w:id="1425" w:author="S2-2204795" w:date="2022-05-24T09:48:00Z"/>
              </w:rPr>
            </w:pPr>
          </w:p>
        </w:tc>
        <w:tc>
          <w:tcPr>
            <w:tcW w:w="614" w:type="dxa"/>
            <w:shd w:val="clear" w:color="auto" w:fill="auto"/>
          </w:tcPr>
          <w:p w14:paraId="630376F2" w14:textId="77777777" w:rsidR="00A85985" w:rsidRPr="0016446C" w:rsidRDefault="00A85985" w:rsidP="00F438A6">
            <w:pPr>
              <w:pStyle w:val="TAC"/>
              <w:rPr>
                <w:ins w:id="1426" w:author="S2-2204795" w:date="2022-05-24T09:48:00Z"/>
                <w:rFonts w:eastAsiaTheme="minorEastAsia"/>
                <w:lang w:eastAsia="zh-CN"/>
              </w:rPr>
            </w:pPr>
          </w:p>
        </w:tc>
        <w:tc>
          <w:tcPr>
            <w:tcW w:w="614" w:type="dxa"/>
            <w:shd w:val="clear" w:color="auto" w:fill="auto"/>
          </w:tcPr>
          <w:p w14:paraId="16F71455" w14:textId="77777777" w:rsidR="00A85985" w:rsidRDefault="00A85985" w:rsidP="00F438A6">
            <w:pPr>
              <w:pStyle w:val="TAC"/>
              <w:rPr>
                <w:ins w:id="1427" w:author="S2-2204795" w:date="2022-05-24T09:48:00Z"/>
              </w:rPr>
            </w:pPr>
          </w:p>
        </w:tc>
        <w:tc>
          <w:tcPr>
            <w:tcW w:w="614" w:type="dxa"/>
            <w:shd w:val="clear" w:color="auto" w:fill="auto"/>
          </w:tcPr>
          <w:p w14:paraId="1FD3C25E" w14:textId="77777777" w:rsidR="00A85985" w:rsidRPr="00320611" w:rsidRDefault="00A85985" w:rsidP="00F438A6">
            <w:pPr>
              <w:pStyle w:val="TAC"/>
              <w:rPr>
                <w:ins w:id="1428" w:author="S2-2204795" w:date="2022-05-24T09:48:00Z"/>
                <w:rFonts w:eastAsiaTheme="minorEastAsia"/>
                <w:lang w:eastAsia="ko-KR"/>
              </w:rPr>
            </w:pPr>
          </w:p>
        </w:tc>
        <w:tc>
          <w:tcPr>
            <w:tcW w:w="614" w:type="dxa"/>
          </w:tcPr>
          <w:p w14:paraId="19D4608D" w14:textId="77777777" w:rsidR="00A85985" w:rsidRDefault="00A85985" w:rsidP="00F438A6">
            <w:pPr>
              <w:pStyle w:val="TAC"/>
              <w:rPr>
                <w:ins w:id="1429" w:author="S2-2204795" w:date="2022-05-24T09:48:00Z"/>
                <w:rFonts w:eastAsiaTheme="minorEastAsia"/>
                <w:lang w:eastAsia="ko-KR"/>
              </w:rPr>
            </w:pPr>
          </w:p>
        </w:tc>
        <w:tc>
          <w:tcPr>
            <w:tcW w:w="614" w:type="dxa"/>
          </w:tcPr>
          <w:p w14:paraId="0388B0E2" w14:textId="4BB71F5F" w:rsidR="00A85985" w:rsidRPr="00A85985" w:rsidRDefault="00A85985" w:rsidP="00F438A6">
            <w:pPr>
              <w:pStyle w:val="TAC"/>
              <w:rPr>
                <w:ins w:id="1430" w:author="S2-2204795" w:date="2022-05-24T09:48:00Z"/>
                <w:rFonts w:eastAsiaTheme="minorEastAsia"/>
                <w:lang w:eastAsia="ko-KR"/>
              </w:rPr>
            </w:pPr>
            <w:ins w:id="1431" w:author="S2-2204795" w:date="2022-05-24T09:48:00Z">
              <w:r>
                <w:rPr>
                  <w:rFonts w:eastAsiaTheme="minorEastAsia" w:hint="eastAsia"/>
                  <w:lang w:eastAsia="ko-KR"/>
                </w:rPr>
                <w:t>X</w:t>
              </w:r>
            </w:ins>
          </w:p>
        </w:tc>
      </w:tr>
      <w:tr w:rsidR="00782161" w:rsidRPr="00320611" w14:paraId="37367D43" w14:textId="77777777" w:rsidTr="00F70DD9">
        <w:trPr>
          <w:trHeight w:val="20"/>
          <w:ins w:id="1432" w:author="S2-2204796" w:date="2022-05-24T09:49:00Z"/>
        </w:trPr>
        <w:tc>
          <w:tcPr>
            <w:tcW w:w="5812" w:type="dxa"/>
            <w:shd w:val="clear" w:color="auto" w:fill="auto"/>
          </w:tcPr>
          <w:p w14:paraId="4F4181BE" w14:textId="3BF438D8" w:rsidR="00782161" w:rsidRPr="00A85985" w:rsidRDefault="00782161" w:rsidP="00E02F1A">
            <w:pPr>
              <w:pStyle w:val="TAL"/>
              <w:rPr>
                <w:ins w:id="1433" w:author="S2-2204796" w:date="2022-05-24T09:49:00Z"/>
                <w:lang w:val="en-US"/>
              </w:rPr>
            </w:pPr>
            <w:ins w:id="1434" w:author="S2-2204796" w:date="2022-05-24T09:49:00Z">
              <w:r w:rsidRPr="00030DAC">
                <w:t>Solution #</w:t>
              </w:r>
              <w:del w:id="1435" w:author="Rapporteur" w:date="2022-05-24T10:45:00Z">
                <w:r w:rsidRPr="00030DAC" w:rsidDel="00E02F1A">
                  <w:delText>X</w:delText>
                </w:r>
              </w:del>
            </w:ins>
            <w:ins w:id="1436" w:author="Rapporteur" w:date="2022-05-24T10:45:00Z">
              <w:r w:rsidR="00E02F1A">
                <w:t>36</w:t>
              </w:r>
            </w:ins>
            <w:ins w:id="1437" w:author="S2-2204796" w:date="2022-05-24T09:49:00Z">
              <w:r w:rsidRPr="00030DAC">
                <w:t xml:space="preserve">: </w:t>
              </w:r>
              <w:r w:rsidRPr="003A4DDE">
                <w:t xml:space="preserve">UE provided reason for registration </w:t>
              </w:r>
              <w:r>
                <w:t>to</w:t>
              </w:r>
              <w:r w:rsidRPr="003A4DDE">
                <w:t xml:space="preserve"> S-NSSAI</w:t>
              </w:r>
            </w:ins>
          </w:p>
        </w:tc>
        <w:tc>
          <w:tcPr>
            <w:tcW w:w="614" w:type="dxa"/>
            <w:shd w:val="clear" w:color="auto" w:fill="auto"/>
          </w:tcPr>
          <w:p w14:paraId="1F1B2C31" w14:textId="77777777" w:rsidR="00782161" w:rsidRDefault="00782161" w:rsidP="00782161">
            <w:pPr>
              <w:pStyle w:val="TAC"/>
              <w:rPr>
                <w:ins w:id="1438" w:author="S2-2204796" w:date="2022-05-24T09:49:00Z"/>
              </w:rPr>
            </w:pPr>
          </w:p>
        </w:tc>
        <w:tc>
          <w:tcPr>
            <w:tcW w:w="614" w:type="dxa"/>
            <w:shd w:val="clear" w:color="auto" w:fill="auto"/>
          </w:tcPr>
          <w:p w14:paraId="707B294B" w14:textId="77777777" w:rsidR="00782161" w:rsidRPr="0016446C" w:rsidRDefault="00782161" w:rsidP="00782161">
            <w:pPr>
              <w:pStyle w:val="TAC"/>
              <w:rPr>
                <w:ins w:id="1439" w:author="S2-2204796" w:date="2022-05-24T09:49:00Z"/>
                <w:rFonts w:eastAsiaTheme="minorEastAsia"/>
                <w:lang w:eastAsia="zh-CN"/>
              </w:rPr>
            </w:pPr>
          </w:p>
        </w:tc>
        <w:tc>
          <w:tcPr>
            <w:tcW w:w="614" w:type="dxa"/>
            <w:shd w:val="clear" w:color="auto" w:fill="auto"/>
          </w:tcPr>
          <w:p w14:paraId="3FEC05C0" w14:textId="77777777" w:rsidR="00782161" w:rsidRDefault="00782161" w:rsidP="00782161">
            <w:pPr>
              <w:pStyle w:val="TAC"/>
              <w:rPr>
                <w:ins w:id="1440" w:author="S2-2204796" w:date="2022-05-24T09:49:00Z"/>
              </w:rPr>
            </w:pPr>
          </w:p>
        </w:tc>
        <w:tc>
          <w:tcPr>
            <w:tcW w:w="614" w:type="dxa"/>
            <w:shd w:val="clear" w:color="auto" w:fill="auto"/>
          </w:tcPr>
          <w:p w14:paraId="5CA578FB" w14:textId="77777777" w:rsidR="00782161" w:rsidRPr="00320611" w:rsidRDefault="00782161" w:rsidP="00782161">
            <w:pPr>
              <w:pStyle w:val="TAC"/>
              <w:rPr>
                <w:ins w:id="1441" w:author="S2-2204796" w:date="2022-05-24T09:49:00Z"/>
                <w:rFonts w:eastAsiaTheme="minorEastAsia"/>
                <w:lang w:eastAsia="ko-KR"/>
              </w:rPr>
            </w:pPr>
          </w:p>
        </w:tc>
        <w:tc>
          <w:tcPr>
            <w:tcW w:w="614" w:type="dxa"/>
          </w:tcPr>
          <w:p w14:paraId="531F140B" w14:textId="77777777" w:rsidR="00782161" w:rsidRDefault="00782161" w:rsidP="00782161">
            <w:pPr>
              <w:pStyle w:val="TAC"/>
              <w:rPr>
                <w:ins w:id="1442" w:author="S2-2204796" w:date="2022-05-24T09:49:00Z"/>
                <w:rFonts w:eastAsiaTheme="minorEastAsia"/>
                <w:lang w:eastAsia="ko-KR"/>
              </w:rPr>
            </w:pPr>
          </w:p>
        </w:tc>
        <w:tc>
          <w:tcPr>
            <w:tcW w:w="614" w:type="dxa"/>
          </w:tcPr>
          <w:p w14:paraId="6A50C22F" w14:textId="3CA66BA7" w:rsidR="00782161" w:rsidRDefault="00782161" w:rsidP="00782161">
            <w:pPr>
              <w:pStyle w:val="TAC"/>
              <w:rPr>
                <w:ins w:id="1443" w:author="S2-2204796" w:date="2022-05-24T09:49:00Z"/>
                <w:rFonts w:eastAsiaTheme="minorEastAsia"/>
                <w:lang w:eastAsia="ko-KR"/>
              </w:rPr>
            </w:pPr>
            <w:ins w:id="1444" w:author="S2-2204796" w:date="2022-05-24T09:49:00Z">
              <w:r>
                <w:rPr>
                  <w:lang w:eastAsia="ko-KR"/>
                </w:rPr>
                <w:t>X</w:t>
              </w:r>
            </w:ins>
          </w:p>
        </w:tc>
      </w:tr>
      <w:tr w:rsidR="00782161" w:rsidRPr="00320611" w14:paraId="7C4FF9EC" w14:textId="77777777" w:rsidTr="00F70DD9">
        <w:trPr>
          <w:trHeight w:val="20"/>
          <w:ins w:id="1445" w:author="S2-2204797" w:date="2022-05-24T09:50:00Z"/>
        </w:trPr>
        <w:tc>
          <w:tcPr>
            <w:tcW w:w="5812" w:type="dxa"/>
            <w:shd w:val="clear" w:color="auto" w:fill="auto"/>
          </w:tcPr>
          <w:p w14:paraId="11C77839" w14:textId="6FC32945" w:rsidR="00782161" w:rsidRPr="00030DAC" w:rsidRDefault="00782161" w:rsidP="00E02F1A">
            <w:pPr>
              <w:pStyle w:val="TAL"/>
              <w:rPr>
                <w:ins w:id="1446" w:author="S2-2204797" w:date="2022-05-24T09:50:00Z"/>
              </w:rPr>
            </w:pPr>
            <w:ins w:id="1447" w:author="S2-2204797" w:date="2022-05-24T09:51:00Z">
              <w:r w:rsidRPr="0092153C">
                <w:t>Solution #</w:t>
              </w:r>
              <w:del w:id="1448" w:author="Rapporteur" w:date="2022-05-24T10:45:00Z">
                <w:r w:rsidRPr="0092153C" w:rsidDel="00E02F1A">
                  <w:delText>x</w:delText>
                </w:r>
              </w:del>
            </w:ins>
            <w:ins w:id="1449" w:author="Rapporteur" w:date="2022-05-24T10:45:00Z">
              <w:r w:rsidR="00E02F1A">
                <w:t>37</w:t>
              </w:r>
            </w:ins>
            <w:ins w:id="1450" w:author="S2-2204797" w:date="2022-05-24T09:51:00Z">
              <w:r w:rsidRPr="0092153C">
                <w:t>: Actual UE Activity-based Slice Admission Control</w:t>
              </w:r>
            </w:ins>
          </w:p>
        </w:tc>
        <w:tc>
          <w:tcPr>
            <w:tcW w:w="614" w:type="dxa"/>
            <w:shd w:val="clear" w:color="auto" w:fill="auto"/>
          </w:tcPr>
          <w:p w14:paraId="2C5BE159" w14:textId="77777777" w:rsidR="00782161" w:rsidRDefault="00782161" w:rsidP="00782161">
            <w:pPr>
              <w:pStyle w:val="TAC"/>
              <w:rPr>
                <w:ins w:id="1451" w:author="S2-2204797" w:date="2022-05-24T09:50:00Z"/>
              </w:rPr>
            </w:pPr>
          </w:p>
        </w:tc>
        <w:tc>
          <w:tcPr>
            <w:tcW w:w="614" w:type="dxa"/>
            <w:shd w:val="clear" w:color="auto" w:fill="auto"/>
          </w:tcPr>
          <w:p w14:paraId="5BE0E77A" w14:textId="77777777" w:rsidR="00782161" w:rsidRPr="0016446C" w:rsidRDefault="00782161" w:rsidP="00782161">
            <w:pPr>
              <w:pStyle w:val="TAC"/>
              <w:rPr>
                <w:ins w:id="1452" w:author="S2-2204797" w:date="2022-05-24T09:50:00Z"/>
                <w:rFonts w:eastAsiaTheme="minorEastAsia"/>
                <w:lang w:eastAsia="zh-CN"/>
              </w:rPr>
            </w:pPr>
          </w:p>
        </w:tc>
        <w:tc>
          <w:tcPr>
            <w:tcW w:w="614" w:type="dxa"/>
            <w:shd w:val="clear" w:color="auto" w:fill="auto"/>
          </w:tcPr>
          <w:p w14:paraId="5E1D0C7C" w14:textId="77777777" w:rsidR="00782161" w:rsidRDefault="00782161" w:rsidP="00782161">
            <w:pPr>
              <w:pStyle w:val="TAC"/>
              <w:rPr>
                <w:ins w:id="1453" w:author="S2-2204797" w:date="2022-05-24T09:50:00Z"/>
              </w:rPr>
            </w:pPr>
          </w:p>
        </w:tc>
        <w:tc>
          <w:tcPr>
            <w:tcW w:w="614" w:type="dxa"/>
            <w:shd w:val="clear" w:color="auto" w:fill="auto"/>
          </w:tcPr>
          <w:p w14:paraId="1B74D0BC" w14:textId="77777777" w:rsidR="00782161" w:rsidRPr="00320611" w:rsidRDefault="00782161" w:rsidP="00782161">
            <w:pPr>
              <w:pStyle w:val="TAC"/>
              <w:rPr>
                <w:ins w:id="1454" w:author="S2-2204797" w:date="2022-05-24T09:50:00Z"/>
                <w:rFonts w:eastAsiaTheme="minorEastAsia"/>
                <w:lang w:eastAsia="ko-KR"/>
              </w:rPr>
            </w:pPr>
          </w:p>
        </w:tc>
        <w:tc>
          <w:tcPr>
            <w:tcW w:w="614" w:type="dxa"/>
          </w:tcPr>
          <w:p w14:paraId="6B786E0C" w14:textId="77777777" w:rsidR="00782161" w:rsidRDefault="00782161" w:rsidP="00782161">
            <w:pPr>
              <w:pStyle w:val="TAC"/>
              <w:rPr>
                <w:ins w:id="1455" w:author="S2-2204797" w:date="2022-05-24T09:50:00Z"/>
                <w:rFonts w:eastAsiaTheme="minorEastAsia"/>
                <w:lang w:eastAsia="ko-KR"/>
              </w:rPr>
            </w:pPr>
          </w:p>
        </w:tc>
        <w:tc>
          <w:tcPr>
            <w:tcW w:w="614" w:type="dxa"/>
          </w:tcPr>
          <w:p w14:paraId="0622B394" w14:textId="50EBE97D" w:rsidR="00782161" w:rsidRDefault="00782161" w:rsidP="00782161">
            <w:pPr>
              <w:pStyle w:val="TAC"/>
              <w:rPr>
                <w:ins w:id="1456" w:author="S2-2204797" w:date="2022-05-24T09:50:00Z"/>
                <w:lang w:eastAsia="ko-KR"/>
              </w:rPr>
            </w:pPr>
            <w:ins w:id="1457" w:author="S2-2204797" w:date="2022-05-24T09:51:00Z">
              <w:r>
                <w:rPr>
                  <w:lang w:eastAsia="ko-KR"/>
                </w:rPr>
                <w:t>X</w:t>
              </w:r>
            </w:ins>
          </w:p>
        </w:tc>
      </w:tr>
      <w:tr w:rsidR="009F1065" w:rsidRPr="00320611" w14:paraId="53CC0FD4" w14:textId="77777777" w:rsidTr="00F70DD9">
        <w:trPr>
          <w:trHeight w:val="20"/>
          <w:ins w:id="1458" w:author="S2-2204798" w:date="2022-05-24T09:52:00Z"/>
        </w:trPr>
        <w:tc>
          <w:tcPr>
            <w:tcW w:w="5812" w:type="dxa"/>
            <w:shd w:val="clear" w:color="auto" w:fill="auto"/>
          </w:tcPr>
          <w:p w14:paraId="05EDB147" w14:textId="071363E0" w:rsidR="009F1065" w:rsidRPr="0092153C" w:rsidRDefault="003D17F3" w:rsidP="00E02F1A">
            <w:pPr>
              <w:pStyle w:val="TAL"/>
              <w:rPr>
                <w:ins w:id="1459" w:author="S2-2204798" w:date="2022-05-24T09:52:00Z"/>
              </w:rPr>
            </w:pPr>
            <w:ins w:id="1460" w:author="S2-2204798" w:date="2022-05-24T10:07:00Z">
              <w:r w:rsidRPr="00320611">
                <w:t>Solution</w:t>
              </w:r>
              <w:r w:rsidRPr="00320611">
                <w:rPr>
                  <w:lang w:eastAsia="zh-CN"/>
                </w:rPr>
                <w:t xml:space="preserve"> #</w:t>
              </w:r>
              <w:del w:id="1461" w:author="Rapporteur" w:date="2022-05-24T10:45:00Z">
                <w:r w:rsidDel="00E02F1A">
                  <w:rPr>
                    <w:lang w:eastAsia="zh-CN"/>
                  </w:rPr>
                  <w:delText>X</w:delText>
                </w:r>
              </w:del>
            </w:ins>
            <w:ins w:id="1462" w:author="Rapporteur" w:date="2022-05-24T10:45:00Z">
              <w:r w:rsidR="00E02F1A">
                <w:rPr>
                  <w:lang w:eastAsia="zh-CN"/>
                </w:rPr>
                <w:t>38</w:t>
              </w:r>
            </w:ins>
            <w:ins w:id="1463" w:author="S2-2204798" w:date="2022-05-24T10:07:00Z">
              <w:r w:rsidRPr="00320611">
                <w:t xml:space="preserve">: </w:t>
              </w:r>
              <w:r w:rsidRPr="002603D4">
                <w:t>On configuring the UE with UE behaviour policies</w:t>
              </w:r>
            </w:ins>
          </w:p>
        </w:tc>
        <w:tc>
          <w:tcPr>
            <w:tcW w:w="614" w:type="dxa"/>
            <w:shd w:val="clear" w:color="auto" w:fill="auto"/>
          </w:tcPr>
          <w:p w14:paraId="0AB6AA91" w14:textId="77777777" w:rsidR="009F1065" w:rsidRDefault="009F1065" w:rsidP="009F1065">
            <w:pPr>
              <w:pStyle w:val="TAC"/>
              <w:rPr>
                <w:ins w:id="1464" w:author="S2-2204798" w:date="2022-05-24T09:52:00Z"/>
              </w:rPr>
            </w:pPr>
          </w:p>
        </w:tc>
        <w:tc>
          <w:tcPr>
            <w:tcW w:w="614" w:type="dxa"/>
            <w:shd w:val="clear" w:color="auto" w:fill="auto"/>
          </w:tcPr>
          <w:p w14:paraId="1CBA31E1" w14:textId="77777777" w:rsidR="009F1065" w:rsidRPr="0016446C" w:rsidRDefault="009F1065" w:rsidP="009F1065">
            <w:pPr>
              <w:pStyle w:val="TAC"/>
              <w:rPr>
                <w:ins w:id="1465" w:author="S2-2204798" w:date="2022-05-24T09:52:00Z"/>
                <w:rFonts w:eastAsiaTheme="minorEastAsia"/>
                <w:lang w:eastAsia="zh-CN"/>
              </w:rPr>
            </w:pPr>
          </w:p>
        </w:tc>
        <w:tc>
          <w:tcPr>
            <w:tcW w:w="614" w:type="dxa"/>
            <w:shd w:val="clear" w:color="auto" w:fill="auto"/>
          </w:tcPr>
          <w:p w14:paraId="2E1836DE" w14:textId="77777777" w:rsidR="009F1065" w:rsidRDefault="009F1065" w:rsidP="009F1065">
            <w:pPr>
              <w:pStyle w:val="TAC"/>
              <w:rPr>
                <w:ins w:id="1466" w:author="S2-2204798" w:date="2022-05-24T09:52:00Z"/>
              </w:rPr>
            </w:pPr>
          </w:p>
        </w:tc>
        <w:tc>
          <w:tcPr>
            <w:tcW w:w="614" w:type="dxa"/>
            <w:shd w:val="clear" w:color="auto" w:fill="auto"/>
          </w:tcPr>
          <w:p w14:paraId="71FDA9FA" w14:textId="77777777" w:rsidR="009F1065" w:rsidRPr="00320611" w:rsidRDefault="009F1065" w:rsidP="009F1065">
            <w:pPr>
              <w:pStyle w:val="TAC"/>
              <w:rPr>
                <w:ins w:id="1467" w:author="S2-2204798" w:date="2022-05-24T09:52:00Z"/>
                <w:rFonts w:eastAsiaTheme="minorEastAsia"/>
                <w:lang w:eastAsia="ko-KR"/>
              </w:rPr>
            </w:pPr>
          </w:p>
        </w:tc>
        <w:tc>
          <w:tcPr>
            <w:tcW w:w="614" w:type="dxa"/>
          </w:tcPr>
          <w:p w14:paraId="2B6ED907" w14:textId="77777777" w:rsidR="009F1065" w:rsidRDefault="009F1065" w:rsidP="009F1065">
            <w:pPr>
              <w:pStyle w:val="TAC"/>
              <w:rPr>
                <w:ins w:id="1468" w:author="S2-2204798" w:date="2022-05-24T09:52:00Z"/>
                <w:rFonts w:eastAsiaTheme="minorEastAsia"/>
                <w:lang w:eastAsia="ko-KR"/>
              </w:rPr>
            </w:pPr>
          </w:p>
        </w:tc>
        <w:tc>
          <w:tcPr>
            <w:tcW w:w="614" w:type="dxa"/>
          </w:tcPr>
          <w:p w14:paraId="5688A919" w14:textId="7D09F934" w:rsidR="009F1065" w:rsidRDefault="009F1065" w:rsidP="009F1065">
            <w:pPr>
              <w:pStyle w:val="TAC"/>
              <w:rPr>
                <w:ins w:id="1469" w:author="S2-2204798" w:date="2022-05-24T09:52:00Z"/>
                <w:lang w:eastAsia="ko-KR"/>
              </w:rPr>
            </w:pPr>
            <w:ins w:id="1470" w:author="S2-2204798" w:date="2022-05-24T09:52:00Z">
              <w:r>
                <w:rPr>
                  <w:lang w:eastAsia="ko-KR"/>
                </w:rPr>
                <w:t>X</w:t>
              </w:r>
            </w:ins>
          </w:p>
        </w:tc>
      </w:tr>
      <w:tr w:rsidR="00D804AE" w:rsidRPr="00320611" w14:paraId="62FD3944" w14:textId="77777777" w:rsidTr="00F70DD9">
        <w:trPr>
          <w:trHeight w:val="20"/>
          <w:ins w:id="1471" w:author="S2-2204799" w:date="2022-05-24T09:53:00Z"/>
        </w:trPr>
        <w:tc>
          <w:tcPr>
            <w:tcW w:w="5812" w:type="dxa"/>
            <w:shd w:val="clear" w:color="auto" w:fill="auto"/>
          </w:tcPr>
          <w:p w14:paraId="75814B17" w14:textId="1B36D323" w:rsidR="00D804AE" w:rsidRPr="0092153C" w:rsidRDefault="003D17F3" w:rsidP="00E02F1A">
            <w:pPr>
              <w:pStyle w:val="TAL"/>
              <w:rPr>
                <w:ins w:id="1472" w:author="S2-2204799" w:date="2022-05-24T09:53:00Z"/>
              </w:rPr>
            </w:pPr>
            <w:ins w:id="1473" w:author="S2-2204799" w:date="2022-05-24T10:10:00Z">
              <w:r w:rsidRPr="005A2371">
                <w:t>Solution</w:t>
              </w:r>
              <w:r w:rsidRPr="005A2371">
                <w:rPr>
                  <w:rFonts w:hint="eastAsia"/>
                  <w:lang w:eastAsia="zh-CN"/>
                </w:rPr>
                <w:t xml:space="preserve"> #</w:t>
              </w:r>
              <w:del w:id="1474" w:author="Rapporteur" w:date="2022-05-24T10:45:00Z">
                <w:r w:rsidRPr="005A2371" w:rsidDel="00E02F1A">
                  <w:rPr>
                    <w:lang w:eastAsia="zh-CN"/>
                  </w:rPr>
                  <w:delText>X</w:delText>
                </w:r>
              </w:del>
            </w:ins>
            <w:ins w:id="1475" w:author="Rapporteur" w:date="2022-05-24T10:45:00Z">
              <w:r w:rsidR="00E02F1A">
                <w:rPr>
                  <w:lang w:eastAsia="zh-CN"/>
                </w:rPr>
                <w:t>39</w:t>
              </w:r>
            </w:ins>
            <w:ins w:id="1476" w:author="S2-2204799" w:date="2022-05-24T10:10:00Z">
              <w:r w:rsidRPr="005A2371">
                <w:t xml:space="preserve">: </w:t>
              </w:r>
              <w:r w:rsidRPr="00EF78FA">
                <w:rPr>
                  <w:rFonts w:cs="Arial"/>
                </w:rPr>
                <w:t>Serving PLMN steering U</w:t>
              </w:r>
              <w:r>
                <w:rPr>
                  <w:rFonts w:cs="Arial"/>
                </w:rPr>
                <w:t>E</w:t>
              </w:r>
              <w:r w:rsidRPr="00EF78FA">
                <w:rPr>
                  <w:rFonts w:cs="Arial"/>
                </w:rPr>
                <w:t xml:space="preserve"> to preferred slice for selection of PDU session</w:t>
              </w:r>
            </w:ins>
          </w:p>
        </w:tc>
        <w:tc>
          <w:tcPr>
            <w:tcW w:w="614" w:type="dxa"/>
            <w:shd w:val="clear" w:color="auto" w:fill="auto"/>
          </w:tcPr>
          <w:p w14:paraId="7C2ABA9F" w14:textId="77777777" w:rsidR="00D804AE" w:rsidRDefault="00D804AE" w:rsidP="00D804AE">
            <w:pPr>
              <w:pStyle w:val="TAC"/>
              <w:rPr>
                <w:ins w:id="1477" w:author="S2-2204799" w:date="2022-05-24T09:53:00Z"/>
              </w:rPr>
            </w:pPr>
          </w:p>
        </w:tc>
        <w:tc>
          <w:tcPr>
            <w:tcW w:w="614" w:type="dxa"/>
            <w:shd w:val="clear" w:color="auto" w:fill="auto"/>
          </w:tcPr>
          <w:p w14:paraId="0E465CFA" w14:textId="77777777" w:rsidR="00D804AE" w:rsidRPr="0016446C" w:rsidRDefault="00D804AE" w:rsidP="00D804AE">
            <w:pPr>
              <w:pStyle w:val="TAC"/>
              <w:rPr>
                <w:ins w:id="1478" w:author="S2-2204799" w:date="2022-05-24T09:53:00Z"/>
                <w:rFonts w:eastAsiaTheme="minorEastAsia"/>
                <w:lang w:eastAsia="zh-CN"/>
              </w:rPr>
            </w:pPr>
          </w:p>
        </w:tc>
        <w:tc>
          <w:tcPr>
            <w:tcW w:w="614" w:type="dxa"/>
            <w:shd w:val="clear" w:color="auto" w:fill="auto"/>
          </w:tcPr>
          <w:p w14:paraId="3C6995FF" w14:textId="77777777" w:rsidR="00D804AE" w:rsidRDefault="00D804AE" w:rsidP="00D804AE">
            <w:pPr>
              <w:pStyle w:val="TAC"/>
              <w:rPr>
                <w:ins w:id="1479" w:author="S2-2204799" w:date="2022-05-24T09:53:00Z"/>
              </w:rPr>
            </w:pPr>
          </w:p>
        </w:tc>
        <w:tc>
          <w:tcPr>
            <w:tcW w:w="614" w:type="dxa"/>
            <w:shd w:val="clear" w:color="auto" w:fill="auto"/>
          </w:tcPr>
          <w:p w14:paraId="39AC33CD" w14:textId="77777777" w:rsidR="00D804AE" w:rsidRPr="00320611" w:rsidRDefault="00D804AE" w:rsidP="00D804AE">
            <w:pPr>
              <w:pStyle w:val="TAC"/>
              <w:rPr>
                <w:ins w:id="1480" w:author="S2-2204799" w:date="2022-05-24T09:53:00Z"/>
                <w:rFonts w:eastAsiaTheme="minorEastAsia"/>
                <w:lang w:eastAsia="ko-KR"/>
              </w:rPr>
            </w:pPr>
          </w:p>
        </w:tc>
        <w:tc>
          <w:tcPr>
            <w:tcW w:w="614" w:type="dxa"/>
          </w:tcPr>
          <w:p w14:paraId="1E4C02FC" w14:textId="77777777" w:rsidR="00D804AE" w:rsidRDefault="00D804AE" w:rsidP="00D804AE">
            <w:pPr>
              <w:pStyle w:val="TAC"/>
              <w:rPr>
                <w:ins w:id="1481" w:author="S2-2204799" w:date="2022-05-24T09:53:00Z"/>
                <w:rFonts w:eastAsiaTheme="minorEastAsia"/>
                <w:lang w:eastAsia="ko-KR"/>
              </w:rPr>
            </w:pPr>
          </w:p>
        </w:tc>
        <w:tc>
          <w:tcPr>
            <w:tcW w:w="614" w:type="dxa"/>
          </w:tcPr>
          <w:p w14:paraId="651B4A46" w14:textId="51EEAFFC" w:rsidR="00D804AE" w:rsidRDefault="00D804AE" w:rsidP="00D804AE">
            <w:pPr>
              <w:pStyle w:val="TAC"/>
              <w:rPr>
                <w:ins w:id="1482" w:author="S2-2204799" w:date="2022-05-24T09:53:00Z"/>
                <w:lang w:eastAsia="ko-KR"/>
              </w:rPr>
            </w:pPr>
            <w:ins w:id="1483" w:author="S2-2204799" w:date="2022-05-24T09:53:00Z">
              <w:r>
                <w:rPr>
                  <w:lang w:eastAsia="ko-KR"/>
                </w:rPr>
                <w:t>X</w:t>
              </w:r>
            </w:ins>
          </w:p>
        </w:tc>
      </w:tr>
    </w:tbl>
    <w:p w14:paraId="76C24416" w14:textId="77777777" w:rsidR="0003284B" w:rsidRPr="00320611" w:rsidRDefault="0003284B" w:rsidP="0003284B">
      <w:pPr>
        <w:pStyle w:val="FP"/>
        <w:rPr>
          <w:lang w:eastAsia="zh-CN"/>
        </w:rPr>
      </w:pPr>
      <w:bookmarkStart w:id="1484" w:name="_Toc500949097"/>
      <w:bookmarkStart w:id="1485" w:name="_Toc22214908"/>
      <w:bookmarkStart w:id="1486" w:name="_Toc23254041"/>
    </w:p>
    <w:p w14:paraId="3583F911" w14:textId="5DFB6D0D" w:rsidR="0050783A" w:rsidRPr="00320611" w:rsidRDefault="0050783A" w:rsidP="00C86DBB">
      <w:pPr>
        <w:pStyle w:val="21"/>
        <w:rPr>
          <w:lang w:eastAsia="ja-JP"/>
        </w:rPr>
      </w:pPr>
      <w:bookmarkStart w:id="1487" w:name="_Toc92883029"/>
      <w:bookmarkStart w:id="1488" w:name="_Toc92890920"/>
      <w:bookmarkStart w:id="1489" w:name="_Toc104302377"/>
      <w:bookmarkStart w:id="1490" w:name="_Toc104359342"/>
      <w:bookmarkStart w:id="1491" w:name="_Toc97057175"/>
      <w:bookmarkStart w:id="1492" w:name="_Toc97266753"/>
      <w:bookmarkStart w:id="1493" w:name="_Toc104788991"/>
      <w:r w:rsidRPr="00320611">
        <w:rPr>
          <w:lang w:eastAsia="zh-CN"/>
        </w:rPr>
        <w:t>6.</w:t>
      </w:r>
      <w:r w:rsidR="00B00A70" w:rsidRPr="00320611">
        <w:rPr>
          <w:lang w:eastAsia="zh-CN"/>
        </w:rPr>
        <w:t>1</w:t>
      </w:r>
      <w:r w:rsidRPr="00320611">
        <w:rPr>
          <w:lang w:eastAsia="ko-KR"/>
        </w:rPr>
        <w:tab/>
      </w:r>
      <w:r w:rsidRPr="00320611">
        <w:rPr>
          <w:lang w:eastAsia="ja-JP"/>
        </w:rPr>
        <w:t>Solution</w:t>
      </w:r>
      <w:r w:rsidRPr="00320611">
        <w:rPr>
          <w:lang w:eastAsia="zh-CN"/>
        </w:rPr>
        <w:t xml:space="preserve"> #</w:t>
      </w:r>
      <w:r w:rsidR="00B00A70" w:rsidRPr="00320611">
        <w:rPr>
          <w:lang w:eastAsia="zh-CN"/>
        </w:rPr>
        <w:t>1</w:t>
      </w:r>
      <w:r w:rsidRPr="00320611">
        <w:rPr>
          <w:lang w:eastAsia="ja-JP"/>
        </w:rPr>
        <w:t xml:space="preserve">: </w:t>
      </w:r>
      <w:bookmarkEnd w:id="1487"/>
      <w:bookmarkEnd w:id="1488"/>
      <w:r w:rsidRPr="00320611">
        <w:rPr>
          <w:lang w:eastAsia="ja-JP"/>
        </w:rPr>
        <w:t>Additional S-NSSAI associated with the PDU session</w:t>
      </w:r>
      <w:bookmarkEnd w:id="1489"/>
      <w:bookmarkEnd w:id="1490"/>
      <w:bookmarkEnd w:id="1493"/>
    </w:p>
    <w:p w14:paraId="22F6D5B2" w14:textId="11936F88" w:rsidR="0050783A" w:rsidRPr="00320611" w:rsidRDefault="0050783A" w:rsidP="00C86DBB">
      <w:pPr>
        <w:pStyle w:val="31"/>
        <w:rPr>
          <w:lang w:eastAsia="ko-KR"/>
        </w:rPr>
      </w:pPr>
      <w:bookmarkStart w:id="1494" w:name="_Toc16839383"/>
      <w:bookmarkStart w:id="1495" w:name="_Toc21087542"/>
      <w:bookmarkStart w:id="1496" w:name="_Toc92883030"/>
      <w:bookmarkStart w:id="1497" w:name="_Toc92890921"/>
      <w:bookmarkStart w:id="1498" w:name="_Toc104302378"/>
      <w:bookmarkStart w:id="1499" w:name="_Toc104359343"/>
      <w:bookmarkStart w:id="1500" w:name="_Toc104788992"/>
      <w:r w:rsidRPr="00320611">
        <w:rPr>
          <w:lang w:eastAsia="ko-KR"/>
        </w:rPr>
        <w:t>6.</w:t>
      </w:r>
      <w:r w:rsidR="00B00A70" w:rsidRPr="00320611">
        <w:rPr>
          <w:lang w:eastAsia="ko-KR"/>
        </w:rPr>
        <w:t>1</w:t>
      </w:r>
      <w:r w:rsidRPr="00320611">
        <w:rPr>
          <w:lang w:eastAsia="ko-KR"/>
        </w:rPr>
        <w:t>.1</w:t>
      </w:r>
      <w:r w:rsidRPr="00320611">
        <w:rPr>
          <w:lang w:eastAsia="ko-KR"/>
        </w:rPr>
        <w:tab/>
      </w:r>
      <w:bookmarkEnd w:id="1494"/>
      <w:r w:rsidRPr="00320611">
        <w:rPr>
          <w:lang w:eastAsia="ko-KR"/>
        </w:rPr>
        <w:t>Introduction</w:t>
      </w:r>
      <w:bookmarkEnd w:id="1495"/>
      <w:bookmarkEnd w:id="1496"/>
      <w:bookmarkEnd w:id="1497"/>
      <w:bookmarkEnd w:id="1498"/>
      <w:bookmarkEnd w:id="1499"/>
      <w:bookmarkEnd w:id="1500"/>
    </w:p>
    <w:p w14:paraId="7270E34E" w14:textId="249F85E7" w:rsidR="0050783A" w:rsidRPr="00320611" w:rsidRDefault="00320611" w:rsidP="00320611">
      <w:pPr>
        <w:rPr>
          <w:lang w:eastAsia="ja-JP"/>
        </w:rPr>
      </w:pPr>
      <w:bookmarkStart w:id="1501" w:name="_Toc16839384"/>
      <w:bookmarkStart w:id="1502" w:name="_Toc21087543"/>
      <w:r w:rsidRPr="00320611">
        <w:rPr>
          <w:lang w:eastAsia="ja-JP"/>
        </w:rPr>
        <w:t>This solution aims to address the key issues#1: Support of Network Slice Service continuity, particularly it reuses the concept that the PDU session can be associate with two S-NSSAIs (based on values provided in mapping of Allowed NSSAI</w:t>
      </w:r>
      <w:ins w:id="1503" w:author="S2-2204773" w:date="2022-05-24T08:11:00Z">
        <w:r w:rsidR="00E50A63" w:rsidRPr="00E50A63">
          <w:t xml:space="preserve"> </w:t>
        </w:r>
        <w:r w:rsidR="00E50A63">
          <w:t>in case of e.g. roaming</w:t>
        </w:r>
      </w:ins>
      <w:r w:rsidRPr="00320611">
        <w:rPr>
          <w:lang w:eastAsia="ja-JP"/>
        </w:rPr>
        <w:t>). The scenario covers the case where NFs (</w:t>
      </w:r>
      <w:ins w:id="1504" w:author="S2-2204773" w:date="2022-05-24T08:11:00Z">
        <w:r w:rsidR="00E50A63">
          <w:t xml:space="preserve">e.g. AMF, </w:t>
        </w:r>
      </w:ins>
      <w:r w:rsidRPr="00320611">
        <w:rPr>
          <w:lang w:eastAsia="ja-JP"/>
        </w:rPr>
        <w:t>SMF, UPF...) in a network slice instance support multiple S-NSSAIs. How to split the resource depends on implementation. It is possible that the resource of one S-NSSAI is getting congested, while other S-NSSAI is not (e.g. there is a fixed allocation of resources to each S-NSSAI in the NF instances). This solution proposes that when one S-NSSAI is congested, the netw</w:t>
      </w:r>
      <w:r w:rsidRPr="00320611">
        <w:rPr>
          <w:lang w:eastAsia="ja-JP"/>
        </w:rPr>
        <w:lastRenderedPageBreak/>
        <w:t>ork can associate the PDU session with additional S-NSSAI in order to provide service continuity during mobility scenario</w:t>
      </w:r>
      <w:ins w:id="1505" w:author="S2-2204773" w:date="2022-05-24T08:11:00Z">
        <w:r w:rsidR="00E50A63">
          <w:rPr>
            <w:lang w:eastAsia="ja-JP"/>
          </w:rPr>
          <w:t xml:space="preserve"> </w:t>
        </w:r>
        <w:r w:rsidR="00E50A63">
          <w:t>(scenario 2d)</w:t>
        </w:r>
      </w:ins>
      <w:r w:rsidRPr="00320611">
        <w:rPr>
          <w:lang w:eastAsia="ja-JP"/>
        </w:rPr>
        <w:t>, so the resource allocated in SMF and/or UPF for one S-NSSAI can be shared by other S-NSSAI if other S-NSSAI is getting congested.</w:t>
      </w:r>
      <w:ins w:id="1506" w:author="S2-2204773" w:date="2022-05-24T08:11:00Z">
        <w:r w:rsidR="00E50A63">
          <w:rPr>
            <w:lang w:eastAsia="ja-JP"/>
          </w:rPr>
          <w:t xml:space="preserve"> </w:t>
        </w:r>
        <w:r w:rsidR="00E50A63">
          <w:t>This solution can also be used for PDU Session establishment procedure in scenario 1b.</w:t>
        </w:r>
      </w:ins>
    </w:p>
    <w:p w14:paraId="6FCD18C6" w14:textId="6507A484" w:rsidR="0050783A" w:rsidRPr="00320611" w:rsidRDefault="0050783A" w:rsidP="00320611">
      <w:pPr>
        <w:pStyle w:val="EditorsNote"/>
        <w:rPr>
          <w:rFonts w:eastAsia="맑은 고딕"/>
        </w:rPr>
      </w:pPr>
      <w:r w:rsidRPr="00320611">
        <w:rPr>
          <w:rFonts w:eastAsia="맑은 고딕"/>
        </w:rPr>
        <w:t>Editor</w:t>
      </w:r>
      <w:r w:rsidR="00A13E1F" w:rsidRPr="00320611">
        <w:rPr>
          <w:rFonts w:eastAsia="맑은 고딕"/>
        </w:rPr>
        <w:t>'</w:t>
      </w:r>
      <w:r w:rsidRPr="00320611">
        <w:rPr>
          <w:rFonts w:eastAsia="맑은 고딕"/>
        </w:rPr>
        <w:t>s note:</w:t>
      </w:r>
      <w:r w:rsidRPr="00320611">
        <w:rPr>
          <w:rFonts w:eastAsia="맑은 고딕"/>
        </w:rPr>
        <w:tab/>
        <w:t>The validity of the scenario that this solution covers is to be further assessed.</w:t>
      </w:r>
    </w:p>
    <w:p w14:paraId="2A3C646F" w14:textId="558F9E65" w:rsidR="0050783A" w:rsidRPr="00320611" w:rsidRDefault="0050783A" w:rsidP="003B60FA">
      <w:pPr>
        <w:pStyle w:val="NO"/>
        <w:rPr>
          <w:rFonts w:eastAsia="SimSun"/>
          <w:lang w:eastAsia="zh-CN"/>
        </w:rPr>
      </w:pPr>
      <w:r w:rsidRPr="00320611">
        <w:rPr>
          <w:rFonts w:eastAsia="맑은 고딕"/>
        </w:rPr>
        <w:t>NOTE:</w:t>
      </w:r>
      <w:r w:rsidR="00B00A70" w:rsidRPr="00320611">
        <w:rPr>
          <w:rFonts w:eastAsia="맑은 고딕"/>
        </w:rPr>
        <w:tab/>
      </w:r>
      <w:r w:rsidRPr="00320611">
        <w:rPr>
          <w:rFonts w:eastAsia="맑은 고딕"/>
        </w:rPr>
        <w:t>This solution may be extended to cover no mobility scenarios 1b and 1</w:t>
      </w:r>
      <w:r w:rsidRPr="00320611">
        <w:rPr>
          <w:rFonts w:eastAsia="SimSun"/>
          <w:lang w:eastAsia="zh-CN"/>
        </w:rPr>
        <w:t>c described in clause</w:t>
      </w:r>
      <w:r w:rsidR="00B00A70" w:rsidRPr="00320611">
        <w:rPr>
          <w:rFonts w:eastAsia="SimSun"/>
          <w:lang w:eastAsia="zh-CN"/>
        </w:rPr>
        <w:t> </w:t>
      </w:r>
      <w:r w:rsidRPr="00320611">
        <w:rPr>
          <w:rFonts w:eastAsia="SimSun"/>
          <w:lang w:eastAsia="zh-CN"/>
        </w:rPr>
        <w:t>5.1.1</w:t>
      </w:r>
    </w:p>
    <w:p w14:paraId="69E5BD94" w14:textId="227AED59" w:rsidR="0050783A" w:rsidRPr="00320611" w:rsidRDefault="0050783A" w:rsidP="00320611">
      <w:pPr>
        <w:pStyle w:val="EditorsNote"/>
        <w:rPr>
          <w:rFonts w:eastAsia="SimSun"/>
          <w:lang w:eastAsia="zh-CN"/>
        </w:rPr>
      </w:pPr>
      <w:r w:rsidRPr="00320611">
        <w:rPr>
          <w:rFonts w:eastAsia="맑은 고딕"/>
        </w:rPr>
        <w:t>Editor</w:t>
      </w:r>
      <w:r w:rsidR="00A13E1F" w:rsidRPr="00320611">
        <w:rPr>
          <w:rFonts w:eastAsia="맑은 고딕"/>
        </w:rPr>
        <w:t>'</w:t>
      </w:r>
      <w:r w:rsidRPr="00320611">
        <w:rPr>
          <w:rFonts w:eastAsia="맑은 고딕"/>
        </w:rPr>
        <w:t>s note:</w:t>
      </w:r>
      <w:r w:rsidRPr="00320611">
        <w:rPr>
          <w:rFonts w:eastAsia="맑은 고딕"/>
        </w:rPr>
        <w:tab/>
        <w:t>It is FFS whether and how the PDU Session can be associated with more than one S-NSSAI within a PLMN</w:t>
      </w:r>
    </w:p>
    <w:p w14:paraId="2DA6CD01" w14:textId="01BC6262" w:rsidR="0050783A" w:rsidRPr="00320611" w:rsidRDefault="0050783A" w:rsidP="00C86DBB">
      <w:pPr>
        <w:pStyle w:val="31"/>
        <w:rPr>
          <w:lang w:eastAsia="ko-KR"/>
        </w:rPr>
      </w:pPr>
      <w:bookmarkStart w:id="1507" w:name="_Toc92883031"/>
      <w:bookmarkStart w:id="1508" w:name="_Toc92890922"/>
      <w:bookmarkStart w:id="1509" w:name="_Toc104302379"/>
      <w:bookmarkStart w:id="1510" w:name="_Toc104359344"/>
      <w:bookmarkStart w:id="1511" w:name="_Toc104788993"/>
      <w:r w:rsidRPr="00320611">
        <w:rPr>
          <w:lang w:eastAsia="ko-KR"/>
        </w:rPr>
        <w:t>6.</w:t>
      </w:r>
      <w:r w:rsidR="001940AB" w:rsidRPr="00320611">
        <w:rPr>
          <w:lang w:eastAsia="ko-KR"/>
        </w:rPr>
        <w:t>1</w:t>
      </w:r>
      <w:r w:rsidRPr="00320611">
        <w:rPr>
          <w:lang w:eastAsia="ko-KR"/>
        </w:rPr>
        <w:t>.2</w:t>
      </w:r>
      <w:r w:rsidRPr="00320611">
        <w:rPr>
          <w:lang w:eastAsia="ko-KR"/>
        </w:rPr>
        <w:tab/>
        <w:t>Functional Description</w:t>
      </w:r>
      <w:bookmarkEnd w:id="1501"/>
      <w:bookmarkEnd w:id="1502"/>
      <w:bookmarkEnd w:id="1507"/>
      <w:bookmarkEnd w:id="1508"/>
      <w:bookmarkEnd w:id="1509"/>
      <w:bookmarkEnd w:id="1510"/>
      <w:bookmarkEnd w:id="1511"/>
    </w:p>
    <w:p w14:paraId="7C24FFC6" w14:textId="5484E6AE" w:rsidR="00320611" w:rsidRPr="00320611" w:rsidRDefault="00320611" w:rsidP="00320611">
      <w:pPr>
        <w:rPr>
          <w:lang w:eastAsia="zh-CN"/>
        </w:rPr>
      </w:pPr>
      <w:bookmarkStart w:id="1512" w:name="_Toc16839385"/>
      <w:bookmarkStart w:id="1513" w:name="_Toc21087544"/>
      <w:r w:rsidRPr="00320611">
        <w:rPr>
          <w:lang w:eastAsia="zh-CN"/>
        </w:rPr>
        <w:t>In this solution it is assumed that a network slice instance may be associated with multiple S-NSSAIs in the PLMN, and each S-NSSAI may use different network resources. The AMF, SMF and UPF is configured with which S-NSSAIs are associated with the network slice instance. When the UE establishes PDU session it determines the requested S-NSSAI based on the URSP rules. The PDU Session is initially associated with this requested S-NSSAI. When this requested S-NSSAI become congest</w:t>
      </w:r>
      <w:ins w:id="1514" w:author="S2-2204773" w:date="2022-05-24T08:12:00Z">
        <w:r w:rsidR="00E50A63">
          <w:rPr>
            <w:lang w:eastAsia="zh-CN"/>
          </w:rPr>
          <w:t>ed in the area of interest</w:t>
        </w:r>
      </w:ins>
      <w:r w:rsidRPr="00320611">
        <w:rPr>
          <w:lang w:eastAsia="zh-CN"/>
        </w:rPr>
        <w:t>, the network may associate the PDU session with an additional S-NSSAI which can be associated with the network slice instance</w:t>
      </w:r>
      <w:ins w:id="1515" w:author="S2-2204773" w:date="2022-05-24T08:12:00Z">
        <w:r w:rsidR="00E50A63">
          <w:rPr>
            <w:lang w:eastAsia="zh-CN"/>
          </w:rPr>
          <w:t xml:space="preserve"> and is not congested in this area. The network then sends during the PDU Session establishment this additional S-NSSAI associated with the PDU session to the NG-RAN, instead of the original </w:t>
        </w:r>
        <w:r w:rsidR="00E50A63" w:rsidRPr="00320611">
          <w:rPr>
            <w:lang w:eastAsia="zh-CN"/>
          </w:rPr>
          <w:t>requested</w:t>
        </w:r>
        <w:r w:rsidR="00E50A63">
          <w:rPr>
            <w:lang w:eastAsia="zh-CN"/>
          </w:rPr>
          <w:t xml:space="preserve"> S-NSSAI</w:t>
        </w:r>
      </w:ins>
      <w:r w:rsidRPr="00320611">
        <w:rPr>
          <w:lang w:eastAsia="zh-CN"/>
        </w:rPr>
        <w:t>. After the S-NSSAI congestion is mitigated, the network may remove the additional S-NSSAI of the PDU Session</w:t>
      </w:r>
      <w:ins w:id="1516" w:author="S2-2204773" w:date="2022-05-24T08:12:00Z">
        <w:r w:rsidR="00E50A63">
          <w:rPr>
            <w:lang w:eastAsia="zh-CN"/>
          </w:rPr>
          <w:t xml:space="preserve"> locally in the CN</w:t>
        </w:r>
      </w:ins>
      <w:r w:rsidRPr="00320611">
        <w:rPr>
          <w:lang w:eastAsia="zh-CN"/>
        </w:rPr>
        <w:t>.</w:t>
      </w:r>
    </w:p>
    <w:p w14:paraId="5D089527" w14:textId="77777777" w:rsidR="00E50A63" w:rsidRDefault="00E50A63" w:rsidP="00320611">
      <w:pPr>
        <w:rPr>
          <w:ins w:id="1517" w:author="S2-2204773" w:date="2022-05-24T08:13:00Z"/>
        </w:rPr>
      </w:pPr>
      <w:ins w:id="1518" w:author="S2-2204773" w:date="2022-05-24T08:13:00Z">
        <w:r>
          <w:t xml:space="preserve">The AMF may determine the S-NSSAI is congested in the area of interest and the impacted PDU sessions based on the </w:t>
        </w:r>
        <w:r w:rsidRPr="001B7C50">
          <w:t>load level information or service experience for a Network Slice or network slice instance provided by the NWDAF</w:t>
        </w:r>
        <w:r>
          <w:t>.</w:t>
        </w:r>
      </w:ins>
    </w:p>
    <w:p w14:paraId="2493B8C7" w14:textId="65AF4D25" w:rsidR="00320611" w:rsidRPr="00320611" w:rsidRDefault="00320611" w:rsidP="00320611">
      <w:pPr>
        <w:rPr>
          <w:lang w:eastAsia="zh-CN"/>
        </w:rPr>
      </w:pPr>
      <w:r w:rsidRPr="00320611">
        <w:rPr>
          <w:lang w:eastAsia="zh-CN"/>
        </w:rPr>
        <w:t xml:space="preserve">When the AMF determines to associate the PDU session with an additional S-NSSAI, </w:t>
      </w:r>
      <w:ins w:id="1519" w:author="S2-2204773" w:date="2022-05-24T08:13:00Z">
        <w:r w:rsidR="00E50A63">
          <w:rPr>
            <w:lang w:eastAsia="zh-CN"/>
          </w:rPr>
          <w:t xml:space="preserve">and if there is an I-SMF, the AMF provides the additional S-NSSAI to the I-SMF and the I-SMF provides the additional S-NSSAI to the SMF. If there is no I-SMF, the AMF </w:t>
        </w:r>
      </w:ins>
      <w:del w:id="1520" w:author="S2-2204773" w:date="2022-05-24T08:13:00Z">
        <w:r w:rsidRPr="00320611" w:rsidDel="00E50A63">
          <w:rPr>
            <w:lang w:eastAsia="zh-CN"/>
          </w:rPr>
          <w:delText xml:space="preserve">it </w:delText>
        </w:r>
      </w:del>
      <w:r w:rsidRPr="00320611">
        <w:rPr>
          <w:lang w:eastAsia="zh-CN"/>
        </w:rPr>
        <w:t xml:space="preserve">provides the additional S-NSSAI to SMF. The </w:t>
      </w:r>
      <w:ins w:id="1521" w:author="S2-2204773" w:date="2022-05-24T08:13:00Z">
        <w:r w:rsidR="00E50A63">
          <w:rPr>
            <w:lang w:eastAsia="zh-CN"/>
          </w:rPr>
          <w:t>I-SMF/</w:t>
        </w:r>
      </w:ins>
      <w:r w:rsidRPr="00320611">
        <w:rPr>
          <w:lang w:eastAsia="zh-CN"/>
        </w:rPr>
        <w:t xml:space="preserve">SMF uses this additional S-NSSAI in the N2 information and send it to NG-RAN. The </w:t>
      </w:r>
      <w:ins w:id="1522" w:author="S2-2204773" w:date="2022-05-24T08:13:00Z">
        <w:r w:rsidR="00E50A63">
          <w:rPr>
            <w:lang w:eastAsia="zh-CN"/>
          </w:rPr>
          <w:t>I-SMF/</w:t>
        </w:r>
      </w:ins>
      <w:r w:rsidRPr="00320611">
        <w:rPr>
          <w:lang w:eastAsia="zh-CN"/>
        </w:rPr>
        <w:lastRenderedPageBreak/>
        <w:t>SMF may also send the additional S-NSSAI to the UPF.</w:t>
      </w:r>
    </w:p>
    <w:p w14:paraId="799008BD" w14:textId="785AE9E8" w:rsidR="00320611" w:rsidRPr="00320611" w:rsidRDefault="00320611" w:rsidP="00320611">
      <w:pPr>
        <w:rPr>
          <w:lang w:eastAsia="zh-CN"/>
        </w:rPr>
      </w:pPr>
      <w:r w:rsidRPr="00320611">
        <w:rPr>
          <w:lang w:eastAsia="zh-CN"/>
        </w:rPr>
        <w:t xml:space="preserve">This additional S-NSSAI is not provided to the UE, so from UE perspective the PDU session is still associated with the original requested S-NSSAI and therefore no impact on the UE side. Since the PDU session is still associated with the original </w:t>
      </w:r>
      <w:ins w:id="1523" w:author="S2-2204773" w:date="2022-05-24T08:14:00Z">
        <w:r w:rsidR="00E50A63">
          <w:rPr>
            <w:lang w:eastAsia="zh-CN"/>
          </w:rPr>
          <w:t xml:space="preserve">requested </w:t>
        </w:r>
      </w:ins>
      <w:r w:rsidRPr="00320611">
        <w:rPr>
          <w:lang w:eastAsia="zh-CN"/>
        </w:rPr>
        <w:t>S-NSSAI, the anchor SMF/UPF and the IP address is not changed so service continuity is ensured.</w:t>
      </w:r>
    </w:p>
    <w:p w14:paraId="5269CF4C" w14:textId="76139855" w:rsidR="00E50A63" w:rsidRDefault="00E50A63" w:rsidP="00E50A63">
      <w:pPr>
        <w:pStyle w:val="NO"/>
        <w:rPr>
          <w:ins w:id="1524" w:author="S2-2204773" w:date="2022-05-24T08:14:00Z"/>
          <w:lang w:eastAsia="zh-CN"/>
        </w:rPr>
      </w:pPr>
      <w:ins w:id="1525" w:author="S2-2204773" w:date="2022-05-24T08:14:00Z">
        <w:r w:rsidRPr="00320611">
          <w:t>NOTE</w:t>
        </w:r>
        <w:del w:id="1526" w:author="Rapporteur" w:date="2022-05-24T16:11:00Z">
          <w:r w:rsidDel="00A45B30">
            <w:delText xml:space="preserve"> </w:delText>
          </w:r>
        </w:del>
      </w:ins>
      <w:ins w:id="1527" w:author="Rapporteur" w:date="2022-05-24T16:11:00Z">
        <w:r w:rsidR="00A45B30">
          <w:rPr>
            <w:lang w:val="en-US"/>
          </w:rPr>
          <w:t> </w:t>
        </w:r>
      </w:ins>
      <w:ins w:id="1528" w:author="S2-2204773" w:date="2022-05-24T08:14:00Z">
        <w:r>
          <w:t>1</w:t>
        </w:r>
        <w:r w:rsidRPr="00320611">
          <w:t>:</w:t>
        </w:r>
        <w:r>
          <w:tab/>
        </w:r>
        <w:r>
          <w:rPr>
            <w:lang w:eastAsia="zh-CN"/>
          </w:rPr>
          <w:t xml:space="preserve">From RAN perspective, the PDU session is only associated with </w:t>
        </w:r>
        <w:r>
          <w:t>single</w:t>
        </w:r>
        <w:r>
          <w:rPr>
            <w:lang w:eastAsia="zh-CN"/>
          </w:rPr>
          <w:t xml:space="preserve"> S-NSSAI</w:t>
        </w:r>
      </w:ins>
    </w:p>
    <w:p w14:paraId="40426848" w14:textId="64E1DA86" w:rsidR="00E50A63" w:rsidRPr="005E7520" w:rsidRDefault="00E50A63">
      <w:pPr>
        <w:pStyle w:val="EditorsNote"/>
        <w:rPr>
          <w:ins w:id="1529" w:author="S2-2204773" w:date="2022-05-24T08:14:00Z"/>
          <w:rFonts w:eastAsiaTheme="minorEastAsia"/>
        </w:rPr>
        <w:pPrChange w:id="1530" w:author="Rapporteur" w:date="2022-05-24T16:11:00Z">
          <w:pPr>
            <w:pStyle w:val="NO"/>
          </w:pPr>
        </w:pPrChange>
      </w:pPr>
      <w:ins w:id="1531" w:author="S2-2204773" w:date="2022-05-24T08:14:00Z">
        <w:r>
          <w:rPr>
            <w:rFonts w:eastAsiaTheme="minorEastAsia" w:hint="eastAsia"/>
          </w:rPr>
          <w:t>E</w:t>
        </w:r>
        <w:r>
          <w:rPr>
            <w:rFonts w:eastAsiaTheme="minorEastAsia"/>
          </w:rPr>
          <w:t>ditor</w:t>
        </w:r>
      </w:ins>
      <w:ins w:id="1532" w:author="Rapporteur" w:date="2022-05-24T16:11:00Z">
        <w:r w:rsidR="00A45B30">
          <w:rPr>
            <w:rFonts w:eastAsiaTheme="minorEastAsia"/>
          </w:rPr>
          <w:t>'s</w:t>
        </w:r>
      </w:ins>
      <w:ins w:id="1533" w:author="S2-2204773" w:date="2022-05-24T08:14:00Z">
        <w:r>
          <w:rPr>
            <w:rFonts w:eastAsiaTheme="minorEastAsia"/>
          </w:rPr>
          <w:t xml:space="preserve"> </w:t>
        </w:r>
        <w:del w:id="1534" w:author="Rapporteur" w:date="2022-05-24T16:11:00Z">
          <w:r w:rsidDel="00A45B30">
            <w:rPr>
              <w:rFonts w:eastAsiaTheme="minorEastAsia"/>
            </w:rPr>
            <w:delText>N</w:delText>
          </w:r>
        </w:del>
      </w:ins>
      <w:ins w:id="1535" w:author="Rapporteur" w:date="2022-05-24T16:11:00Z">
        <w:r w:rsidR="00A45B30">
          <w:rPr>
            <w:rFonts w:eastAsiaTheme="minorEastAsia"/>
          </w:rPr>
          <w:t>n</w:t>
        </w:r>
      </w:ins>
      <w:ins w:id="1536" w:author="S2-2204773" w:date="2022-05-24T08:14:00Z">
        <w:r>
          <w:rPr>
            <w:rFonts w:eastAsiaTheme="minorEastAsia"/>
          </w:rPr>
          <w:t>ote:</w:t>
        </w:r>
        <w:del w:id="1537" w:author="Rapporteur" w:date="2022-05-24T16:11:00Z">
          <w:r w:rsidDel="00A45B30">
            <w:rPr>
              <w:rFonts w:eastAsiaTheme="minorEastAsia"/>
            </w:rPr>
            <w:delText xml:space="preserve"> </w:delText>
          </w:r>
        </w:del>
      </w:ins>
      <w:ins w:id="1538" w:author="Rapporteur" w:date="2022-05-24T16:11:00Z">
        <w:r w:rsidR="00A45B30">
          <w:rPr>
            <w:rFonts w:eastAsiaTheme="minorEastAsia"/>
          </w:rPr>
          <w:tab/>
        </w:r>
      </w:ins>
      <w:ins w:id="1539" w:author="S2-2204773" w:date="2022-05-24T08:14:00Z">
        <w:r>
          <w:rPr>
            <w:rFonts w:eastAsiaTheme="minorEastAsia"/>
          </w:rPr>
          <w:t>In this solution PDU session can be associated with different S-NSSAIs in UE and RAN node. The impact on the RAN is FFS.</w:t>
        </w:r>
      </w:ins>
    </w:p>
    <w:p w14:paraId="4EA76B8C" w14:textId="74BC8873" w:rsidR="00E50A63" w:rsidRPr="00320611" w:rsidRDefault="00E50A63" w:rsidP="00E50A63">
      <w:pPr>
        <w:pStyle w:val="NO"/>
        <w:rPr>
          <w:ins w:id="1540" w:author="S2-2204773" w:date="2022-05-24T08:14:00Z"/>
          <w:lang w:eastAsia="zh-CN"/>
        </w:rPr>
      </w:pPr>
      <w:ins w:id="1541" w:author="S2-2204773" w:date="2022-05-24T08:14:00Z">
        <w:r w:rsidRPr="00320611">
          <w:t>NOTE</w:t>
        </w:r>
        <w:del w:id="1542" w:author="Rapporteur" w:date="2022-05-24T16:11:00Z">
          <w:r w:rsidDel="00A45B30">
            <w:delText xml:space="preserve"> </w:delText>
          </w:r>
        </w:del>
      </w:ins>
      <w:ins w:id="1543" w:author="Rapporteur" w:date="2022-05-24T16:11:00Z">
        <w:r w:rsidR="00A45B30">
          <w:rPr>
            <w:lang w:val="en-US"/>
          </w:rPr>
          <w:t> </w:t>
        </w:r>
      </w:ins>
      <w:ins w:id="1544" w:author="S2-2204773" w:date="2022-05-24T08:14:00Z">
        <w:r>
          <w:t>2</w:t>
        </w:r>
        <w:r w:rsidRPr="00320611">
          <w:t>:</w:t>
        </w:r>
        <w:r>
          <w:tab/>
          <w:t>It is not necessary that the additional S-NSSAI is part of Allowed NSSAI.</w:t>
        </w:r>
      </w:ins>
    </w:p>
    <w:p w14:paraId="55055D85" w14:textId="77777777" w:rsidR="00320611" w:rsidRPr="00320611" w:rsidRDefault="00320611" w:rsidP="00320611">
      <w:pPr>
        <w:rPr>
          <w:lang w:eastAsia="zh-CN"/>
        </w:rPr>
      </w:pPr>
      <w:r w:rsidRPr="00320611">
        <w:rPr>
          <w:lang w:eastAsia="zh-CN"/>
        </w:rPr>
        <w:t>For PDU Session with home routed scenario, the AMF may determine to associate this PDU session with additional S-NSSAI in the VPLMN. The AMF doesn't update the slice mapping between VPLMN and HPLMN in the UE.</w:t>
      </w:r>
    </w:p>
    <w:p w14:paraId="6D84BD76" w14:textId="3F22CB2D" w:rsidR="00320611" w:rsidRPr="00320611" w:rsidRDefault="00320611" w:rsidP="00320611">
      <w:pPr>
        <w:pStyle w:val="NO"/>
      </w:pPr>
      <w:r w:rsidRPr="00320611">
        <w:t>NOTE</w:t>
      </w:r>
      <w:ins w:id="1545" w:author="S2-2204773" w:date="2022-05-24T08:14:00Z">
        <w:del w:id="1546" w:author="Rapporteur" w:date="2022-05-24T16:11:00Z">
          <w:r w:rsidR="00E50A63" w:rsidDel="00A45B30">
            <w:delText xml:space="preserve"> </w:delText>
          </w:r>
        </w:del>
      </w:ins>
      <w:ins w:id="1547" w:author="Rapporteur" w:date="2022-05-24T16:11:00Z">
        <w:r w:rsidR="00A45B30">
          <w:rPr>
            <w:lang w:val="en-US"/>
          </w:rPr>
          <w:t> </w:t>
        </w:r>
      </w:ins>
      <w:ins w:id="1548" w:author="S2-2204773" w:date="2022-05-24T08:14:00Z">
        <w:r w:rsidR="00E50A63">
          <w:t>3</w:t>
        </w:r>
      </w:ins>
      <w:r w:rsidRPr="00320611">
        <w:t>:</w:t>
      </w:r>
      <w:r w:rsidRPr="00320611">
        <w:tab/>
        <w:t>When the AMF detects that the original requested S-NSSAI is not congested, the AMF may remove the additional S-NSSAI associated with the PDU session.</w:t>
      </w:r>
    </w:p>
    <w:p w14:paraId="0F34AE5E" w14:textId="77777777" w:rsidR="00E50A63" w:rsidRDefault="00E50A63" w:rsidP="00E50A63">
      <w:pPr>
        <w:rPr>
          <w:ins w:id="1549" w:author="S2-2204773" w:date="2022-05-24T08:14:00Z"/>
          <w:lang w:eastAsia="zh-CN"/>
        </w:rPr>
      </w:pPr>
      <w:bookmarkStart w:id="1550" w:name="_Toc92883032"/>
      <w:bookmarkStart w:id="1551" w:name="_Toc92890923"/>
      <w:ins w:id="1552" w:author="S2-2204773" w:date="2022-05-24T08:14:00Z">
        <w:r>
          <w:rPr>
            <w:lang w:eastAsia="zh-CN"/>
          </w:rPr>
          <w:t>During</w:t>
        </w:r>
        <w:r>
          <w:t xml:space="preserve"> PDU Session establishment procedure, if the requested S-NSSAI is congested </w:t>
        </w:r>
        <w:r w:rsidRPr="00D6493B">
          <w:t>in this area</w:t>
        </w:r>
        <w:r>
          <w:t xml:space="preserve">, the AMF may also determine to associate both the requested S-NSSAI and the additional S-NSSAI with the PDU session. </w:t>
        </w:r>
      </w:ins>
    </w:p>
    <w:p w14:paraId="49D180FA" w14:textId="16677DE1" w:rsidR="0050783A" w:rsidRPr="00320611" w:rsidRDefault="0050783A" w:rsidP="00C86DBB">
      <w:pPr>
        <w:pStyle w:val="31"/>
        <w:rPr>
          <w:lang w:eastAsia="ja-JP"/>
        </w:rPr>
      </w:pPr>
      <w:bookmarkStart w:id="1553" w:name="_Toc104302380"/>
      <w:bookmarkStart w:id="1554" w:name="_Toc104359345"/>
      <w:bookmarkStart w:id="1555" w:name="_Toc104788994"/>
      <w:r w:rsidRPr="00320611">
        <w:rPr>
          <w:lang w:eastAsia="ja-JP"/>
        </w:rPr>
        <w:t>6.</w:t>
      </w:r>
      <w:r w:rsidR="001940AB" w:rsidRPr="00320611">
        <w:rPr>
          <w:lang w:eastAsia="ja-JP"/>
        </w:rPr>
        <w:t>1</w:t>
      </w:r>
      <w:r w:rsidRPr="00320611">
        <w:rPr>
          <w:lang w:eastAsia="ja-JP"/>
        </w:rPr>
        <w:t>.3</w:t>
      </w:r>
      <w:r w:rsidRPr="00320611">
        <w:rPr>
          <w:lang w:eastAsia="ja-JP"/>
        </w:rPr>
        <w:tab/>
        <w:t>Procedures</w:t>
      </w:r>
      <w:bookmarkEnd w:id="1512"/>
      <w:bookmarkEnd w:id="1513"/>
      <w:bookmarkEnd w:id="1550"/>
      <w:bookmarkEnd w:id="1551"/>
      <w:bookmarkEnd w:id="1553"/>
      <w:bookmarkEnd w:id="1554"/>
      <w:bookmarkEnd w:id="1555"/>
    </w:p>
    <w:p w14:paraId="1596A2A5" w14:textId="77777777" w:rsidR="00E50A63" w:rsidRPr="0062188F" w:rsidRDefault="00E50A63" w:rsidP="00E50A63">
      <w:pPr>
        <w:pStyle w:val="41"/>
        <w:rPr>
          <w:ins w:id="1556" w:author="S2-2204773" w:date="2022-05-24T08:15:00Z"/>
          <w:rFonts w:eastAsia="MS Mincho"/>
        </w:rPr>
      </w:pPr>
      <w:bookmarkStart w:id="1557" w:name="_Toc104302381"/>
      <w:bookmarkStart w:id="1558" w:name="_Toc104359346"/>
      <w:ins w:id="1559" w:author="S2-2204773" w:date="2022-05-24T08:15:00Z">
        <w:r w:rsidRPr="00320611">
          <w:t>6.</w:t>
        </w:r>
        <w:r>
          <w:t>1</w:t>
        </w:r>
        <w:r w:rsidRPr="00320611">
          <w:t>.3.1</w:t>
        </w:r>
        <w:r w:rsidRPr="00320611">
          <w:tab/>
        </w:r>
        <w:r>
          <w:t xml:space="preserve">Additional S-NSSAI handling during Handover </w:t>
        </w:r>
        <w:r w:rsidRPr="00320611">
          <w:t>Procedure</w:t>
        </w:r>
        <w:bookmarkEnd w:id="1557"/>
        <w:bookmarkEnd w:id="1558"/>
      </w:ins>
    </w:p>
    <w:p w14:paraId="054DD349" w14:textId="75418DA4" w:rsidR="0050783A" w:rsidRPr="00320611" w:rsidRDefault="00320611" w:rsidP="00320611">
      <w:r w:rsidRPr="00320611">
        <w:t>The target AMF is configured that both S-NSSAI#1 and S-NSSAI#2 are associated with one network slice instance.</w:t>
      </w:r>
    </w:p>
    <w:bookmarkStart w:id="1560" w:name="_Toc16839386"/>
    <w:bookmarkStart w:id="1561" w:name="_Toc21087545"/>
    <w:p w14:paraId="4D205D5C" w14:textId="77777777" w:rsidR="001940AB" w:rsidRPr="00320611" w:rsidRDefault="0050783A" w:rsidP="003B60FA">
      <w:pPr>
        <w:pStyle w:val="TH"/>
      </w:pPr>
      <w:r w:rsidRPr="00320611">
        <w:rPr>
          <w:rFonts w:eastAsia="맑은 고딕"/>
        </w:rPr>
        <w:object w:dxaOrig="12581" w:dyaOrig="6281" w14:anchorId="2229B7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4pt;height:240.2pt" o:ole="">
            <v:imagedata r:id="rId11" o:title=""/>
          </v:shape>
          <o:OLEObject Type="Embed" ProgID="Visio.Drawing.15" ShapeID="_x0000_i1025" DrawAspect="Content" ObjectID="_1715402120" r:id="rId12"/>
        </w:object>
      </w:r>
    </w:p>
    <w:p w14:paraId="15AF508B" w14:textId="5FD3A777" w:rsidR="0050783A" w:rsidRPr="00320611" w:rsidRDefault="001940AB" w:rsidP="003B60FA">
      <w:pPr>
        <w:pStyle w:val="TF"/>
        <w:rPr>
          <w:rFonts w:eastAsia="맑은 고딕"/>
        </w:rPr>
      </w:pPr>
      <w:r w:rsidRPr="00320611">
        <w:t>Figure 6.1.3</w:t>
      </w:r>
      <w:ins w:id="1562" w:author="S2-2204773" w:date="2022-05-24T08:15:00Z">
        <w:r w:rsidR="00E50A63">
          <w:t>.1</w:t>
        </w:r>
      </w:ins>
      <w:r w:rsidRPr="00320611">
        <w:t xml:space="preserve">-1: </w:t>
      </w:r>
      <w:ins w:id="1563" w:author="S2-2204773" w:date="2022-05-24T08:15:00Z">
        <w:r w:rsidR="00E50A63">
          <w:t xml:space="preserve">Additional S-NSSAI handling during Handover </w:t>
        </w:r>
      </w:ins>
      <w:r w:rsidRPr="00320611">
        <w:t>Procedure</w:t>
      </w:r>
    </w:p>
    <w:p w14:paraId="506B0137" w14:textId="77777777" w:rsidR="00320611" w:rsidRPr="00320611" w:rsidRDefault="00320611" w:rsidP="003B60FA">
      <w:pPr>
        <w:pStyle w:val="B1"/>
        <w:rPr>
          <w:rFonts w:eastAsia="SimSun"/>
          <w:lang w:eastAsia="zh-CN"/>
        </w:rPr>
      </w:pPr>
      <w:r w:rsidRPr="00320611">
        <w:rPr>
          <w:rFonts w:eastAsia="SimSun"/>
          <w:lang w:eastAsia="zh-CN"/>
        </w:rPr>
        <w:t>1.</w:t>
      </w:r>
      <w:r w:rsidRPr="00320611">
        <w:rPr>
          <w:rFonts w:eastAsia="SimSun"/>
          <w:lang w:eastAsia="zh-CN"/>
        </w:rPr>
        <w:tab/>
        <w:t>The UE establishes a PDU session with the requested S-NSSAI#1 via S-RAN.</w:t>
      </w:r>
    </w:p>
    <w:p w14:paraId="5C72921C" w14:textId="77777777" w:rsidR="00320611" w:rsidRPr="00320611" w:rsidRDefault="00320611" w:rsidP="003B60FA">
      <w:pPr>
        <w:pStyle w:val="B1"/>
        <w:rPr>
          <w:rFonts w:eastAsia="SimSun"/>
          <w:lang w:eastAsia="zh-CN"/>
        </w:rPr>
      </w:pPr>
      <w:r w:rsidRPr="00320611">
        <w:rPr>
          <w:rFonts w:eastAsia="SimSun"/>
          <w:lang w:eastAsia="zh-CN"/>
        </w:rPr>
        <w:t>2.</w:t>
      </w:r>
      <w:r w:rsidRPr="00320611">
        <w:rPr>
          <w:rFonts w:eastAsia="SimSun"/>
          <w:lang w:eastAsia="zh-CN"/>
        </w:rPr>
        <w:tab/>
        <w:t>S-RAN performs a UE measurement and determines that a handover to the T-RAN is needed. The S-RAN sends a handover required message(T-RAN node information, a source to target transparent container, an SM N2 information list, PDU session ID(s)) to the AMF vi</w:t>
      </w:r>
      <w:r w:rsidRPr="00320611">
        <w:rPr>
          <w:rFonts w:eastAsia="SimSun"/>
          <w:lang w:eastAsia="zh-CN"/>
        </w:rPr>
        <w:lastRenderedPageBreak/>
        <w:t>a the N2 interface.</w:t>
      </w:r>
    </w:p>
    <w:p w14:paraId="152F1B73" w14:textId="77777777" w:rsidR="00320611" w:rsidRPr="00320611" w:rsidRDefault="00320611" w:rsidP="003B60FA">
      <w:pPr>
        <w:pStyle w:val="B1"/>
        <w:rPr>
          <w:rFonts w:eastAsia="SimSun"/>
          <w:lang w:eastAsia="zh-CN"/>
        </w:rPr>
      </w:pPr>
      <w:r w:rsidRPr="00320611">
        <w:rPr>
          <w:rFonts w:eastAsia="SimSun"/>
          <w:lang w:eastAsia="zh-CN"/>
        </w:rPr>
        <w:t>3.</w:t>
      </w:r>
      <w:r w:rsidRPr="00320611">
        <w:rPr>
          <w:rFonts w:eastAsia="SimSun"/>
          <w:lang w:eastAsia="zh-CN"/>
        </w:rPr>
        <w:tab/>
        <w:t>The source AMF selects a target AMF based on the T-RAN node information and create UE context in the target AMF.</w:t>
      </w:r>
    </w:p>
    <w:p w14:paraId="4F3FFD6A" w14:textId="77777777" w:rsidR="00320611" w:rsidRPr="00320611" w:rsidRDefault="00320611" w:rsidP="003B60FA">
      <w:pPr>
        <w:pStyle w:val="B1"/>
        <w:rPr>
          <w:rFonts w:eastAsia="SimSun"/>
          <w:lang w:eastAsia="zh-CN"/>
        </w:rPr>
      </w:pPr>
      <w:r w:rsidRPr="00320611">
        <w:rPr>
          <w:rFonts w:eastAsia="SimSun"/>
          <w:lang w:eastAsia="zh-CN"/>
        </w:rPr>
        <w:t>4.</w:t>
      </w:r>
      <w:r w:rsidRPr="00320611">
        <w:rPr>
          <w:rFonts w:eastAsia="SimSun"/>
          <w:lang w:eastAsia="zh-CN"/>
        </w:rPr>
        <w:tab/>
        <w:t>If the target AMF is notified that the S-NSSAI#1 is under congestion in the CN and the service continuity of the PDU session is required, the target AMF checks if the S-NSSAI#2 is supported in the T-RAN node. If it is supported the target AMF determines to associate the PDU session with additional S-NSSAI#2.</w:t>
      </w:r>
    </w:p>
    <w:p w14:paraId="73ACAB2A" w14:textId="77777777" w:rsidR="00320611" w:rsidRPr="00320611" w:rsidRDefault="00320611" w:rsidP="003B60FA">
      <w:pPr>
        <w:pStyle w:val="B1"/>
        <w:rPr>
          <w:rFonts w:eastAsia="SimSun"/>
          <w:lang w:eastAsia="zh-CN"/>
        </w:rPr>
      </w:pPr>
      <w:r w:rsidRPr="00320611">
        <w:rPr>
          <w:rFonts w:eastAsia="SimSun"/>
          <w:lang w:eastAsia="zh-CN"/>
        </w:rPr>
        <w:t>5.</w:t>
      </w:r>
      <w:r w:rsidRPr="00320611">
        <w:rPr>
          <w:rFonts w:eastAsia="SimSun"/>
          <w:lang w:eastAsia="zh-CN"/>
        </w:rPr>
        <w:tab/>
        <w:t>The target AMF sends an Nsmf_PDUSession_UpdateSMContext request message (the PDU session ID, the S-NSSAI#2, N2 SM Information) to the SMF. The SMF associates the S-NSSAI#2 with the PDU session.</w:t>
      </w:r>
    </w:p>
    <w:p w14:paraId="79751FD6" w14:textId="2A79B694" w:rsidR="00320611" w:rsidRPr="00320611" w:rsidRDefault="00320611" w:rsidP="003B60FA">
      <w:pPr>
        <w:pStyle w:val="B1"/>
        <w:rPr>
          <w:rFonts w:eastAsia="SimSun"/>
          <w:lang w:eastAsia="zh-CN"/>
        </w:rPr>
      </w:pPr>
      <w:r w:rsidRPr="00320611">
        <w:rPr>
          <w:rFonts w:eastAsia="SimSun"/>
          <w:lang w:eastAsia="zh-CN"/>
        </w:rPr>
        <w:t>6.</w:t>
      </w:r>
      <w:r w:rsidRPr="00320611">
        <w:rPr>
          <w:rFonts w:eastAsia="SimSun"/>
          <w:lang w:eastAsia="zh-CN"/>
        </w:rPr>
        <w:tab/>
        <w:t xml:space="preserve">The SMF may modify the N4 session to update the </w:t>
      </w:r>
      <w:ins w:id="1564" w:author="S2-2204773" w:date="2022-05-24T08:15:00Z">
        <w:r w:rsidR="00E50A63">
          <w:rPr>
            <w:rFonts w:eastAsia="SimSun"/>
            <w:lang w:eastAsia="zh-CN"/>
          </w:rPr>
          <w:t xml:space="preserve">N4 session </w:t>
        </w:r>
      </w:ins>
      <w:del w:id="1565" w:author="S2-2204773" w:date="2022-05-24T08:15:00Z">
        <w:r w:rsidRPr="00320611" w:rsidDel="00E50A63">
          <w:rPr>
            <w:rFonts w:eastAsia="SimSun"/>
            <w:lang w:eastAsia="zh-CN"/>
          </w:rPr>
          <w:delText xml:space="preserve">network slice </w:delText>
        </w:r>
      </w:del>
      <w:r w:rsidRPr="00320611">
        <w:rPr>
          <w:rFonts w:eastAsia="SimSun"/>
          <w:lang w:eastAsia="zh-CN"/>
        </w:rPr>
        <w:t>information in the UPF.</w:t>
      </w:r>
    </w:p>
    <w:p w14:paraId="21E5CE8A" w14:textId="77777777" w:rsidR="00320611" w:rsidRPr="00320611" w:rsidRDefault="00320611" w:rsidP="003B60FA">
      <w:pPr>
        <w:pStyle w:val="B1"/>
        <w:rPr>
          <w:rFonts w:eastAsia="SimSun"/>
          <w:lang w:eastAsia="zh-CN"/>
        </w:rPr>
      </w:pPr>
      <w:r w:rsidRPr="00320611">
        <w:rPr>
          <w:rFonts w:eastAsia="SimSun"/>
          <w:lang w:eastAsia="zh-CN"/>
        </w:rPr>
        <w:t>7.</w:t>
      </w:r>
      <w:r w:rsidRPr="00320611">
        <w:rPr>
          <w:rFonts w:eastAsia="SimSun"/>
          <w:lang w:eastAsia="zh-CN"/>
        </w:rPr>
        <w:tab/>
        <w:t>The SMF sends a Nsmf_PDUSession_UpdateSMContext response message (PDU session ID, N2 SM Information) to the target AMF. The N2 SM information includes the S-NSSAI#2 received from the AMF.</w:t>
      </w:r>
    </w:p>
    <w:p w14:paraId="1D1EB035" w14:textId="77777777" w:rsidR="00320611" w:rsidRPr="00320611" w:rsidRDefault="00320611" w:rsidP="003B60FA">
      <w:pPr>
        <w:pStyle w:val="B1"/>
        <w:rPr>
          <w:rFonts w:eastAsia="SimSun"/>
          <w:lang w:eastAsia="zh-CN"/>
        </w:rPr>
      </w:pPr>
      <w:r w:rsidRPr="00320611">
        <w:rPr>
          <w:rFonts w:eastAsia="SimSun"/>
          <w:lang w:eastAsia="zh-CN"/>
        </w:rPr>
        <w:t>8.</w:t>
      </w:r>
      <w:r w:rsidRPr="00320611">
        <w:rPr>
          <w:rFonts w:eastAsia="SimSun"/>
          <w:lang w:eastAsia="zh-CN"/>
        </w:rPr>
        <w:tab/>
        <w:t>The rest steps in N2 based handover procedure are performed.</w:t>
      </w:r>
    </w:p>
    <w:p w14:paraId="17686448" w14:textId="77777777" w:rsidR="00E50A63" w:rsidRPr="00320611" w:rsidRDefault="00E50A63" w:rsidP="00E50A63">
      <w:pPr>
        <w:pStyle w:val="41"/>
        <w:rPr>
          <w:ins w:id="1566" w:author="S2-2204773" w:date="2022-05-24T08:15:00Z"/>
        </w:rPr>
      </w:pPr>
      <w:bookmarkStart w:id="1567" w:name="_Toc104302382"/>
      <w:bookmarkStart w:id="1568" w:name="_Toc104359347"/>
      <w:bookmarkStart w:id="1569" w:name="_Toc92883033"/>
      <w:bookmarkStart w:id="1570" w:name="_Toc92890924"/>
      <w:ins w:id="1571" w:author="S2-2204773" w:date="2022-05-24T08:15:00Z">
        <w:r w:rsidRPr="00320611">
          <w:t>6.</w:t>
        </w:r>
        <w:r>
          <w:t>1.3.2</w:t>
        </w:r>
        <w:r w:rsidRPr="00320611">
          <w:tab/>
        </w:r>
        <w:r>
          <w:t xml:space="preserve">Additional S-NSSAI handling during PDU Session Establishment </w:t>
        </w:r>
        <w:r w:rsidRPr="00320611">
          <w:t>Procedure</w:t>
        </w:r>
        <w:bookmarkEnd w:id="1567"/>
        <w:bookmarkEnd w:id="1568"/>
      </w:ins>
    </w:p>
    <w:p w14:paraId="1ADBECD5" w14:textId="77777777" w:rsidR="00E50A63" w:rsidRPr="00320611" w:rsidRDefault="00E50A63" w:rsidP="00E50A63">
      <w:pPr>
        <w:rPr>
          <w:ins w:id="1572" w:author="S2-2204773" w:date="2022-05-24T08:15:00Z"/>
        </w:rPr>
      </w:pPr>
      <w:ins w:id="1573" w:author="S2-2204773" w:date="2022-05-24T08:15:00Z">
        <w:r w:rsidRPr="00320611">
          <w:t>The target AMF is configured that both S-NSSAI#1 and S-NSSAI#2 are associated with one network slice instance.</w:t>
        </w:r>
      </w:ins>
    </w:p>
    <w:p w14:paraId="02197695" w14:textId="77777777" w:rsidR="00E50A63" w:rsidRPr="00320611" w:rsidRDefault="00E50A63" w:rsidP="00E50A63">
      <w:pPr>
        <w:pStyle w:val="TH"/>
        <w:rPr>
          <w:ins w:id="1574" w:author="S2-2204773" w:date="2022-05-24T08:15:00Z"/>
        </w:rPr>
      </w:pPr>
      <w:ins w:id="1575" w:author="S2-2204773" w:date="2022-05-24T08:15:00Z">
        <w:r>
          <w:object w:dxaOrig="12271" w:dyaOrig="6281" w14:anchorId="5BE265CE">
            <v:shape id="_x0000_i1026" type="#_x0000_t75" style="width:481.55pt;height:247.1pt" o:ole="">
              <v:imagedata r:id="rId13" o:title=""/>
            </v:shape>
            <o:OLEObject Type="Embed" ProgID="Visio.Drawing.15" ShapeID="_x0000_i1026" DrawAspect="Content" ObjectID="_1715402121" r:id="rId14"/>
          </w:object>
        </w:r>
      </w:ins>
    </w:p>
    <w:p w14:paraId="25E6E562" w14:textId="77777777" w:rsidR="00E50A63" w:rsidRPr="00320611" w:rsidRDefault="00E50A63" w:rsidP="00E50A63">
      <w:pPr>
        <w:pStyle w:val="TF"/>
        <w:rPr>
          <w:ins w:id="1576" w:author="S2-2204773" w:date="2022-05-24T08:15:00Z"/>
        </w:rPr>
      </w:pPr>
      <w:ins w:id="1577" w:author="S2-2204773" w:date="2022-05-24T08:15:00Z">
        <w:r w:rsidRPr="00320611">
          <w:t>Figure 6.1.3</w:t>
        </w:r>
        <w:r>
          <w:t>.2</w:t>
        </w:r>
        <w:r w:rsidRPr="00320611">
          <w:t>-</w:t>
        </w:r>
        <w:r>
          <w:t>1</w:t>
        </w:r>
        <w:r w:rsidRPr="00320611">
          <w:t xml:space="preserve">: </w:t>
        </w:r>
        <w:r>
          <w:t xml:space="preserve">Additional S-NSSAI handling during </w:t>
        </w:r>
        <w:r w:rsidRPr="00C00D53">
          <w:rPr>
            <w:rFonts w:hint="eastAsia"/>
          </w:rPr>
          <w:t>PDU</w:t>
        </w:r>
        <w:r>
          <w:t xml:space="preserve"> Session establishment </w:t>
        </w:r>
        <w:r w:rsidRPr="00320611">
          <w:t>Procedure</w:t>
        </w:r>
      </w:ins>
    </w:p>
    <w:p w14:paraId="25FA9D5F" w14:textId="77777777" w:rsidR="00E50A63" w:rsidRPr="00320611" w:rsidRDefault="00E50A63" w:rsidP="00E50A63">
      <w:pPr>
        <w:pStyle w:val="B1"/>
        <w:rPr>
          <w:ins w:id="1578" w:author="S2-2204773" w:date="2022-05-24T08:15:00Z"/>
          <w:rFonts w:eastAsia="SimSun"/>
          <w:lang w:eastAsia="zh-CN"/>
        </w:rPr>
      </w:pPr>
      <w:ins w:id="1579" w:author="S2-2204773" w:date="2022-05-24T08:15:00Z">
        <w:r w:rsidRPr="00320611">
          <w:rPr>
            <w:rFonts w:eastAsia="SimSun"/>
            <w:lang w:eastAsia="zh-CN"/>
          </w:rPr>
          <w:t>1.</w:t>
        </w:r>
        <w:r w:rsidRPr="00320611">
          <w:rPr>
            <w:rFonts w:eastAsia="SimSun"/>
            <w:lang w:eastAsia="zh-CN"/>
          </w:rPr>
          <w:tab/>
          <w:t>The UE establishes a PDU session wit</w:t>
        </w:r>
        <w:r>
          <w:rPr>
            <w:rFonts w:eastAsia="SimSun"/>
            <w:lang w:eastAsia="zh-CN"/>
          </w:rPr>
          <w:t>h the requested S-NSSAI#1 via</w:t>
        </w:r>
        <w:r>
          <w:rPr>
            <w:rFonts w:eastAsia="SimSun"/>
            <w:lang w:eastAsia="zh-CN"/>
          </w:rPr>
          <w:lastRenderedPageBreak/>
          <w:t xml:space="preserve"> </w:t>
        </w:r>
        <w:r w:rsidRPr="00320611">
          <w:rPr>
            <w:rFonts w:eastAsia="SimSun"/>
            <w:lang w:eastAsia="zh-CN"/>
          </w:rPr>
          <w:t>RAN.</w:t>
        </w:r>
      </w:ins>
    </w:p>
    <w:p w14:paraId="1A741BE8" w14:textId="77777777" w:rsidR="00E50A63" w:rsidRPr="00320611" w:rsidRDefault="00E50A63" w:rsidP="00E50A63">
      <w:pPr>
        <w:pStyle w:val="B1"/>
        <w:rPr>
          <w:ins w:id="1580" w:author="S2-2204773" w:date="2022-05-24T08:15:00Z"/>
          <w:rFonts w:eastAsia="SimSun"/>
          <w:lang w:eastAsia="zh-CN"/>
        </w:rPr>
      </w:pPr>
      <w:ins w:id="1581" w:author="S2-2204773" w:date="2022-05-24T08:15:00Z">
        <w:r w:rsidRPr="00320611">
          <w:rPr>
            <w:rFonts w:eastAsia="SimSun"/>
            <w:lang w:eastAsia="zh-CN"/>
          </w:rPr>
          <w:t>2.</w:t>
        </w:r>
        <w:r w:rsidRPr="00320611">
          <w:rPr>
            <w:rFonts w:eastAsia="SimSun"/>
            <w:lang w:eastAsia="zh-CN"/>
          </w:rPr>
          <w:tab/>
        </w:r>
        <w:r>
          <w:rPr>
            <w:rFonts w:eastAsia="SimSun"/>
            <w:lang w:eastAsia="zh-CN"/>
          </w:rPr>
          <w:t>The AMF is</w:t>
        </w:r>
        <w:r w:rsidRPr="000D666E">
          <w:rPr>
            <w:rFonts w:eastAsia="SimSun"/>
            <w:lang w:eastAsia="zh-CN"/>
          </w:rPr>
          <w:t xml:space="preserve"> </w:t>
        </w:r>
        <w:r w:rsidRPr="00320611">
          <w:rPr>
            <w:rFonts w:eastAsia="SimSun"/>
            <w:lang w:eastAsia="zh-CN"/>
          </w:rPr>
          <w:t>notified that the S-NSSAI#1 is under congestion in the CN</w:t>
        </w:r>
        <w:r>
          <w:rPr>
            <w:rFonts w:eastAsia="SimSun"/>
            <w:lang w:eastAsia="zh-CN"/>
          </w:rPr>
          <w:t>, the AMF</w:t>
        </w:r>
        <w:r w:rsidRPr="00320611">
          <w:rPr>
            <w:rFonts w:eastAsia="SimSun"/>
            <w:lang w:eastAsia="zh-CN"/>
          </w:rPr>
          <w:t xml:space="preserve"> checks if the</w:t>
        </w:r>
        <w:r>
          <w:rPr>
            <w:rFonts w:eastAsia="SimSun"/>
            <w:lang w:eastAsia="zh-CN"/>
          </w:rPr>
          <w:t xml:space="preserve"> S-NSSAI#2 is supported in the </w:t>
        </w:r>
        <w:r w:rsidRPr="00320611">
          <w:rPr>
            <w:rFonts w:eastAsia="SimSun"/>
            <w:lang w:eastAsia="zh-CN"/>
          </w:rPr>
          <w:t>RAN node. If it is supported the AMF determines to associate the PDU session with additional S-NSSAI#2.</w:t>
        </w:r>
      </w:ins>
    </w:p>
    <w:p w14:paraId="735F5750" w14:textId="77777777" w:rsidR="00E50A63" w:rsidRDefault="00E50A63" w:rsidP="00E50A63">
      <w:pPr>
        <w:pStyle w:val="B1"/>
        <w:rPr>
          <w:ins w:id="1582" w:author="S2-2204773" w:date="2022-05-24T08:15:00Z"/>
          <w:rFonts w:eastAsia="SimSun"/>
          <w:lang w:eastAsia="zh-CN"/>
        </w:rPr>
      </w:pPr>
      <w:ins w:id="1583" w:author="S2-2204773" w:date="2022-05-24T08:15:00Z">
        <w:r>
          <w:rPr>
            <w:rFonts w:eastAsia="SimSun" w:hint="eastAsia"/>
            <w:lang w:eastAsia="zh-CN"/>
          </w:rPr>
          <w:t>3</w:t>
        </w:r>
        <w:r>
          <w:rPr>
            <w:rFonts w:eastAsia="SimSun"/>
            <w:lang w:eastAsia="zh-CN"/>
          </w:rPr>
          <w:t>.</w:t>
        </w:r>
        <w:r>
          <w:rPr>
            <w:rFonts w:eastAsia="SimSun"/>
            <w:lang w:eastAsia="zh-CN"/>
          </w:rPr>
          <w:tab/>
        </w:r>
        <w:r w:rsidRPr="00320611">
          <w:rPr>
            <w:rFonts w:eastAsia="SimSun"/>
            <w:lang w:eastAsia="zh-CN"/>
          </w:rPr>
          <w:t>The AMF</w:t>
        </w:r>
        <w:r>
          <w:rPr>
            <w:rFonts w:eastAsia="SimSun"/>
            <w:lang w:eastAsia="zh-CN"/>
          </w:rPr>
          <w:t xml:space="preserve"> sends an Nsmf_PDUSession_Create</w:t>
        </w:r>
        <w:r w:rsidRPr="00320611">
          <w:rPr>
            <w:rFonts w:eastAsia="SimSun"/>
            <w:lang w:eastAsia="zh-CN"/>
          </w:rPr>
          <w:t xml:space="preserve">SMContext request message (the PDU session ID, </w:t>
        </w:r>
        <w:r>
          <w:rPr>
            <w:rFonts w:eastAsia="SimSun"/>
            <w:lang w:eastAsia="zh-CN"/>
          </w:rPr>
          <w:t xml:space="preserve">requested </w:t>
        </w:r>
        <w:r w:rsidRPr="00320611">
          <w:rPr>
            <w:rFonts w:eastAsia="SimSun"/>
            <w:lang w:eastAsia="zh-CN"/>
          </w:rPr>
          <w:t>S-NSSAI#</w:t>
        </w:r>
        <w:r>
          <w:rPr>
            <w:rFonts w:eastAsia="SimSun"/>
            <w:lang w:eastAsia="zh-CN"/>
          </w:rPr>
          <w:t xml:space="preserve">1, </w:t>
        </w:r>
        <w:r w:rsidRPr="00320611">
          <w:rPr>
            <w:rFonts w:eastAsia="SimSun"/>
            <w:lang w:eastAsia="zh-CN"/>
          </w:rPr>
          <w:t>S-NSSAI#2</w:t>
        </w:r>
        <w:r>
          <w:rPr>
            <w:rFonts w:eastAsia="SimSun"/>
            <w:lang w:eastAsia="zh-CN"/>
          </w:rPr>
          <w:t>, SM NAS container</w:t>
        </w:r>
        <w:r w:rsidRPr="00320611">
          <w:rPr>
            <w:rFonts w:eastAsia="SimSun"/>
            <w:lang w:eastAsia="zh-CN"/>
          </w:rPr>
          <w:t xml:space="preserve">) to the SMF. The SMF </w:t>
        </w:r>
        <w:r>
          <w:rPr>
            <w:rFonts w:eastAsia="SimSun"/>
            <w:lang w:eastAsia="zh-CN"/>
          </w:rPr>
          <w:t>determines that the PDU session is associated with both S-NSSAI#1 and S-NSSAI#2</w:t>
        </w:r>
        <w:r w:rsidRPr="00320611">
          <w:rPr>
            <w:rFonts w:eastAsia="SimSun"/>
            <w:lang w:eastAsia="zh-CN"/>
          </w:rPr>
          <w:t>.</w:t>
        </w:r>
      </w:ins>
    </w:p>
    <w:p w14:paraId="2BA59592" w14:textId="77777777" w:rsidR="00E50A63" w:rsidRPr="00320611" w:rsidRDefault="00E50A63" w:rsidP="00E50A63">
      <w:pPr>
        <w:pStyle w:val="B1"/>
        <w:rPr>
          <w:ins w:id="1584" w:author="S2-2204773" w:date="2022-05-24T08:15:00Z"/>
          <w:rFonts w:eastAsia="SimSun"/>
          <w:lang w:eastAsia="zh-CN"/>
        </w:rPr>
      </w:pPr>
      <w:ins w:id="1585" w:author="S2-2204773" w:date="2022-05-24T08:15:00Z">
        <w:r>
          <w:rPr>
            <w:rFonts w:eastAsia="SimSun"/>
            <w:lang w:eastAsia="zh-CN"/>
          </w:rPr>
          <w:t>4.</w:t>
        </w:r>
        <w:r>
          <w:rPr>
            <w:rFonts w:eastAsia="SimSun"/>
            <w:lang w:eastAsia="zh-CN"/>
          </w:rPr>
          <w:tab/>
          <w:t xml:space="preserve">The SMF creates </w:t>
        </w:r>
        <w:r w:rsidRPr="00320611">
          <w:rPr>
            <w:rFonts w:eastAsia="SimSun"/>
            <w:lang w:eastAsia="zh-CN"/>
          </w:rPr>
          <w:t xml:space="preserve">the N4 session to update the </w:t>
        </w:r>
        <w:r>
          <w:rPr>
            <w:rFonts w:eastAsia="SimSun"/>
            <w:lang w:eastAsia="zh-CN"/>
          </w:rPr>
          <w:t xml:space="preserve">N4 session </w:t>
        </w:r>
        <w:r w:rsidRPr="00320611">
          <w:rPr>
            <w:rFonts w:eastAsia="SimSun"/>
            <w:lang w:eastAsia="zh-CN"/>
          </w:rPr>
          <w:t>information in the UPF.</w:t>
        </w:r>
      </w:ins>
    </w:p>
    <w:p w14:paraId="0A67BF1C" w14:textId="77777777" w:rsidR="00E50A63" w:rsidRDefault="00E50A63" w:rsidP="00E50A63">
      <w:pPr>
        <w:pStyle w:val="B1"/>
        <w:rPr>
          <w:ins w:id="1586" w:author="S2-2204773" w:date="2022-05-24T08:15:00Z"/>
          <w:rFonts w:eastAsia="SimSun"/>
          <w:lang w:eastAsia="zh-CN"/>
        </w:rPr>
      </w:pPr>
      <w:ins w:id="1587" w:author="S2-2204773" w:date="2022-05-24T08:15:00Z">
        <w:r>
          <w:rPr>
            <w:rFonts w:eastAsia="SimSun"/>
            <w:lang w:eastAsia="zh-CN"/>
          </w:rPr>
          <w:t>5</w:t>
        </w:r>
        <w:r w:rsidRPr="00320611">
          <w:rPr>
            <w:rFonts w:eastAsia="SimSun"/>
            <w:lang w:eastAsia="zh-CN"/>
          </w:rPr>
          <w:t>.</w:t>
        </w:r>
        <w:r w:rsidRPr="00320611">
          <w:rPr>
            <w:rFonts w:eastAsia="SimSun"/>
            <w:lang w:eastAsia="zh-CN"/>
          </w:rPr>
          <w:tab/>
          <w:t>The SMF sends a Nsmf_PDUSession_</w:t>
        </w:r>
        <w:r>
          <w:rPr>
            <w:rFonts w:eastAsia="SimSun"/>
            <w:lang w:eastAsia="zh-CN"/>
          </w:rPr>
          <w:t>Create</w:t>
        </w:r>
        <w:r w:rsidRPr="00320611">
          <w:rPr>
            <w:rFonts w:eastAsia="SimSun"/>
            <w:lang w:eastAsia="zh-CN"/>
          </w:rPr>
          <w:t>SMContext response message</w:t>
        </w:r>
        <w:r>
          <w:rPr>
            <w:rFonts w:eastAsia="SimSun"/>
            <w:lang w:eastAsia="zh-CN"/>
          </w:rPr>
          <w:t xml:space="preserve"> to AMF.</w:t>
        </w:r>
      </w:ins>
    </w:p>
    <w:p w14:paraId="491B4A12" w14:textId="77777777" w:rsidR="00E50A63" w:rsidRDefault="00E50A63" w:rsidP="00E50A63">
      <w:pPr>
        <w:pStyle w:val="B1"/>
        <w:rPr>
          <w:ins w:id="1588" w:author="S2-2204773" w:date="2022-05-24T08:15:00Z"/>
          <w:rFonts w:eastAsia="SimSun"/>
          <w:lang w:eastAsia="zh-CN"/>
        </w:rPr>
      </w:pPr>
      <w:ins w:id="1589" w:author="S2-2204773" w:date="2022-05-24T08:15:00Z">
        <w:r>
          <w:rPr>
            <w:rFonts w:eastAsia="SimSun"/>
            <w:lang w:eastAsia="zh-CN"/>
          </w:rPr>
          <w:t>6.</w:t>
        </w:r>
        <w:r>
          <w:rPr>
            <w:rFonts w:eastAsia="SimSun"/>
            <w:lang w:eastAsia="zh-CN"/>
          </w:rPr>
          <w:tab/>
          <w:t>The SMF sends Namf_Communication_N1N2MessageTransfer</w:t>
        </w:r>
        <w:r w:rsidRPr="00320611">
          <w:rPr>
            <w:rFonts w:eastAsia="SimSun"/>
            <w:lang w:eastAsia="zh-CN"/>
          </w:rPr>
          <w:t>(PDU session ID, N2 SM Information) to the AMF. The N2 SM information includes the S-NSSAI#2 received from the AMF.</w:t>
        </w:r>
      </w:ins>
    </w:p>
    <w:p w14:paraId="36F57785" w14:textId="77777777" w:rsidR="00E50A63" w:rsidRPr="00320611" w:rsidRDefault="00E50A63" w:rsidP="00E50A63">
      <w:pPr>
        <w:pStyle w:val="B1"/>
        <w:rPr>
          <w:ins w:id="1590" w:author="S2-2204773" w:date="2022-05-24T08:15:00Z"/>
          <w:rFonts w:eastAsia="SimSun"/>
          <w:lang w:eastAsia="zh-CN"/>
        </w:rPr>
      </w:pPr>
      <w:ins w:id="1591" w:author="S2-2204773" w:date="2022-05-24T08:15:00Z">
        <w:r>
          <w:rPr>
            <w:rFonts w:eastAsia="SimSun"/>
            <w:lang w:eastAsia="zh-CN"/>
          </w:rPr>
          <w:t>7.</w:t>
        </w:r>
        <w:r>
          <w:rPr>
            <w:rFonts w:eastAsia="SimSun"/>
            <w:lang w:eastAsia="zh-CN"/>
          </w:rPr>
          <w:tab/>
          <w:t>The AMF sends the N2 message to the RAN node, including the N2 SM information.</w:t>
        </w:r>
      </w:ins>
    </w:p>
    <w:p w14:paraId="01F70123" w14:textId="77777777" w:rsidR="00E50A63" w:rsidRPr="00320611" w:rsidRDefault="00E50A63" w:rsidP="00E50A63">
      <w:pPr>
        <w:pStyle w:val="B1"/>
        <w:rPr>
          <w:ins w:id="1592" w:author="S2-2204773" w:date="2022-05-24T08:15:00Z"/>
          <w:rFonts w:eastAsia="SimSun"/>
          <w:lang w:eastAsia="zh-CN"/>
        </w:rPr>
      </w:pPr>
      <w:ins w:id="1593" w:author="S2-2204773" w:date="2022-05-24T08:15:00Z">
        <w:r w:rsidRPr="00320611">
          <w:rPr>
            <w:rFonts w:eastAsia="SimSun"/>
            <w:lang w:eastAsia="zh-CN"/>
          </w:rPr>
          <w:t>8.</w:t>
        </w:r>
        <w:r w:rsidRPr="00320611">
          <w:rPr>
            <w:rFonts w:eastAsia="SimSun"/>
            <w:lang w:eastAsia="zh-CN"/>
          </w:rPr>
          <w:tab/>
          <w:t xml:space="preserve">The rest steps in </w:t>
        </w:r>
        <w:r>
          <w:rPr>
            <w:rFonts w:eastAsia="SimSun"/>
            <w:lang w:eastAsia="zh-CN"/>
          </w:rPr>
          <w:t xml:space="preserve">PDU Session establishment </w:t>
        </w:r>
        <w:r w:rsidRPr="00320611">
          <w:rPr>
            <w:rFonts w:eastAsia="SimSun"/>
            <w:lang w:eastAsia="zh-CN"/>
          </w:rPr>
          <w:t>procedure are performed.</w:t>
        </w:r>
      </w:ins>
    </w:p>
    <w:p w14:paraId="4AD80814" w14:textId="7F338387" w:rsidR="0050783A" w:rsidRPr="00320611" w:rsidRDefault="0050783A" w:rsidP="00C86DBB">
      <w:pPr>
        <w:pStyle w:val="31"/>
        <w:rPr>
          <w:lang w:eastAsia="ja-JP"/>
        </w:rPr>
      </w:pPr>
      <w:bookmarkStart w:id="1594" w:name="_Toc104302383"/>
      <w:bookmarkStart w:id="1595" w:name="_Toc104359348"/>
      <w:bookmarkStart w:id="1596" w:name="_Toc104788995"/>
      <w:r w:rsidRPr="00320611">
        <w:rPr>
          <w:lang w:eastAsia="ja-JP"/>
        </w:rPr>
        <w:t>6.</w:t>
      </w:r>
      <w:r w:rsidR="00C01E36" w:rsidRPr="00320611">
        <w:rPr>
          <w:lang w:eastAsia="ja-JP"/>
        </w:rPr>
        <w:t>1</w:t>
      </w:r>
      <w:r w:rsidRPr="00320611">
        <w:rPr>
          <w:lang w:eastAsia="ja-JP"/>
        </w:rPr>
        <w:t>.4</w:t>
      </w:r>
      <w:r w:rsidRPr="00320611">
        <w:rPr>
          <w:lang w:eastAsia="ja-JP"/>
        </w:rPr>
        <w:tab/>
        <w:t>Impacts on existing entities and interfaces</w:t>
      </w:r>
      <w:bookmarkEnd w:id="1560"/>
      <w:bookmarkEnd w:id="1561"/>
      <w:bookmarkEnd w:id="1569"/>
      <w:bookmarkEnd w:id="1570"/>
      <w:bookmarkEnd w:id="1594"/>
      <w:bookmarkEnd w:id="1595"/>
      <w:bookmarkEnd w:id="1596"/>
    </w:p>
    <w:p w14:paraId="0180F227" w14:textId="0F3782F8" w:rsidR="0050783A" w:rsidRPr="00320611" w:rsidRDefault="0050783A" w:rsidP="00320611">
      <w:pPr>
        <w:rPr>
          <w:lang w:eastAsia="ja-JP"/>
        </w:rPr>
      </w:pPr>
      <w:r w:rsidRPr="00320611">
        <w:rPr>
          <w:lang w:eastAsia="ja-JP"/>
        </w:rPr>
        <w:t>AMF</w:t>
      </w:r>
      <w:ins w:id="1597" w:author="S2-2204773" w:date="2022-05-24T08:16:00Z">
        <w:r w:rsidR="00E50A63">
          <w:rPr>
            <w:lang w:eastAsia="ja-JP"/>
          </w:rPr>
          <w:t>:</w:t>
        </w:r>
      </w:ins>
    </w:p>
    <w:p w14:paraId="3F85643C" w14:textId="77777777" w:rsidR="00E50A63" w:rsidRPr="00104683" w:rsidRDefault="00E50A63" w:rsidP="00E50A63">
      <w:pPr>
        <w:pStyle w:val="B1"/>
        <w:rPr>
          <w:ins w:id="1598" w:author="S2-2204773" w:date="2022-05-24T08:16:00Z"/>
          <w:noProof/>
        </w:rPr>
      </w:pPr>
      <w:ins w:id="1599" w:author="S2-2204773" w:date="2022-05-24T08:16:00Z">
        <w:r>
          <w:rPr>
            <w:rFonts w:eastAsiaTheme="minorEastAsia" w:hint="eastAsia"/>
            <w:noProof/>
            <w:lang w:eastAsia="zh-CN"/>
          </w:rPr>
          <w:t>-</w:t>
        </w:r>
        <w:r>
          <w:rPr>
            <w:rFonts w:eastAsiaTheme="minorEastAsia"/>
            <w:noProof/>
            <w:lang w:eastAsia="zh-CN"/>
          </w:rPr>
          <w:tab/>
          <w:t>supp</w:t>
        </w:r>
        <w:r>
          <w:rPr>
            <w:noProof/>
          </w:rPr>
          <w:t xml:space="preserve">ort two S-NSSAIs associated with one PDU session </w:t>
        </w:r>
        <w:r w:rsidRPr="00104683">
          <w:rPr>
            <w:rFonts w:hint="eastAsia"/>
            <w:noProof/>
          </w:rPr>
          <w:t>for</w:t>
        </w:r>
        <w:r w:rsidRPr="00104683">
          <w:rPr>
            <w:noProof/>
          </w:rPr>
          <w:t xml:space="preserve"> non roaming case</w:t>
        </w:r>
      </w:ins>
    </w:p>
    <w:p w14:paraId="4AD66815" w14:textId="5FA811B9" w:rsidR="0050783A" w:rsidRPr="00320611" w:rsidRDefault="0050783A" w:rsidP="00320611">
      <w:pPr>
        <w:rPr>
          <w:lang w:eastAsia="ja-JP"/>
        </w:rPr>
      </w:pPr>
      <w:r w:rsidRPr="00320611">
        <w:rPr>
          <w:lang w:eastAsia="ja-JP"/>
        </w:rPr>
        <w:t>SMF</w:t>
      </w:r>
      <w:ins w:id="1600" w:author="S2-2204773" w:date="2022-05-24T08:16:00Z">
        <w:r w:rsidR="00E50A63">
          <w:rPr>
            <w:lang w:eastAsia="ja-JP"/>
          </w:rPr>
          <w:t>/I-SMF:</w:t>
        </w:r>
      </w:ins>
    </w:p>
    <w:p w14:paraId="26C19B90" w14:textId="77777777" w:rsidR="00E50A63" w:rsidRPr="00320611" w:rsidRDefault="00E50A63" w:rsidP="00E50A63">
      <w:pPr>
        <w:pStyle w:val="B1"/>
        <w:rPr>
          <w:ins w:id="1601" w:author="S2-2204773" w:date="2022-05-24T08:16:00Z"/>
        </w:rPr>
      </w:pPr>
      <w:ins w:id="1602" w:author="S2-2204773" w:date="2022-05-24T08:16:00Z">
        <w:r>
          <w:rPr>
            <w:noProof/>
            <w:lang w:eastAsia="ko-KR"/>
          </w:rPr>
          <w:t>-</w:t>
        </w:r>
        <w:r>
          <w:rPr>
            <w:noProof/>
            <w:lang w:eastAsia="ko-KR"/>
          </w:rPr>
          <w:tab/>
        </w:r>
        <w:r>
          <w:rPr>
            <w:noProof/>
          </w:rPr>
          <w:t>support two S-NSSAIs</w:t>
        </w:r>
        <w:r>
          <w:rPr>
            <w:noProof/>
          </w:rPr>
          <w:lastRenderedPageBreak/>
          <w:t xml:space="preserve"> associated with one PDU session </w:t>
        </w:r>
        <w:r w:rsidRPr="00104683">
          <w:rPr>
            <w:rFonts w:hint="eastAsia"/>
            <w:noProof/>
          </w:rPr>
          <w:t>for</w:t>
        </w:r>
        <w:r w:rsidRPr="00104683">
          <w:rPr>
            <w:noProof/>
          </w:rPr>
          <w:t xml:space="preserve"> non roaming case</w:t>
        </w:r>
      </w:ins>
    </w:p>
    <w:p w14:paraId="1E63C406" w14:textId="4DBCD7CC" w:rsidR="0050783A" w:rsidRPr="00320611" w:rsidRDefault="0050783A" w:rsidP="00320611">
      <w:pPr>
        <w:rPr>
          <w:lang w:eastAsia="ja-JP"/>
        </w:rPr>
      </w:pPr>
      <w:r w:rsidRPr="00320611">
        <w:rPr>
          <w:lang w:eastAsia="ja-JP"/>
        </w:rPr>
        <w:t>UPF</w:t>
      </w:r>
      <w:ins w:id="1603" w:author="S2-2204773" w:date="2022-05-24T08:16:00Z">
        <w:r w:rsidR="00E50A63">
          <w:rPr>
            <w:lang w:eastAsia="ja-JP"/>
          </w:rPr>
          <w:t>:</w:t>
        </w:r>
      </w:ins>
    </w:p>
    <w:p w14:paraId="4808A890" w14:textId="77777777" w:rsidR="00E50A63" w:rsidRPr="00320611" w:rsidRDefault="00E50A63" w:rsidP="00E50A63">
      <w:pPr>
        <w:pStyle w:val="B1"/>
        <w:rPr>
          <w:ins w:id="1604" w:author="S2-2204773" w:date="2022-05-24T08:16:00Z"/>
        </w:rPr>
      </w:pPr>
      <w:ins w:id="1605" w:author="S2-2204773" w:date="2022-05-24T08:16:00Z">
        <w:r>
          <w:rPr>
            <w:noProof/>
            <w:lang w:eastAsia="ko-KR"/>
          </w:rPr>
          <w:t>-</w:t>
        </w:r>
        <w:r>
          <w:rPr>
            <w:noProof/>
            <w:lang w:eastAsia="ko-KR"/>
          </w:rPr>
          <w:tab/>
        </w:r>
        <w:r>
          <w:rPr>
            <w:noProof/>
          </w:rPr>
          <w:t xml:space="preserve">support two S-NSSAIs associated with one PDU session </w:t>
        </w:r>
        <w:r w:rsidRPr="00104683">
          <w:rPr>
            <w:rFonts w:hint="eastAsia"/>
            <w:noProof/>
          </w:rPr>
          <w:t>for</w:t>
        </w:r>
        <w:r w:rsidRPr="00104683">
          <w:rPr>
            <w:noProof/>
          </w:rPr>
          <w:t xml:space="preserve"> non roaming case</w:t>
        </w:r>
      </w:ins>
    </w:p>
    <w:p w14:paraId="7463E9AD" w14:textId="60AF9509" w:rsidR="0050783A" w:rsidRPr="00320611" w:rsidRDefault="0050783A" w:rsidP="00320611">
      <w:pPr>
        <w:rPr>
          <w:lang w:eastAsia="ja-JP"/>
        </w:rPr>
      </w:pPr>
      <w:r w:rsidRPr="00320611">
        <w:rPr>
          <w:lang w:eastAsia="ja-JP"/>
        </w:rPr>
        <w:t>NG-RAN</w:t>
      </w:r>
      <w:ins w:id="1606" w:author="S2-2204773" w:date="2022-05-24T08:16:00Z">
        <w:r w:rsidR="00E50A63">
          <w:rPr>
            <w:lang w:eastAsia="ja-JP"/>
          </w:rPr>
          <w:t>:</w:t>
        </w:r>
      </w:ins>
      <w:r w:rsidRPr="00320611">
        <w:rPr>
          <w:lang w:eastAsia="ja-JP"/>
        </w:rPr>
        <w:t xml:space="preserve"> (TBD)</w:t>
      </w:r>
    </w:p>
    <w:p w14:paraId="4049AC1D" w14:textId="77777777" w:rsidR="00E50A63" w:rsidRPr="00320611" w:rsidRDefault="00E50A63" w:rsidP="00E50A63">
      <w:pPr>
        <w:rPr>
          <w:ins w:id="1607" w:author="S2-2204773" w:date="2022-05-24T08:16:00Z"/>
        </w:rPr>
      </w:pPr>
      <w:ins w:id="1608" w:author="S2-2204773" w:date="2022-05-24T08:16:00Z">
        <w:r>
          <w:t>UE: None</w:t>
        </w:r>
      </w:ins>
    </w:p>
    <w:p w14:paraId="38088756" w14:textId="76FE39E1" w:rsidR="0050783A" w:rsidRPr="00320611" w:rsidDel="00E50A63" w:rsidRDefault="0050783A" w:rsidP="00320611">
      <w:pPr>
        <w:pStyle w:val="EditorsNote"/>
        <w:rPr>
          <w:del w:id="1609" w:author="S2-2204773" w:date="2022-05-24T08:16:00Z"/>
          <w:rFonts w:eastAsia="맑은 고딕"/>
        </w:rPr>
      </w:pPr>
      <w:del w:id="1610" w:author="S2-2204773" w:date="2022-05-24T08:16:00Z">
        <w:r w:rsidRPr="00320611" w:rsidDel="00E50A63">
          <w:rPr>
            <w:rFonts w:eastAsia="맑은 고딕"/>
          </w:rPr>
          <w:delText>Editor</w:delText>
        </w:r>
        <w:r w:rsidR="00A13E1F" w:rsidRPr="00320611" w:rsidDel="00E50A63">
          <w:rPr>
            <w:rFonts w:eastAsia="맑은 고딕"/>
          </w:rPr>
          <w:delText>'</w:delText>
        </w:r>
        <w:r w:rsidRPr="00320611" w:rsidDel="00E50A63">
          <w:rPr>
            <w:rFonts w:eastAsia="맑은 고딕"/>
          </w:rPr>
          <w:delText>s note:</w:delText>
        </w:r>
        <w:r w:rsidR="001612A5" w:rsidRPr="00320611" w:rsidDel="00E50A63">
          <w:rPr>
            <w:rFonts w:eastAsia="맑은 고딕"/>
          </w:rPr>
          <w:tab/>
          <w:delText>D</w:delText>
        </w:r>
        <w:r w:rsidRPr="00320611" w:rsidDel="00E50A63">
          <w:rPr>
            <w:rFonts w:eastAsia="맑은 고딕"/>
          </w:rPr>
          <w:delText>etailed list of impacts is FFS.</w:delText>
        </w:r>
      </w:del>
    </w:p>
    <w:p w14:paraId="3F1AD509" w14:textId="54D8165F" w:rsidR="003167A3" w:rsidRPr="00320611" w:rsidRDefault="003167A3" w:rsidP="003B60FA">
      <w:pPr>
        <w:pStyle w:val="21"/>
        <w:rPr>
          <w:lang w:eastAsia="ja-JP"/>
        </w:rPr>
      </w:pPr>
      <w:bookmarkStart w:id="1611" w:name="_Toc104302384"/>
      <w:bookmarkStart w:id="1612" w:name="_Toc104359349"/>
      <w:bookmarkStart w:id="1613" w:name="_Toc104788996"/>
      <w:r w:rsidRPr="00320611">
        <w:rPr>
          <w:lang w:eastAsia="zh-CN"/>
        </w:rPr>
        <w:t>6.</w:t>
      </w:r>
      <w:r w:rsidR="001940AB" w:rsidRPr="00320611">
        <w:rPr>
          <w:lang w:eastAsia="zh-CN"/>
        </w:rPr>
        <w:t>2</w:t>
      </w:r>
      <w:r w:rsidRPr="00320611">
        <w:rPr>
          <w:lang w:eastAsia="ko-KR"/>
        </w:rPr>
        <w:tab/>
      </w:r>
      <w:r w:rsidRPr="00320611">
        <w:rPr>
          <w:lang w:eastAsia="ja-JP"/>
        </w:rPr>
        <w:t>Solution</w:t>
      </w:r>
      <w:r w:rsidRPr="00320611">
        <w:rPr>
          <w:lang w:eastAsia="zh-CN"/>
        </w:rPr>
        <w:t xml:space="preserve"> #</w:t>
      </w:r>
      <w:r w:rsidR="001940AB" w:rsidRPr="00320611">
        <w:rPr>
          <w:lang w:eastAsia="zh-CN"/>
        </w:rPr>
        <w:t>2</w:t>
      </w:r>
      <w:r w:rsidRPr="00320611">
        <w:rPr>
          <w:lang w:eastAsia="ja-JP"/>
        </w:rPr>
        <w:t xml:space="preserve">: </w:t>
      </w:r>
      <w:r w:rsidRPr="00320611">
        <w:rPr>
          <w:lang w:eastAsia="ko-KR"/>
        </w:rPr>
        <w:t>Slice Re-mapping Capabilities for Network Slice Service Continuity</w:t>
      </w:r>
      <w:bookmarkEnd w:id="1611"/>
      <w:bookmarkEnd w:id="1612"/>
      <w:bookmarkEnd w:id="1613"/>
    </w:p>
    <w:p w14:paraId="036B9A68" w14:textId="00DF298F" w:rsidR="003167A3" w:rsidRPr="00320611" w:rsidRDefault="003167A3" w:rsidP="00C86DBB">
      <w:pPr>
        <w:pStyle w:val="31"/>
        <w:rPr>
          <w:lang w:eastAsia="ko-KR"/>
        </w:rPr>
      </w:pPr>
      <w:bookmarkStart w:id="1614" w:name="_Toc104302385"/>
      <w:bookmarkStart w:id="1615" w:name="_Toc104359350"/>
      <w:bookmarkStart w:id="1616" w:name="_Toc104788997"/>
      <w:r w:rsidRPr="00320611">
        <w:rPr>
          <w:lang w:eastAsia="ko-KR"/>
        </w:rPr>
        <w:t>6.</w:t>
      </w:r>
      <w:r w:rsidR="001940AB" w:rsidRPr="00320611">
        <w:rPr>
          <w:lang w:eastAsia="ko-KR"/>
        </w:rPr>
        <w:t>2</w:t>
      </w:r>
      <w:r w:rsidRPr="00320611">
        <w:rPr>
          <w:lang w:eastAsia="ko-KR"/>
        </w:rPr>
        <w:t>.1</w:t>
      </w:r>
      <w:r w:rsidRPr="00320611">
        <w:rPr>
          <w:lang w:eastAsia="ko-KR"/>
        </w:rPr>
        <w:tab/>
        <w:t>Introduction</w:t>
      </w:r>
      <w:bookmarkEnd w:id="1614"/>
      <w:bookmarkEnd w:id="1615"/>
      <w:bookmarkEnd w:id="1616"/>
    </w:p>
    <w:p w14:paraId="520F3CFB" w14:textId="028EC87A" w:rsidR="003167A3" w:rsidRPr="00320611" w:rsidRDefault="00320611" w:rsidP="00320611">
      <w:pPr>
        <w:rPr>
          <w:lang w:eastAsia="ko-KR"/>
        </w:rPr>
      </w:pPr>
      <w:r w:rsidRPr="00320611">
        <w:rPr>
          <w:lang w:eastAsia="ko-KR"/>
        </w:rPr>
        <w:t>The solution addresses the Key Issue #1: Support of network slice service continuity.</w:t>
      </w:r>
    </w:p>
    <w:p w14:paraId="2DA341AD" w14:textId="0C4A0DC5" w:rsidR="003167A3" w:rsidRPr="00320611" w:rsidRDefault="003167A3" w:rsidP="00C86DBB">
      <w:pPr>
        <w:pStyle w:val="31"/>
        <w:rPr>
          <w:lang w:eastAsia="ja-JP"/>
        </w:rPr>
      </w:pPr>
      <w:bookmarkStart w:id="1617" w:name="_Toc104302386"/>
      <w:bookmarkStart w:id="1618" w:name="_Toc104359351"/>
      <w:bookmarkStart w:id="1619" w:name="_Toc104788998"/>
      <w:r w:rsidRPr="00320611">
        <w:rPr>
          <w:lang w:eastAsia="ja-JP"/>
        </w:rPr>
        <w:t>6.</w:t>
      </w:r>
      <w:r w:rsidR="001940AB" w:rsidRPr="00320611">
        <w:rPr>
          <w:lang w:eastAsia="ja-JP"/>
        </w:rPr>
        <w:t>2</w:t>
      </w:r>
      <w:r w:rsidRPr="00320611">
        <w:rPr>
          <w:lang w:eastAsia="ja-JP"/>
        </w:rPr>
        <w:t>.2</w:t>
      </w:r>
      <w:r w:rsidRPr="00320611">
        <w:rPr>
          <w:lang w:eastAsia="ja-JP"/>
        </w:rPr>
        <w:tab/>
        <w:t>Functional Description</w:t>
      </w:r>
      <w:bookmarkEnd w:id="1617"/>
      <w:bookmarkEnd w:id="1618"/>
      <w:bookmarkEnd w:id="1619"/>
    </w:p>
    <w:p w14:paraId="6B1B512D" w14:textId="27F53E17" w:rsidR="003167A3" w:rsidRPr="00320611" w:rsidRDefault="00320611" w:rsidP="00320611">
      <w:pPr>
        <w:rPr>
          <w:lang w:eastAsia="ja-JP"/>
        </w:rPr>
      </w:pPr>
      <w:r w:rsidRPr="00320611">
        <w:rPr>
          <w:lang w:eastAsia="ja-JP"/>
        </w:rPr>
        <w:t>The solution provides a mechanism to determine a re-mapped slice for a network slice that requires slice re-mapping due to an overload, planned maintenance, etc. and to move ongoing PDU sessions to the re-mapped slice.</w:t>
      </w:r>
    </w:p>
    <w:p w14:paraId="1206288E" w14:textId="4164357B" w:rsidR="003167A3" w:rsidRPr="00320611" w:rsidRDefault="003167A3" w:rsidP="003B60FA">
      <w:pPr>
        <w:pStyle w:val="EditorsNote"/>
        <w:rPr>
          <w:rFonts w:eastAsia="맑은 고딕"/>
          <w:lang w:eastAsia="x-none"/>
        </w:rPr>
      </w:pPr>
      <w:r w:rsidRPr="00320611">
        <w:rPr>
          <w:rFonts w:eastAsia="SimSun"/>
        </w:rPr>
        <w:t>Editor</w:t>
      </w:r>
      <w:r w:rsidR="00A13E1F" w:rsidRPr="00320611">
        <w:rPr>
          <w:rFonts w:eastAsia="SimSun"/>
        </w:rPr>
        <w:t>'</w:t>
      </w:r>
      <w:r w:rsidRPr="00320611">
        <w:rPr>
          <w:rFonts w:eastAsia="SimSun"/>
        </w:rPr>
        <w:t>s note:</w:t>
      </w:r>
      <w:r w:rsidRPr="00320611">
        <w:rPr>
          <w:rFonts w:eastAsia="SimSun"/>
        </w:rPr>
        <w:tab/>
        <w:t>The specific scenarios that this solution is intending to resolve are FFS</w:t>
      </w:r>
      <w:r w:rsidR="001940AB" w:rsidRPr="00320611">
        <w:rPr>
          <w:rFonts w:eastAsia="SimSun"/>
        </w:rPr>
        <w:t>.</w:t>
      </w:r>
    </w:p>
    <w:p w14:paraId="114E9725" w14:textId="0FFF089A" w:rsidR="003167A3" w:rsidRPr="00320611" w:rsidRDefault="003167A3" w:rsidP="00C86DBB">
      <w:pPr>
        <w:pStyle w:val="31"/>
        <w:rPr>
          <w:lang w:eastAsia="ja-JP"/>
        </w:rPr>
      </w:pPr>
      <w:bookmarkStart w:id="1620" w:name="_Toc104302387"/>
      <w:bookmarkStart w:id="1621" w:name="_Toc104359352"/>
      <w:bookmarkStart w:id="1622" w:name="_Toc104788999"/>
      <w:r w:rsidRPr="00320611">
        <w:rPr>
          <w:lang w:eastAsia="ja-JP"/>
        </w:rPr>
        <w:t>6.</w:t>
      </w:r>
      <w:r w:rsidR="001940AB" w:rsidRPr="00320611">
        <w:rPr>
          <w:lang w:eastAsia="ja-JP"/>
        </w:rPr>
        <w:t>2</w:t>
      </w:r>
      <w:r w:rsidRPr="00320611">
        <w:rPr>
          <w:lang w:eastAsia="ja-JP"/>
        </w:rPr>
        <w:t>.3</w:t>
      </w:r>
      <w:r w:rsidRPr="00320611">
        <w:rPr>
          <w:lang w:eastAsia="ja-JP"/>
        </w:rPr>
        <w:tab/>
        <w:t>Procedures</w:t>
      </w:r>
      <w:bookmarkEnd w:id="1620"/>
      <w:bookmarkEnd w:id="1621"/>
      <w:bookmarkEnd w:id="1622"/>
    </w:p>
    <w:p w14:paraId="0F092BD4" w14:textId="42415AD0" w:rsidR="003167A3" w:rsidRPr="00320611" w:rsidRDefault="003167A3" w:rsidP="00C86DBB">
      <w:pPr>
        <w:pStyle w:val="41"/>
      </w:pPr>
      <w:bookmarkStart w:id="1623" w:name="_Toc104302388"/>
      <w:bookmarkStart w:id="1624" w:name="_Toc104359353"/>
      <w:r w:rsidRPr="00320611">
        <w:rPr>
          <w:lang w:eastAsia="ja-JP"/>
        </w:rPr>
        <w:t>6.</w:t>
      </w:r>
      <w:r w:rsidR="001940AB" w:rsidRPr="00320611">
        <w:rPr>
          <w:lang w:eastAsia="ja-JP"/>
        </w:rPr>
        <w:t>2</w:t>
      </w:r>
      <w:r w:rsidRPr="00320611">
        <w:rPr>
          <w:lang w:eastAsia="ja-JP"/>
        </w:rPr>
        <w:t>.3.</w:t>
      </w:r>
      <w:r w:rsidR="001940AB" w:rsidRPr="00320611">
        <w:rPr>
          <w:lang w:eastAsia="ja-JP"/>
        </w:rPr>
        <w:t>1</w:t>
      </w:r>
      <w:r w:rsidRPr="00320611">
        <w:rPr>
          <w:lang w:eastAsia="ja-JP"/>
        </w:rPr>
        <w:tab/>
        <w:t>General</w:t>
      </w:r>
      <w:bookmarkEnd w:id="1623"/>
      <w:bookmarkEnd w:id="1624"/>
    </w:p>
    <w:p w14:paraId="7E0708B5" w14:textId="77777777" w:rsidR="00320611" w:rsidRPr="00320611" w:rsidRDefault="00320611" w:rsidP="00320611">
      <w:pPr>
        <w:rPr>
          <w:lang w:eastAsia="ko-KR"/>
        </w:rPr>
      </w:pPr>
      <w:r w:rsidRPr="00320611">
        <w:rPr>
          <w:lang w:eastAsia="ko-KR"/>
        </w:rPr>
        <w:t>During a registration procedure, AMF selects PCF that supports slice re-mapping and obtain an information for slice re-mapping. A call flow for slice re-mapping policy at registration procedure is shown in Figure 6.2.3.2-1.</w:t>
      </w:r>
    </w:p>
    <w:p w14:paraId="78D50716" w14:textId="77777777" w:rsidR="00320611" w:rsidRPr="00320611" w:rsidRDefault="00320611" w:rsidP="00320611">
      <w:pPr>
        <w:rPr>
          <w:lang w:eastAsia="ko-KR"/>
        </w:rPr>
      </w:pPr>
      <w:r w:rsidRPr="00320611">
        <w:rPr>
          <w:lang w:eastAsia="ko-KR"/>
        </w:rPr>
        <w:t>When a network slice that requires slice re-mapping occurs, due to the policy received from PCF during the registration, AMF interacts with PCF to obtain a remapped S-NSSAI for each PDU session that is associated with a network slice that requires slice re-mapping. Once a PCF selects and provides a re-mapped slice for the network slice that requires slice re-mapping, for each old PDU session associated with the network slice that requires slice re-mapping, AMF may interact with SMF to change the S-NSSAI of the PDU session. A call flow for changing S-NSSAI of PDU session is shown in Figure 6.2.3.3-1.</w:t>
      </w:r>
    </w:p>
    <w:p w14:paraId="7B3915BD" w14:textId="46A2E109" w:rsidR="003167A3" w:rsidRPr="00320611" w:rsidRDefault="003167A3" w:rsidP="00C86DBB">
      <w:pPr>
        <w:pStyle w:val="41"/>
      </w:pPr>
      <w:bookmarkStart w:id="1625" w:name="_Toc104302389"/>
      <w:bookmarkStart w:id="1626" w:name="_Toc104359354"/>
      <w:r w:rsidRPr="00320611">
        <w:rPr>
          <w:lang w:eastAsia="ja-JP"/>
        </w:rPr>
        <w:t>6.</w:t>
      </w:r>
      <w:r w:rsidR="001940AB" w:rsidRPr="00320611">
        <w:rPr>
          <w:lang w:eastAsia="ja-JP"/>
        </w:rPr>
        <w:t>2</w:t>
      </w:r>
      <w:r w:rsidRPr="00320611">
        <w:rPr>
          <w:lang w:eastAsia="ja-JP"/>
        </w:rPr>
        <w:t>.3.</w:t>
      </w:r>
      <w:r w:rsidR="001940AB" w:rsidRPr="00320611">
        <w:rPr>
          <w:lang w:eastAsia="ja-JP"/>
        </w:rPr>
        <w:t>2</w:t>
      </w:r>
      <w:r w:rsidRPr="00320611">
        <w:rPr>
          <w:lang w:eastAsia="ja-JP"/>
        </w:rPr>
        <w:tab/>
        <w:t>Registration</w:t>
      </w:r>
      <w:bookmarkEnd w:id="1625"/>
      <w:bookmarkEnd w:id="1626"/>
    </w:p>
    <w:p w14:paraId="5803FE34" w14:textId="77777777" w:rsidR="003167A3" w:rsidRPr="00320611" w:rsidRDefault="003167A3" w:rsidP="003B60FA">
      <w:pPr>
        <w:pStyle w:val="TH"/>
        <w:rPr>
          <w:rFonts w:eastAsia="맑은 고딕"/>
        </w:rPr>
      </w:pPr>
      <w:r w:rsidRPr="00320611">
        <w:rPr>
          <w:rFonts w:eastAsia="맑은 고딕"/>
        </w:rPr>
        <w:object w:dxaOrig="8956" w:dyaOrig="5986" w14:anchorId="6C756B4C">
          <v:shape id="_x0000_i1027" type="#_x0000_t75" style="width:447pt;height:300.1pt" o:ole="">
            <v:imagedata r:id="rId15" o:title=""/>
          </v:shape>
          <o:OLEObject Type="Embed" ProgID="Visio.Drawing.15" ShapeID="_x0000_i1027" DrawAspect="Content" ObjectID="_1715402122" r:id="rId16"/>
        </w:object>
      </w:r>
    </w:p>
    <w:p w14:paraId="2C3BE530" w14:textId="1F6F37FC" w:rsidR="003167A3" w:rsidRPr="00320611" w:rsidRDefault="003167A3" w:rsidP="003B60FA">
      <w:pPr>
        <w:pStyle w:val="TF"/>
        <w:rPr>
          <w:rFonts w:eastAsia="맑은 고딕"/>
        </w:rPr>
      </w:pPr>
      <w:r w:rsidRPr="00320611">
        <w:rPr>
          <w:rFonts w:eastAsia="맑은 고딕"/>
        </w:rPr>
        <w:t>Figure 6.</w:t>
      </w:r>
      <w:r w:rsidR="001940AB" w:rsidRPr="00320611">
        <w:rPr>
          <w:rFonts w:eastAsia="맑은 고딕"/>
        </w:rPr>
        <w:t>2</w:t>
      </w:r>
      <w:r w:rsidRPr="00320611">
        <w:rPr>
          <w:rFonts w:eastAsia="맑은 고딕"/>
        </w:rPr>
        <w:t>.3.</w:t>
      </w:r>
      <w:r w:rsidR="001940AB" w:rsidRPr="00320611">
        <w:rPr>
          <w:rFonts w:eastAsia="맑은 고딕"/>
        </w:rPr>
        <w:t>2</w:t>
      </w:r>
      <w:r w:rsidRPr="00320611">
        <w:rPr>
          <w:rFonts w:eastAsia="맑은 고딕"/>
        </w:rPr>
        <w:t>-1: Slice re-mapping policy at registration</w:t>
      </w:r>
      <w:r w:rsidRPr="00320611">
        <w:rPr>
          <w:rFonts w:eastAsia="맑은 고딕"/>
          <w:bCs/>
        </w:rPr>
        <w:t xml:space="preserve"> procedure</w:t>
      </w:r>
    </w:p>
    <w:p w14:paraId="10D4232E" w14:textId="7AE5BBFA" w:rsidR="003167A3" w:rsidRPr="00320611" w:rsidRDefault="002B2F67" w:rsidP="003B60FA">
      <w:pPr>
        <w:pStyle w:val="B1"/>
        <w:rPr>
          <w:rFonts w:eastAsia="맑은 고딕"/>
        </w:rPr>
      </w:pPr>
      <w:r w:rsidRPr="00320611">
        <w:rPr>
          <w:rFonts w:eastAsia="맑은 고딕"/>
        </w:rPr>
        <w:t>1.</w:t>
      </w:r>
      <w:r w:rsidRPr="00320611">
        <w:rPr>
          <w:rFonts w:eastAsia="맑은 고딕"/>
        </w:rPr>
        <w:tab/>
      </w:r>
      <w:r w:rsidR="003167A3" w:rsidRPr="00320611">
        <w:rPr>
          <w:rFonts w:eastAsia="맑은 고딕"/>
        </w:rPr>
        <w:t>A UE triggers registration with the network.</w:t>
      </w:r>
    </w:p>
    <w:p w14:paraId="35564CCA" w14:textId="3238A37E" w:rsidR="003167A3" w:rsidRPr="00320611" w:rsidRDefault="002B2F67" w:rsidP="003B60FA">
      <w:pPr>
        <w:pStyle w:val="B1"/>
        <w:rPr>
          <w:rFonts w:eastAsia="맑은 고딕"/>
        </w:rPr>
      </w:pPr>
      <w:r w:rsidRPr="00320611">
        <w:rPr>
          <w:rFonts w:eastAsia="맑은 고딕"/>
        </w:rPr>
        <w:t>2.</w:t>
      </w:r>
      <w:r w:rsidRPr="00320611">
        <w:rPr>
          <w:rFonts w:eastAsia="맑은 고딕"/>
        </w:rPr>
        <w:tab/>
      </w:r>
      <w:r w:rsidR="003167A3" w:rsidRPr="00320611">
        <w:rPr>
          <w:rFonts w:eastAsia="맑은 고딕"/>
        </w:rPr>
        <w:t>The AMF may interact with AUSF and UDM according to clause</w:t>
      </w:r>
      <w:r w:rsidRPr="00320611">
        <w:rPr>
          <w:rFonts w:eastAsia="맑은 고딕"/>
        </w:rPr>
        <w:t> </w:t>
      </w:r>
      <w:r w:rsidR="003167A3" w:rsidRPr="00320611">
        <w:rPr>
          <w:rFonts w:eastAsia="맑은 고딕"/>
        </w:rPr>
        <w:t xml:space="preserve">4.2.2.2.2 in </w:t>
      </w:r>
      <w:r w:rsidR="00E878F1" w:rsidRPr="00320611">
        <w:rPr>
          <w:rFonts w:eastAsia="맑은 고딕"/>
        </w:rPr>
        <w:t>TS</w:t>
      </w:r>
      <w:r w:rsidR="00E878F1">
        <w:rPr>
          <w:rFonts w:eastAsia="맑은 고딕"/>
        </w:rPr>
        <w:t> </w:t>
      </w:r>
      <w:r w:rsidR="00E878F1" w:rsidRPr="00320611">
        <w:rPr>
          <w:rFonts w:eastAsia="맑은 고딕"/>
        </w:rPr>
        <w:t>23.502</w:t>
      </w:r>
      <w:r w:rsidR="00E878F1">
        <w:rPr>
          <w:rFonts w:eastAsia="맑은 고딕"/>
        </w:rPr>
        <w:t> </w:t>
      </w:r>
      <w:r w:rsidR="00E878F1" w:rsidRPr="00320611">
        <w:rPr>
          <w:rFonts w:eastAsia="맑은 고딕"/>
        </w:rPr>
        <w:t>[</w:t>
      </w:r>
      <w:r w:rsidRPr="00320611">
        <w:rPr>
          <w:rFonts w:eastAsia="맑은 고딕"/>
        </w:rPr>
        <w:t>5</w:t>
      </w:r>
      <w:r w:rsidR="003167A3" w:rsidRPr="00320611">
        <w:rPr>
          <w:rFonts w:eastAsia="맑은 고딕"/>
        </w:rPr>
        <w:t>].</w:t>
      </w:r>
    </w:p>
    <w:p w14:paraId="4ACCBA3F" w14:textId="4F6266BD" w:rsidR="003167A3" w:rsidRPr="00320611" w:rsidRDefault="002B2F67" w:rsidP="003B60FA">
      <w:pPr>
        <w:pStyle w:val="B1"/>
        <w:rPr>
          <w:rFonts w:eastAsia="SimSun"/>
          <w:lang w:eastAsia="zh-CN"/>
        </w:rPr>
      </w:pPr>
      <w:r w:rsidRPr="00320611">
        <w:rPr>
          <w:rFonts w:eastAsia="맑은 고딕"/>
          <w:lang w:eastAsia="zh-CN"/>
        </w:rPr>
        <w:t>3.</w:t>
      </w:r>
      <w:r w:rsidRPr="00320611">
        <w:rPr>
          <w:rFonts w:eastAsia="맑은 고딕"/>
          <w:lang w:eastAsia="zh-CN"/>
        </w:rPr>
        <w:tab/>
      </w:r>
      <w:r w:rsidR="003167A3" w:rsidRPr="00320611">
        <w:rPr>
          <w:rFonts w:eastAsia="맑은 고딕"/>
          <w:lang w:eastAsia="zh-CN"/>
        </w:rPr>
        <w:t>If the AMF decides to perform PCF discovery and selection and i</w:t>
      </w:r>
      <w:r w:rsidR="003167A3" w:rsidRPr="00320611">
        <w:rPr>
          <w:rFonts w:eastAsia="맑은 고딕"/>
        </w:rPr>
        <w:t>f the AMF supports slice re-mapping, the AMF may select PCF that supports slice re-mapping by utilizing NRF or local configuration.</w:t>
      </w:r>
    </w:p>
    <w:p w14:paraId="2B11ED10" w14:textId="5EAD193F" w:rsidR="003167A3" w:rsidRPr="00320611" w:rsidRDefault="003167A3" w:rsidP="003B60FA">
      <w:pPr>
        <w:pStyle w:val="EditorsNote"/>
        <w:rPr>
          <w:rFonts w:eastAsia="SimSun"/>
        </w:rPr>
      </w:pPr>
      <w:r w:rsidRPr="00320611">
        <w:rPr>
          <w:rFonts w:eastAsia="SimSun"/>
        </w:rPr>
        <w:t>Editor</w:t>
      </w:r>
      <w:r w:rsidR="00A13E1F" w:rsidRPr="00320611">
        <w:rPr>
          <w:rFonts w:eastAsia="SimSun"/>
        </w:rPr>
        <w:t>'</w:t>
      </w:r>
      <w:r w:rsidRPr="00320611">
        <w:rPr>
          <w:rFonts w:eastAsia="SimSun"/>
        </w:rPr>
        <w:t xml:space="preserve">s </w:t>
      </w:r>
      <w:r w:rsidR="00320611" w:rsidRPr="00320611">
        <w:rPr>
          <w:rFonts w:eastAsia="SimSun"/>
        </w:rPr>
        <w:t>note</w:t>
      </w:r>
      <w:r w:rsidRPr="00320611">
        <w:rPr>
          <w:rFonts w:eastAsia="SimSun"/>
        </w:rPr>
        <w:t>:</w:t>
      </w:r>
      <w:r w:rsidR="00320611" w:rsidRPr="00320611">
        <w:rPr>
          <w:rFonts w:eastAsia="SimSun"/>
        </w:rPr>
        <w:tab/>
        <w:t>W</w:t>
      </w:r>
      <w:r w:rsidRPr="00320611">
        <w:rPr>
          <w:rFonts w:eastAsia="SimSun"/>
        </w:rPr>
        <w:t>hether there needs to be information in the NRF regarding support of slice re-mapping is FFS</w:t>
      </w:r>
      <w:r w:rsidR="00320611" w:rsidRPr="00320611">
        <w:rPr>
          <w:rFonts w:eastAsia="SimSun"/>
        </w:rPr>
        <w:t>.</w:t>
      </w:r>
    </w:p>
    <w:p w14:paraId="69C0410C" w14:textId="1A908150" w:rsidR="003167A3" w:rsidRPr="00320611" w:rsidRDefault="002B2F67" w:rsidP="003B60FA">
      <w:pPr>
        <w:pStyle w:val="B1"/>
        <w:rPr>
          <w:rFonts w:eastAsia="맑은 고딕"/>
        </w:rPr>
      </w:pPr>
      <w:r w:rsidRPr="00320611">
        <w:rPr>
          <w:rFonts w:eastAsia="맑은 고딕"/>
        </w:rPr>
        <w:t>4.</w:t>
      </w:r>
      <w:r w:rsidRPr="00320611">
        <w:rPr>
          <w:rFonts w:eastAsia="맑은 고딕"/>
        </w:rPr>
        <w:tab/>
      </w:r>
      <w:r w:rsidR="003167A3" w:rsidRPr="00320611">
        <w:rPr>
          <w:rFonts w:eastAsia="맑은 고딕"/>
        </w:rPr>
        <w:t>The AMF may request PCF to obtain AM policy.</w:t>
      </w:r>
    </w:p>
    <w:p w14:paraId="0F8C5915" w14:textId="1E84E6DF" w:rsidR="003167A3" w:rsidRPr="00320611" w:rsidRDefault="002B2F67" w:rsidP="003B60FA">
      <w:pPr>
        <w:pStyle w:val="B1"/>
        <w:rPr>
          <w:rFonts w:eastAsia="맑은 고딕"/>
        </w:rPr>
      </w:pPr>
      <w:r w:rsidRPr="00320611">
        <w:rPr>
          <w:rFonts w:eastAsia="맑은 고딕"/>
        </w:rPr>
        <w:t>5.</w:t>
      </w:r>
      <w:r w:rsidRPr="00320611">
        <w:rPr>
          <w:rFonts w:eastAsia="맑은 고딕"/>
        </w:rPr>
        <w:tab/>
      </w:r>
      <w:r w:rsidR="003167A3" w:rsidRPr="00320611">
        <w:rPr>
          <w:rFonts w:eastAsia="맑은 고딕"/>
        </w:rPr>
        <w:t>The PCF provides a policy including a PCR trigger that instructs the AMF to interact with PCF when a network slice that requires slice re-mapping occurs to AMF.</w:t>
      </w:r>
    </w:p>
    <w:p w14:paraId="16422770" w14:textId="06A6F30D" w:rsidR="003167A3" w:rsidRPr="00320611" w:rsidRDefault="002B2F67" w:rsidP="003B60FA">
      <w:pPr>
        <w:pStyle w:val="B1"/>
        <w:rPr>
          <w:rFonts w:eastAsia="SimSun"/>
          <w:lang w:eastAsia="zh-CN"/>
        </w:rPr>
      </w:pPr>
      <w:r w:rsidRPr="00320611">
        <w:rPr>
          <w:rFonts w:eastAsia="SimSun"/>
          <w:lang w:eastAsia="zh-CN"/>
        </w:rPr>
        <w:t>6.</w:t>
      </w:r>
      <w:r w:rsidRPr="00320611">
        <w:rPr>
          <w:rFonts w:eastAsia="SimSun"/>
          <w:lang w:eastAsia="zh-CN"/>
        </w:rPr>
        <w:tab/>
      </w:r>
      <w:r w:rsidR="003167A3" w:rsidRPr="00320611">
        <w:rPr>
          <w:rFonts w:eastAsia="SimSun"/>
          <w:lang w:eastAsia="zh-CN"/>
        </w:rPr>
        <w:t xml:space="preserve">A rest of the UE registration procedure according to </w:t>
      </w:r>
      <w:r w:rsidR="003167A3" w:rsidRPr="00320611">
        <w:rPr>
          <w:rFonts w:eastAsia="맑은 고딕"/>
        </w:rPr>
        <w:t>clause</w:t>
      </w:r>
      <w:r w:rsidRPr="00320611">
        <w:rPr>
          <w:rFonts w:eastAsia="맑은 고딕"/>
        </w:rPr>
        <w:t> </w:t>
      </w:r>
      <w:r w:rsidR="003167A3" w:rsidRPr="00320611">
        <w:rPr>
          <w:rFonts w:eastAsia="맑은 고딕"/>
        </w:rPr>
        <w:t xml:space="preserve">4.2.2.2.2 in </w:t>
      </w:r>
      <w:r w:rsidR="00E878F1" w:rsidRPr="00320611">
        <w:rPr>
          <w:rFonts w:eastAsia="맑은 고딕"/>
        </w:rPr>
        <w:t>TS</w:t>
      </w:r>
      <w:r w:rsidR="00E878F1">
        <w:rPr>
          <w:rFonts w:eastAsia="맑은 고딕"/>
        </w:rPr>
        <w:t> </w:t>
      </w:r>
      <w:r w:rsidR="00E878F1" w:rsidRPr="00320611">
        <w:rPr>
          <w:rFonts w:eastAsia="맑은 고딕"/>
        </w:rPr>
        <w:t>23.502</w:t>
      </w:r>
      <w:r w:rsidR="00E878F1">
        <w:rPr>
          <w:rFonts w:eastAsia="맑은 고딕"/>
        </w:rPr>
        <w:t> </w:t>
      </w:r>
      <w:r w:rsidR="00E878F1" w:rsidRPr="00320611">
        <w:rPr>
          <w:rFonts w:eastAsia="맑은 고딕"/>
        </w:rPr>
        <w:t>[</w:t>
      </w:r>
      <w:r w:rsidRPr="00320611">
        <w:rPr>
          <w:rFonts w:eastAsia="맑은 고딕"/>
        </w:rPr>
        <w:t>5</w:t>
      </w:r>
      <w:r w:rsidR="003167A3" w:rsidRPr="00320611">
        <w:rPr>
          <w:rFonts w:eastAsia="맑은 고딕"/>
        </w:rPr>
        <w:t>].</w:t>
      </w:r>
    </w:p>
    <w:p w14:paraId="02EFBEFF" w14:textId="34FAED63" w:rsidR="003167A3" w:rsidRPr="00320611" w:rsidRDefault="003167A3" w:rsidP="00C86DBB">
      <w:pPr>
        <w:pStyle w:val="41"/>
      </w:pPr>
      <w:bookmarkStart w:id="1627" w:name="_Toc104302390"/>
      <w:bookmarkStart w:id="1628" w:name="_Toc104359355"/>
      <w:r w:rsidRPr="00320611">
        <w:rPr>
          <w:lang w:eastAsia="ja-JP"/>
        </w:rPr>
        <w:t>6.</w:t>
      </w:r>
      <w:r w:rsidR="001940AB" w:rsidRPr="00320611">
        <w:rPr>
          <w:lang w:eastAsia="ja-JP"/>
        </w:rPr>
        <w:t>2</w:t>
      </w:r>
      <w:r w:rsidRPr="00320611">
        <w:rPr>
          <w:lang w:eastAsia="ja-JP"/>
        </w:rPr>
        <w:t>.3.</w:t>
      </w:r>
      <w:r w:rsidR="001940AB" w:rsidRPr="00320611">
        <w:rPr>
          <w:lang w:eastAsia="ja-JP"/>
        </w:rPr>
        <w:t>3</w:t>
      </w:r>
      <w:r w:rsidRPr="00320611">
        <w:rPr>
          <w:lang w:eastAsia="ja-JP"/>
        </w:rPr>
        <w:tab/>
        <w:t>Change of S-NSSAI of a PDU Session</w:t>
      </w:r>
      <w:bookmarkEnd w:id="1627"/>
      <w:bookmarkEnd w:id="1628"/>
    </w:p>
    <w:p w14:paraId="5A535DEB" w14:textId="77777777" w:rsidR="00A93CE0" w:rsidRPr="00913ED3" w:rsidRDefault="00A93CE0" w:rsidP="00A93CE0">
      <w:pPr>
        <w:rPr>
          <w:ins w:id="1629" w:author="S2-2204770" w:date="2022-05-24T07:59:00Z"/>
          <w:rFonts w:eastAsia="MS Mincho"/>
        </w:rPr>
      </w:pPr>
      <w:ins w:id="1630" w:author="S2-2204770" w:date="2022-05-24T07:59:00Z">
        <w:r w:rsidRPr="00913ED3">
          <w:t xml:space="preserve">PCF is configured with information that pairs of </w:t>
        </w:r>
        <w:r>
          <w:t>network slices</w:t>
        </w:r>
        <w:r w:rsidRPr="00913ED3">
          <w:t xml:space="preserve"> can be used as </w:t>
        </w:r>
        <w:r>
          <w:t>an alternative</w:t>
        </w:r>
        <w:r w:rsidRPr="00913ED3">
          <w:t xml:space="preserve"> for each other (both slices support the same services</w:t>
        </w:r>
        <w:r>
          <w:t xml:space="preserve"> </w:t>
        </w:r>
        <w:r w:rsidRPr="00913ED3">
          <w:t>with the same DNNs, and same DNAIs pointing to the same DNs, hosting the same services, etc.).</w:t>
        </w:r>
        <w:r>
          <w:t xml:space="preserve"> </w:t>
        </w:r>
      </w:ins>
    </w:p>
    <w:p w14:paraId="427EDECE" w14:textId="75477302" w:rsidR="003167A3" w:rsidRPr="00320611" w:rsidRDefault="005E51FC" w:rsidP="003B60FA">
      <w:pPr>
        <w:pStyle w:val="TH"/>
        <w:rPr>
          <w:rFonts w:eastAsia="맑은 고딕"/>
        </w:rPr>
      </w:pPr>
      <w:r w:rsidRPr="00320611">
        <w:rPr>
          <w:rFonts w:eastAsia="맑은 고딕"/>
        </w:rPr>
        <w:object w:dxaOrig="10380" w:dyaOrig="4681" w14:anchorId="6FA24415">
          <v:shape id="_x0000_i1028" type="#_x0000_t75" style="width:475.2pt;height:214.85pt" o:ole="">
            <v:imagedata r:id="rId17" o:title=""/>
          </v:shape>
          <o:OLEObject Type="Embed" ProgID="Visio.Drawing.15" ShapeID="_x0000_i1028" DrawAspect="Content" ObjectID="_1715402123" r:id="rId18"/>
        </w:object>
      </w:r>
    </w:p>
    <w:p w14:paraId="18365816" w14:textId="3D0BFA31" w:rsidR="003167A3" w:rsidRPr="00320611" w:rsidRDefault="003167A3" w:rsidP="003B60FA">
      <w:pPr>
        <w:pStyle w:val="TF"/>
        <w:rPr>
          <w:rFonts w:eastAsia="맑은 고딕"/>
        </w:rPr>
      </w:pPr>
      <w:r w:rsidRPr="00320611">
        <w:rPr>
          <w:rFonts w:eastAsia="맑은 고딕"/>
        </w:rPr>
        <w:t>Figure 6.</w:t>
      </w:r>
      <w:r w:rsidR="001940AB" w:rsidRPr="00320611">
        <w:rPr>
          <w:rFonts w:eastAsia="맑은 고딕"/>
        </w:rPr>
        <w:t>2</w:t>
      </w:r>
      <w:r w:rsidRPr="00320611">
        <w:rPr>
          <w:rFonts w:eastAsia="맑은 고딕"/>
        </w:rPr>
        <w:t>.3.</w:t>
      </w:r>
      <w:r w:rsidR="001940AB" w:rsidRPr="00320611">
        <w:rPr>
          <w:rFonts w:eastAsia="맑은 고딕"/>
        </w:rPr>
        <w:t>3</w:t>
      </w:r>
      <w:r w:rsidRPr="00320611">
        <w:rPr>
          <w:rFonts w:eastAsia="맑은 고딕"/>
        </w:rPr>
        <w:t>-1: Change of S-NSSAI of a PDU Session</w:t>
      </w:r>
    </w:p>
    <w:p w14:paraId="77DE06E6" w14:textId="7AD725F6" w:rsidR="003167A3" w:rsidRPr="00320611" w:rsidRDefault="002B2F67" w:rsidP="003B60FA">
      <w:pPr>
        <w:pStyle w:val="B1"/>
        <w:rPr>
          <w:rFonts w:eastAsia="맑은 고딕"/>
        </w:rPr>
      </w:pPr>
      <w:r w:rsidRPr="00320611">
        <w:rPr>
          <w:rFonts w:eastAsia="맑은 고딕"/>
        </w:rPr>
        <w:t>1.</w:t>
      </w:r>
      <w:r w:rsidRPr="00320611">
        <w:rPr>
          <w:rFonts w:eastAsia="맑은 고딕"/>
        </w:rPr>
        <w:tab/>
      </w:r>
      <w:r w:rsidR="003167A3" w:rsidRPr="00320611">
        <w:rPr>
          <w:rFonts w:eastAsia="맑은 고딕"/>
        </w:rPr>
        <w:t>The AMF determines that a network slice that requires slice re-mapping occurs.</w:t>
      </w:r>
    </w:p>
    <w:p w14:paraId="1BBBADA1" w14:textId="4B46F782" w:rsidR="003167A3" w:rsidRPr="00320611" w:rsidRDefault="002B2F67" w:rsidP="003B60FA">
      <w:pPr>
        <w:pStyle w:val="B1"/>
        <w:rPr>
          <w:rFonts w:eastAsia="맑은 고딕"/>
        </w:rPr>
      </w:pPr>
      <w:r w:rsidRPr="00320611">
        <w:rPr>
          <w:rFonts w:eastAsia="맑은 고딕"/>
        </w:rPr>
        <w:t>2.</w:t>
      </w:r>
      <w:r w:rsidRPr="00320611">
        <w:rPr>
          <w:rFonts w:eastAsia="맑은 고딕"/>
        </w:rPr>
        <w:tab/>
      </w:r>
      <w:r w:rsidR="003167A3" w:rsidRPr="00320611">
        <w:rPr>
          <w:rFonts w:eastAsia="맑은 고딕"/>
        </w:rPr>
        <w:t>From AMF to PCF: AM Policy Association ID, S-NSSAI that requires slice re-mapping</w:t>
      </w:r>
      <w:del w:id="1631" w:author="S2-2204770" w:date="2022-05-24T07:59:00Z">
        <w:r w:rsidR="003167A3" w:rsidRPr="00320611" w:rsidDel="00A93CE0">
          <w:rPr>
            <w:rFonts w:eastAsia="맑은 고딕"/>
          </w:rPr>
          <w:delText>, Allowed NSSAI</w:delText>
        </w:r>
      </w:del>
      <w:r w:rsidR="003167A3" w:rsidRPr="00320611">
        <w:rPr>
          <w:rFonts w:eastAsia="맑은 고딕"/>
        </w:rPr>
        <w:t>.</w:t>
      </w:r>
    </w:p>
    <w:p w14:paraId="0A00A793" w14:textId="6FC762FF" w:rsidR="003167A3" w:rsidRPr="00320611" w:rsidRDefault="002B2F67" w:rsidP="003B60FA">
      <w:pPr>
        <w:pStyle w:val="B1"/>
        <w:rPr>
          <w:rFonts w:eastAsia="맑은 고딕"/>
        </w:rPr>
      </w:pPr>
      <w:r w:rsidRPr="00320611">
        <w:rPr>
          <w:rFonts w:eastAsia="맑은 고딕"/>
        </w:rPr>
        <w:tab/>
      </w:r>
      <w:r w:rsidR="003167A3" w:rsidRPr="00320611">
        <w:rPr>
          <w:rFonts w:eastAsia="맑은 고딕"/>
        </w:rPr>
        <w:t>If the AMF has received a PCR trigger that instructs the AMF to interact with PCF when a network slice that requires slice re-mapping occurs and the AMF determined in step</w:t>
      </w:r>
      <w:r w:rsidR="00C74B3D" w:rsidRPr="00320611">
        <w:rPr>
          <w:rFonts w:eastAsia="맑은 고딕"/>
        </w:rPr>
        <w:t> </w:t>
      </w:r>
      <w:r w:rsidR="003167A3" w:rsidRPr="00320611">
        <w:rPr>
          <w:rFonts w:eastAsia="맑은 고딕"/>
        </w:rPr>
        <w:t>1 that a network slice that requires slice re-mapping occurs, the AMF triggers AM Policy Association modification procedure to PCF.</w:t>
      </w:r>
    </w:p>
    <w:p w14:paraId="56295AB6" w14:textId="0F5E4398" w:rsidR="003167A3" w:rsidRPr="00320611" w:rsidRDefault="002B2F67" w:rsidP="003B60FA">
      <w:pPr>
        <w:pStyle w:val="B1"/>
        <w:rPr>
          <w:rFonts w:eastAsia="맑은 고딕"/>
        </w:rPr>
      </w:pPr>
      <w:r w:rsidRPr="00320611">
        <w:rPr>
          <w:rFonts w:eastAsia="맑은 고딕"/>
        </w:rPr>
        <w:t>3.</w:t>
      </w:r>
      <w:r w:rsidRPr="00320611">
        <w:rPr>
          <w:rFonts w:eastAsia="맑은 고딕"/>
        </w:rPr>
        <w:tab/>
      </w:r>
      <w:r w:rsidR="003167A3" w:rsidRPr="00320611">
        <w:rPr>
          <w:rFonts w:eastAsia="맑은 고딕"/>
        </w:rPr>
        <w:t>From</w:t>
      </w:r>
      <w:r w:rsidR="003167A3" w:rsidRPr="00320611">
        <w:rPr>
          <w:rFonts w:eastAsia="맑은 고딕"/>
        </w:rPr>
        <w:lastRenderedPageBreak/>
        <w:t xml:space="preserve"> PCF to AMF: AM Policy Association ID, selected S-NSSAI.</w:t>
      </w:r>
    </w:p>
    <w:p w14:paraId="0B89EDAF" w14:textId="55F8D600" w:rsidR="003167A3" w:rsidRPr="00320611" w:rsidRDefault="002B2F67" w:rsidP="003B60FA">
      <w:pPr>
        <w:pStyle w:val="B1"/>
        <w:rPr>
          <w:rFonts w:eastAsia="맑은 고딕"/>
        </w:rPr>
      </w:pPr>
      <w:r w:rsidRPr="00320611">
        <w:rPr>
          <w:rFonts w:eastAsia="맑은 고딕"/>
        </w:rPr>
        <w:tab/>
      </w:r>
      <w:r w:rsidR="003167A3" w:rsidRPr="00320611">
        <w:rPr>
          <w:rFonts w:eastAsia="맑은 고딕"/>
        </w:rPr>
        <w:t xml:space="preserve">The PCF selects re-mapped S-NSSAI and provides it to the AMF based on the S-NSSAI that requires slice re-mapping </w:t>
      </w:r>
      <w:del w:id="1632" w:author="S2-2204770" w:date="2022-05-24T08:00:00Z">
        <w:r w:rsidR="003167A3" w:rsidRPr="00320611" w:rsidDel="00872268">
          <w:rPr>
            <w:rFonts w:eastAsia="맑은 고딕"/>
          </w:rPr>
          <w:delText xml:space="preserve">and the Allowed NSSAI </w:delText>
        </w:r>
      </w:del>
      <w:r w:rsidR="003167A3" w:rsidRPr="00320611">
        <w:rPr>
          <w:rFonts w:eastAsia="맑은 고딕"/>
        </w:rPr>
        <w:t>received from AMF in step</w:t>
      </w:r>
      <w:r w:rsidR="009916C8" w:rsidRPr="00320611">
        <w:rPr>
          <w:rFonts w:eastAsia="맑은 고딕"/>
        </w:rPr>
        <w:t> </w:t>
      </w:r>
      <w:r w:rsidR="003167A3" w:rsidRPr="00320611">
        <w:rPr>
          <w:rFonts w:eastAsia="맑은 고딕"/>
        </w:rPr>
        <w:t>2.</w:t>
      </w:r>
      <w:ins w:id="1633" w:author="S2-2204770" w:date="2022-05-24T08:00:00Z">
        <w:r w:rsidR="00872268">
          <w:rPr>
            <w:rFonts w:eastAsia="맑은 고딕"/>
          </w:rPr>
          <w:t xml:space="preserve"> </w:t>
        </w:r>
        <w:r w:rsidR="00872268">
          <w:t>The re-mapped S-NSSAI is selected within Allowed NSSAI.</w:t>
        </w:r>
      </w:ins>
    </w:p>
    <w:p w14:paraId="457005D3" w14:textId="08F158BD" w:rsidR="003167A3" w:rsidRPr="00320611" w:rsidRDefault="002B2F67" w:rsidP="003B60FA">
      <w:pPr>
        <w:pStyle w:val="B1"/>
        <w:rPr>
          <w:rFonts w:eastAsia="맑은 고딕"/>
        </w:rPr>
      </w:pPr>
      <w:r w:rsidRPr="00320611">
        <w:rPr>
          <w:rFonts w:eastAsia="맑은 고딕"/>
        </w:rPr>
        <w:tab/>
      </w:r>
      <w:r w:rsidR="003167A3" w:rsidRPr="00320611">
        <w:rPr>
          <w:rFonts w:eastAsia="맑은 고딕"/>
        </w:rPr>
        <w:t>The PCF may update URSP rules and triggers UE Configuration Update procedure based on the S-NSSAI that requires slice re-mapping and the selected re-mapped S-NSSAI.</w:t>
      </w:r>
    </w:p>
    <w:p w14:paraId="759C52C8" w14:textId="51D684A8" w:rsidR="003167A3" w:rsidRPr="00320611" w:rsidRDefault="003167A3" w:rsidP="003B60FA">
      <w:pPr>
        <w:pStyle w:val="EditorsNote"/>
        <w:rPr>
          <w:rFonts w:eastAsia="SimSun"/>
        </w:rPr>
      </w:pPr>
      <w:r w:rsidRPr="00320611">
        <w:rPr>
          <w:rFonts w:eastAsia="SimSun"/>
        </w:rPr>
        <w:t>Editor</w:t>
      </w:r>
      <w:r w:rsidR="00A13E1F" w:rsidRPr="00320611">
        <w:rPr>
          <w:rFonts w:eastAsia="SimSun"/>
        </w:rPr>
        <w:t>'</w:t>
      </w:r>
      <w:r w:rsidRPr="00320611">
        <w:rPr>
          <w:rFonts w:eastAsia="SimSun"/>
        </w:rPr>
        <w:t>s note:</w:t>
      </w:r>
      <w:r w:rsidRPr="00320611">
        <w:rPr>
          <w:rFonts w:eastAsia="SimSun"/>
        </w:rPr>
        <w:tab/>
        <w:t>It is FFS whether and how the change of S-NSSAI of a PDU session applies to roaming scenario</w:t>
      </w:r>
      <w:r w:rsidR="002B2F67" w:rsidRPr="00320611">
        <w:rPr>
          <w:rFonts w:eastAsia="SimSun"/>
        </w:rPr>
        <w:t>.</w:t>
      </w:r>
    </w:p>
    <w:p w14:paraId="0920A86A" w14:textId="5BA7FD68" w:rsidR="003167A3" w:rsidRPr="00320611" w:rsidRDefault="002B2F67" w:rsidP="003B60FA">
      <w:pPr>
        <w:pStyle w:val="B1"/>
        <w:rPr>
          <w:rFonts w:eastAsia="SimSun"/>
          <w:lang w:eastAsia="zh-CN"/>
        </w:rPr>
      </w:pPr>
      <w:r w:rsidRPr="00320611">
        <w:rPr>
          <w:rFonts w:eastAsia="맑은 고딕"/>
        </w:rPr>
        <w:t>4.</w:t>
      </w:r>
      <w:r w:rsidRPr="00320611">
        <w:rPr>
          <w:rFonts w:eastAsia="맑은 고딕"/>
        </w:rPr>
        <w:tab/>
      </w:r>
      <w:r w:rsidR="003167A3" w:rsidRPr="00320611">
        <w:rPr>
          <w:rFonts w:eastAsia="맑은 고딕"/>
        </w:rPr>
        <w:t xml:space="preserve">For each old PDU session </w:t>
      </w:r>
      <w:ins w:id="1634" w:author="S2-2204770" w:date="2022-05-24T08:00:00Z">
        <w:r w:rsidR="00872268">
          <w:t xml:space="preserve">with SSC mode 2 or SSC mode 3 and </w:t>
        </w:r>
      </w:ins>
      <w:r w:rsidR="003167A3" w:rsidRPr="00320611">
        <w:rPr>
          <w:rFonts w:eastAsia="맑은 고딕"/>
        </w:rPr>
        <w:t>associated with the network slice that requires slice re-mapping, AMF may trigger a change of the slice of the old PDU session to the selected re-mapped S-NSSAI received in step</w:t>
      </w:r>
      <w:r w:rsidR="009916C8" w:rsidRPr="00320611">
        <w:rPr>
          <w:rFonts w:eastAsia="맑은 고딕"/>
        </w:rPr>
        <w:t> </w:t>
      </w:r>
      <w:r w:rsidR="003167A3" w:rsidRPr="00320611">
        <w:rPr>
          <w:rFonts w:eastAsia="맑은 고딕"/>
        </w:rPr>
        <w:t>3</w:t>
      </w:r>
      <w:ins w:id="1635" w:author="S2-2204770" w:date="2022-05-24T08:01:00Z">
        <w:r w:rsidR="00872268" w:rsidRPr="00872268">
          <w:t xml:space="preserve"> </w:t>
        </w:r>
        <w:r w:rsidR="00872268" w:rsidRPr="00872268">
          <w:rPr>
            <w:rFonts w:eastAsia="맑은 고딕"/>
          </w:rPr>
          <w:t xml:space="preserve">according to the procedure shown in </w:t>
        </w:r>
        <w:del w:id="1636" w:author="Rapporteur" w:date="2022-05-24T16:05:00Z">
          <w:r w:rsidR="00872268" w:rsidRPr="00872268" w:rsidDel="00183735">
            <w:rPr>
              <w:rFonts w:eastAsia="맑은 고딕"/>
            </w:rPr>
            <w:delText>C</w:delText>
          </w:r>
        </w:del>
      </w:ins>
      <w:ins w:id="1637" w:author="Rapporteur" w:date="2022-05-24T16:05:00Z">
        <w:r w:rsidR="00183735">
          <w:rPr>
            <w:rFonts w:eastAsia="맑은 고딕"/>
          </w:rPr>
          <w:t>c</w:t>
        </w:r>
      </w:ins>
      <w:ins w:id="1638" w:author="S2-2204770" w:date="2022-05-24T08:01:00Z">
        <w:r w:rsidR="00872268" w:rsidRPr="00872268">
          <w:rPr>
            <w:rFonts w:eastAsia="맑은 고딕"/>
          </w:rPr>
          <w:t>lause</w:t>
        </w:r>
        <w:del w:id="1639" w:author="Rapporteur" w:date="2022-05-24T16:05:00Z">
          <w:r w:rsidR="00872268" w:rsidRPr="00872268" w:rsidDel="00183735">
            <w:rPr>
              <w:rFonts w:eastAsia="맑은 고딕"/>
            </w:rPr>
            <w:delText xml:space="preserve"> </w:delText>
          </w:r>
        </w:del>
      </w:ins>
      <w:ins w:id="1640" w:author="Rapporteur" w:date="2022-05-24T16:05:00Z">
        <w:r w:rsidR="00183735">
          <w:rPr>
            <w:rFonts w:eastAsia="맑은 고딕"/>
            <w:lang w:val="en-US"/>
          </w:rPr>
          <w:t> </w:t>
        </w:r>
      </w:ins>
      <w:ins w:id="1641" w:author="S2-2204770" w:date="2022-05-24T08:01:00Z">
        <w:r w:rsidR="00872268" w:rsidRPr="00872268">
          <w:rPr>
            <w:rFonts w:eastAsia="맑은 고딕"/>
          </w:rPr>
          <w:t>6.2.3.4</w:t>
        </w:r>
      </w:ins>
      <w:r w:rsidR="003167A3" w:rsidRPr="00320611">
        <w:rPr>
          <w:rFonts w:eastAsia="맑은 고딕"/>
        </w:rPr>
        <w:t>.</w:t>
      </w:r>
    </w:p>
    <w:p w14:paraId="4F7BB3F2" w14:textId="0EF5F67E" w:rsidR="003167A3" w:rsidRPr="00320611" w:rsidDel="00872268" w:rsidRDefault="003167A3" w:rsidP="003B60FA">
      <w:pPr>
        <w:pStyle w:val="EditorsNote"/>
        <w:rPr>
          <w:del w:id="1642" w:author="S2-2204770" w:date="2022-05-24T08:01:00Z"/>
          <w:rFonts w:eastAsia="맑은 고딕"/>
          <w:color w:val="000000"/>
          <w:lang w:eastAsia="x-none"/>
        </w:rPr>
      </w:pPr>
      <w:del w:id="1643" w:author="S2-2204770" w:date="2022-05-24T08:01:00Z">
        <w:r w:rsidRPr="00320611" w:rsidDel="00872268">
          <w:rPr>
            <w:rFonts w:eastAsia="SimSun"/>
          </w:rPr>
          <w:delText>Editor</w:delText>
        </w:r>
        <w:r w:rsidR="00A13E1F" w:rsidRPr="00320611" w:rsidDel="00872268">
          <w:rPr>
            <w:rFonts w:eastAsia="SimSun"/>
          </w:rPr>
          <w:delText>'</w:delText>
        </w:r>
        <w:r w:rsidRPr="00320611" w:rsidDel="00872268">
          <w:rPr>
            <w:rFonts w:eastAsia="SimSun"/>
          </w:rPr>
          <w:delText>s note:</w:delText>
        </w:r>
        <w:r w:rsidRPr="00320611" w:rsidDel="00872268">
          <w:rPr>
            <w:rFonts w:eastAsia="SimSun"/>
          </w:rPr>
          <w:tab/>
          <w:delText>Details on how PDU Session with the selected re-mapped S-NSSAI can be achieved are FFS</w:delText>
        </w:r>
        <w:r w:rsidR="002B2F67" w:rsidRPr="00320611" w:rsidDel="00872268">
          <w:rPr>
            <w:rFonts w:eastAsia="SimSun"/>
          </w:rPr>
          <w:delText>.</w:delText>
        </w:r>
      </w:del>
    </w:p>
    <w:p w14:paraId="35AB50FC" w14:textId="77777777" w:rsidR="00872268" w:rsidRDefault="00872268">
      <w:pPr>
        <w:pStyle w:val="41"/>
        <w:rPr>
          <w:ins w:id="1644" w:author="S2-2204770" w:date="2022-05-24T08:02:00Z"/>
        </w:rPr>
        <w:pPrChange w:id="1645" w:author="Rapporteur" w:date="2022-05-25T06:59:00Z">
          <w:pPr>
            <w:pStyle w:val="TH"/>
          </w:pPr>
        </w:pPrChange>
      </w:pPr>
      <w:bookmarkStart w:id="1646" w:name="_Toc104359356"/>
      <w:ins w:id="1647" w:author="S2-2204770" w:date="2022-05-24T08:02:00Z">
        <w:r>
          <w:t>6.2.3.4</w:t>
        </w:r>
        <w:r>
          <w:tab/>
          <w:t>AMF-triggered PDU Session Modification to change of S-NSSAI of PDU Session</w:t>
        </w:r>
        <w:bookmarkEnd w:id="1646"/>
      </w:ins>
    </w:p>
    <w:p w14:paraId="4AB53F49" w14:textId="1C92A9D7" w:rsidR="00872268" w:rsidRDefault="005E51FC" w:rsidP="00872268">
      <w:pPr>
        <w:pStyle w:val="TH"/>
        <w:rPr>
          <w:ins w:id="1648" w:author="S2-2204770" w:date="2022-05-24T08:02:00Z"/>
        </w:rPr>
      </w:pPr>
      <w:ins w:id="1649" w:author="S2-2204770" w:date="2022-05-24T08:02:00Z">
        <w:r>
          <w:object w:dxaOrig="11161" w:dyaOrig="4110" w14:anchorId="680F7FEB">
            <v:shape id="_x0000_i1029" type="#_x0000_t75" style="width:475.2pt;height:173.95pt" o:ole="">
              <v:imagedata r:id="rId19" o:title=""/>
            </v:shape>
            <o:OLEObject Type="Embed" ProgID="Visio.Drawing.15" ShapeID="_x0000_i1029" DrawAspect="Content" ObjectID="_1715402124" r:id="rId20"/>
          </w:object>
        </w:r>
      </w:ins>
    </w:p>
    <w:p w14:paraId="2649BE85" w14:textId="60B88931" w:rsidR="00872268" w:rsidRDefault="00872268" w:rsidP="00872268">
      <w:pPr>
        <w:pStyle w:val="TF"/>
        <w:rPr>
          <w:ins w:id="1650" w:author="S2-2204770" w:date="2022-05-24T08:02:00Z"/>
        </w:rPr>
      </w:pPr>
      <w:ins w:id="1651" w:author="S2-2204770" w:date="2022-05-24T08:02:00Z">
        <w:r>
          <w:t>Figure 6.2.3.4-1: AMF-triggered PDU session modification</w:t>
        </w:r>
      </w:ins>
    </w:p>
    <w:p w14:paraId="761EB67A" w14:textId="77777777" w:rsidR="00872268" w:rsidRDefault="00872268">
      <w:pPr>
        <w:pStyle w:val="B1"/>
        <w:numPr>
          <w:ilvl w:val="0"/>
          <w:numId w:val="16"/>
        </w:numPr>
        <w:rPr>
          <w:ins w:id="1652" w:author="S2-2204770" w:date="2022-05-24T08:02:00Z"/>
        </w:rPr>
        <w:pPrChange w:id="1653" w:author="S2-2205380" w:date="2022-05-24T09:59:00Z">
          <w:pPr>
            <w:pStyle w:val="B1"/>
            <w:numPr>
              <w:numId w:val="36"/>
            </w:numPr>
            <w:tabs>
              <w:tab w:val="num" w:pos="360"/>
              <w:tab w:val="num" w:pos="720"/>
            </w:tabs>
            <w:ind w:left="720" w:hanging="720"/>
          </w:pPr>
        </w:pPrChange>
      </w:pPr>
      <w:ins w:id="1654" w:author="S2-2204770" w:date="2022-05-24T08:02:00Z">
        <w:r>
          <w:rPr>
            <w:rFonts w:hint="eastAsia"/>
          </w:rPr>
          <w:t>From AMF to SMF: SM Context ID, selected S-NSSAI</w:t>
        </w:r>
      </w:ins>
    </w:p>
    <w:p w14:paraId="134B4F13" w14:textId="77777777" w:rsidR="00872268" w:rsidRPr="00670C0E" w:rsidRDefault="00872268" w:rsidP="00872268">
      <w:pPr>
        <w:pStyle w:val="B1"/>
        <w:ind w:left="644" w:firstLine="0"/>
        <w:rPr>
          <w:ins w:id="1655" w:author="S2-2204770" w:date="2022-05-24T08:02:00Z"/>
        </w:rPr>
      </w:pPr>
      <w:ins w:id="1656" w:author="S2-2204770" w:date="2022-05-24T08:02:00Z">
        <w:r>
          <w:t>T</w:t>
        </w:r>
        <w:r w:rsidRPr="007C1C99">
          <w:t xml:space="preserve">he AMF </w:t>
        </w:r>
        <w:r>
          <w:t xml:space="preserve">triggers AMF-initiated PDU session modification procedure to change the S-NSSAI of the PDU session with the selected S-NSSAI. </w:t>
        </w:r>
      </w:ins>
    </w:p>
    <w:p w14:paraId="4B253CFB" w14:textId="77777777" w:rsidR="00872268" w:rsidRDefault="00872268">
      <w:pPr>
        <w:pStyle w:val="B1"/>
        <w:numPr>
          <w:ilvl w:val="0"/>
          <w:numId w:val="16"/>
        </w:numPr>
        <w:rPr>
          <w:ins w:id="1657" w:author="S2-2204770" w:date="2022-05-24T08:02:00Z"/>
        </w:rPr>
        <w:pPrChange w:id="1658" w:author="S2-2205380" w:date="2022-05-24T09:59:00Z">
          <w:pPr>
            <w:pStyle w:val="B1"/>
            <w:numPr>
              <w:numId w:val="36"/>
            </w:numPr>
            <w:tabs>
              <w:tab w:val="num" w:pos="360"/>
              <w:tab w:val="num" w:pos="720"/>
            </w:tabs>
            <w:ind w:left="720" w:hanging="720"/>
          </w:pPr>
        </w:pPrChange>
      </w:pPr>
      <w:ins w:id="1659" w:author="S2-2204770" w:date="2022-05-24T08:02:00Z">
        <w:r>
          <w:rPr>
            <w:rFonts w:hint="eastAsia"/>
          </w:rPr>
          <w:t xml:space="preserve">From </w:t>
        </w:r>
        <w:r>
          <w:t>S</w:t>
        </w:r>
        <w:r>
          <w:rPr>
            <w:rFonts w:hint="eastAsia"/>
          </w:rPr>
          <w:t xml:space="preserve">MF to </w:t>
        </w:r>
        <w:r>
          <w:t>A</w:t>
        </w:r>
        <w:r>
          <w:rPr>
            <w:rFonts w:hint="eastAsia"/>
          </w:rPr>
          <w:t xml:space="preserve">MF: </w:t>
        </w:r>
        <w:r>
          <w:t>Result Indication</w:t>
        </w:r>
      </w:ins>
    </w:p>
    <w:p w14:paraId="6EA1420C" w14:textId="4D7C8F22" w:rsidR="00872268" w:rsidRPr="00FD1175" w:rsidRDefault="00872268">
      <w:pPr>
        <w:pStyle w:val="B1"/>
        <w:numPr>
          <w:ilvl w:val="0"/>
          <w:numId w:val="16"/>
        </w:numPr>
        <w:rPr>
          <w:ins w:id="1660" w:author="S2-2204770" w:date="2022-05-24T08:02:00Z"/>
        </w:rPr>
        <w:pPrChange w:id="1661" w:author="S2-2205380" w:date="2022-05-24T09:59:00Z">
          <w:pPr>
            <w:pStyle w:val="B1"/>
            <w:numPr>
              <w:numId w:val="36"/>
            </w:numPr>
            <w:tabs>
              <w:tab w:val="num" w:pos="360"/>
              <w:tab w:val="num" w:pos="720"/>
            </w:tabs>
            <w:ind w:left="720" w:hanging="720"/>
          </w:pPr>
        </w:pPrChange>
      </w:pPr>
      <w:ins w:id="1662" w:author="S2-2204770" w:date="2022-05-24T08:02:00Z">
        <w:r>
          <w:t>Steps</w:t>
        </w:r>
        <w:del w:id="1663" w:author="Rapporteur" w:date="2022-05-24T15:55:00Z">
          <w:r w:rsidDel="00183735">
            <w:delText xml:space="preserve"> </w:delText>
          </w:r>
        </w:del>
      </w:ins>
      <w:ins w:id="1664" w:author="Rapporteur" w:date="2022-05-24T15:55:00Z">
        <w:r w:rsidR="00183735">
          <w:rPr>
            <w:lang w:val="en-US"/>
          </w:rPr>
          <w:t> </w:t>
        </w:r>
      </w:ins>
      <w:ins w:id="1665" w:author="S2-2204770" w:date="2022-05-24T08:02:00Z">
        <w:r>
          <w:t xml:space="preserve">1 to 6 as in </w:t>
        </w:r>
        <w:r w:rsidRPr="00FD1175">
          <w:t>Figure 4.3.5.2-1</w:t>
        </w:r>
        <w:r>
          <w:t xml:space="preserve"> of Cause</w:t>
        </w:r>
        <w:del w:id="1666" w:author="Rapporteur" w:date="2022-05-24T15:55:00Z">
          <w:r w:rsidDel="00183735">
            <w:delText xml:space="preserve"> </w:delText>
          </w:r>
        </w:del>
      </w:ins>
      <w:ins w:id="1667" w:author="Rapporteur" w:date="2022-05-24T15:55:00Z">
        <w:r w:rsidR="00183735">
          <w:rPr>
            <w:lang w:val="en-US"/>
          </w:rPr>
          <w:t> </w:t>
        </w:r>
      </w:ins>
      <w:ins w:id="1668" w:author="S2-2204770" w:date="2022-05-24T08:02:00Z">
        <w:r>
          <w:t>4.3.5.2 of TS</w:t>
        </w:r>
        <w:del w:id="1669" w:author="Rapporteur" w:date="2022-05-24T15:55:00Z">
          <w:r w:rsidDel="00183735">
            <w:delText xml:space="preserve"> </w:delText>
          </w:r>
        </w:del>
      </w:ins>
      <w:ins w:id="1670" w:author="Rapporteur" w:date="2022-05-24T15:55:00Z">
        <w:r w:rsidR="00183735">
          <w:rPr>
            <w:lang w:val="en-US"/>
          </w:rPr>
          <w:t> </w:t>
        </w:r>
      </w:ins>
      <w:ins w:id="1671" w:author="S2-2204770" w:date="2022-05-24T08:02:00Z">
        <w:r>
          <w:t>23.502</w:t>
        </w:r>
        <w:del w:id="1672" w:author="Rapporteur" w:date="2022-05-24T15:55:00Z">
          <w:r w:rsidDel="00183735">
            <w:delText xml:space="preserve"> </w:delText>
          </w:r>
        </w:del>
      </w:ins>
      <w:ins w:id="1673" w:author="Rapporteur" w:date="2022-05-24T15:55:00Z">
        <w:r w:rsidR="00183735">
          <w:rPr>
            <w:lang w:val="en-US"/>
          </w:rPr>
          <w:t> </w:t>
        </w:r>
      </w:ins>
      <w:ins w:id="1674" w:author="S2-2204770" w:date="2022-05-24T08:02:00Z">
        <w:r>
          <w:t>[5] are performed with the following differences:</w:t>
        </w:r>
      </w:ins>
    </w:p>
    <w:p w14:paraId="3B6FB089" w14:textId="50AEC795" w:rsidR="00872268" w:rsidRDefault="00872268">
      <w:pPr>
        <w:pStyle w:val="B1"/>
        <w:numPr>
          <w:ilvl w:val="0"/>
          <w:numId w:val="17"/>
        </w:numPr>
        <w:rPr>
          <w:ins w:id="1675" w:author="S2-2204770" w:date="2022-05-24T08:02:00Z"/>
        </w:rPr>
        <w:pPrChange w:id="1676" w:author="S2-2205380" w:date="2022-05-24T09:59:00Z">
          <w:pPr>
            <w:pStyle w:val="B1"/>
            <w:numPr>
              <w:numId w:val="37"/>
            </w:numPr>
            <w:tabs>
              <w:tab w:val="num" w:pos="360"/>
              <w:tab w:val="num" w:pos="720"/>
            </w:tabs>
            <w:ind w:left="720" w:hanging="720"/>
          </w:pPr>
        </w:pPrChange>
      </w:pPr>
      <w:ins w:id="1677" w:author="S2-2204770" w:date="2022-05-24T08:02:00Z">
        <w:r>
          <w:rPr>
            <w:rFonts w:eastAsia="MS Mincho"/>
          </w:rPr>
          <w:t>In step</w:t>
        </w:r>
        <w:del w:id="1678" w:author="Rapporteur" w:date="2022-05-24T15:55:00Z">
          <w:r w:rsidDel="00183735">
            <w:rPr>
              <w:rFonts w:eastAsia="MS Mincho"/>
            </w:rPr>
            <w:delText xml:space="preserve"> </w:delText>
          </w:r>
        </w:del>
      </w:ins>
      <w:ins w:id="1679" w:author="Rapporteur" w:date="2022-05-24T15:55:00Z">
        <w:r w:rsidR="00183735">
          <w:rPr>
            <w:rFonts w:eastAsia="MS Mincho"/>
            <w:lang w:val="en-US"/>
          </w:rPr>
          <w:t> </w:t>
        </w:r>
      </w:ins>
      <w:ins w:id="1680" w:author="S2-2204770" w:date="2022-05-24T08:02:00Z">
        <w:r>
          <w:rPr>
            <w:rFonts w:eastAsia="MS Mincho"/>
          </w:rPr>
          <w:t>1, i</w:t>
        </w:r>
        <w:r w:rsidRPr="00FD1175">
          <w:rPr>
            <w:rFonts w:eastAsia="MS Mincho"/>
          </w:rPr>
          <w:t xml:space="preserve">f </w:t>
        </w:r>
        <w:r>
          <w:rPr>
            <w:rFonts w:eastAsia="MS Mincho"/>
          </w:rPr>
          <w:t>the SMF received</w:t>
        </w:r>
        <w:r w:rsidRPr="00FD1175">
          <w:rPr>
            <w:rFonts w:eastAsia="MS Mincho"/>
          </w:rPr>
          <w:t xml:space="preserve"> </w:t>
        </w:r>
        <w:r>
          <w:rPr>
            <w:rFonts w:eastAsia="MS Mincho"/>
          </w:rPr>
          <w:t xml:space="preserve">the Nsmf_PDUSession_SMContextUpdate request message (SM Context ID, selected S-NSSAI) from the AMF and the </w:t>
        </w:r>
        <w:r w:rsidRPr="00FD1175">
          <w:rPr>
            <w:rFonts w:eastAsia="MS Mincho"/>
          </w:rPr>
          <w:t>selected S-NSSAI is different from the S-NSSAI of the PDU session</w:t>
        </w:r>
        <w:r>
          <w:rPr>
            <w:rFonts w:eastAsia="MS Mincho"/>
          </w:rPr>
          <w:t xml:space="preserve"> for the SM Context ID</w:t>
        </w:r>
        <w:r w:rsidRPr="00FD1175">
          <w:rPr>
            <w:rFonts w:eastAsia="MS Mincho"/>
          </w:rPr>
          <w:t xml:space="preserve">, the SMF </w:t>
        </w:r>
        <w:r>
          <w:rPr>
            <w:rFonts w:eastAsia="MS Mincho"/>
          </w:rPr>
          <w:t>decides to change the S-NSSAI of the PDU session to the selected S-NSSAI</w:t>
        </w:r>
        <w:r w:rsidRPr="00FD1175">
          <w:rPr>
            <w:rFonts w:eastAsia="MS Mincho"/>
          </w:rPr>
          <w:t>.</w:t>
        </w:r>
        <w:r>
          <w:rPr>
            <w:rFonts w:eastAsia="MS Mincho"/>
          </w:rPr>
          <w:t xml:space="preserve"> </w:t>
        </w:r>
      </w:ins>
    </w:p>
    <w:p w14:paraId="46D43A15" w14:textId="0B1A3047" w:rsidR="00872268" w:rsidRDefault="00872268">
      <w:pPr>
        <w:pStyle w:val="B1"/>
        <w:numPr>
          <w:ilvl w:val="0"/>
          <w:numId w:val="17"/>
        </w:numPr>
        <w:rPr>
          <w:ins w:id="1681" w:author="S2-2204770" w:date="2022-05-24T08:02:00Z"/>
          <w:lang w:eastAsia="ko-KR"/>
        </w:rPr>
        <w:pPrChange w:id="1682" w:author="S2-2205380" w:date="2022-05-24T09:59:00Z">
          <w:pPr>
            <w:pStyle w:val="B1"/>
            <w:numPr>
              <w:numId w:val="37"/>
            </w:numPr>
            <w:tabs>
              <w:tab w:val="num" w:pos="360"/>
              <w:tab w:val="num" w:pos="720"/>
            </w:tabs>
            <w:ind w:left="720" w:hanging="720"/>
          </w:pPr>
        </w:pPrChange>
      </w:pPr>
      <w:ins w:id="1683" w:author="S2-2204770" w:date="2022-05-24T08:02:00Z">
        <w:r>
          <w:rPr>
            <w:lang w:eastAsia="ko-KR"/>
          </w:rPr>
          <w:t>In step</w:t>
        </w:r>
        <w:del w:id="1684" w:author="Rapporteur" w:date="2022-05-24T15:55:00Z">
          <w:r w:rsidDel="00183735">
            <w:rPr>
              <w:lang w:eastAsia="ko-KR"/>
            </w:rPr>
            <w:delText xml:space="preserve"> </w:delText>
          </w:r>
        </w:del>
      </w:ins>
      <w:ins w:id="1685" w:author="Rapporteur" w:date="2022-05-24T15:55:00Z">
        <w:r w:rsidR="00183735">
          <w:rPr>
            <w:lang w:val="en-US" w:eastAsia="ko-KR"/>
          </w:rPr>
          <w:t> </w:t>
        </w:r>
      </w:ins>
      <w:ins w:id="1686" w:author="S2-2204770" w:date="2022-05-24T08:02:00Z">
        <w:r>
          <w:rPr>
            <w:lang w:eastAsia="ko-KR"/>
          </w:rPr>
          <w:t xml:space="preserve">2, if </w:t>
        </w:r>
        <w:r w:rsidRPr="00FD1175">
          <w:rPr>
            <w:lang w:eastAsia="ko-KR"/>
          </w:rPr>
          <w:t>the SMF invokes the Namf_Co</w:t>
        </w:r>
        <w:r>
          <w:rPr>
            <w:lang w:eastAsia="ko-KR"/>
          </w:rPr>
          <w:t xml:space="preserve">mmunication_N1N2MessageTransfer due to the change of the S-NSSAI, </w:t>
        </w:r>
        <w:r w:rsidRPr="00FD1175">
          <w:rPr>
            <w:lang w:eastAsia="ko-KR"/>
          </w:rPr>
          <w:t>Cause indicates that a PDU Session re-</w:t>
        </w:r>
        <w:r>
          <w:rPr>
            <w:lang w:eastAsia="ko-KR"/>
          </w:rPr>
          <w:t>establishment to the same DN is required and the selected S-NSSAI is included in the PDU Session Modification Command.</w:t>
        </w:r>
      </w:ins>
    </w:p>
    <w:p w14:paraId="56C507F3" w14:textId="46FCCDEB" w:rsidR="00872268" w:rsidRDefault="00872268">
      <w:pPr>
        <w:pStyle w:val="B1"/>
        <w:numPr>
          <w:ilvl w:val="0"/>
          <w:numId w:val="17"/>
        </w:numPr>
        <w:rPr>
          <w:ins w:id="1687" w:author="S2-2204770" w:date="2022-05-24T08:02:00Z"/>
          <w:lang w:eastAsia="ko-KR"/>
        </w:rPr>
        <w:pPrChange w:id="1688" w:author="S2-2205380" w:date="2022-05-24T09:59:00Z">
          <w:pPr>
            <w:pStyle w:val="B1"/>
            <w:numPr>
              <w:numId w:val="37"/>
            </w:numPr>
            <w:tabs>
              <w:tab w:val="num" w:pos="360"/>
              <w:tab w:val="num" w:pos="720"/>
            </w:tabs>
            <w:ind w:left="720" w:hanging="720"/>
          </w:pPr>
        </w:pPrChange>
      </w:pPr>
      <w:ins w:id="1689" w:author="S2-2204770" w:date="2022-05-24T08:02:00Z">
        <w:r>
          <w:rPr>
            <w:lang w:eastAsia="ko-KR"/>
          </w:rPr>
          <w:t>In step</w:t>
        </w:r>
        <w:del w:id="1690" w:author="Rapporteur" w:date="2022-05-24T15:55:00Z">
          <w:r w:rsidDel="00183735">
            <w:rPr>
              <w:lang w:eastAsia="ko-KR"/>
            </w:rPr>
            <w:delText xml:space="preserve"> </w:delText>
          </w:r>
        </w:del>
      </w:ins>
      <w:ins w:id="1691" w:author="Rapporteur" w:date="2022-05-24T15:55:00Z">
        <w:r w:rsidR="00183735">
          <w:rPr>
            <w:lang w:val="en-US" w:eastAsia="ko-KR"/>
          </w:rPr>
          <w:t> </w:t>
        </w:r>
      </w:ins>
      <w:ins w:id="1692" w:author="S2-2204770" w:date="2022-05-24T08:02:00Z">
        <w:r>
          <w:rPr>
            <w:lang w:eastAsia="ko-KR"/>
          </w:rPr>
          <w:t>4, if the UE receives PDU Session Modification Command that includes the Cause indicating the same DN and the S-NSSAI, the UE may decide to initiate the PDU Session Establishment procedure described in clause</w:t>
        </w:r>
        <w:del w:id="1693" w:author="Rapporteur" w:date="2022-05-24T15:55:00Z">
          <w:r w:rsidDel="00183735">
            <w:rPr>
              <w:lang w:eastAsia="ko-KR"/>
            </w:rPr>
            <w:delText xml:space="preserve"> </w:delText>
          </w:r>
        </w:del>
      </w:ins>
      <w:ins w:id="1694" w:author="Rapporteur" w:date="2022-05-24T15:55:00Z">
        <w:r w:rsidR="00183735">
          <w:rPr>
            <w:lang w:val="en-US" w:eastAsia="ko-KR"/>
          </w:rPr>
          <w:t> </w:t>
        </w:r>
      </w:ins>
      <w:ins w:id="1695" w:author="S2-2204770" w:date="2022-05-24T08:02:00Z">
        <w:r>
          <w:rPr>
            <w:lang w:eastAsia="ko-KR"/>
          </w:rPr>
          <w:t>4.3.2.2 in TS</w:t>
        </w:r>
        <w:del w:id="1696" w:author="Rapporteur" w:date="2022-05-24T15:55:00Z">
          <w:r w:rsidDel="00183735">
            <w:rPr>
              <w:lang w:eastAsia="ko-KR"/>
            </w:rPr>
            <w:delText xml:space="preserve"> </w:delText>
          </w:r>
        </w:del>
      </w:ins>
      <w:ins w:id="1697" w:author="Rapporteur" w:date="2022-05-24T15:55:00Z">
        <w:r w:rsidR="00183735">
          <w:rPr>
            <w:lang w:val="en-US" w:eastAsia="ko-KR"/>
          </w:rPr>
          <w:t> </w:t>
        </w:r>
      </w:ins>
      <w:ins w:id="1698" w:author="S2-2204770" w:date="2022-05-24T08:02:00Z">
        <w:r>
          <w:rPr>
            <w:lang w:eastAsia="ko-KR"/>
          </w:rPr>
          <w:t>23.502</w:t>
        </w:r>
        <w:del w:id="1699" w:author="Rapporteur" w:date="2022-05-24T15:55:00Z">
          <w:r w:rsidDel="00183735">
            <w:rPr>
              <w:lang w:eastAsia="ko-KR"/>
            </w:rPr>
            <w:delText xml:space="preserve"> </w:delText>
          </w:r>
        </w:del>
      </w:ins>
      <w:ins w:id="1700" w:author="Rapporteur" w:date="2022-05-24T15:55:00Z">
        <w:r w:rsidR="00183735">
          <w:rPr>
            <w:lang w:val="en-US" w:eastAsia="ko-KR"/>
          </w:rPr>
          <w:t> </w:t>
        </w:r>
      </w:ins>
      <w:ins w:id="1701" w:author="S2-2204770" w:date="2022-05-24T08:02:00Z">
        <w:r>
          <w:rPr>
            <w:lang w:eastAsia="ko-KR"/>
          </w:rPr>
          <w:t>[5], to the same DN with the new S-NSSAI the following differences:</w:t>
        </w:r>
      </w:ins>
    </w:p>
    <w:p w14:paraId="5FCEEAB0" w14:textId="727FBE9E" w:rsidR="00872268" w:rsidRDefault="00872268">
      <w:pPr>
        <w:pStyle w:val="B1"/>
        <w:numPr>
          <w:ilvl w:val="1"/>
          <w:numId w:val="18"/>
        </w:numPr>
        <w:rPr>
          <w:ins w:id="1702" w:author="S2-2204770" w:date="2022-05-24T08:02:00Z"/>
          <w:lang w:eastAsia="x-none"/>
        </w:rPr>
        <w:pPrChange w:id="1703" w:author="S2-2205380" w:date="2022-05-24T09:59:00Z">
          <w:pPr>
            <w:pStyle w:val="B1"/>
            <w:numPr>
              <w:ilvl w:val="1"/>
              <w:numId w:val="38"/>
            </w:numPr>
            <w:tabs>
              <w:tab w:val="num" w:pos="360"/>
              <w:tab w:val="num" w:pos="1440"/>
            </w:tabs>
            <w:ind w:left="1440" w:hanging="720"/>
          </w:pPr>
        </w:pPrChange>
      </w:pPr>
      <w:ins w:id="1704" w:author="S2-2204770" w:date="2022-05-24T08:02:00Z">
        <w:r>
          <w:rPr>
            <w:lang w:eastAsia="ko-KR"/>
          </w:rPr>
          <w:t>In Step</w:t>
        </w:r>
        <w:del w:id="1705" w:author="Rapporteur" w:date="2022-05-24T15:55:00Z">
          <w:r w:rsidDel="00183735">
            <w:rPr>
              <w:lang w:eastAsia="ko-KR"/>
            </w:rPr>
            <w:delText xml:space="preserve"> </w:delText>
          </w:r>
        </w:del>
      </w:ins>
      <w:ins w:id="1706" w:author="Rapporteur" w:date="2022-05-24T15:55:00Z">
        <w:r w:rsidR="00183735">
          <w:rPr>
            <w:lang w:val="en-US" w:eastAsia="ko-KR"/>
          </w:rPr>
          <w:t> </w:t>
        </w:r>
      </w:ins>
      <w:ins w:id="1707" w:author="S2-2204770" w:date="2022-05-24T08:02:00Z">
        <w:r>
          <w:rPr>
            <w:lang w:eastAsia="ko-KR"/>
          </w:rPr>
          <w:t>1 of clause</w:t>
        </w:r>
        <w:del w:id="1708" w:author="Rapporteur" w:date="2022-05-24T15:55:00Z">
          <w:r w:rsidDel="00183735">
            <w:rPr>
              <w:lang w:eastAsia="ko-KR"/>
            </w:rPr>
            <w:delText xml:space="preserve"> </w:delText>
          </w:r>
        </w:del>
      </w:ins>
      <w:ins w:id="1709" w:author="Rapporteur" w:date="2022-05-24T15:55:00Z">
        <w:r w:rsidR="00183735">
          <w:rPr>
            <w:lang w:val="en-US" w:eastAsia="ko-KR"/>
          </w:rPr>
          <w:t> </w:t>
        </w:r>
      </w:ins>
      <w:ins w:id="1710" w:author="S2-2204770" w:date="2022-05-24T08:02:00Z">
        <w:r>
          <w:rPr>
            <w:lang w:eastAsia="ko-KR"/>
          </w:rPr>
          <w:t>4.3.2.2.1, the new PDU Session ID is includ</w:t>
        </w:r>
        <w:r>
          <w:rPr>
            <w:lang w:eastAsia="ko-KR"/>
          </w:rPr>
          <w:lastRenderedPageBreak/>
          <w:t>ed as PDU Session ID in the NAS request message, and the Old PDU Session ID which indicates the existing PDU Session to be released is also provided to AMF in the NAS request message.</w:t>
        </w:r>
      </w:ins>
    </w:p>
    <w:p w14:paraId="57B3261A" w14:textId="2271704E" w:rsidR="003167A3" w:rsidRPr="00320611" w:rsidRDefault="003167A3" w:rsidP="00C86DBB">
      <w:pPr>
        <w:pStyle w:val="31"/>
        <w:rPr>
          <w:lang w:eastAsia="zh-CN"/>
        </w:rPr>
      </w:pPr>
      <w:bookmarkStart w:id="1711" w:name="_Toc104302391"/>
      <w:bookmarkStart w:id="1712" w:name="_Toc104359357"/>
      <w:bookmarkStart w:id="1713" w:name="_Toc104789000"/>
      <w:r w:rsidRPr="00320611">
        <w:rPr>
          <w:lang w:eastAsia="zh-CN"/>
        </w:rPr>
        <w:t>6.</w:t>
      </w:r>
      <w:r w:rsidR="001940AB" w:rsidRPr="00320611">
        <w:rPr>
          <w:lang w:eastAsia="zh-CN"/>
        </w:rPr>
        <w:t>2</w:t>
      </w:r>
      <w:r w:rsidRPr="00320611">
        <w:rPr>
          <w:lang w:eastAsia="zh-CN"/>
        </w:rPr>
        <w:t>.4</w:t>
      </w:r>
      <w:r w:rsidRPr="00320611">
        <w:rPr>
          <w:lang w:eastAsia="zh-CN"/>
        </w:rPr>
        <w:tab/>
      </w:r>
      <w:r w:rsidRPr="00320611">
        <w:rPr>
          <w:lang w:eastAsia="ja-JP"/>
        </w:rPr>
        <w:t>Impacts on services, entities and interfaces</w:t>
      </w:r>
      <w:bookmarkEnd w:id="1711"/>
      <w:bookmarkEnd w:id="1712"/>
      <w:bookmarkEnd w:id="1713"/>
    </w:p>
    <w:p w14:paraId="7A5EDE6C" w14:textId="77777777" w:rsidR="00320611" w:rsidRPr="00320611" w:rsidRDefault="00320611" w:rsidP="00320611">
      <w:r w:rsidRPr="00320611">
        <w:t>AMF:</w:t>
      </w:r>
    </w:p>
    <w:p w14:paraId="09CEFE8B" w14:textId="77777777" w:rsidR="00320611" w:rsidRPr="00320611" w:rsidRDefault="00320611" w:rsidP="00320611">
      <w:pPr>
        <w:pStyle w:val="B1"/>
        <w:rPr>
          <w:rFonts w:eastAsia="맑은 고딕"/>
        </w:rPr>
      </w:pPr>
      <w:r w:rsidRPr="00320611">
        <w:rPr>
          <w:rFonts w:eastAsia="맑은 고딕"/>
        </w:rPr>
        <w:t>-</w:t>
      </w:r>
      <w:r w:rsidRPr="00320611">
        <w:rPr>
          <w:rFonts w:eastAsia="맑은 고딕"/>
        </w:rPr>
        <w:tab/>
        <w:t>Support slice re-mapping</w:t>
      </w:r>
    </w:p>
    <w:p w14:paraId="7602CBCF" w14:textId="77777777" w:rsidR="00320611" w:rsidRPr="00320611" w:rsidRDefault="00320611" w:rsidP="00320611">
      <w:pPr>
        <w:pStyle w:val="B1"/>
        <w:rPr>
          <w:rFonts w:eastAsia="맑은 고딕"/>
        </w:rPr>
      </w:pPr>
      <w:r w:rsidRPr="00320611">
        <w:rPr>
          <w:rFonts w:eastAsia="맑은 고딕"/>
        </w:rPr>
        <w:t>- send a message to SMF to trigger a change of S-NSSAI</w:t>
      </w:r>
    </w:p>
    <w:p w14:paraId="2F055F4F" w14:textId="77777777" w:rsidR="00320611" w:rsidRPr="00320611" w:rsidRDefault="00320611" w:rsidP="00320611">
      <w:r w:rsidRPr="00320611">
        <w:t>SMF:</w:t>
      </w:r>
    </w:p>
    <w:p w14:paraId="5D8EC998" w14:textId="77777777" w:rsidR="00320611" w:rsidRPr="00320611" w:rsidRDefault="00320611" w:rsidP="00320611">
      <w:pPr>
        <w:pStyle w:val="B1"/>
        <w:rPr>
          <w:rFonts w:eastAsia="맑은 고딕"/>
        </w:rPr>
      </w:pPr>
      <w:r w:rsidRPr="00320611">
        <w:rPr>
          <w:rFonts w:eastAsia="맑은 고딕"/>
        </w:rPr>
        <w:t>-</w:t>
      </w:r>
      <w:r w:rsidRPr="00320611">
        <w:rPr>
          <w:rFonts w:eastAsia="맑은 고딕"/>
        </w:rPr>
        <w:tab/>
        <w:t>trigger SSC mode operation with a S-NSSAI received from AMF as a new PDU session</w:t>
      </w:r>
    </w:p>
    <w:p w14:paraId="16C0A6A0" w14:textId="77777777" w:rsidR="00320611" w:rsidRPr="00320611" w:rsidRDefault="00320611" w:rsidP="00320611">
      <w:r w:rsidRPr="00320611">
        <w:t>NRF:</w:t>
      </w:r>
    </w:p>
    <w:p w14:paraId="5C370622" w14:textId="77777777" w:rsidR="00320611" w:rsidRPr="00320611" w:rsidRDefault="00320611" w:rsidP="00320611">
      <w:pPr>
        <w:pStyle w:val="B1"/>
        <w:rPr>
          <w:rFonts w:eastAsia="맑은 고딕"/>
        </w:rPr>
      </w:pPr>
      <w:r w:rsidRPr="00320611">
        <w:rPr>
          <w:rFonts w:eastAsia="맑은 고딕"/>
        </w:rPr>
        <w:t>-</w:t>
      </w:r>
      <w:r w:rsidRPr="00320611">
        <w:rPr>
          <w:rFonts w:eastAsia="맑은 고딕"/>
        </w:rPr>
        <w:tab/>
        <w:t>Support discovery of PCF that support slice re-mapping</w:t>
      </w:r>
    </w:p>
    <w:p w14:paraId="1AED4C10" w14:textId="77777777" w:rsidR="00320611" w:rsidRPr="00320611" w:rsidRDefault="00320611" w:rsidP="00320611">
      <w:r w:rsidRPr="00320611">
        <w:t>PCF:</w:t>
      </w:r>
    </w:p>
    <w:p w14:paraId="3FD47A52" w14:textId="77777777" w:rsidR="00320611" w:rsidRPr="00320611" w:rsidRDefault="00320611" w:rsidP="00320611">
      <w:pPr>
        <w:pStyle w:val="B1"/>
        <w:rPr>
          <w:rFonts w:eastAsia="맑은 고딕"/>
        </w:rPr>
      </w:pPr>
      <w:r w:rsidRPr="00320611">
        <w:rPr>
          <w:rFonts w:eastAsia="맑은 고딕"/>
        </w:rPr>
        <w:t>-</w:t>
      </w:r>
      <w:r w:rsidRPr="00320611">
        <w:rPr>
          <w:rFonts w:eastAsia="맑은 고딕"/>
        </w:rPr>
        <w:tab/>
        <w:t>Support slice re-mapping</w:t>
      </w:r>
    </w:p>
    <w:p w14:paraId="0F93EE05" w14:textId="77777777" w:rsidR="00872268" w:rsidRDefault="00872268" w:rsidP="00872268">
      <w:pPr>
        <w:pStyle w:val="B1"/>
        <w:ind w:left="0" w:firstLine="0"/>
        <w:rPr>
          <w:ins w:id="1714" w:author="S2-2204770" w:date="2022-05-24T08:03:00Z"/>
          <w:lang w:eastAsia="ko-KR"/>
        </w:rPr>
      </w:pPr>
      <w:bookmarkStart w:id="1715" w:name="_Toc97269610"/>
      <w:ins w:id="1716" w:author="S2-2204770" w:date="2022-05-24T08:03:00Z">
        <w:r>
          <w:rPr>
            <w:lang w:eastAsia="ko-KR"/>
          </w:rPr>
          <w:t>UE:</w:t>
        </w:r>
      </w:ins>
    </w:p>
    <w:p w14:paraId="391EF954" w14:textId="77777777" w:rsidR="00872268" w:rsidRPr="00555700" w:rsidRDefault="00872268" w:rsidP="00872268">
      <w:pPr>
        <w:pStyle w:val="B1"/>
        <w:ind w:left="0" w:firstLine="0"/>
        <w:rPr>
          <w:ins w:id="1717" w:author="S2-2204770" w:date="2022-05-24T08:03:00Z"/>
        </w:rPr>
      </w:pPr>
      <w:ins w:id="1718" w:author="S2-2204770" w:date="2022-05-24T08:03:00Z">
        <w:r>
          <w:rPr>
            <w:rFonts w:hint="eastAsia"/>
            <w:lang w:eastAsia="ko-KR"/>
          </w:rPr>
          <w:t xml:space="preserve"> </w:t>
        </w:r>
        <w:r>
          <w:rPr>
            <w:lang w:eastAsia="ko-KR"/>
          </w:rPr>
          <w:t xml:space="preserve">  -  Handle the PDU session modification command message that includes S-NSSAI</w:t>
        </w:r>
      </w:ins>
    </w:p>
    <w:p w14:paraId="19368C19" w14:textId="552E39EE" w:rsidR="00A06DA8" w:rsidRPr="00320611" w:rsidRDefault="00A06DA8" w:rsidP="00C86DBB">
      <w:pPr>
        <w:pStyle w:val="21"/>
        <w:rPr>
          <w:lang w:eastAsia="ja-JP"/>
        </w:rPr>
      </w:pPr>
      <w:bookmarkStart w:id="1719" w:name="_Toc104302392"/>
      <w:bookmarkStart w:id="1720" w:name="_Toc104359358"/>
      <w:bookmarkStart w:id="1721" w:name="_Toc104789001"/>
      <w:r w:rsidRPr="00320611">
        <w:rPr>
          <w:lang w:eastAsia="zh-CN"/>
        </w:rPr>
        <w:t>6.</w:t>
      </w:r>
      <w:r w:rsidR="00141F41" w:rsidRPr="00320611">
        <w:rPr>
          <w:lang w:eastAsia="zh-CN"/>
        </w:rPr>
        <w:t>3</w:t>
      </w:r>
      <w:r w:rsidRPr="00320611">
        <w:rPr>
          <w:lang w:eastAsia="ko-KR"/>
        </w:rPr>
        <w:tab/>
      </w:r>
      <w:r w:rsidRPr="00320611">
        <w:rPr>
          <w:lang w:eastAsia="ja-JP"/>
        </w:rPr>
        <w:t>Solution</w:t>
      </w:r>
      <w:r w:rsidRPr="00320611">
        <w:rPr>
          <w:lang w:eastAsia="zh-CN"/>
        </w:rPr>
        <w:t xml:space="preserve"> #</w:t>
      </w:r>
      <w:r w:rsidR="00141F41" w:rsidRPr="00320611">
        <w:rPr>
          <w:lang w:eastAsia="zh-CN"/>
        </w:rPr>
        <w:t>3</w:t>
      </w:r>
      <w:r w:rsidRPr="00320611">
        <w:rPr>
          <w:lang w:eastAsia="zh-CN"/>
        </w:rPr>
        <w:t xml:space="preserve">: </w:t>
      </w:r>
      <w:bookmarkStart w:id="1722" w:name="_Toc97269611"/>
      <w:bookmarkEnd w:id="1715"/>
      <w:r w:rsidRPr="00320611">
        <w:rPr>
          <w:lang w:eastAsia="ja-JP"/>
        </w:rPr>
        <w:t>Support of Network Slice Service continuity using SSC mode 3</w:t>
      </w:r>
      <w:bookmarkEnd w:id="1719"/>
      <w:bookmarkEnd w:id="1720"/>
      <w:bookmarkEnd w:id="1721"/>
    </w:p>
    <w:p w14:paraId="5CA94F88" w14:textId="69713135" w:rsidR="00A06DA8" w:rsidRPr="00320611" w:rsidRDefault="00A06DA8" w:rsidP="00C86DBB">
      <w:pPr>
        <w:pStyle w:val="31"/>
        <w:rPr>
          <w:lang w:eastAsia="ja-JP"/>
        </w:rPr>
      </w:pPr>
      <w:bookmarkStart w:id="1723" w:name="_Toc104302393"/>
      <w:bookmarkStart w:id="1724" w:name="_Toc104359359"/>
      <w:bookmarkStart w:id="1725" w:name="_Toc104789002"/>
      <w:r w:rsidRPr="00320611">
        <w:rPr>
          <w:lang w:eastAsia="ja-JP"/>
        </w:rPr>
        <w:t>6.</w:t>
      </w:r>
      <w:r w:rsidR="00141F41" w:rsidRPr="00320611">
        <w:rPr>
          <w:lang w:eastAsia="ja-JP"/>
        </w:rPr>
        <w:t>3</w:t>
      </w:r>
      <w:r w:rsidRPr="00320611">
        <w:rPr>
          <w:lang w:eastAsia="ja-JP"/>
        </w:rPr>
        <w:t>.1</w:t>
      </w:r>
      <w:r w:rsidRPr="00320611">
        <w:rPr>
          <w:lang w:eastAsia="ja-JP"/>
        </w:rPr>
        <w:tab/>
        <w:t>Introduction</w:t>
      </w:r>
      <w:bookmarkEnd w:id="1723"/>
      <w:bookmarkEnd w:id="1724"/>
      <w:bookmarkEnd w:id="1725"/>
    </w:p>
    <w:p w14:paraId="665CF3F0" w14:textId="1ED1379F" w:rsidR="00A06DA8" w:rsidRPr="00320611" w:rsidRDefault="00320611" w:rsidP="00320611">
      <w:pPr>
        <w:rPr>
          <w:lang w:eastAsia="ja-JP"/>
        </w:rPr>
      </w:pPr>
      <w:r w:rsidRPr="00320611">
        <w:rPr>
          <w:lang w:eastAsia="ja-JP"/>
        </w:rPr>
        <w:t>This solution addresses KI#1 scenarios of mobility.</w:t>
      </w:r>
    </w:p>
    <w:p w14:paraId="17072EBC" w14:textId="72C6B723" w:rsidR="00A06DA8" w:rsidRPr="00320611" w:rsidRDefault="00A06DA8" w:rsidP="00C86DBB">
      <w:pPr>
        <w:pStyle w:val="31"/>
        <w:rPr>
          <w:lang w:eastAsia="ja-JP"/>
        </w:rPr>
      </w:pPr>
      <w:bookmarkStart w:id="1726" w:name="_Toc104302394"/>
      <w:bookmarkStart w:id="1727" w:name="_Toc104359360"/>
      <w:bookmarkStart w:id="1728" w:name="_Toc104789003"/>
      <w:r w:rsidRPr="00320611">
        <w:rPr>
          <w:lang w:eastAsia="ja-JP"/>
        </w:rPr>
        <w:t>6.</w:t>
      </w:r>
      <w:r w:rsidR="00141F41" w:rsidRPr="00320611">
        <w:rPr>
          <w:lang w:eastAsia="ja-JP"/>
        </w:rPr>
        <w:t>3</w:t>
      </w:r>
      <w:r w:rsidRPr="00320611">
        <w:rPr>
          <w:lang w:eastAsia="ja-JP"/>
        </w:rPr>
        <w:t>.2</w:t>
      </w:r>
      <w:r w:rsidRPr="00320611">
        <w:rPr>
          <w:lang w:eastAsia="ja-JP"/>
        </w:rPr>
        <w:tab/>
        <w:t>Functional Description</w:t>
      </w:r>
      <w:bookmarkEnd w:id="1722"/>
      <w:bookmarkEnd w:id="1726"/>
      <w:bookmarkEnd w:id="1727"/>
      <w:bookmarkEnd w:id="1728"/>
    </w:p>
    <w:p w14:paraId="7E69C52B" w14:textId="77777777" w:rsidR="00320611" w:rsidRPr="00320611" w:rsidRDefault="00320611" w:rsidP="00320611">
      <w:pPr>
        <w:rPr>
          <w:lang w:eastAsia="ja-JP"/>
        </w:rPr>
      </w:pPr>
      <w:r w:rsidRPr="00320611">
        <w:rPr>
          <w:lang w:eastAsia="ja-JP"/>
        </w:rPr>
        <w:t>This solution considers a UE which is in CM-CONNECTED mode and arrives at an area where it needs to be handed over to a cell outside the current RA where a PDU session in a certain slice cannot continue as the slice is no longer available for any of the reasons documented in the KI#1. Specifically, the RAN is based on local information detecting the target RAN node cannot serve the current slice and it is configured with a valid replacement. This may be dues to e.g. the AMFs in target RAN node region not supporting the S-NSSAI any more for e.g. maintenance or other causes so they provide an AMF configuration update to tell the RAN a S-NSSAI no longer is supported.</w:t>
      </w:r>
    </w:p>
    <w:p w14:paraId="4079A4E4" w14:textId="28D895B6" w:rsidR="00320611" w:rsidRPr="00320611" w:rsidRDefault="00320611" w:rsidP="00320611">
      <w:pPr>
        <w:rPr>
          <w:lang w:eastAsia="ja-JP"/>
        </w:rPr>
      </w:pPr>
      <w:r w:rsidRPr="00320611">
        <w:rPr>
          <w:lang w:eastAsia="ja-JP"/>
        </w:rPr>
        <w:t>This solution relies on using SSC mode 3 in a network-controlled manner. The next clause</w:t>
      </w:r>
      <w:ins w:id="1729" w:author="Rapporteur" w:date="2022-05-24T16:05:00Z">
        <w:r w:rsidR="00183735">
          <w:rPr>
            <w:lang w:eastAsia="ja-JP"/>
          </w:rPr>
          <w:t xml:space="preserve"> </w:t>
        </w:r>
      </w:ins>
      <w:del w:id="1730" w:author="Rapporteur" w:date="2022-05-24T16:05:00Z">
        <w:r w:rsidRPr="00320611" w:rsidDel="00183735">
          <w:rPr>
            <w:lang w:eastAsia="ja-JP"/>
          </w:rPr>
          <w:delText> </w:delText>
        </w:r>
      </w:del>
      <w:r w:rsidRPr="00320611">
        <w:rPr>
          <w:lang w:eastAsia="ja-JP"/>
        </w:rPr>
        <w:t>provides the necessary details.</w:t>
      </w:r>
    </w:p>
    <w:p w14:paraId="5D2E192C" w14:textId="2AB02016" w:rsidR="00A06DA8" w:rsidRPr="00320611" w:rsidRDefault="00A06DA8" w:rsidP="00C86DBB">
      <w:pPr>
        <w:pStyle w:val="31"/>
        <w:rPr>
          <w:lang w:eastAsia="ja-JP"/>
        </w:rPr>
      </w:pPr>
      <w:bookmarkStart w:id="1731" w:name="_Toc97269612"/>
      <w:bookmarkStart w:id="1732" w:name="_Toc104302395"/>
      <w:bookmarkStart w:id="1733" w:name="_Toc104359361"/>
      <w:bookmarkStart w:id="1734" w:name="_Toc104789004"/>
      <w:r w:rsidRPr="00320611">
        <w:rPr>
          <w:lang w:eastAsia="ja-JP"/>
        </w:rPr>
        <w:t>6.</w:t>
      </w:r>
      <w:r w:rsidR="00141F41" w:rsidRPr="00320611">
        <w:rPr>
          <w:lang w:eastAsia="ja-JP"/>
        </w:rPr>
        <w:t>3</w:t>
      </w:r>
      <w:r w:rsidRPr="00320611">
        <w:rPr>
          <w:lang w:eastAsia="ja-JP"/>
        </w:rPr>
        <w:t>.3</w:t>
      </w:r>
      <w:r w:rsidRPr="00320611">
        <w:rPr>
          <w:lang w:eastAsia="ja-JP"/>
        </w:rPr>
        <w:tab/>
        <w:t>Procedures</w:t>
      </w:r>
      <w:bookmarkEnd w:id="1731"/>
      <w:bookmarkEnd w:id="1732"/>
      <w:bookmarkEnd w:id="1733"/>
      <w:bookmarkEnd w:id="1734"/>
    </w:p>
    <w:p w14:paraId="315D8823" w14:textId="00FCBF56" w:rsidR="00A06DA8" w:rsidRPr="00320611" w:rsidRDefault="00320611" w:rsidP="00320611">
      <w:pPr>
        <w:rPr>
          <w:lang w:eastAsia="zh-CN"/>
        </w:rPr>
      </w:pPr>
      <w:r w:rsidRPr="00320611">
        <w:rPr>
          <w:lang w:eastAsia="zh-CN"/>
        </w:rPr>
        <w:t>The call flow below in figure 6.3.3-1 proposes using SSC mode 3 to provide the service continuity solution. A single NG-RAN node may also be involved, two NG-RAN nodes are shown for generality and only the Xn Handover case is shown but this can apply also to NG Handover.</w:t>
      </w:r>
    </w:p>
    <w:bookmarkStart w:id="1735" w:name="_MON_1684549432"/>
    <w:bookmarkEnd w:id="1735"/>
    <w:p w14:paraId="171D1511" w14:textId="3AEB2387" w:rsidR="00320611" w:rsidRPr="00320611" w:rsidRDefault="00320611" w:rsidP="00A93CE0">
      <w:pPr>
        <w:pStyle w:val="TH"/>
      </w:pPr>
      <w:r w:rsidRPr="00320611">
        <w:object w:dxaOrig="8931" w:dyaOrig="9495" w14:anchorId="2A47949D">
          <v:shape id="_x0000_i1030" type="#_x0000_t75" style="width:446.4pt;height:470pt" o:ole="">
            <v:imagedata r:id="rId21" o:title=""/>
          </v:shape>
          <o:OLEObject Type="Embed" ProgID="Word.Picture.8" ShapeID="_x0000_i1030" DrawAspect="Content" ObjectID="_1715402125" r:id="rId22"/>
        </w:object>
      </w:r>
    </w:p>
    <w:p w14:paraId="67FCFAAE" w14:textId="370405A6" w:rsidR="00A06DA8" w:rsidRPr="00320611" w:rsidRDefault="00141F41" w:rsidP="003B60FA">
      <w:pPr>
        <w:pStyle w:val="TF"/>
        <w:rPr>
          <w:rFonts w:eastAsia="SimSun"/>
        </w:rPr>
      </w:pPr>
      <w:r w:rsidRPr="00320611">
        <w:rPr>
          <w:rFonts w:eastAsia="SimSun"/>
        </w:rPr>
        <w:t xml:space="preserve">Figure </w:t>
      </w:r>
      <w:r w:rsidR="00A06DA8" w:rsidRPr="00320611">
        <w:rPr>
          <w:rFonts w:eastAsia="SimSun"/>
        </w:rPr>
        <w:t>6.</w:t>
      </w:r>
      <w:r w:rsidRPr="00320611">
        <w:rPr>
          <w:rFonts w:eastAsia="SimSun"/>
        </w:rPr>
        <w:t>3</w:t>
      </w:r>
      <w:r w:rsidR="00A06DA8" w:rsidRPr="00320611">
        <w:rPr>
          <w:rFonts w:eastAsia="SimSun"/>
        </w:rPr>
        <w:t>.</w:t>
      </w:r>
      <w:r w:rsidRPr="00320611">
        <w:rPr>
          <w:rFonts w:eastAsia="SimSun"/>
        </w:rPr>
        <w:t>3</w:t>
      </w:r>
      <w:r w:rsidR="00A06DA8" w:rsidRPr="00320611">
        <w:rPr>
          <w:rFonts w:eastAsia="SimSun"/>
        </w:rPr>
        <w:t>-1: service continuity upon slice change</w:t>
      </w:r>
    </w:p>
    <w:p w14:paraId="308A6D11" w14:textId="77777777" w:rsidR="00320611" w:rsidRPr="00320611" w:rsidRDefault="00320611" w:rsidP="00320611">
      <w:pPr>
        <w:pStyle w:val="B1"/>
      </w:pPr>
      <w:r w:rsidRPr="00320611">
        <w:t>0.</w:t>
      </w:r>
      <w:r w:rsidRPr="00320611">
        <w:tab/>
        <w:t>NG-RAN nodes have been configured with slice re-mapping of slice 10 to 11 due to any cause.</w:t>
      </w:r>
    </w:p>
    <w:p w14:paraId="5AD26F8C" w14:textId="77777777" w:rsidR="00320611" w:rsidRPr="00320611" w:rsidRDefault="00320611" w:rsidP="00320611">
      <w:pPr>
        <w:pStyle w:val="B1"/>
      </w:pPr>
      <w:r w:rsidRPr="00320611">
        <w:t>1.</w:t>
      </w:r>
      <w:r w:rsidRPr="00320611">
        <w:tab/>
        <w:t>AMF has sent the UE Allowed NSSAI to the serving NG-RAN node and the UE per existing procedures.</w:t>
      </w:r>
    </w:p>
    <w:p w14:paraId="71BBDBE7" w14:textId="77777777" w:rsidR="00320611" w:rsidRPr="00320611" w:rsidRDefault="00320611" w:rsidP="00320611">
      <w:pPr>
        <w:pStyle w:val="B1"/>
      </w:pPr>
      <w:r w:rsidRPr="00320611">
        <w:t>2.</w:t>
      </w:r>
      <w:r w:rsidRPr="00320611">
        <w:tab/>
        <w:t>UE has ongoing PDU session 1 of slice 10 for which SSC mode 3 has been selected.</w:t>
      </w:r>
    </w:p>
    <w:p w14:paraId="770BC673" w14:textId="77777777" w:rsidR="00320611" w:rsidRPr="00320611" w:rsidRDefault="00320611" w:rsidP="00320611">
      <w:pPr>
        <w:pStyle w:val="B1"/>
      </w:pPr>
      <w:r w:rsidRPr="00320611">
        <w:t>3.</w:t>
      </w:r>
      <w:r w:rsidRPr="00320611">
        <w:tab/>
        <w:t>Source NG-RAN triggers Handover to target NG-RAN. The target NG-RAN node 2 informs during the HO procedur</w:t>
      </w:r>
      <w:r w:rsidRPr="00320611">
        <w:lastRenderedPageBreak/>
        <w:t>e the source NG-RAN node 1 that it accepts the PDU session 1 of slice 10 temporarily due to slice re-mapping action which it has been configured with for slice 10. It also indicates the new slice 11 for the PDU session.</w:t>
      </w:r>
    </w:p>
    <w:p w14:paraId="236E676F" w14:textId="77777777" w:rsidR="00320611" w:rsidRPr="00320611" w:rsidRDefault="00320611" w:rsidP="00320611">
      <w:pPr>
        <w:pStyle w:val="B1"/>
      </w:pPr>
      <w:r w:rsidRPr="00320611">
        <w:t>4.</w:t>
      </w:r>
      <w:r w:rsidRPr="00320611">
        <w:tab/>
        <w:t>At handover completion, the target NG-RAN indicates to AMF in Path Switch Request that PDU session 1 of slice 10 needs to be terminated and a new PDU session is to be setup with slice 11.</w:t>
      </w:r>
    </w:p>
    <w:p w14:paraId="7D7E7AE1" w14:textId="261660BC" w:rsidR="00320611" w:rsidRPr="00320611" w:rsidRDefault="00320611" w:rsidP="00320611">
      <w:pPr>
        <w:pStyle w:val="EditorsNote"/>
      </w:pPr>
      <w:r w:rsidRPr="00320611">
        <w:t>Editor's note:</w:t>
      </w:r>
      <w:r w:rsidRPr="00320611">
        <w:tab/>
        <w:t>It is FFS how the target NG-RAN can detect congestion in CN.</w:t>
      </w:r>
    </w:p>
    <w:p w14:paraId="59EC568C" w14:textId="77777777" w:rsidR="00320611" w:rsidRPr="00320611" w:rsidRDefault="00320611" w:rsidP="00320611">
      <w:pPr>
        <w:pStyle w:val="B1"/>
      </w:pPr>
      <w:r w:rsidRPr="00320611">
        <w:t>5.</w:t>
      </w:r>
      <w:r w:rsidRPr="00320611">
        <w:tab/>
        <w:t>AMF sends an Update message to SMF indicating end of PDU session 1 of slice 10 and remapping to slice 11. The SMF triggers step 7 as the UE has indicated SSC mode 3.</w:t>
      </w:r>
    </w:p>
    <w:p w14:paraId="741103C4" w14:textId="347DC97B" w:rsidR="00320611" w:rsidRPr="00320611" w:rsidRDefault="00320611" w:rsidP="00320611">
      <w:pPr>
        <w:pStyle w:val="B1"/>
      </w:pPr>
      <w:r w:rsidRPr="00320611">
        <w:t>6.</w:t>
      </w:r>
      <w:r w:rsidRPr="00320611">
        <w:tab/>
        <w:t xml:space="preserve">The UE performs the post-handover registration (as Source and Target NG RAN nodes have different slice support, they don't belong to the same registration area for the UE) requesting Slice 10 and slice 11 as indicated in the handover command. Because the AMF has received (end slice 10) at step 4, the AMF still includes the slice 10 in the Allowed NSSAI towards the UE at this </w:t>
      </w:r>
      <w:del w:id="1736" w:author="Rapporteur" w:date="2022-05-24T15:55:00Z">
        <w:r w:rsidRPr="00320611" w:rsidDel="00183735">
          <w:delText>step </w:delText>
        </w:r>
      </w:del>
      <w:ins w:id="1737" w:author="Rapporteur" w:date="2022-05-24T15:55:00Z">
        <w:r w:rsidR="00183735" w:rsidRPr="00320611">
          <w:t>step</w:t>
        </w:r>
        <w:r w:rsidR="00183735">
          <w:t xml:space="preserve"> </w:t>
        </w:r>
      </w:ins>
      <w:r w:rsidRPr="00320611">
        <w:t>(the slice is indeed still temporarily available until it receives from SMF notification of the final release of PDU session 1 of slice 10 at step 9). This is just a temporary allowed NSSAI that will be soon replaced and may include two S-NSSAIs in the serving PLMN supporting same HPLMN S-NSSAI exceptionally.</w:t>
      </w:r>
    </w:p>
    <w:p w14:paraId="79C065E0" w14:textId="75E6B392" w:rsidR="00320611" w:rsidRPr="00320611" w:rsidRDefault="00320611" w:rsidP="00320611">
      <w:pPr>
        <w:pStyle w:val="EditorsNote"/>
      </w:pPr>
      <w:r w:rsidRPr="00320611">
        <w:t>Editor's note:</w:t>
      </w:r>
      <w:r w:rsidRPr="00320611">
        <w:tab/>
        <w:t>The feasibility of indicating two serving network S-NSSAI for one HPLMN S-NSSAI in the Allowed NSSAI is FFS.</w:t>
      </w:r>
    </w:p>
    <w:p w14:paraId="5185E1FB" w14:textId="77777777" w:rsidR="00320611" w:rsidRPr="00320611" w:rsidRDefault="00320611" w:rsidP="00320611">
      <w:pPr>
        <w:pStyle w:val="B1"/>
      </w:pPr>
      <w:r w:rsidRPr="00320611">
        <w:t>7.</w:t>
      </w:r>
      <w:r w:rsidRPr="00320611">
        <w:tab/>
        <w:t>In reaction to step 5, the SMF triggers towards the UE the NAS PDU Session Modification Command (Cause, PCO (PDU Session Address Lifetime value), end slice 10, new slice 11) to invoke SSC mode 3. The (end slice 10, new 11) may be included towards the UE to prompt the UE to setup the new PDU session 2 with slice 11.</w:t>
      </w:r>
    </w:p>
    <w:p w14:paraId="348681FD" w14:textId="77777777" w:rsidR="00320611" w:rsidRPr="00320611" w:rsidRDefault="00320611" w:rsidP="00320611">
      <w:pPr>
        <w:pStyle w:val="EditorsNote"/>
      </w:pPr>
      <w:r w:rsidRPr="00320611">
        <w:t>Editor's note:</w:t>
      </w:r>
      <w:r w:rsidRPr="00320611">
        <w:tab/>
        <w:t>Whether SSC3 PDU Session modification can be used to change the slice is FFS.</w:t>
      </w:r>
    </w:p>
    <w:p w14:paraId="7C007364" w14:textId="2164CB37" w:rsidR="00320611" w:rsidRPr="00320611" w:rsidRDefault="00320611" w:rsidP="00320611">
      <w:pPr>
        <w:pStyle w:val="B1"/>
      </w:pPr>
      <w:r w:rsidRPr="00320611">
        <w:t>8.</w:t>
      </w:r>
      <w:r w:rsidRPr="00320611">
        <w:tab/>
        <w:t xml:space="preserve">The UE triggers the establishment of PDU session 2 with slice 11 according to SSC mode 3 procedure as per existing procedures described in clause 4.3.2.2.1 of </w:t>
      </w:r>
      <w:r w:rsidR="00E878F1" w:rsidRPr="00320611">
        <w:t>TS</w:t>
      </w:r>
      <w:r w:rsidR="00E878F1">
        <w:t> </w:t>
      </w:r>
      <w:r w:rsidR="00E878F1" w:rsidRPr="00320611">
        <w:t>23.502</w:t>
      </w:r>
      <w:r w:rsidR="00E878F1">
        <w:t> </w:t>
      </w:r>
      <w:r w:rsidR="00E878F1" w:rsidRPr="00320611">
        <w:t>[</w:t>
      </w:r>
      <w:r w:rsidRPr="00320611">
        <w:t>5].</w:t>
      </w:r>
    </w:p>
    <w:p w14:paraId="391E2443" w14:textId="65206771" w:rsidR="00320611" w:rsidRPr="00320611" w:rsidRDefault="00320611" w:rsidP="00320611">
      <w:pPr>
        <w:pStyle w:val="B1"/>
      </w:pPr>
      <w:r w:rsidRPr="00320611">
        <w:t>9.</w:t>
      </w:r>
      <w:r w:rsidRPr="00320611">
        <w:tab/>
        <w:t xml:space="preserve">At the expiry of SSC mode 3 timer, the SMF triggers the release of the PDU session 1 of slice 10 according to SSC mode 3 procedures (existing procedures described in clause 4.3.2.2.1 of </w:t>
      </w:r>
      <w:r w:rsidR="00E878F1" w:rsidRPr="00320611">
        <w:t>TS</w:t>
      </w:r>
      <w:r w:rsidR="00E878F1">
        <w:t> </w:t>
      </w:r>
      <w:r w:rsidR="00E878F1" w:rsidRPr="00320611">
        <w:t>23.502</w:t>
      </w:r>
      <w:r w:rsidR="00E878F1">
        <w:t> </w:t>
      </w:r>
      <w:r w:rsidR="00E878F1" w:rsidRPr="00320611">
        <w:t>[</w:t>
      </w:r>
      <w:r w:rsidRPr="00320611">
        <w:t>5]).</w:t>
      </w:r>
    </w:p>
    <w:p w14:paraId="5A3C8B43" w14:textId="77777777" w:rsidR="00320611" w:rsidRPr="00320611" w:rsidRDefault="00320611" w:rsidP="00320611">
      <w:pPr>
        <w:pStyle w:val="B1"/>
      </w:pPr>
      <w:r w:rsidRPr="00320611">
        <w:t>10.</w:t>
      </w:r>
      <w:r w:rsidRPr="00320611">
        <w:tab/>
        <w:t>Upon notification from the SMF that PDU session of no longer supported slice 10 has been released, the AMF sends a final the UCU (UE Configuration Update) message in order to update the Allowed NSSAI towards the NG-RAN and the UE. In this example, the new Allowed NSSAI is slice 11.</w:t>
      </w:r>
    </w:p>
    <w:p w14:paraId="0A59213B" w14:textId="176F4462" w:rsidR="00A06DA8" w:rsidRPr="00320611" w:rsidRDefault="00A06DA8" w:rsidP="00C86DBB">
      <w:pPr>
        <w:pStyle w:val="31"/>
        <w:rPr>
          <w:lang w:eastAsia="ja-JP"/>
        </w:rPr>
      </w:pPr>
      <w:bookmarkStart w:id="1738" w:name="_Toc97269613"/>
      <w:bookmarkStart w:id="1739" w:name="_Toc104302396"/>
      <w:bookmarkStart w:id="1740" w:name="_Toc104359362"/>
      <w:bookmarkStart w:id="1741" w:name="_Toc104789005"/>
      <w:r w:rsidRPr="00320611">
        <w:rPr>
          <w:lang w:eastAsia="zh-CN"/>
        </w:rPr>
        <w:t>6.</w:t>
      </w:r>
      <w:r w:rsidR="00684CF0" w:rsidRPr="00320611">
        <w:rPr>
          <w:lang w:eastAsia="zh-CN"/>
        </w:rPr>
        <w:t>3</w:t>
      </w:r>
      <w:r w:rsidRPr="00320611">
        <w:rPr>
          <w:lang w:eastAsia="zh-CN"/>
        </w:rPr>
        <w:t>.</w:t>
      </w:r>
      <w:r w:rsidR="00E927DF" w:rsidRPr="00320611">
        <w:rPr>
          <w:lang w:eastAsia="zh-CN"/>
        </w:rPr>
        <w:t>4</w:t>
      </w:r>
      <w:r w:rsidRPr="00320611">
        <w:rPr>
          <w:lang w:eastAsia="zh-CN"/>
        </w:rPr>
        <w:tab/>
      </w:r>
      <w:r w:rsidRPr="00320611">
        <w:rPr>
          <w:lang w:eastAsia="ja-JP"/>
        </w:rPr>
        <w:t xml:space="preserve">Impacts on </w:t>
      </w:r>
      <w:r w:rsidRPr="00320611">
        <w:rPr>
          <w:lang w:eastAsia="zh-CN"/>
        </w:rPr>
        <w:t>services,</w:t>
      </w:r>
      <w:r w:rsidRPr="00320611">
        <w:rPr>
          <w:lang w:eastAsia="ja-JP"/>
        </w:rPr>
        <w:t xml:space="preserve"> entities and interfaces</w:t>
      </w:r>
      <w:bookmarkEnd w:id="1738"/>
      <w:bookmarkEnd w:id="1739"/>
      <w:bookmarkEnd w:id="1740"/>
      <w:bookmarkEnd w:id="1741"/>
    </w:p>
    <w:p w14:paraId="02F689FA" w14:textId="77777777" w:rsidR="00320611" w:rsidRPr="00320611" w:rsidRDefault="00320611" w:rsidP="00320611">
      <w:pPr>
        <w:rPr>
          <w:lang w:eastAsia="ja-JP"/>
        </w:rPr>
      </w:pPr>
      <w:r w:rsidRPr="00320611">
        <w:rPr>
          <w:lang w:eastAsia="ja-JP"/>
        </w:rPr>
        <w:t>The solution has the following impacts:</w:t>
      </w:r>
    </w:p>
    <w:p w14:paraId="7EBF4BB3" w14:textId="77777777" w:rsidR="00320611" w:rsidRPr="00320611" w:rsidRDefault="00320611" w:rsidP="00320611">
      <w:pPr>
        <w:rPr>
          <w:lang w:eastAsia="ja-JP"/>
        </w:rPr>
      </w:pPr>
      <w:r w:rsidRPr="00320611">
        <w:rPr>
          <w:lang w:eastAsia="ja-JP"/>
        </w:rPr>
        <w:t>NG-RAN node:</w:t>
      </w:r>
    </w:p>
    <w:p w14:paraId="148FFD45" w14:textId="77777777" w:rsidR="00320611" w:rsidRPr="00320611" w:rsidRDefault="00320611" w:rsidP="00320611">
      <w:pPr>
        <w:pStyle w:val="B1"/>
      </w:pPr>
      <w:r w:rsidRPr="00320611">
        <w:t>-</w:t>
      </w:r>
      <w:r w:rsidRPr="00320611">
        <w:tab/>
        <w:t>configuration to perform slice remapping for certain slices and related behaviour as per above procedure</w:t>
      </w:r>
    </w:p>
    <w:p w14:paraId="16FAA8D5" w14:textId="0CACE95C" w:rsidR="00320611" w:rsidRPr="00320611" w:rsidRDefault="00320611" w:rsidP="00320611">
      <w:r w:rsidRPr="00320611">
        <w:t>AMF:</w:t>
      </w:r>
    </w:p>
    <w:p w14:paraId="142DE0C2" w14:textId="77777777" w:rsidR="00320611" w:rsidRPr="00320611" w:rsidRDefault="00320611" w:rsidP="00320611">
      <w:pPr>
        <w:pStyle w:val="B1"/>
      </w:pPr>
      <w:r w:rsidRPr="00320611">
        <w:t>-</w:t>
      </w:r>
      <w:r w:rsidRPr="00320611">
        <w:tab/>
        <w:t>temporarily allow slices while SSC3 completes for the PDU session and do UE configuration update to provide the final allowed NSSAI when the SSC mode 3 new PDU session is up and running and old PDU session leg released.</w:t>
      </w:r>
    </w:p>
    <w:p w14:paraId="07258398" w14:textId="31810EA3" w:rsidR="00320611" w:rsidRPr="00320611" w:rsidRDefault="00320611" w:rsidP="00320611">
      <w:r w:rsidRPr="00320611">
        <w:t>UE:</w:t>
      </w:r>
    </w:p>
    <w:p w14:paraId="48543430" w14:textId="77777777" w:rsidR="00320611" w:rsidRPr="00320611" w:rsidRDefault="00320611" w:rsidP="00320611">
      <w:pPr>
        <w:pStyle w:val="B1"/>
      </w:pPr>
      <w:r w:rsidRPr="00320611">
        <w:t>-</w:t>
      </w:r>
      <w:r w:rsidRPr="00320611">
        <w:tab/>
        <w:t>trigger SSC mode 3 when the PDU session is temporarily accepted in the new slice as specif</w:t>
      </w:r>
      <w:r w:rsidRPr="00320611">
        <w:lastRenderedPageBreak/>
        <w:t>ied in the handover command.</w:t>
      </w:r>
    </w:p>
    <w:p w14:paraId="2A20B860" w14:textId="77777777" w:rsidR="00320611" w:rsidRPr="00320611" w:rsidRDefault="00320611" w:rsidP="00320611">
      <w:pPr>
        <w:pStyle w:val="B1"/>
      </w:pPr>
      <w:r w:rsidRPr="00320611">
        <w:t>-</w:t>
      </w:r>
      <w:r w:rsidRPr="00320611">
        <w:tab/>
        <w:t>perform registration procedure by taking into account the indicated slice as replacement of the ongoing slice.</w:t>
      </w:r>
    </w:p>
    <w:p w14:paraId="7DE5D70B" w14:textId="77777777" w:rsidR="00320611" w:rsidRPr="00320611" w:rsidRDefault="00320611" w:rsidP="00320611">
      <w:pPr>
        <w:pStyle w:val="B1"/>
      </w:pPr>
      <w:r w:rsidRPr="00320611">
        <w:t>-</w:t>
      </w:r>
      <w:r w:rsidRPr="00320611">
        <w:tab/>
        <w:t>performs SSC mode 3 with the slice indicated to replace the ongoing slice.</w:t>
      </w:r>
    </w:p>
    <w:p w14:paraId="5B9C2798" w14:textId="215014BB" w:rsidR="005D475B" w:rsidRPr="00320611" w:rsidRDefault="005D475B" w:rsidP="00C86DBB">
      <w:pPr>
        <w:pStyle w:val="21"/>
        <w:rPr>
          <w:lang w:eastAsia="ja-JP"/>
        </w:rPr>
      </w:pPr>
      <w:bookmarkStart w:id="1742" w:name="_Toc104302397"/>
      <w:bookmarkStart w:id="1743" w:name="_Toc104359363"/>
      <w:bookmarkStart w:id="1744" w:name="_Toc510607499"/>
      <w:bookmarkStart w:id="1745" w:name="_Toc518306733"/>
      <w:bookmarkStart w:id="1746" w:name="_Toc104789006"/>
      <w:r w:rsidRPr="00320611">
        <w:rPr>
          <w:lang w:eastAsia="zh-CN"/>
        </w:rPr>
        <w:t>6.</w:t>
      </w:r>
      <w:r w:rsidR="001612A5" w:rsidRPr="00320611">
        <w:rPr>
          <w:lang w:eastAsia="zh-CN"/>
        </w:rPr>
        <w:t>4</w:t>
      </w:r>
      <w:r w:rsidRPr="00320611">
        <w:rPr>
          <w:lang w:eastAsia="ko-KR"/>
        </w:rPr>
        <w:tab/>
      </w:r>
      <w:r w:rsidRPr="00320611">
        <w:rPr>
          <w:lang w:eastAsia="ja-JP"/>
        </w:rPr>
        <w:t>Solution</w:t>
      </w:r>
      <w:r w:rsidRPr="00320611">
        <w:rPr>
          <w:lang w:eastAsia="zh-CN"/>
        </w:rPr>
        <w:t xml:space="preserve"> #</w:t>
      </w:r>
      <w:r w:rsidR="001612A5" w:rsidRPr="00320611">
        <w:rPr>
          <w:lang w:eastAsia="zh-CN"/>
        </w:rPr>
        <w:t>4</w:t>
      </w:r>
      <w:r w:rsidRPr="00320611">
        <w:rPr>
          <w:lang w:eastAsia="ja-JP"/>
        </w:rPr>
        <w:t>: PDU Session on compatible network slice</w:t>
      </w:r>
      <w:bookmarkEnd w:id="1742"/>
      <w:bookmarkEnd w:id="1743"/>
      <w:bookmarkEnd w:id="1746"/>
    </w:p>
    <w:p w14:paraId="10A7DC8C" w14:textId="18380CC6" w:rsidR="005D475B" w:rsidRPr="00320611" w:rsidRDefault="005D475B" w:rsidP="00C86DBB">
      <w:pPr>
        <w:pStyle w:val="31"/>
        <w:rPr>
          <w:lang w:eastAsia="ja-JP"/>
        </w:rPr>
      </w:pPr>
      <w:bookmarkStart w:id="1747" w:name="_Toc104302398"/>
      <w:bookmarkStart w:id="1748" w:name="_Toc104359364"/>
      <w:bookmarkStart w:id="1749" w:name="_Toc104789007"/>
      <w:r w:rsidRPr="00320611">
        <w:rPr>
          <w:lang w:eastAsia="ja-JP"/>
        </w:rPr>
        <w:t>6.</w:t>
      </w:r>
      <w:r w:rsidR="001612A5" w:rsidRPr="00320611">
        <w:rPr>
          <w:lang w:eastAsia="ja-JP"/>
        </w:rPr>
        <w:t>4</w:t>
      </w:r>
      <w:r w:rsidRPr="00320611">
        <w:rPr>
          <w:lang w:eastAsia="ja-JP"/>
        </w:rPr>
        <w:t>.1</w:t>
      </w:r>
      <w:r w:rsidRPr="00320611">
        <w:rPr>
          <w:lang w:eastAsia="ja-JP"/>
        </w:rPr>
        <w:tab/>
        <w:t>Introduction</w:t>
      </w:r>
      <w:bookmarkEnd w:id="1747"/>
      <w:bookmarkEnd w:id="1748"/>
      <w:bookmarkEnd w:id="1749"/>
    </w:p>
    <w:p w14:paraId="21B28ED9" w14:textId="77777777" w:rsidR="00320611" w:rsidRPr="00320611" w:rsidRDefault="00320611" w:rsidP="00320611">
      <w:r w:rsidRPr="00320611">
        <w:t>This solution addresses the bellow requirements from Key Issue #1: Support of Network Slice Service continuity.</w:t>
      </w:r>
    </w:p>
    <w:p w14:paraId="6FBD063E" w14:textId="77777777" w:rsidR="00320611" w:rsidRPr="00320611" w:rsidRDefault="00320611" w:rsidP="00320611">
      <w:pPr>
        <w:pStyle w:val="B1"/>
        <w:rPr>
          <w:b/>
          <w:bCs/>
        </w:rPr>
      </w:pPr>
      <w:r w:rsidRPr="00320611">
        <w:rPr>
          <w:b/>
          <w:bCs/>
        </w:rPr>
        <w:t>1)</w:t>
      </w:r>
      <w:r w:rsidRPr="00320611">
        <w:rPr>
          <w:b/>
          <w:bCs/>
        </w:rPr>
        <w:tab/>
        <w:t>No mobility scenario:</w:t>
      </w:r>
    </w:p>
    <w:p w14:paraId="0071F339" w14:textId="77777777" w:rsidR="00320611" w:rsidRPr="00320611" w:rsidRDefault="00320611" w:rsidP="00320611">
      <w:pPr>
        <w:pStyle w:val="B2"/>
      </w:pPr>
      <w:r w:rsidRPr="00320611">
        <w:tab/>
        <w:t>Scenario 1b): network slice or network slice instance is overloaded.</w:t>
      </w:r>
    </w:p>
    <w:p w14:paraId="5FA5278F" w14:textId="3ECBB720" w:rsidR="005D475B" w:rsidRPr="00320611" w:rsidRDefault="005D475B" w:rsidP="00C86DBB">
      <w:pPr>
        <w:pStyle w:val="31"/>
        <w:rPr>
          <w:lang w:eastAsia="ja-JP"/>
        </w:rPr>
      </w:pPr>
      <w:bookmarkStart w:id="1750" w:name="_Toc104302399"/>
      <w:bookmarkStart w:id="1751" w:name="_Toc104359365"/>
      <w:bookmarkStart w:id="1752" w:name="_Toc104789008"/>
      <w:r w:rsidRPr="00320611">
        <w:rPr>
          <w:lang w:eastAsia="ja-JP"/>
        </w:rPr>
        <w:t>6.</w:t>
      </w:r>
      <w:r w:rsidR="001612A5" w:rsidRPr="00320611">
        <w:rPr>
          <w:lang w:eastAsia="ja-JP"/>
        </w:rPr>
        <w:t>4</w:t>
      </w:r>
      <w:r w:rsidRPr="00320611">
        <w:rPr>
          <w:lang w:eastAsia="ja-JP"/>
        </w:rPr>
        <w:t>.2</w:t>
      </w:r>
      <w:r w:rsidRPr="00320611">
        <w:rPr>
          <w:lang w:eastAsia="ja-JP"/>
        </w:rPr>
        <w:tab/>
        <w:t>Functional description</w:t>
      </w:r>
      <w:bookmarkEnd w:id="1750"/>
      <w:bookmarkEnd w:id="1751"/>
      <w:bookmarkEnd w:id="1752"/>
    </w:p>
    <w:p w14:paraId="31178D96" w14:textId="5F4528F2" w:rsidR="005D475B" w:rsidRPr="00320611" w:rsidRDefault="00320611" w:rsidP="00320611">
      <w:pPr>
        <w:rPr>
          <w:lang w:eastAsia="zh-CN"/>
        </w:rPr>
      </w:pPr>
      <w:r w:rsidRPr="00320611">
        <w:rPr>
          <w:lang w:eastAsia="zh-CN"/>
        </w:rPr>
        <w:t>This solution allows for a PDU Session establishment on a compatible network slice if the network slice on which the PDU Session is initially required is not available or is overloaded. The assumption in this solution is that an Application in the UE may be allowed to get a service from more than one network slice as per the network slice selection criteria (NSSP) within the URSP rules in the UE. In such a case the UE may include a compatible S-NSSAI as an extra parameter in the PDU Session Establishment Request message along with the S-NSSAI on which the PDU Session is required and the PDU Session establishment procedure can continue on the compatible S-NSSAI in case the initially required S-NSSAI is not available or is overloaded.</w:t>
      </w:r>
    </w:p>
    <w:p w14:paraId="6F9F6FF5" w14:textId="613C0387" w:rsidR="005D475B" w:rsidRPr="00320611" w:rsidRDefault="005D475B" w:rsidP="00C86DBB">
      <w:pPr>
        <w:pStyle w:val="31"/>
        <w:rPr>
          <w:lang w:eastAsia="ja-JP"/>
        </w:rPr>
      </w:pPr>
      <w:bookmarkStart w:id="1753" w:name="_Toc104302400"/>
      <w:bookmarkStart w:id="1754" w:name="_Toc104359366"/>
      <w:bookmarkStart w:id="1755" w:name="_Toc104789009"/>
      <w:r w:rsidRPr="00320611">
        <w:rPr>
          <w:lang w:eastAsia="ja-JP"/>
        </w:rPr>
        <w:t>6.</w:t>
      </w:r>
      <w:r w:rsidR="001612A5" w:rsidRPr="00320611">
        <w:rPr>
          <w:lang w:eastAsia="ja-JP"/>
        </w:rPr>
        <w:t>4</w:t>
      </w:r>
      <w:r w:rsidRPr="00320611">
        <w:rPr>
          <w:lang w:eastAsia="ja-JP"/>
        </w:rPr>
        <w:t>.3</w:t>
      </w:r>
      <w:r w:rsidRPr="00320611">
        <w:rPr>
          <w:lang w:eastAsia="ja-JP"/>
        </w:rPr>
        <w:tab/>
        <w:t>Procedures</w:t>
      </w:r>
      <w:bookmarkEnd w:id="1753"/>
      <w:bookmarkEnd w:id="1754"/>
      <w:bookmarkEnd w:id="1755"/>
    </w:p>
    <w:p w14:paraId="16033E7B" w14:textId="4C5B2806" w:rsidR="00320611" w:rsidRPr="00320611" w:rsidRDefault="00320611" w:rsidP="00A93CE0">
      <w:pPr>
        <w:pStyle w:val="TH"/>
      </w:pPr>
      <w:r w:rsidRPr="00320611">
        <w:object w:dxaOrig="9634" w:dyaOrig="3972" w14:anchorId="1DF33349">
          <v:shape id="_x0000_i1031" type="#_x0000_t75" style="width:480.95pt;height:197pt" o:ole="">
            <v:imagedata r:id="rId23" o:title=""/>
          </v:shape>
          <o:OLEObject Type="Embed" ProgID="Word.Picture.8" ShapeID="_x0000_i1031" DrawAspect="Content" ObjectID="_1715402126" r:id="rId24"/>
        </w:object>
      </w:r>
    </w:p>
    <w:p w14:paraId="76D6EF39" w14:textId="1C9801FC" w:rsidR="005D475B" w:rsidRPr="00320611" w:rsidRDefault="005D475B" w:rsidP="00320611">
      <w:pPr>
        <w:pStyle w:val="TF"/>
        <w:rPr>
          <w:rFonts w:eastAsia="맑은 고딕"/>
        </w:rPr>
      </w:pPr>
      <w:r w:rsidRPr="00320611">
        <w:rPr>
          <w:rFonts w:eastAsia="맑은 고딕"/>
        </w:rPr>
        <w:t>Figure 6.</w:t>
      </w:r>
      <w:r w:rsidR="001612A5" w:rsidRPr="00320611">
        <w:rPr>
          <w:rFonts w:eastAsia="맑은 고딕"/>
        </w:rPr>
        <w:t>4</w:t>
      </w:r>
      <w:r w:rsidRPr="00320611">
        <w:rPr>
          <w:rFonts w:eastAsia="맑은 고딕"/>
        </w:rPr>
        <w:t>.3</w:t>
      </w:r>
      <w:r w:rsidR="001612A5" w:rsidRPr="00320611">
        <w:rPr>
          <w:rFonts w:eastAsia="맑은 고딕"/>
        </w:rPr>
        <w:t>-1</w:t>
      </w:r>
      <w:r w:rsidRPr="00320611">
        <w:rPr>
          <w:rFonts w:eastAsia="맑은 고딕"/>
        </w:rPr>
        <w:t>: PDU Session on compatible network slice</w:t>
      </w:r>
    </w:p>
    <w:p w14:paraId="2EA465C7" w14:textId="03D883DA" w:rsidR="005D475B" w:rsidRPr="00320611" w:rsidRDefault="001612A5" w:rsidP="003B60FA">
      <w:pPr>
        <w:pStyle w:val="B1"/>
        <w:rPr>
          <w:rFonts w:eastAsia="맑은 고딕"/>
        </w:rPr>
      </w:pPr>
      <w:r w:rsidRPr="00320611">
        <w:rPr>
          <w:rFonts w:eastAsia="맑은 고딕"/>
        </w:rPr>
        <w:t>1.</w:t>
      </w:r>
      <w:r w:rsidRPr="00320611">
        <w:rPr>
          <w:rFonts w:eastAsia="맑은 고딕"/>
        </w:rPr>
        <w:tab/>
      </w:r>
      <w:r w:rsidR="005D475B" w:rsidRPr="00320611">
        <w:rPr>
          <w:rFonts w:eastAsia="맑은 고딕"/>
        </w:rPr>
        <w:t xml:space="preserve">When an Application in the UE requires service, the UE triggers PDU Session Establishment Request to the AMF in which the UE includes the S-NSSAI and the DNN on which the service is available based on the S-NSSAI selection and DNN selection criteria within the URSP rules in the UE. Optionally, the UE may include in the PDU Session Establishment Request a compatible S-NSSAI, if available. The compatible S-NSSAI is </w:t>
      </w:r>
      <w:ins w:id="1756" w:author="S2-2204772" w:date="2022-05-24T08:09:00Z">
        <w:r w:rsidR="006119CE">
          <w:t xml:space="preserve">an alternative </w:t>
        </w:r>
      </w:ins>
      <w:del w:id="1757" w:author="S2-2204772" w:date="2022-05-24T08:09:00Z">
        <w:r w:rsidR="005D475B" w:rsidRPr="00320611" w:rsidDel="006119CE">
          <w:rPr>
            <w:rFonts w:eastAsia="맑은 고딕"/>
          </w:rPr>
          <w:delText xml:space="preserve">another </w:delText>
        </w:r>
      </w:del>
      <w:r w:rsidR="005D475B" w:rsidRPr="00320611">
        <w:rPr>
          <w:rFonts w:eastAsia="맑은 고딕"/>
        </w:rPr>
        <w:t>S-NSSAI from the net</w:t>
      </w:r>
      <w:r w:rsidR="005D475B" w:rsidRPr="00320611">
        <w:rPr>
          <w:rFonts w:eastAsia="맑은 고딕"/>
        </w:rPr>
        <w:lastRenderedPageBreak/>
        <w:t>work slice selection criteria within the URSP if the network slice selection criteria within the URSP rules in the UE allows the Application requiring service to use more than one S-NSSAI. The UE includes a compatible S-NSSAI in the PDU Session Establishment Request if one is available in the network slice selection criteria within the URSP and it is in the Allowed NSSAI list for the UE.</w:t>
      </w:r>
    </w:p>
    <w:p w14:paraId="73E157BC" w14:textId="2446EC28" w:rsidR="005D475B" w:rsidRPr="00320611" w:rsidRDefault="001612A5" w:rsidP="003B60FA">
      <w:pPr>
        <w:pStyle w:val="B1"/>
        <w:rPr>
          <w:rFonts w:eastAsia="맑은 고딕"/>
        </w:rPr>
      </w:pPr>
      <w:r w:rsidRPr="00320611">
        <w:rPr>
          <w:rFonts w:eastAsia="맑은 고딕"/>
        </w:rPr>
        <w:t>2.</w:t>
      </w:r>
      <w:r w:rsidRPr="00320611">
        <w:rPr>
          <w:rFonts w:eastAsia="맑은 고딕"/>
        </w:rPr>
        <w:tab/>
      </w:r>
      <w:r w:rsidR="005D475B" w:rsidRPr="00320611">
        <w:rPr>
          <w:rFonts w:eastAsia="맑은 고딕"/>
        </w:rPr>
        <w:t xml:space="preserve">If the S-NSSAI on which a PDU Session is required by the UE is overloaded or not available and the UE has included </w:t>
      </w:r>
      <w:ins w:id="1758" w:author="S2-2204772" w:date="2022-05-24T08:09:00Z">
        <w:r w:rsidR="006119CE">
          <w:rPr>
            <w:rFonts w:eastAsia="맑은 고딕"/>
          </w:rPr>
          <w:t xml:space="preserve">a </w:t>
        </w:r>
      </w:ins>
      <w:r w:rsidR="005D475B" w:rsidRPr="00320611">
        <w:rPr>
          <w:rFonts w:eastAsia="맑은 고딕"/>
        </w:rPr>
        <w:t>compatible S-NSSAI in the PDU Session Establishment Request message, the AMF selects an SMF based on the compatible S-NSSAI and the AMF continues the PDU Sessions Establishment procedure on the compatible S-NSSAI instead of the initially requested S-NSSAI.</w:t>
      </w:r>
    </w:p>
    <w:p w14:paraId="26EFBC56" w14:textId="5BBAF52A" w:rsidR="005D475B" w:rsidRPr="00320611" w:rsidRDefault="001612A5" w:rsidP="003B60FA">
      <w:pPr>
        <w:pStyle w:val="B1"/>
        <w:rPr>
          <w:rFonts w:eastAsia="맑은 고딕"/>
        </w:rPr>
      </w:pPr>
      <w:r w:rsidRPr="00320611">
        <w:rPr>
          <w:rFonts w:eastAsia="맑은 고딕"/>
        </w:rPr>
        <w:t>3.</w:t>
      </w:r>
      <w:r w:rsidRPr="00320611">
        <w:rPr>
          <w:rFonts w:eastAsia="맑은 고딕"/>
        </w:rPr>
        <w:tab/>
      </w:r>
      <w:r w:rsidR="005D475B" w:rsidRPr="00320611">
        <w:rPr>
          <w:rFonts w:eastAsia="맑은 고딕"/>
        </w:rPr>
        <w:t>The AMF sends Nsmf_PDUSession_CreateSMContext Request message to the SMF in which the AMF includes the compatible S-NSSAI received by the UE.</w:t>
      </w:r>
    </w:p>
    <w:p w14:paraId="5618FE97" w14:textId="5E8B381E" w:rsidR="005D475B" w:rsidRPr="00320611" w:rsidRDefault="001612A5" w:rsidP="003B60FA">
      <w:pPr>
        <w:pStyle w:val="B1"/>
        <w:rPr>
          <w:rFonts w:eastAsia="맑은 고딕"/>
        </w:rPr>
      </w:pPr>
      <w:r w:rsidRPr="00320611">
        <w:rPr>
          <w:rFonts w:eastAsia="맑은 고딕"/>
        </w:rPr>
        <w:t>4.</w:t>
      </w:r>
      <w:r w:rsidRPr="00320611">
        <w:rPr>
          <w:rFonts w:eastAsia="맑은 고딕"/>
        </w:rPr>
        <w:tab/>
      </w:r>
      <w:r w:rsidR="005D475B" w:rsidRPr="00320611">
        <w:rPr>
          <w:rFonts w:eastAsia="맑은 고딕"/>
        </w:rPr>
        <w:t>Continue PDU Session Establishment on the compatible S-NSSAI a</w:t>
      </w:r>
      <w:r w:rsidR="00320611" w:rsidRPr="00320611">
        <w:rPr>
          <w:rFonts w:eastAsia="맑은 고딕"/>
        </w:rPr>
        <w:t xml:space="preserve">ccording to </w:t>
      </w:r>
      <w:r w:rsidRPr="00320611">
        <w:rPr>
          <w:rFonts w:eastAsia="맑은 고딕"/>
        </w:rPr>
        <w:t xml:space="preserve">clause 4.3.2.2.1 of </w:t>
      </w:r>
      <w:r w:rsidR="00E878F1" w:rsidRPr="00320611">
        <w:rPr>
          <w:rFonts w:eastAsia="맑은 고딕"/>
        </w:rPr>
        <w:t>TS</w:t>
      </w:r>
      <w:r w:rsidR="00E878F1">
        <w:rPr>
          <w:rFonts w:eastAsia="맑은 고딕"/>
        </w:rPr>
        <w:t> </w:t>
      </w:r>
      <w:r w:rsidR="00E878F1" w:rsidRPr="00320611">
        <w:rPr>
          <w:rFonts w:eastAsia="맑은 고딕"/>
        </w:rPr>
        <w:t>23.502</w:t>
      </w:r>
      <w:r w:rsidR="00E878F1">
        <w:rPr>
          <w:rFonts w:eastAsia="맑은 고딕"/>
        </w:rPr>
        <w:t> </w:t>
      </w:r>
      <w:r w:rsidR="00E878F1" w:rsidRPr="00320611">
        <w:rPr>
          <w:rFonts w:eastAsia="맑은 고딕"/>
        </w:rPr>
        <w:t>[</w:t>
      </w:r>
      <w:r w:rsidRPr="00320611">
        <w:rPr>
          <w:rFonts w:eastAsia="맑은 고딕"/>
        </w:rPr>
        <w:t>5]</w:t>
      </w:r>
      <w:r w:rsidR="005D475B" w:rsidRPr="00320611">
        <w:rPr>
          <w:rFonts w:eastAsia="맑은 고딕"/>
        </w:rPr>
        <w:t>. The SMF may notify the UE that the PDU Session is established on the compatible S-NSSAI</w:t>
      </w:r>
      <w:ins w:id="1759" w:author="S2-2204772" w:date="2022-05-24T08:10:00Z">
        <w:r w:rsidR="007E4B06" w:rsidRPr="007E4B06">
          <w:t xml:space="preserve"> </w:t>
        </w:r>
        <w:r w:rsidR="007E4B06">
          <w:t xml:space="preserve">and the AMF may indicate to the UE the reason for the network slice switch to a compatible S-NSSAI. </w:t>
        </w:r>
      </w:ins>
      <w:r w:rsidR="005D475B" w:rsidRPr="00320611">
        <w:rPr>
          <w:rFonts w:eastAsia="맑은 고딕"/>
        </w:rPr>
        <w:t>.</w:t>
      </w:r>
    </w:p>
    <w:p w14:paraId="4C5A46AB" w14:textId="3444557D" w:rsidR="005D475B" w:rsidRPr="00320611" w:rsidDel="007E4B06" w:rsidRDefault="005D475B" w:rsidP="003B60FA">
      <w:pPr>
        <w:pStyle w:val="EditorsNote"/>
        <w:rPr>
          <w:del w:id="1760" w:author="S2-2204772" w:date="2022-05-24T08:10:00Z"/>
          <w:rFonts w:eastAsia="맑은 고딕"/>
          <w:lang w:eastAsia="zh-CN"/>
        </w:rPr>
      </w:pPr>
      <w:del w:id="1761" w:author="S2-2204772" w:date="2022-05-24T08:10:00Z">
        <w:r w:rsidRPr="00320611" w:rsidDel="007E4B06">
          <w:rPr>
            <w:rFonts w:eastAsia="맑은 고딕"/>
          </w:rPr>
          <w:delText>Editor</w:delText>
        </w:r>
        <w:r w:rsidR="00A13E1F" w:rsidRPr="00320611" w:rsidDel="007E4B06">
          <w:rPr>
            <w:rFonts w:eastAsia="맑은 고딕"/>
          </w:rPr>
          <w:delText>'</w:delText>
        </w:r>
        <w:r w:rsidRPr="00320611" w:rsidDel="007E4B06">
          <w:rPr>
            <w:rFonts w:eastAsia="맑은 고딕"/>
          </w:rPr>
          <w:delText xml:space="preserve">s </w:delText>
        </w:r>
        <w:r w:rsidR="001612A5" w:rsidRPr="00320611" w:rsidDel="007E4B06">
          <w:rPr>
            <w:rFonts w:eastAsia="맑은 고딕"/>
          </w:rPr>
          <w:delText>n</w:delText>
        </w:r>
        <w:r w:rsidRPr="00320611" w:rsidDel="007E4B06">
          <w:rPr>
            <w:rFonts w:eastAsia="맑은 고딕"/>
          </w:rPr>
          <w:delText>ote:</w:delText>
        </w:r>
        <w:r w:rsidR="001612A5" w:rsidRPr="00320611" w:rsidDel="007E4B06">
          <w:rPr>
            <w:rFonts w:eastAsia="맑은 고딕"/>
          </w:rPr>
          <w:tab/>
        </w:r>
        <w:r w:rsidRPr="00320611" w:rsidDel="007E4B06">
          <w:rPr>
            <w:rFonts w:eastAsia="맑은 고딕"/>
          </w:rPr>
          <w:delText>It is FFS whether the AMF shall indicate to the UE the reason for the network slice switch.</w:delText>
        </w:r>
      </w:del>
    </w:p>
    <w:p w14:paraId="3E55F4A0" w14:textId="4F224736" w:rsidR="005D475B" w:rsidRPr="00320611" w:rsidRDefault="005D475B" w:rsidP="00C86DBB">
      <w:pPr>
        <w:pStyle w:val="31"/>
        <w:rPr>
          <w:lang w:eastAsia="zh-CN"/>
        </w:rPr>
      </w:pPr>
      <w:bookmarkStart w:id="1762" w:name="_Toc104302401"/>
      <w:bookmarkStart w:id="1763" w:name="_Toc104359367"/>
      <w:bookmarkStart w:id="1764" w:name="_Toc104789010"/>
      <w:r w:rsidRPr="00320611">
        <w:rPr>
          <w:lang w:eastAsia="zh-CN"/>
        </w:rPr>
        <w:t>6.</w:t>
      </w:r>
      <w:r w:rsidR="00C07280" w:rsidRPr="00320611">
        <w:rPr>
          <w:lang w:eastAsia="zh-CN"/>
        </w:rPr>
        <w:t>4</w:t>
      </w:r>
      <w:r w:rsidRPr="00320611">
        <w:rPr>
          <w:lang w:eastAsia="zh-CN"/>
        </w:rPr>
        <w:t>.4</w:t>
      </w:r>
      <w:r w:rsidRPr="00320611">
        <w:rPr>
          <w:lang w:eastAsia="zh-CN"/>
        </w:rPr>
        <w:tab/>
      </w:r>
      <w:r w:rsidRPr="00320611">
        <w:t xml:space="preserve">Impacts on </w:t>
      </w:r>
      <w:r w:rsidRPr="00320611">
        <w:rPr>
          <w:lang w:eastAsia="zh-CN"/>
        </w:rPr>
        <w:t>services,</w:t>
      </w:r>
      <w:r w:rsidRPr="00320611">
        <w:t xml:space="preserve"> entities and interfaces</w:t>
      </w:r>
      <w:bookmarkEnd w:id="1762"/>
      <w:bookmarkEnd w:id="1763"/>
      <w:bookmarkEnd w:id="1764"/>
    </w:p>
    <w:p w14:paraId="022B0E9E" w14:textId="20DB0ED2" w:rsidR="00320611" w:rsidRPr="00320611" w:rsidRDefault="00320611" w:rsidP="00320611">
      <w:r w:rsidRPr="00320611">
        <w:t>UE:</w:t>
      </w:r>
    </w:p>
    <w:p w14:paraId="4CF17F3D" w14:textId="77777777" w:rsidR="00320611" w:rsidRPr="00320611" w:rsidRDefault="00320611" w:rsidP="00320611">
      <w:pPr>
        <w:pStyle w:val="B1"/>
        <w:rPr>
          <w:rFonts w:eastAsia="맑은 고딕"/>
        </w:rPr>
      </w:pPr>
      <w:r w:rsidRPr="00320611">
        <w:rPr>
          <w:rFonts w:eastAsia="맑은 고딕"/>
        </w:rPr>
        <w:t>-</w:t>
      </w:r>
      <w:r w:rsidRPr="00320611">
        <w:rPr>
          <w:rFonts w:eastAsia="맑은 고딕"/>
        </w:rPr>
        <w:tab/>
        <w:t>new compatible S-NSSAI parameter in the PDU Session Establishment Request.</w:t>
      </w:r>
    </w:p>
    <w:p w14:paraId="2B99691D" w14:textId="0CD60B93" w:rsidR="00320611" w:rsidRPr="00320611" w:rsidRDefault="00320611" w:rsidP="00320611">
      <w:r w:rsidRPr="00320611">
        <w:t>AMF:</w:t>
      </w:r>
    </w:p>
    <w:p w14:paraId="4F1E5952" w14:textId="77777777" w:rsidR="00320611" w:rsidRDefault="00320611" w:rsidP="00320611">
      <w:pPr>
        <w:pStyle w:val="B1"/>
        <w:rPr>
          <w:ins w:id="1765" w:author="S2-2204772" w:date="2022-05-24T08:10:00Z"/>
          <w:rFonts w:eastAsia="맑은 고딕"/>
        </w:rPr>
      </w:pPr>
      <w:r w:rsidRPr="00320611">
        <w:rPr>
          <w:rFonts w:eastAsia="맑은 고딕"/>
        </w:rPr>
        <w:t>-</w:t>
      </w:r>
      <w:r w:rsidRPr="00320611">
        <w:rPr>
          <w:rFonts w:eastAsia="맑은 고딕"/>
        </w:rPr>
        <w:tab/>
        <w:t>PDU Session switch to a compatible S-NSSAI.</w:t>
      </w:r>
    </w:p>
    <w:p w14:paraId="0666DE3F" w14:textId="00E0818F" w:rsidR="007E4B06" w:rsidRPr="00320611" w:rsidRDefault="007E4B06" w:rsidP="00320611">
      <w:pPr>
        <w:pStyle w:val="B1"/>
        <w:rPr>
          <w:rFonts w:eastAsia="맑은 고딕"/>
        </w:rPr>
      </w:pPr>
      <w:ins w:id="1766" w:author="S2-2204772" w:date="2022-05-24T08:10:00Z">
        <w:r>
          <w:t>--</w:t>
        </w:r>
        <w:r>
          <w:tab/>
          <w:t>new cause to indicate the network slice switch to a compatible S-NSSAI.</w:t>
        </w:r>
      </w:ins>
    </w:p>
    <w:p w14:paraId="5A8F73DD" w14:textId="4B5D811A" w:rsidR="008E1B18" w:rsidRPr="00727CBF" w:rsidRDefault="008E1B18" w:rsidP="00727CBF">
      <w:pPr>
        <w:pStyle w:val="21"/>
        <w:rPr>
          <w:rPrChange w:id="1767" w:author="Rapporteur" w:date="2022-05-25T08:33:00Z">
            <w:rPr>
              <w:rFonts w:eastAsia="Times New Roman"/>
              <w:lang w:eastAsia="ja-JP"/>
            </w:rPr>
          </w:rPrChange>
        </w:rPr>
      </w:pPr>
      <w:bookmarkStart w:id="1768" w:name="_Toc104302402"/>
      <w:bookmarkStart w:id="1769" w:name="_Toc104359368"/>
      <w:bookmarkStart w:id="1770" w:name="_Toc104789011"/>
      <w:bookmarkEnd w:id="1744"/>
      <w:bookmarkEnd w:id="1745"/>
      <w:r w:rsidRPr="00727CBF">
        <w:rPr>
          <w:rPrChange w:id="1771" w:author="Rapporteur" w:date="2022-05-25T08:33:00Z">
            <w:rPr>
              <w:rFonts w:eastAsia="Times New Roman"/>
              <w:lang w:eastAsia="zh-CN"/>
            </w:rPr>
          </w:rPrChange>
        </w:rPr>
        <w:t>6.</w:t>
      </w:r>
      <w:r w:rsidR="00661603" w:rsidRPr="00727CBF">
        <w:rPr>
          <w:rPrChange w:id="1772" w:author="Rapporteur" w:date="2022-05-25T08:33:00Z">
            <w:rPr>
              <w:rFonts w:eastAsia="Times New Roman"/>
              <w:lang w:eastAsia="zh-CN"/>
            </w:rPr>
          </w:rPrChange>
        </w:rPr>
        <w:t>5</w:t>
      </w:r>
      <w:r w:rsidRPr="00727CBF">
        <w:rPr>
          <w:rPrChange w:id="1773" w:author="Rapporteur" w:date="2022-05-25T08:33:00Z">
            <w:rPr>
              <w:rFonts w:eastAsia="Times New Roman"/>
              <w:lang w:eastAsia="ko-KR"/>
            </w:rPr>
          </w:rPrChange>
        </w:rPr>
        <w:tab/>
        <w:t>Solution #</w:t>
      </w:r>
      <w:r w:rsidR="00661603" w:rsidRPr="00727CBF">
        <w:rPr>
          <w:rPrChange w:id="1774" w:author="Rapporteur" w:date="2022-05-25T08:33:00Z">
            <w:rPr>
              <w:rFonts w:eastAsia="Times New Roman"/>
              <w:lang w:eastAsia="zh-CN"/>
            </w:rPr>
          </w:rPrChange>
        </w:rPr>
        <w:t>5</w:t>
      </w:r>
      <w:r w:rsidRPr="00727CBF">
        <w:rPr>
          <w:rPrChange w:id="1775" w:author="Rapporteur" w:date="2022-05-25T08:33:00Z">
            <w:rPr>
              <w:rFonts w:eastAsia="Times New Roman"/>
              <w:lang w:eastAsia="ja-JP"/>
            </w:rPr>
          </w:rPrChange>
        </w:rPr>
        <w:t xml:space="preserve">: PDU session handover to a target CN with an </w:t>
      </w:r>
      <w:r w:rsidRPr="00727CBF">
        <w:t>alternative S-NSSAI support</w:t>
      </w:r>
      <w:bookmarkEnd w:id="1768"/>
      <w:bookmarkEnd w:id="1769"/>
      <w:bookmarkEnd w:id="1770"/>
    </w:p>
    <w:p w14:paraId="4C5CD5C1" w14:textId="5384A215" w:rsidR="008E1B18" w:rsidRPr="00320611" w:rsidRDefault="008E1B18" w:rsidP="00C86DBB">
      <w:pPr>
        <w:pStyle w:val="31"/>
        <w:rPr>
          <w:lang w:eastAsia="ja-JP"/>
        </w:rPr>
      </w:pPr>
      <w:bookmarkStart w:id="1776" w:name="_Toc104302403"/>
      <w:bookmarkStart w:id="1777" w:name="_Toc104359369"/>
      <w:bookmarkStart w:id="1778" w:name="_Toc104789012"/>
      <w:r w:rsidRPr="00320611">
        <w:rPr>
          <w:lang w:eastAsia="ja-JP"/>
        </w:rPr>
        <w:t>6.</w:t>
      </w:r>
      <w:r w:rsidR="00661603" w:rsidRPr="00320611">
        <w:rPr>
          <w:lang w:eastAsia="ja-JP"/>
        </w:rPr>
        <w:t>5</w:t>
      </w:r>
      <w:r w:rsidRPr="00320611">
        <w:rPr>
          <w:lang w:eastAsia="ja-JP"/>
        </w:rPr>
        <w:t>.1</w:t>
      </w:r>
      <w:r w:rsidRPr="00320611">
        <w:rPr>
          <w:lang w:eastAsia="ja-JP"/>
        </w:rPr>
        <w:tab/>
        <w:t>Introduction</w:t>
      </w:r>
      <w:bookmarkEnd w:id="1776"/>
      <w:bookmarkEnd w:id="1777"/>
      <w:bookmarkEnd w:id="1778"/>
    </w:p>
    <w:p w14:paraId="13B227FB" w14:textId="77777777" w:rsidR="008E1B18" w:rsidRPr="00320611" w:rsidRDefault="008E1B18" w:rsidP="00320611">
      <w:r w:rsidRPr="00320611">
        <w:t>This solution addresses the bellow requirements from Key Issue #1: Support of Network Slice Service continuity.</w:t>
      </w:r>
    </w:p>
    <w:p w14:paraId="5B85BB28" w14:textId="77777777" w:rsidR="00320611" w:rsidRPr="00320611" w:rsidRDefault="00320611" w:rsidP="00320611">
      <w:pPr>
        <w:pStyle w:val="B1"/>
        <w:rPr>
          <w:rFonts w:eastAsia="DengXian"/>
          <w:b/>
          <w:bCs/>
        </w:rPr>
      </w:pPr>
      <w:r w:rsidRPr="00320611">
        <w:rPr>
          <w:rFonts w:eastAsia="DengXian"/>
          <w:b/>
          <w:bCs/>
        </w:rPr>
        <w:t>2)</w:t>
      </w:r>
      <w:r w:rsidRPr="00320611">
        <w:rPr>
          <w:rFonts w:eastAsia="DengXian"/>
          <w:b/>
          <w:bCs/>
        </w:rPr>
        <w:tab/>
        <w:t>Inter RA Mobility scenario:</w:t>
      </w:r>
    </w:p>
    <w:p w14:paraId="5871606D" w14:textId="77777777" w:rsidR="00320611" w:rsidRPr="00320611" w:rsidRDefault="00320611" w:rsidP="00320611">
      <w:pPr>
        <w:pStyle w:val="B2"/>
        <w:rPr>
          <w:rFonts w:eastAsia="DengXian"/>
        </w:rPr>
      </w:pPr>
      <w:r w:rsidRPr="00320611">
        <w:rPr>
          <w:rFonts w:eastAsia="DengXian"/>
        </w:rPr>
        <w:tab/>
        <w:t>Scenario 2d): network slice or network slice instance is overloaded in the target CN.</w:t>
      </w:r>
    </w:p>
    <w:p w14:paraId="7904B9CE" w14:textId="4B93038C" w:rsidR="008E1B18" w:rsidRPr="00320611" w:rsidRDefault="008E1B18" w:rsidP="00C86DBB">
      <w:pPr>
        <w:pStyle w:val="31"/>
        <w:rPr>
          <w:lang w:eastAsia="ja-JP"/>
        </w:rPr>
      </w:pPr>
      <w:bookmarkStart w:id="1779" w:name="_Toc104302404"/>
      <w:bookmarkStart w:id="1780" w:name="_Toc104359370"/>
      <w:bookmarkStart w:id="1781" w:name="_Toc104789013"/>
      <w:r w:rsidRPr="00320611">
        <w:rPr>
          <w:lang w:eastAsia="ja-JP"/>
        </w:rPr>
        <w:t>6.</w:t>
      </w:r>
      <w:r w:rsidR="00661603" w:rsidRPr="00320611">
        <w:rPr>
          <w:lang w:eastAsia="ja-JP"/>
        </w:rPr>
        <w:t>5</w:t>
      </w:r>
      <w:r w:rsidRPr="00320611">
        <w:rPr>
          <w:lang w:eastAsia="ja-JP"/>
        </w:rPr>
        <w:t>.2</w:t>
      </w:r>
      <w:r w:rsidRPr="00320611">
        <w:rPr>
          <w:lang w:eastAsia="ja-JP"/>
        </w:rPr>
        <w:lastRenderedPageBreak/>
        <w:tab/>
        <w:t>Functional description</w:t>
      </w:r>
      <w:bookmarkEnd w:id="1779"/>
      <w:bookmarkEnd w:id="1780"/>
      <w:bookmarkEnd w:id="1781"/>
    </w:p>
    <w:p w14:paraId="04939EB2" w14:textId="5A5991B0" w:rsidR="008E1B18" w:rsidRPr="00320611" w:rsidRDefault="00320611" w:rsidP="00320611">
      <w:pPr>
        <w:rPr>
          <w:lang w:eastAsia="ja-JP"/>
        </w:rPr>
      </w:pPr>
      <w:r w:rsidRPr="00320611">
        <w:rPr>
          <w:lang w:eastAsia="ja-JP"/>
        </w:rPr>
        <w:t xml:space="preserve">This solution allows for a PDU Session handover to an alternative network slice when the current network slice is not supported by the target CN or it is overloaded in the target CN. At PDU Session establishment the UE may include in the PDU Session Establishment Request an alternative S-NSSAI, if available. The alternative S-NSSAI is another S-NSSAI from the network slice selection criteria within the URSP rules in the UE in case the URSP rules allow the Application requiring the service to use more than one S-NSSAI. Then this alternative S-NSSAI is </w:t>
      </w:r>
      <w:ins w:id="1782" w:author="S2-2204771" w:date="2022-05-24T08:04:00Z">
        <w:r w:rsidR="001C4834">
          <w:rPr>
            <w:lang w:eastAsia="ja-JP"/>
          </w:rPr>
          <w:t>included by the UE in the PDU Session Establishment Request and is</w:t>
        </w:r>
        <w:r w:rsidR="001C4834" w:rsidRPr="00320611">
          <w:rPr>
            <w:lang w:eastAsia="ja-JP"/>
          </w:rPr>
          <w:t xml:space="preserve"> </w:t>
        </w:r>
      </w:ins>
      <w:r w:rsidRPr="00320611">
        <w:rPr>
          <w:lang w:eastAsia="ja-JP"/>
        </w:rPr>
        <w:t>stored in the UE context within the AMF and used for PDU Session handover to this alternative S-NSSAI if the current S-NSSAI is not supported in the target CN</w:t>
      </w:r>
      <w:ins w:id="1783" w:author="S2-2204771" w:date="2022-05-24T08:04:00Z">
        <w:r w:rsidR="001C4834" w:rsidRPr="001C4834">
          <w:rPr>
            <w:lang w:eastAsia="ja-JP"/>
          </w:rPr>
          <w:t xml:space="preserve"> </w:t>
        </w:r>
        <w:r w:rsidR="001C4834">
          <w:rPr>
            <w:lang w:eastAsia="ja-JP"/>
          </w:rPr>
          <w:t>or the current S-NSSAI is overloaded in the target CN</w:t>
        </w:r>
      </w:ins>
      <w:r w:rsidRPr="00320611">
        <w:rPr>
          <w:lang w:eastAsia="ja-JP"/>
        </w:rPr>
        <w:t>. The solution works only for PDU Sessions established with SSC2.</w:t>
      </w:r>
    </w:p>
    <w:p w14:paraId="2E3BC278" w14:textId="1A00D305" w:rsidR="008E1B18" w:rsidRPr="00320611" w:rsidRDefault="008E1B18" w:rsidP="00C86DBB">
      <w:pPr>
        <w:pStyle w:val="31"/>
        <w:rPr>
          <w:lang w:eastAsia="ja-JP"/>
        </w:rPr>
      </w:pPr>
      <w:bookmarkStart w:id="1784" w:name="_Toc104302405"/>
      <w:bookmarkStart w:id="1785" w:name="_Toc104359371"/>
      <w:bookmarkStart w:id="1786" w:name="_Toc104789014"/>
      <w:r w:rsidRPr="00320611">
        <w:rPr>
          <w:lang w:eastAsia="ja-JP"/>
        </w:rPr>
        <w:t>6.</w:t>
      </w:r>
      <w:r w:rsidR="00661603" w:rsidRPr="00320611">
        <w:rPr>
          <w:lang w:eastAsia="ja-JP"/>
        </w:rPr>
        <w:t>5</w:t>
      </w:r>
      <w:r w:rsidRPr="00320611">
        <w:rPr>
          <w:lang w:eastAsia="ja-JP"/>
        </w:rPr>
        <w:t>.3</w:t>
      </w:r>
      <w:r w:rsidRPr="00320611">
        <w:rPr>
          <w:lang w:eastAsia="ja-JP"/>
        </w:rPr>
        <w:tab/>
        <w:t>Procedures</w:t>
      </w:r>
      <w:bookmarkEnd w:id="1784"/>
      <w:bookmarkEnd w:id="1785"/>
      <w:bookmarkEnd w:id="1786"/>
    </w:p>
    <w:p w14:paraId="0D1EC55F" w14:textId="017CDFD0" w:rsidR="00320611" w:rsidRPr="00320611" w:rsidRDefault="00320611" w:rsidP="00A93CE0">
      <w:pPr>
        <w:pStyle w:val="TH"/>
      </w:pPr>
      <w:r w:rsidRPr="00320611">
        <w:object w:dxaOrig="9636" w:dyaOrig="5023" w14:anchorId="6CEE4D77">
          <v:shape id="_x0000_i1032" type="#_x0000_t75" style="width:482.1pt;height:248.25pt" o:ole="">
            <v:imagedata r:id="rId25" o:title=""/>
          </v:shape>
          <o:OLEObject Type="Embed" ProgID="Word.Picture.8" ShapeID="_x0000_i1032" DrawAspect="Content" ObjectID="_1715402127" r:id="rId26"/>
        </w:object>
      </w:r>
    </w:p>
    <w:p w14:paraId="5D905502" w14:textId="2114B36B" w:rsidR="008E1B18" w:rsidRPr="00320611" w:rsidRDefault="008E1B18" w:rsidP="00320611">
      <w:pPr>
        <w:pStyle w:val="TF"/>
        <w:rPr>
          <w:rFonts w:eastAsia="맑은 고딕"/>
        </w:rPr>
      </w:pPr>
      <w:r w:rsidRPr="00320611">
        <w:rPr>
          <w:rFonts w:eastAsia="맑은 고딕"/>
        </w:rPr>
        <w:t>Figure 6.</w:t>
      </w:r>
      <w:r w:rsidR="00661603" w:rsidRPr="00320611">
        <w:rPr>
          <w:rFonts w:eastAsia="맑은 고딕"/>
        </w:rPr>
        <w:t>5</w:t>
      </w:r>
      <w:r w:rsidRPr="00320611">
        <w:rPr>
          <w:rFonts w:eastAsia="맑은 고딕"/>
        </w:rPr>
        <w:t>.3</w:t>
      </w:r>
      <w:r w:rsidR="00661603" w:rsidRPr="00320611">
        <w:rPr>
          <w:rFonts w:eastAsia="맑은 고딕"/>
        </w:rPr>
        <w:t>-1</w:t>
      </w:r>
      <w:r w:rsidRPr="00320611">
        <w:rPr>
          <w:rFonts w:eastAsia="맑은 고딕"/>
        </w:rPr>
        <w:t>: PDU session handover to a target CN with an alternative S-NSSAI support</w:t>
      </w:r>
    </w:p>
    <w:p w14:paraId="4CF79052" w14:textId="77777777" w:rsidR="00320611" w:rsidRPr="00320611" w:rsidRDefault="00320611" w:rsidP="00320611">
      <w:pPr>
        <w:pStyle w:val="B1"/>
        <w:rPr>
          <w:rFonts w:eastAsia="맑은 고딕"/>
        </w:rPr>
      </w:pPr>
      <w:r w:rsidRPr="00320611">
        <w:rPr>
          <w:rFonts w:eastAsia="맑은 고딕"/>
        </w:rPr>
        <w:t>1.</w:t>
      </w:r>
      <w:r w:rsidRPr="00320611">
        <w:rPr>
          <w:rFonts w:eastAsia="맑은 고딕"/>
        </w:rPr>
        <w:tab/>
        <w:t>An Application in the UE requires service on S-NSSAI. The UE initiates PDU Session Establishment procedure on that S-NSSAI to the S-AMF. Optionally, the UE may include in the PDU Session Establishment Request an alternative S-NSSAI, if available. The alternative S-NSSAI is another S-NSSAI from the network slice selection criteria within the URSP if the URSP rules allow the Application requiring the service to use more than one S-NSSAI. The UE includes an alternative S-NSSAI in the PDU Session Establishment Request if one is available in the network slice selection criteria within the URSP and it is in the Allowed NSSAI list for the UE.</w:t>
      </w:r>
    </w:p>
    <w:p w14:paraId="4BB0FDB3" w14:textId="77777777" w:rsidR="00320611" w:rsidRPr="00320611" w:rsidRDefault="00320611" w:rsidP="00320611">
      <w:pPr>
        <w:pStyle w:val="B1"/>
        <w:rPr>
          <w:rFonts w:eastAsia="맑은 고딕"/>
        </w:rPr>
      </w:pPr>
      <w:r w:rsidRPr="00320611">
        <w:rPr>
          <w:rFonts w:eastAsia="맑은 고딕"/>
        </w:rPr>
        <w:t>2.</w:t>
      </w:r>
      <w:r w:rsidRPr="00320611">
        <w:rPr>
          <w:rFonts w:eastAsia="맑은 고딕"/>
        </w:rPr>
        <w:tab/>
        <w:t>The S-AMF may perform some further checks for the eligibility of the alternative S-NSSAI(s) received from the UE (e.g. whether these alternative S-NSSAI(s) are part of the Allowed S-NSSAI for the UE) before the S-AMF stores the alternative S-NSSAI in the UE context</w:t>
      </w:r>
    </w:p>
    <w:p w14:paraId="28E0652A" w14:textId="08E5C475" w:rsidR="00320611" w:rsidRPr="00320611" w:rsidRDefault="00320611" w:rsidP="00320611">
      <w:pPr>
        <w:pStyle w:val="B1"/>
        <w:rPr>
          <w:rFonts w:eastAsia="맑은 고딕"/>
        </w:rPr>
      </w:pPr>
      <w:r w:rsidRPr="00320611">
        <w:rPr>
          <w:rFonts w:eastAsia="맑은 고딕"/>
        </w:rPr>
        <w:t>3.</w:t>
      </w:r>
      <w:r w:rsidRPr="00320611">
        <w:rPr>
          <w:rFonts w:eastAsia="맑은 고딕"/>
        </w:rPr>
        <w:tab/>
        <w:t xml:space="preserve">Continue and complete the PDU Session </w:t>
      </w:r>
      <w:r w:rsidRPr="00320611">
        <w:rPr>
          <w:rFonts w:eastAsia="맑은 고딕"/>
        </w:rPr>
        <w:lastRenderedPageBreak/>
        <w:t xml:space="preserve">establishment procedure on S-NSSAI according to clause 4.3.2.2.1 of </w:t>
      </w:r>
      <w:r w:rsidR="00E878F1" w:rsidRPr="00320611">
        <w:rPr>
          <w:rFonts w:eastAsia="맑은 고딕"/>
        </w:rPr>
        <w:t>TS</w:t>
      </w:r>
      <w:r w:rsidR="00E878F1">
        <w:rPr>
          <w:rFonts w:eastAsia="맑은 고딕"/>
        </w:rPr>
        <w:t> </w:t>
      </w:r>
      <w:r w:rsidR="00E878F1" w:rsidRPr="00320611">
        <w:rPr>
          <w:rFonts w:eastAsia="맑은 고딕"/>
        </w:rPr>
        <w:t>23.502</w:t>
      </w:r>
      <w:r w:rsidR="00E878F1">
        <w:rPr>
          <w:rFonts w:eastAsia="맑은 고딕"/>
        </w:rPr>
        <w:t> </w:t>
      </w:r>
      <w:r w:rsidR="00E878F1" w:rsidRPr="00320611">
        <w:rPr>
          <w:rFonts w:eastAsia="맑은 고딕"/>
        </w:rPr>
        <w:t>[</w:t>
      </w:r>
      <w:r w:rsidRPr="00320611">
        <w:rPr>
          <w:rFonts w:eastAsia="맑은 고딕"/>
        </w:rPr>
        <w:t>5].</w:t>
      </w:r>
    </w:p>
    <w:p w14:paraId="6404689E" w14:textId="77777777" w:rsidR="00320611" w:rsidRPr="00320611" w:rsidRDefault="00320611" w:rsidP="00320611">
      <w:pPr>
        <w:pStyle w:val="B1"/>
        <w:rPr>
          <w:rFonts w:eastAsia="맑은 고딕"/>
        </w:rPr>
      </w:pPr>
      <w:r w:rsidRPr="00320611">
        <w:rPr>
          <w:rFonts w:eastAsia="맑은 고딕"/>
        </w:rPr>
        <w:t>4.</w:t>
      </w:r>
      <w:r w:rsidRPr="00320611">
        <w:rPr>
          <w:rFonts w:eastAsia="맑은 고딕"/>
        </w:rPr>
        <w:tab/>
        <w:t>At some stage the S-RAN triggers handover request to the S-AMF.</w:t>
      </w:r>
    </w:p>
    <w:p w14:paraId="10C3E650" w14:textId="035F1178" w:rsidR="00320611" w:rsidRPr="00320611" w:rsidRDefault="00320611" w:rsidP="00320611">
      <w:pPr>
        <w:pStyle w:val="B1"/>
        <w:rPr>
          <w:rFonts w:eastAsia="맑은 고딕"/>
        </w:rPr>
      </w:pPr>
      <w:r w:rsidRPr="00320611">
        <w:rPr>
          <w:rFonts w:eastAsia="맑은 고딕"/>
        </w:rPr>
        <w:t>5.</w:t>
      </w:r>
      <w:r w:rsidRPr="00320611">
        <w:rPr>
          <w:rFonts w:eastAsia="맑은 고딕"/>
        </w:rPr>
        <w:tab/>
        <w:t>The S-RAN selects a T-RAN supporting the current S-NSSAI and possibly supporting the alternative S-NSSAI</w:t>
      </w:r>
      <w:ins w:id="1787" w:author="S2-2204771" w:date="2022-05-24T08:06:00Z">
        <w:r w:rsidR="001C4834" w:rsidRPr="001C4834">
          <w:t xml:space="preserve"> </w:t>
        </w:r>
        <w:r w:rsidR="001C4834">
          <w:t>if provided by the UE</w:t>
        </w:r>
      </w:ins>
      <w:r w:rsidRPr="00320611">
        <w:rPr>
          <w:rFonts w:eastAsia="맑은 고딕"/>
        </w:rPr>
        <w:t xml:space="preserve">. The S-AMF proceeds with the N2 handover procedure to T-RAN and T-AMF supporting the current </w:t>
      </w:r>
      <w:ins w:id="1788" w:author="S2-2204771" w:date="2022-05-24T08:06:00Z">
        <w:r w:rsidR="001C4834">
          <w:t>S-NSSAI</w:t>
        </w:r>
        <w:r w:rsidR="001C4834" w:rsidRPr="00320611">
          <w:rPr>
            <w:rFonts w:eastAsia="맑은 고딕"/>
          </w:rPr>
          <w:t xml:space="preserve"> </w:t>
        </w:r>
      </w:ins>
      <w:r w:rsidRPr="00320611">
        <w:rPr>
          <w:rFonts w:eastAsia="맑은 고딕"/>
        </w:rPr>
        <w:t>and</w:t>
      </w:r>
      <w:ins w:id="1789" w:author="S2-2204771" w:date="2022-05-24T08:07:00Z">
        <w:r w:rsidR="001C4834">
          <w:rPr>
            <w:rFonts w:eastAsia="맑은 고딕"/>
          </w:rPr>
          <w:t>/or</w:t>
        </w:r>
      </w:ins>
      <w:r w:rsidRPr="00320611">
        <w:rPr>
          <w:rFonts w:eastAsia="맑은 고딕"/>
        </w:rPr>
        <w:t xml:space="preserve"> the alternative S-NSSAI.</w:t>
      </w:r>
    </w:p>
    <w:p w14:paraId="023021CD" w14:textId="77777777" w:rsidR="00320611" w:rsidRPr="00320611" w:rsidRDefault="00320611" w:rsidP="00320611">
      <w:pPr>
        <w:pStyle w:val="B1"/>
        <w:rPr>
          <w:rFonts w:eastAsia="맑은 고딕"/>
        </w:rPr>
      </w:pPr>
      <w:r w:rsidRPr="00320611">
        <w:rPr>
          <w:rFonts w:eastAsia="맑은 고딕"/>
        </w:rPr>
        <w:t>6.</w:t>
      </w:r>
      <w:r w:rsidRPr="00320611">
        <w:rPr>
          <w:rFonts w:eastAsia="맑은 고딕"/>
        </w:rPr>
        <w:tab/>
        <w:t>UE registration with the T-AMF. The current and the alternative S-NSSAI received from the S-AMF during theN2 handover is supported and allowed in the T-AMF after the UE registration.</w:t>
      </w:r>
    </w:p>
    <w:p w14:paraId="307E6926" w14:textId="60E49CC8" w:rsidR="00320611" w:rsidRPr="00320611" w:rsidRDefault="00320611" w:rsidP="00320611">
      <w:pPr>
        <w:pStyle w:val="B1"/>
        <w:rPr>
          <w:rFonts w:eastAsia="맑은 고딕"/>
        </w:rPr>
      </w:pPr>
      <w:r w:rsidRPr="00320611">
        <w:rPr>
          <w:rFonts w:eastAsia="맑은 고딕"/>
        </w:rPr>
        <w:t>7.</w:t>
      </w:r>
      <w:r w:rsidRPr="00320611">
        <w:rPr>
          <w:rFonts w:eastAsia="맑은 고딕"/>
        </w:rPr>
        <w:tab/>
        <w:t>If at step 5 the UE did handover to a T-RAN supporting the current</w:t>
      </w:r>
      <w:ins w:id="1790" w:author="S2-2204771" w:date="2022-05-24T08:08:00Z">
        <w:r w:rsidR="001C4834" w:rsidRPr="001C4834">
          <w:t xml:space="preserve"> </w:t>
        </w:r>
        <w:r w:rsidR="001C4834">
          <w:t>S-NSSAI</w:t>
        </w:r>
      </w:ins>
      <w:r w:rsidRPr="00320611">
        <w:rPr>
          <w:rFonts w:eastAsia="맑은 고딕"/>
        </w:rPr>
        <w:t xml:space="preserve"> and the alternative S-NSSAI however, the T-AMF is overloaded for the current S-NSSAI, then the PDU Session switches to the alternative S-NSSAI via PDU Session modification to the alternative S-NSSAI procedure as per clause 4.3.3.2.1 of </w:t>
      </w:r>
      <w:r w:rsidR="00E878F1" w:rsidRPr="00320611">
        <w:rPr>
          <w:rFonts w:eastAsia="맑은 고딕"/>
        </w:rPr>
        <w:t>TS</w:t>
      </w:r>
      <w:r w:rsidR="00E878F1">
        <w:rPr>
          <w:rFonts w:eastAsia="맑은 고딕"/>
        </w:rPr>
        <w:t> </w:t>
      </w:r>
      <w:r w:rsidR="00E878F1" w:rsidRPr="00320611">
        <w:rPr>
          <w:rFonts w:eastAsia="맑은 고딕"/>
        </w:rPr>
        <w:t>23.502</w:t>
      </w:r>
      <w:r w:rsidR="00E878F1">
        <w:rPr>
          <w:rFonts w:eastAsia="맑은 고딕"/>
        </w:rPr>
        <w:t> </w:t>
      </w:r>
      <w:r w:rsidR="00E878F1" w:rsidRPr="00320611">
        <w:rPr>
          <w:rFonts w:eastAsia="맑은 고딕"/>
        </w:rPr>
        <w:t>[</w:t>
      </w:r>
      <w:r w:rsidRPr="00320611">
        <w:rPr>
          <w:rFonts w:eastAsia="맑은 고딕"/>
        </w:rPr>
        <w:t>5]. The T-AMF may select another SMF if the PDU Session switches to an alternative S-NSSAI.</w:t>
      </w:r>
    </w:p>
    <w:p w14:paraId="59C8EA61" w14:textId="77777777" w:rsidR="00320611" w:rsidRPr="00320611" w:rsidRDefault="00320611" w:rsidP="00320611">
      <w:pPr>
        <w:pStyle w:val="B1"/>
        <w:rPr>
          <w:rFonts w:eastAsia="맑은 고딕"/>
        </w:rPr>
      </w:pPr>
      <w:r w:rsidRPr="00320611">
        <w:rPr>
          <w:rFonts w:eastAsia="맑은 고딕"/>
        </w:rPr>
        <w:t>8.</w:t>
      </w:r>
      <w:r w:rsidRPr="00320611">
        <w:rPr>
          <w:rFonts w:eastAsia="맑은 고딕"/>
        </w:rPr>
        <w:tab/>
        <w:t>T-RAN initiates PDU Session Modification Command to the UE with the alternative S-NSSAI in case of PDU Session switch to an alternative S-NSSAI.</w:t>
      </w:r>
    </w:p>
    <w:p w14:paraId="42AFF5E9" w14:textId="1CC342B1" w:rsidR="008E1B18" w:rsidRPr="00320611" w:rsidRDefault="008E1B18" w:rsidP="00C86DBB">
      <w:pPr>
        <w:pStyle w:val="31"/>
        <w:rPr>
          <w:lang w:eastAsia="zh-CN"/>
        </w:rPr>
      </w:pPr>
      <w:bookmarkStart w:id="1791" w:name="_Toc104302406"/>
      <w:bookmarkStart w:id="1792" w:name="_Toc104359372"/>
      <w:bookmarkStart w:id="1793" w:name="_Toc104789015"/>
      <w:r w:rsidRPr="00320611">
        <w:rPr>
          <w:lang w:eastAsia="zh-CN"/>
        </w:rPr>
        <w:t>6.</w:t>
      </w:r>
      <w:r w:rsidR="00661603" w:rsidRPr="00320611">
        <w:rPr>
          <w:lang w:eastAsia="zh-CN"/>
        </w:rPr>
        <w:t>5</w:t>
      </w:r>
      <w:r w:rsidRPr="00320611">
        <w:rPr>
          <w:lang w:eastAsia="zh-CN"/>
        </w:rPr>
        <w:t>.4</w:t>
      </w:r>
      <w:r w:rsidRPr="00320611">
        <w:rPr>
          <w:lang w:eastAsia="zh-CN"/>
        </w:rPr>
        <w:tab/>
      </w:r>
      <w:r w:rsidRPr="00320611">
        <w:t xml:space="preserve">Impacts on </w:t>
      </w:r>
      <w:r w:rsidRPr="00320611">
        <w:rPr>
          <w:lang w:eastAsia="zh-CN"/>
        </w:rPr>
        <w:t>services,</w:t>
      </w:r>
      <w:r w:rsidRPr="00320611">
        <w:t xml:space="preserve"> entities and interfaces</w:t>
      </w:r>
      <w:bookmarkEnd w:id="1791"/>
      <w:bookmarkEnd w:id="1792"/>
      <w:bookmarkEnd w:id="1793"/>
    </w:p>
    <w:p w14:paraId="19CA6F66" w14:textId="77777777" w:rsidR="00320611" w:rsidRPr="00320611" w:rsidRDefault="00320611" w:rsidP="00320611">
      <w:r w:rsidRPr="00320611">
        <w:t>UE:</w:t>
      </w:r>
    </w:p>
    <w:p w14:paraId="245DBAA0" w14:textId="77777777" w:rsidR="00320611" w:rsidRPr="00320611" w:rsidRDefault="00320611" w:rsidP="00320611">
      <w:pPr>
        <w:pStyle w:val="B1"/>
        <w:rPr>
          <w:rFonts w:eastAsia="맑은 고딕"/>
        </w:rPr>
      </w:pPr>
      <w:r w:rsidRPr="00320611">
        <w:rPr>
          <w:rFonts w:eastAsia="맑은 고딕"/>
        </w:rPr>
        <w:t>-</w:t>
      </w:r>
      <w:r w:rsidRPr="00320611">
        <w:rPr>
          <w:rFonts w:eastAsia="맑은 고딕"/>
        </w:rPr>
        <w:tab/>
        <w:t>new alternative S-NSSAI parameter in the PDU Session Establishment Request message.</w:t>
      </w:r>
    </w:p>
    <w:p w14:paraId="74324D62" w14:textId="3D5F7BF3" w:rsidR="00320611" w:rsidRPr="00320611" w:rsidRDefault="001C4834" w:rsidP="00320611">
      <w:ins w:id="1794" w:author="S2-2204771" w:date="2022-05-24T08:08:00Z">
        <w:r>
          <w:t xml:space="preserve">RAN, </w:t>
        </w:r>
      </w:ins>
      <w:r w:rsidR="00320611" w:rsidRPr="00320611">
        <w:t>AMF:</w:t>
      </w:r>
    </w:p>
    <w:p w14:paraId="6055468C" w14:textId="77777777" w:rsidR="00320611" w:rsidRPr="00320611" w:rsidRDefault="00320611" w:rsidP="00320611">
      <w:pPr>
        <w:pStyle w:val="B1"/>
        <w:rPr>
          <w:rFonts w:eastAsia="맑은 고딕"/>
        </w:rPr>
      </w:pPr>
      <w:r w:rsidRPr="00320611">
        <w:rPr>
          <w:rFonts w:eastAsia="맑은 고딕"/>
        </w:rPr>
        <w:t>-</w:t>
      </w:r>
      <w:r w:rsidRPr="00320611">
        <w:rPr>
          <w:rFonts w:eastAsia="맑은 고딕"/>
        </w:rPr>
        <w:tab/>
        <w:t>alternative S-NSSAI(s) handling.</w:t>
      </w:r>
    </w:p>
    <w:p w14:paraId="4797B07E" w14:textId="49112066" w:rsidR="008E1B18" w:rsidRPr="00320611" w:rsidRDefault="008E1B18" w:rsidP="00C86DBB">
      <w:pPr>
        <w:pStyle w:val="21"/>
        <w:rPr>
          <w:lang w:eastAsia="ja-JP"/>
        </w:rPr>
      </w:pPr>
      <w:bookmarkStart w:id="1795" w:name="_Toc104302407"/>
      <w:bookmarkStart w:id="1796" w:name="_Toc104359373"/>
      <w:bookmarkStart w:id="1797" w:name="_Toc104789016"/>
      <w:r w:rsidRPr="00320611">
        <w:rPr>
          <w:lang w:eastAsia="zh-CN"/>
        </w:rPr>
        <w:t>6.</w:t>
      </w:r>
      <w:r w:rsidR="00AD1006" w:rsidRPr="00320611">
        <w:rPr>
          <w:lang w:eastAsia="zh-CN"/>
        </w:rPr>
        <w:t>6</w:t>
      </w:r>
      <w:r w:rsidRPr="00320611">
        <w:rPr>
          <w:lang w:eastAsia="ko-KR"/>
        </w:rPr>
        <w:tab/>
      </w:r>
      <w:r w:rsidRPr="00320611">
        <w:rPr>
          <w:lang w:eastAsia="ja-JP"/>
        </w:rPr>
        <w:t>Solution</w:t>
      </w:r>
      <w:r w:rsidRPr="00320611">
        <w:rPr>
          <w:lang w:eastAsia="zh-CN"/>
        </w:rPr>
        <w:t xml:space="preserve"> #</w:t>
      </w:r>
      <w:r w:rsidR="00AD1006" w:rsidRPr="00320611">
        <w:rPr>
          <w:lang w:eastAsia="zh-CN"/>
        </w:rPr>
        <w:t>6</w:t>
      </w:r>
      <w:r w:rsidRPr="00320611">
        <w:rPr>
          <w:lang w:eastAsia="ja-JP"/>
        </w:rPr>
        <w:t>: Extended SoR VPLMN Slice Information transfer to UEs</w:t>
      </w:r>
      <w:bookmarkEnd w:id="1795"/>
      <w:bookmarkEnd w:id="1796"/>
      <w:bookmarkEnd w:id="1797"/>
    </w:p>
    <w:p w14:paraId="215ABAE6" w14:textId="3114B781" w:rsidR="008E1B18" w:rsidRPr="00320611" w:rsidRDefault="008E1B18" w:rsidP="00C86DBB">
      <w:pPr>
        <w:pStyle w:val="31"/>
        <w:rPr>
          <w:lang w:eastAsia="ja-JP"/>
        </w:rPr>
      </w:pPr>
      <w:bookmarkStart w:id="1798" w:name="_Toc104302408"/>
      <w:bookmarkStart w:id="1799" w:name="_Toc104359374"/>
      <w:bookmarkStart w:id="1800" w:name="_Toc104789017"/>
      <w:r w:rsidRPr="00320611">
        <w:rPr>
          <w:lang w:eastAsia="ja-JP"/>
        </w:rPr>
        <w:t>6.</w:t>
      </w:r>
      <w:r w:rsidR="00AD1006" w:rsidRPr="00320611">
        <w:rPr>
          <w:lang w:eastAsia="ja-JP"/>
        </w:rPr>
        <w:t>6</w:t>
      </w:r>
      <w:r w:rsidRPr="00320611">
        <w:rPr>
          <w:lang w:eastAsia="ja-JP"/>
        </w:rPr>
        <w:t>.1</w:t>
      </w:r>
      <w:r w:rsidRPr="00320611">
        <w:rPr>
          <w:lang w:eastAsia="ja-JP"/>
        </w:rPr>
        <w:tab/>
        <w:t>Introduction</w:t>
      </w:r>
      <w:bookmarkEnd w:id="1798"/>
      <w:bookmarkEnd w:id="1799"/>
      <w:bookmarkEnd w:id="1800"/>
    </w:p>
    <w:p w14:paraId="30C0DD53" w14:textId="31FD30FD" w:rsidR="008E1B18" w:rsidRPr="00320611" w:rsidRDefault="008E1B18" w:rsidP="00FE6BC0">
      <w:pPr>
        <w:rPr>
          <w:lang w:eastAsia="ko-KR"/>
        </w:rPr>
      </w:pPr>
      <w:r w:rsidRPr="00320611">
        <w:rPr>
          <w:lang w:eastAsia="ko-KR"/>
        </w:rPr>
        <w:t>This solution targets KI#2, namely the issues of:</w:t>
      </w:r>
    </w:p>
    <w:p w14:paraId="6331F07A" w14:textId="77777777" w:rsidR="00FE6BC0" w:rsidRPr="00320611" w:rsidRDefault="00FE6BC0" w:rsidP="00FE6BC0">
      <w:pPr>
        <w:pStyle w:val="B1"/>
      </w:pPr>
      <w:r w:rsidRPr="00320611">
        <w:t>-</w:t>
      </w:r>
      <w:r w:rsidRPr="00320611">
        <w:tab/>
        <w:t>"how and when the HPLMN provides the UE with information about slice availability per VPLMN"; and</w:t>
      </w:r>
    </w:p>
    <w:p w14:paraId="66B0EB19" w14:textId="77777777" w:rsidR="00FE6BC0" w:rsidRPr="00320611" w:rsidRDefault="00FE6BC0" w:rsidP="00FE6BC0">
      <w:pPr>
        <w:pStyle w:val="B1"/>
      </w:pPr>
      <w:r w:rsidRPr="00320611">
        <w:t>-</w:t>
      </w:r>
      <w:r w:rsidRPr="00320611">
        <w:tab/>
        <w:t>"study how and when to use the information received by the UE from the HPLMN to influence automatic PLMN selection".</w:t>
      </w:r>
    </w:p>
    <w:p w14:paraId="18B23427" w14:textId="02D0B086" w:rsidR="008E1B18" w:rsidRPr="00320611" w:rsidRDefault="008E1B18" w:rsidP="00C86DBB">
      <w:pPr>
        <w:pStyle w:val="31"/>
      </w:pPr>
      <w:bookmarkStart w:id="1801" w:name="_Toc104302409"/>
      <w:bookmarkStart w:id="1802" w:name="_Toc104359375"/>
      <w:bookmarkStart w:id="1803" w:name="_Toc104789018"/>
      <w:r w:rsidRPr="00320611">
        <w:t>6.</w:t>
      </w:r>
      <w:r w:rsidR="00AD1006" w:rsidRPr="00320611">
        <w:t>6</w:t>
      </w:r>
      <w:r w:rsidRPr="00320611">
        <w:t>.2</w:t>
      </w:r>
      <w:r w:rsidRPr="00320611">
        <w:tab/>
        <w:t>Functional Description</w:t>
      </w:r>
      <w:bookmarkEnd w:id="1801"/>
      <w:bookmarkEnd w:id="1802"/>
      <w:bookmarkEnd w:id="1803"/>
    </w:p>
    <w:p w14:paraId="4C460BDB" w14:textId="77777777" w:rsidR="00FE6BC0" w:rsidRPr="00320611" w:rsidRDefault="00FE6BC0" w:rsidP="00FE6BC0">
      <w:r w:rsidRPr="00320611">
        <w:t xml:space="preserve">In this solution the SoR AF verifies if the Subscribed S-NSSAIs are available in the VPLMN where the UE is </w:t>
      </w:r>
      <w:r w:rsidRPr="00320611">
        <w:lastRenderedPageBreak/>
        <w:t>currently trying to register. If some of the Subscribed S-NSSAIs or all are not available, depending on operator policy, the SoR AF may provide additional information that can be sent to the UE regarding VPLMNs and/or other networks that do support the Subscribed S-NSSAIs or a subset of them (e.g. called slice-based SoR).</w:t>
      </w:r>
    </w:p>
    <w:p w14:paraId="19FE39E7" w14:textId="5A20F788" w:rsidR="00FE6BC0" w:rsidRPr="00320611" w:rsidRDefault="00FE6BC0" w:rsidP="00FE6BC0">
      <w:r w:rsidRPr="00320611">
        <w:t>The decision by the UDM to request the SoR AF to verify if slice-based SoR information is required depends on the UE capabilities to handle this additional information, the UE current location (e.g. the current serving network ID) and on the Subscribed S-NSSAIs.</w:t>
      </w:r>
    </w:p>
    <w:p w14:paraId="73CCEED0" w14:textId="77777777" w:rsidR="00FE6BC0" w:rsidRPr="00320611" w:rsidRDefault="00FE6BC0" w:rsidP="00FE6BC0">
      <w:r w:rsidRPr="00320611">
        <w:t>Two options are proposed for the UDM to obtain UE capabilities; a network based approach and a UE based approach.</w:t>
      </w:r>
    </w:p>
    <w:p w14:paraId="6932AF6E"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In the UE based approach, the UE includes at 5GC Registration a transparent container intended for the UDM. The AMF in the VPLMN transparently sends this container to the UDM. The UDM in turn can forward the received information from the SoR AF to the UE in the Registration Response.</w:t>
      </w:r>
    </w:p>
    <w:p w14:paraId="2DFDE1EA"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In the network based approach, the UDM fetches the UE capabilities using an extended UE Parameter Update procedure. The UE includes its capabilities in the UPU acknowledgment sent to UDM via the AMF in an UL NAS TRASNPORT.</w:t>
      </w:r>
    </w:p>
    <w:p w14:paraId="6B065951" w14:textId="77777777" w:rsidR="00FE6BC0" w:rsidRPr="00320611" w:rsidRDefault="00FE6BC0" w:rsidP="00FE6BC0">
      <w:r w:rsidRPr="00320611">
        <w:t>The AMF sends the received information from the SoR AF via the UDM in a DL NAS TRANPORT message to the UE.</w:t>
      </w:r>
    </w:p>
    <w:p w14:paraId="49441709" w14:textId="77777777" w:rsidR="00FE6BC0" w:rsidRPr="00320611" w:rsidRDefault="00FE6BC0" w:rsidP="00FE6BC0">
      <w:r w:rsidRPr="00320611">
        <w:t>The following UE behaviour applies:</w:t>
      </w:r>
    </w:p>
    <w:p w14:paraId="6FB70A38"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Initially when the UE roams to a different country, the UE selects PLMN (automatic or manual selection) according to the existing mechanism, e.g. by using "Operator controlled PLMN selector with Access Technology" list.</w:t>
      </w:r>
    </w:p>
    <w:p w14:paraId="35895014"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If the UE wants to use an S-NSSAI which is not available in the current serving PLMN or in the current Registration Area (RA) and the UE is configured with slice-based SoR, the UE triggers network selection procedure by considering the slice-based network selection information.</w:t>
      </w:r>
    </w:p>
    <w:p w14:paraId="35E08D1D" w14:textId="6D475341" w:rsidR="008E1B18" w:rsidRPr="00320611" w:rsidRDefault="008E1B18" w:rsidP="00C86DBB">
      <w:pPr>
        <w:pStyle w:val="31"/>
        <w:rPr>
          <w:lang w:eastAsia="ja-JP"/>
        </w:rPr>
      </w:pPr>
      <w:bookmarkStart w:id="1804" w:name="_Toc104302410"/>
      <w:bookmarkStart w:id="1805" w:name="_Toc104359376"/>
      <w:bookmarkStart w:id="1806" w:name="_Toc104789019"/>
      <w:r w:rsidRPr="00320611">
        <w:rPr>
          <w:lang w:eastAsia="ja-JP"/>
        </w:rPr>
        <w:t>6.</w:t>
      </w:r>
      <w:r w:rsidR="00AD1006" w:rsidRPr="00320611">
        <w:rPr>
          <w:lang w:eastAsia="ja-JP"/>
        </w:rPr>
        <w:t>6</w:t>
      </w:r>
      <w:r w:rsidRPr="00320611">
        <w:rPr>
          <w:lang w:eastAsia="ja-JP"/>
        </w:rPr>
        <w:t>.3</w:t>
      </w:r>
      <w:r w:rsidRPr="00320611">
        <w:rPr>
          <w:lang w:eastAsia="ja-JP"/>
        </w:rPr>
        <w:tab/>
        <w:t>Procedures</w:t>
      </w:r>
      <w:bookmarkEnd w:id="1804"/>
      <w:bookmarkEnd w:id="1805"/>
      <w:bookmarkEnd w:id="1806"/>
    </w:p>
    <w:p w14:paraId="02925DE4" w14:textId="4604FF90" w:rsidR="008E1B18" w:rsidRPr="00320611" w:rsidRDefault="008E1B18" w:rsidP="003B60FA">
      <w:pPr>
        <w:pStyle w:val="41"/>
        <w:rPr>
          <w:lang w:eastAsia="ja-JP"/>
        </w:rPr>
      </w:pPr>
      <w:bookmarkStart w:id="1807" w:name="_Toc104302411"/>
      <w:bookmarkStart w:id="1808" w:name="_Toc104359377"/>
      <w:r w:rsidRPr="00320611">
        <w:rPr>
          <w:lang w:eastAsia="ja-JP"/>
        </w:rPr>
        <w:t>6.</w:t>
      </w:r>
      <w:r w:rsidR="00E41518" w:rsidRPr="00320611">
        <w:rPr>
          <w:lang w:eastAsia="ja-JP"/>
        </w:rPr>
        <w:t>6</w:t>
      </w:r>
      <w:r w:rsidRPr="00320611">
        <w:rPr>
          <w:lang w:eastAsia="ja-JP"/>
        </w:rPr>
        <w:t>.3.1</w:t>
      </w:r>
      <w:r w:rsidR="00E41518" w:rsidRPr="00320611">
        <w:rPr>
          <w:lang w:eastAsia="ja-JP"/>
        </w:rPr>
        <w:tab/>
      </w:r>
      <w:r w:rsidRPr="00320611">
        <w:rPr>
          <w:lang w:eastAsia="ja-JP"/>
        </w:rPr>
        <w:t>Extended SoR VPLMN Slice Information transfer to UE</w:t>
      </w:r>
      <w:bookmarkEnd w:id="1807"/>
      <w:bookmarkEnd w:id="1808"/>
    </w:p>
    <w:p w14:paraId="4428AAD3" w14:textId="7F2E0D54" w:rsidR="008E1B18" w:rsidRPr="00320611" w:rsidRDefault="00FE6BC0" w:rsidP="00FE6BC0">
      <w:pPr>
        <w:rPr>
          <w:lang w:eastAsia="ja-JP"/>
        </w:rPr>
      </w:pPr>
      <w:r w:rsidRPr="00320611">
        <w:rPr>
          <w:lang w:eastAsia="ja-JP"/>
        </w:rPr>
        <w:t>The procedure below is a high level solution to provide the slice-based SoR to the UE.</w:t>
      </w:r>
    </w:p>
    <w:p w14:paraId="3133DD90" w14:textId="4B2593F2" w:rsidR="00FE6BC0" w:rsidRPr="00320611" w:rsidRDefault="00FE6BC0" w:rsidP="00A93CE0">
      <w:pPr>
        <w:pStyle w:val="TH"/>
      </w:pPr>
      <w:del w:id="1809" w:author="S2-2204775" w:date="2022-05-24T08:19:00Z">
        <w:r w:rsidRPr="00320611" w:rsidDel="000B1590">
          <w:object w:dxaOrig="9627" w:dyaOrig="5832" w14:anchorId="6736825B">
            <v:shape id="_x0000_i1033" type="#_x0000_t75" style="width:482.1pt;height:289.75pt" o:ole="">
              <v:imagedata r:id="rId27" o:title=""/>
            </v:shape>
            <o:OLEObject Type="Embed" ProgID="Word.Picture.8" ShapeID="_x0000_i1033" DrawAspect="Content" ObjectID="_1715402128" r:id="rId28"/>
          </w:object>
        </w:r>
      </w:del>
      <w:ins w:id="1810" w:author="S2-2204775" w:date="2022-05-24T08:19:00Z">
        <w:r w:rsidR="000B1590">
          <w:rPr>
            <w:b w:val="0"/>
          </w:rPr>
          <w:object w:dxaOrig="12281" w:dyaOrig="8261" w14:anchorId="613F0EBF">
            <v:shape id="_x0000_i1034" type="#_x0000_t75" style="width:461.95pt;height:310.45pt" o:ole="">
              <v:imagedata r:id="rId29" o:title=""/>
            </v:shape>
            <o:OLEObject Type="Embed" ProgID="Visio.Drawing.15" ShapeID="_x0000_i1034" DrawAspect="Content" ObjectID="_1715402129" r:id="rId30"/>
          </w:object>
        </w:r>
      </w:ins>
    </w:p>
    <w:p w14:paraId="756406FA" w14:textId="3FFB06AF" w:rsidR="008E1B18" w:rsidRPr="00320611" w:rsidRDefault="008E1B18" w:rsidP="00FE6BC0">
      <w:pPr>
        <w:pStyle w:val="TF"/>
        <w:rPr>
          <w:rFonts w:eastAsia="맑은 고딕"/>
        </w:rPr>
      </w:pPr>
      <w:r w:rsidRPr="00320611">
        <w:rPr>
          <w:rFonts w:eastAsia="맑은 고딕"/>
        </w:rPr>
        <w:t>Fig</w:t>
      </w:r>
      <w:r w:rsidR="00FE6BC0" w:rsidRPr="00320611">
        <w:rPr>
          <w:rFonts w:eastAsia="맑은 고딕"/>
        </w:rPr>
        <w:t>ure</w:t>
      </w:r>
      <w:r w:rsidRPr="00320611">
        <w:rPr>
          <w:rFonts w:eastAsia="맑은 고딕"/>
        </w:rPr>
        <w:t xml:space="preserve"> 6.</w:t>
      </w:r>
      <w:r w:rsidR="00E41518" w:rsidRPr="00320611">
        <w:rPr>
          <w:rFonts w:eastAsia="맑은 고딕"/>
        </w:rPr>
        <w:t>6</w:t>
      </w:r>
      <w:r w:rsidRPr="00320611">
        <w:rPr>
          <w:rFonts w:eastAsia="맑은 고딕"/>
        </w:rPr>
        <w:t>.3.1-1</w:t>
      </w:r>
      <w:r w:rsidR="00FE6BC0" w:rsidRPr="00320611">
        <w:rPr>
          <w:rFonts w:eastAsia="맑은 고딕"/>
        </w:rPr>
        <w:t>:</w:t>
      </w:r>
      <w:r w:rsidRPr="00320611">
        <w:rPr>
          <w:rFonts w:eastAsia="맑은 고딕"/>
        </w:rPr>
        <w:t xml:space="preserve"> UE Initiated for Extended SoR Information</w:t>
      </w:r>
    </w:p>
    <w:p w14:paraId="196CA1F4" w14:textId="2C5EFB92" w:rsidR="008E1B18" w:rsidRPr="00320611" w:rsidRDefault="00FE6BC0" w:rsidP="00FE6BC0">
      <w:pPr>
        <w:rPr>
          <w:lang w:eastAsia="ja-JP"/>
        </w:rPr>
      </w:pPr>
      <w:r w:rsidRPr="00320611">
        <w:rPr>
          <w:lang w:eastAsia="ja-JP"/>
        </w:rPr>
        <w:t>The steps in the call flow are described briefly below:</w:t>
      </w:r>
    </w:p>
    <w:p w14:paraId="515196FB" w14:textId="77777777" w:rsidR="00FE6BC0" w:rsidRPr="00320611" w:rsidRDefault="00FE6BC0" w:rsidP="00FE6BC0">
      <w:pPr>
        <w:pStyle w:val="B1"/>
        <w:rPr>
          <w:rFonts w:eastAsia="맑은 고딕"/>
        </w:rPr>
      </w:pPr>
      <w:r w:rsidRPr="00320611">
        <w:rPr>
          <w:rFonts w:eastAsia="맑은 고딕"/>
        </w:rPr>
        <w:t>1.</w:t>
      </w:r>
      <w:r w:rsidRPr="00320611">
        <w:rPr>
          <w:rFonts w:eastAsia="맑은 고딕"/>
        </w:rPr>
        <w:tab/>
        <w:t>A trigger is detected in the UDM for a roaming UE to provide slice-based SoR information, e.g. the UDM is preconfigured (e.g. via the OAM or OSS based on Service Level Agreements with the roaming partners) that one or more of the UE's Subscribed S-NSSAIs are not available in specific visited country or networks (VPLMNs). The UDM may retrieve the UE capabilities to handle the slice-based SoR information. The slice-based SoR information may be either generated in the UDM or the UDM may request the SoR AF to create it.</w:t>
      </w:r>
    </w:p>
    <w:p w14:paraId="7C35322E" w14:textId="77777777" w:rsidR="00FE6BC0" w:rsidRPr="00320611" w:rsidRDefault="00FE6BC0" w:rsidP="00FE6BC0">
      <w:pPr>
        <w:pStyle w:val="B1"/>
        <w:rPr>
          <w:rFonts w:eastAsia="맑은 고딕"/>
        </w:rPr>
      </w:pPr>
      <w:r w:rsidRPr="00320611">
        <w:rPr>
          <w:rFonts w:eastAsia="맑은 고딕"/>
        </w:rPr>
        <w:tab/>
        <w:t>If the UDM can create the slice-based SoR information itself, the UDM proceeds further with step 5.</w:t>
      </w:r>
    </w:p>
    <w:p w14:paraId="7E2F6157" w14:textId="77777777" w:rsidR="00FE6BC0" w:rsidRPr="00320611" w:rsidRDefault="00FE6BC0" w:rsidP="00FE6BC0">
      <w:pPr>
        <w:pStyle w:val="B1"/>
        <w:rPr>
          <w:rFonts w:eastAsia="맑은 고딕"/>
        </w:rPr>
      </w:pPr>
      <w:r w:rsidRPr="00320611">
        <w:rPr>
          <w:rFonts w:eastAsia="맑은 고딕"/>
        </w:rPr>
        <w:tab/>
        <w:t>After the UE's UPU/SoR capabilities are retrieved, they may be stored in the U</w:t>
      </w:r>
      <w:r w:rsidRPr="00320611">
        <w:rPr>
          <w:rFonts w:eastAsia="맑은 고딕"/>
        </w:rPr>
        <w:lastRenderedPageBreak/>
        <w:t>DM on per IMEI basis.</w:t>
      </w:r>
    </w:p>
    <w:p w14:paraId="68E69CCE" w14:textId="420F0CE2" w:rsidR="000B1590" w:rsidRPr="0043546C" w:rsidRDefault="000B1590" w:rsidP="000B1590">
      <w:pPr>
        <w:pStyle w:val="EditorsNote"/>
        <w:rPr>
          <w:ins w:id="1811" w:author="S2-2204775" w:date="2022-05-24T08:19:00Z"/>
        </w:rPr>
      </w:pPr>
      <w:ins w:id="1812" w:author="S2-2204775" w:date="2022-05-24T08:19:00Z">
        <w:r w:rsidRPr="008C2C9B">
          <w:t>Editor</w:t>
        </w:r>
        <w:del w:id="1813" w:author="Rapporteur" w:date="2022-05-24T16:09:00Z">
          <w:r w:rsidDel="00A45B30">
            <w:delText>’</w:delText>
          </w:r>
        </w:del>
      </w:ins>
      <w:ins w:id="1814" w:author="Rapporteur" w:date="2022-05-24T16:09:00Z">
        <w:r w:rsidR="00A45B30">
          <w:t>'</w:t>
        </w:r>
      </w:ins>
      <w:ins w:id="1815" w:author="S2-2204775" w:date="2022-05-24T08:19:00Z">
        <w:r w:rsidRPr="008C2C9B">
          <w:t xml:space="preserve">s </w:t>
        </w:r>
        <w:del w:id="1816" w:author="Rapporteur" w:date="2022-05-24T16:09:00Z">
          <w:r w:rsidRPr="008C2C9B" w:rsidDel="00A45B30">
            <w:delText>N</w:delText>
          </w:r>
        </w:del>
      </w:ins>
      <w:ins w:id="1817" w:author="Rapporteur" w:date="2022-05-24T16:09:00Z">
        <w:r w:rsidR="00A45B30">
          <w:t>n</w:t>
        </w:r>
      </w:ins>
      <w:ins w:id="1818" w:author="S2-2204775" w:date="2022-05-24T08:19:00Z">
        <w:r w:rsidRPr="008C2C9B">
          <w:t>ote:</w:t>
        </w:r>
        <w:del w:id="1819" w:author="Rapporteur" w:date="2022-05-24T16:09:00Z">
          <w:r w:rsidRPr="008C2C9B" w:rsidDel="00A45B30">
            <w:delText xml:space="preserve"> </w:delText>
          </w:r>
        </w:del>
      </w:ins>
      <w:ins w:id="1820" w:author="Rapporteur" w:date="2022-05-24T16:09:00Z">
        <w:r w:rsidR="00A45B30">
          <w:tab/>
        </w:r>
      </w:ins>
      <w:ins w:id="1821" w:author="S2-2204775" w:date="2022-05-24T08:19:00Z">
        <w:r w:rsidRPr="008C2C9B">
          <w:t>The conclusion section for this KI to explicitly mentions that the procedure includes the functions performed by UDM, SoR AF independently.</w:t>
        </w:r>
      </w:ins>
    </w:p>
    <w:p w14:paraId="498CCC8F" w14:textId="30C5446F" w:rsidR="00FE6BC0" w:rsidRPr="00320611" w:rsidRDefault="00FE6BC0" w:rsidP="00FE6BC0">
      <w:pPr>
        <w:pStyle w:val="B1"/>
        <w:rPr>
          <w:rFonts w:eastAsia="맑은 고딕"/>
        </w:rPr>
      </w:pPr>
      <w:r w:rsidRPr="00320611">
        <w:rPr>
          <w:rFonts w:eastAsia="맑은 고딕"/>
        </w:rPr>
        <w:t>2.</w:t>
      </w:r>
      <w:r w:rsidRPr="00320611">
        <w:rPr>
          <w:rFonts w:eastAsia="맑은 고딕"/>
        </w:rPr>
        <w:tab/>
        <w:t xml:space="preserve">The UDM initiates towards the SoR AF an Nsoraf_SoR_Get Request (VPLMN ID), SUPI of the UE, access type (see </w:t>
      </w:r>
      <w:r w:rsidR="00E878F1" w:rsidRPr="00320611">
        <w:rPr>
          <w:rFonts w:eastAsia="맑은 고딕"/>
        </w:rPr>
        <w:t>TS</w:t>
      </w:r>
      <w:r w:rsidR="00E878F1">
        <w:rPr>
          <w:rFonts w:eastAsia="맑은 고딕"/>
        </w:rPr>
        <w:t> </w:t>
      </w:r>
      <w:r w:rsidR="00E878F1" w:rsidRPr="00320611">
        <w:rPr>
          <w:rFonts w:eastAsia="맑은 고딕"/>
        </w:rPr>
        <w:t>29.571</w:t>
      </w:r>
      <w:r w:rsidR="00E878F1">
        <w:rPr>
          <w:rFonts w:eastAsia="맑은 고딕"/>
        </w:rPr>
        <w:t> </w:t>
      </w:r>
      <w:r w:rsidR="00E878F1" w:rsidRPr="00320611">
        <w:rPr>
          <w:rFonts w:eastAsia="맑은 고딕"/>
        </w:rPr>
        <w:t>[</w:t>
      </w:r>
      <w:r w:rsidR="00E878F1">
        <w:rPr>
          <w:rFonts w:eastAsia="맑은 고딕"/>
        </w:rPr>
        <w:t>6</w:t>
      </w:r>
      <w:r w:rsidRPr="00320611">
        <w:rPr>
          <w:rFonts w:eastAsia="맑은 고딕"/>
        </w:rPr>
        <w:t>], subscribed S-NSSAIs, UE location, UE capability to receive enhanced information). The UDM passes transparently information included in the container and relevant for the SoR AF to consider.</w:t>
      </w:r>
    </w:p>
    <w:p w14:paraId="42D3CE51" w14:textId="230237AF" w:rsidR="00FE6BC0" w:rsidRPr="00320611" w:rsidRDefault="00FE6BC0" w:rsidP="00FE6BC0">
      <w:pPr>
        <w:pStyle w:val="B1"/>
        <w:rPr>
          <w:rFonts w:eastAsia="맑은 고딕"/>
        </w:rPr>
      </w:pPr>
      <w:r w:rsidRPr="00320611">
        <w:rPr>
          <w:rFonts w:eastAsia="맑은 고딕"/>
        </w:rPr>
        <w:t>3.</w:t>
      </w:r>
      <w:r w:rsidRPr="00320611">
        <w:rPr>
          <w:rFonts w:eastAsia="맑은 고딕"/>
        </w:rPr>
        <w:tab/>
        <w:t>SoR AF creates slice-based SoR information taking into account the information provided by the UDM and availability of the Subscribed S-NSSAIs in the possible VPLMNs. To enable the SoR AF to create the slice-based SoR</w:t>
      </w:r>
      <w:ins w:id="1822" w:author="S2-2204775" w:date="2022-05-24T08:22:00Z">
        <w:r w:rsidR="00946672">
          <w:rPr>
            <w:rFonts w:eastAsia="맑은 고딕"/>
          </w:rPr>
          <w:t xml:space="preserve"> </w:t>
        </w:r>
      </w:ins>
      <w:r w:rsidRPr="00320611">
        <w:rPr>
          <w:rFonts w:eastAsia="맑은 고딕"/>
        </w:rPr>
        <w:t>information, the SoR AF scans the possible list of VPLMNs, and for each one determines the extent to which the Subscribed NSAAIs are supported. The SoR AF may then order the information as an example as shown below:</w:t>
      </w:r>
    </w:p>
    <w:p w14:paraId="730A7280" w14:textId="77777777" w:rsidR="00FE6BC0" w:rsidRPr="00320611" w:rsidRDefault="00FE6BC0" w:rsidP="00FE6BC0">
      <w:pPr>
        <w:pStyle w:val="B2"/>
        <w:rPr>
          <w:rFonts w:eastAsia="맑은 고딕"/>
        </w:rPr>
      </w:pPr>
      <w:r w:rsidRPr="00320611">
        <w:rPr>
          <w:rFonts w:eastAsia="맑은 고딕"/>
        </w:rPr>
        <w:t>-</w:t>
      </w:r>
      <w:r w:rsidRPr="00320611">
        <w:rPr>
          <w:rFonts w:eastAsia="맑은 고딕"/>
        </w:rPr>
        <w:tab/>
        <w:t>VPLMNs supporting all the Subscribed NSSAIs in any order preferred by HPLMN.</w:t>
      </w:r>
    </w:p>
    <w:p w14:paraId="54859DA6" w14:textId="77777777" w:rsidR="00FE6BC0" w:rsidRPr="00320611" w:rsidRDefault="00FE6BC0" w:rsidP="00FE6BC0">
      <w:pPr>
        <w:pStyle w:val="B2"/>
        <w:rPr>
          <w:rFonts w:eastAsia="맑은 고딕"/>
        </w:rPr>
      </w:pPr>
      <w:r w:rsidRPr="00320611">
        <w:rPr>
          <w:rFonts w:eastAsia="맑은 고딕"/>
        </w:rPr>
        <w:t>-</w:t>
      </w:r>
      <w:r w:rsidRPr="00320611">
        <w:rPr>
          <w:rFonts w:eastAsia="맑은 고딕"/>
        </w:rPr>
        <w:tab/>
        <w:t>VPLMN supporting a subset of the Subscribed NSSAIs in any order preferred by HPLMN.</w:t>
      </w:r>
    </w:p>
    <w:p w14:paraId="032B9CD1" w14:textId="77777777" w:rsidR="00FE6BC0" w:rsidRPr="00320611" w:rsidRDefault="00FE6BC0" w:rsidP="00FE6BC0">
      <w:pPr>
        <w:pStyle w:val="B2"/>
        <w:rPr>
          <w:rFonts w:eastAsia="맑은 고딕"/>
        </w:rPr>
      </w:pPr>
      <w:r w:rsidRPr="00320611">
        <w:rPr>
          <w:rFonts w:eastAsia="맑은 고딕"/>
        </w:rPr>
        <w:t>-</w:t>
      </w:r>
      <w:r w:rsidRPr="00320611">
        <w:rPr>
          <w:rFonts w:eastAsia="맑은 고딕"/>
        </w:rPr>
        <w:tab/>
        <w:t>List of additional networks supporting the Subscribed NSSAIs or Requested NSSAIs not preferred by HPLMN.</w:t>
      </w:r>
    </w:p>
    <w:p w14:paraId="3498052B" w14:textId="20E7A591" w:rsidR="008E1B18" w:rsidRPr="00320611" w:rsidRDefault="008E1B18" w:rsidP="00FE6BC0">
      <w:pPr>
        <w:pStyle w:val="EditorsNote"/>
        <w:rPr>
          <w:rFonts w:eastAsia="맑은 고딕"/>
        </w:rPr>
      </w:pPr>
      <w:r w:rsidRPr="00320611">
        <w:rPr>
          <w:rFonts w:eastAsia="맑은 고딕"/>
        </w:rPr>
        <w:t>Editor</w:t>
      </w:r>
      <w:r w:rsidR="00A13E1F" w:rsidRPr="00320611">
        <w:rPr>
          <w:rFonts w:eastAsia="맑은 고딕"/>
        </w:rPr>
        <w:t>'</w:t>
      </w:r>
      <w:r w:rsidRPr="00320611">
        <w:rPr>
          <w:rFonts w:eastAsia="맑은 고딕"/>
        </w:rPr>
        <w:t>s note:</w:t>
      </w:r>
      <w:r w:rsidR="00FE6BC0" w:rsidRPr="00320611">
        <w:rPr>
          <w:rFonts w:eastAsia="맑은 고딕"/>
        </w:rPr>
        <w:tab/>
      </w:r>
      <w:r w:rsidRPr="00320611">
        <w:rPr>
          <w:rFonts w:eastAsia="맑은 고딕"/>
        </w:rPr>
        <w:t>Additional information to be included is FFS</w:t>
      </w:r>
      <w:r w:rsidR="00892211" w:rsidRPr="00320611">
        <w:rPr>
          <w:rFonts w:eastAsia="맑은 고딕"/>
        </w:rPr>
        <w:t>.</w:t>
      </w:r>
    </w:p>
    <w:p w14:paraId="3EC63508" w14:textId="77777777" w:rsidR="00FE6BC0" w:rsidRPr="00320611" w:rsidRDefault="00FE6BC0" w:rsidP="00FE6BC0">
      <w:pPr>
        <w:pStyle w:val="B1"/>
        <w:rPr>
          <w:rFonts w:eastAsia="맑은 고딕"/>
        </w:rPr>
      </w:pPr>
      <w:r w:rsidRPr="00320611">
        <w:rPr>
          <w:rFonts w:eastAsia="맑은 고딕"/>
        </w:rPr>
        <w:t>4.</w:t>
      </w:r>
      <w:r w:rsidRPr="00320611">
        <w:rPr>
          <w:rFonts w:eastAsia="맑은 고딕"/>
        </w:rPr>
        <w:tab/>
        <w:t>SoR AF sends the slice-based SoR information to the UDM in a Nsoraf_SoR_Get Response.</w:t>
      </w:r>
    </w:p>
    <w:p w14:paraId="2EE928C4" w14:textId="77777777" w:rsidR="00FE6BC0" w:rsidRPr="00320611" w:rsidRDefault="00FE6BC0" w:rsidP="00FE6BC0">
      <w:pPr>
        <w:pStyle w:val="B1"/>
        <w:rPr>
          <w:rFonts w:eastAsia="맑은 고딕"/>
        </w:rPr>
      </w:pPr>
      <w:r w:rsidRPr="00320611">
        <w:rPr>
          <w:rFonts w:eastAsia="맑은 고딕"/>
        </w:rPr>
        <w:t>5.</w:t>
      </w:r>
      <w:r w:rsidRPr="00320611">
        <w:rPr>
          <w:rFonts w:eastAsia="맑은 고딕"/>
        </w:rPr>
        <w:tab/>
        <w:t>UDM sends the slice-based "steering of roaming information" to the UE via the AMF.</w:t>
      </w:r>
    </w:p>
    <w:p w14:paraId="32010A53" w14:textId="77777777" w:rsidR="00FE6BC0" w:rsidRPr="00320611" w:rsidRDefault="00FE6BC0" w:rsidP="00FE6BC0">
      <w:pPr>
        <w:pStyle w:val="B1"/>
        <w:rPr>
          <w:rFonts w:eastAsia="맑은 고딕"/>
        </w:rPr>
      </w:pPr>
      <w:r w:rsidRPr="00320611">
        <w:rPr>
          <w:rFonts w:eastAsia="맑은 고딕"/>
        </w:rPr>
        <w:t>6.</w:t>
      </w:r>
      <w:r w:rsidRPr="00320611">
        <w:rPr>
          <w:rFonts w:eastAsia="맑은 고딕"/>
        </w:rPr>
        <w:tab/>
        <w:t>UE uses the slice-based SoR info and if the Allowed NSSAI doesn't include all slices desired by the UE then the UE scans for VPLMN supporting the S-NSSAIs not in Allowed NSSAI and selects and registers accordingly.</w:t>
      </w:r>
    </w:p>
    <w:p w14:paraId="5CA77AF0" w14:textId="07B11237" w:rsidR="008E1B18" w:rsidRPr="00320611" w:rsidRDefault="00FE6BC0" w:rsidP="00FE6BC0">
      <w:pPr>
        <w:rPr>
          <w:lang w:eastAsia="ja-JP"/>
        </w:rPr>
      </w:pPr>
      <w:r w:rsidRPr="00320611">
        <w:rPr>
          <w:lang w:eastAsia="ja-JP"/>
        </w:rPr>
        <w:t xml:space="preserve">The two options for UDM detection of UE capabilities are described below. Both options incorporate the common aspects between them for completeness and clarity. </w:t>
      </w:r>
      <w:del w:id="1823" w:author="Rapporteur" w:date="2022-05-24T15:56:00Z">
        <w:r w:rsidRPr="00320611" w:rsidDel="00183735">
          <w:rPr>
            <w:lang w:eastAsia="ja-JP"/>
          </w:rPr>
          <w:delText xml:space="preserve">Steps </w:delText>
        </w:r>
      </w:del>
      <w:ins w:id="1824" w:author="Rapporteur" w:date="2022-05-24T15:56:00Z">
        <w:r w:rsidR="00183735" w:rsidRPr="00320611">
          <w:rPr>
            <w:lang w:eastAsia="ja-JP"/>
          </w:rPr>
          <w:t>Steps</w:t>
        </w:r>
        <w:r w:rsidR="00183735">
          <w:rPr>
            <w:lang w:val="en-US" w:eastAsia="ja-JP"/>
          </w:rPr>
          <w:t> </w:t>
        </w:r>
      </w:ins>
      <w:r w:rsidRPr="00320611">
        <w:rPr>
          <w:lang w:eastAsia="ja-JP"/>
        </w:rPr>
        <w:t>2 to 4, and step 6 are common for both options.</w:t>
      </w:r>
    </w:p>
    <w:p w14:paraId="202424C1" w14:textId="54ACA5DD" w:rsidR="008E1B18" w:rsidRPr="00320611" w:rsidRDefault="008E1B18" w:rsidP="003B60FA">
      <w:pPr>
        <w:pStyle w:val="51"/>
      </w:pPr>
      <w:bookmarkStart w:id="1825" w:name="_Toc104302412"/>
      <w:bookmarkStart w:id="1826" w:name="_Toc104359378"/>
      <w:r w:rsidRPr="00320611">
        <w:t>6.</w:t>
      </w:r>
      <w:r w:rsidR="00E41518" w:rsidRPr="00320611">
        <w:t>6</w:t>
      </w:r>
      <w:r w:rsidRPr="00320611">
        <w:t>.3.1.1</w:t>
      </w:r>
      <w:r w:rsidR="00E41518" w:rsidRPr="00320611">
        <w:tab/>
      </w:r>
      <w:r w:rsidRPr="00320611">
        <w:t>UE Initiated capability indication</w:t>
      </w:r>
      <w:bookmarkEnd w:id="1825"/>
      <w:bookmarkEnd w:id="1826"/>
    </w:p>
    <w:p w14:paraId="25A2B23E" w14:textId="6AFCD0DB" w:rsidR="008E1B18" w:rsidRPr="00320611" w:rsidRDefault="00FE6BC0" w:rsidP="00FE6BC0">
      <w:pPr>
        <w:rPr>
          <w:lang w:eastAsia="ja-JP"/>
        </w:rPr>
      </w:pPr>
      <w:r w:rsidRPr="00320611">
        <w:rPr>
          <w:lang w:eastAsia="ja-JP"/>
        </w:rPr>
        <w:t>The procedure below implements the UE initiated option to indicate the UPU/SoR capabilities.</w:t>
      </w:r>
    </w:p>
    <w:p w14:paraId="367F1256" w14:textId="426CC41A" w:rsidR="00FE6BC0" w:rsidRPr="00320611" w:rsidRDefault="00FE6BC0" w:rsidP="00A93CE0">
      <w:pPr>
        <w:pStyle w:val="TH"/>
      </w:pPr>
      <w:del w:id="1827" w:author="S2-2204775" w:date="2022-05-24T08:22:00Z">
        <w:r w:rsidRPr="00320611" w:rsidDel="00946672">
          <w:object w:dxaOrig="9624" w:dyaOrig="5749" w14:anchorId="4312777F">
            <v:shape id="_x0000_i1035" type="#_x0000_t75" style="width:481.55pt;height:285.1pt" o:ole="">
              <v:imagedata r:id="rId31" o:title=""/>
            </v:shape>
            <o:OLEObject Type="Embed" ProgID="Word.Picture.8" ShapeID="_x0000_i1035" DrawAspect="Content" ObjectID="_1715402130" r:id="rId32"/>
          </w:object>
        </w:r>
      </w:del>
      <w:ins w:id="1828" w:author="S2-2204775" w:date="2022-05-24T08:22:00Z">
        <w:r w:rsidR="005E51FC">
          <w:rPr>
            <w:noProof/>
            <w:lang w:val="en-US" w:eastAsia="ko-KR"/>
          </w:rPr>
          <w:object w:dxaOrig="13801" w:dyaOrig="9591" w14:anchorId="6DAEBE6A">
            <v:shape id="_x0000_i1036" type="#_x0000_t75" style="width:463.1pt;height:322pt" o:ole="">
              <v:imagedata r:id="rId33" o:title=""/>
            </v:shape>
            <o:OLEObject Type="Embed" ProgID="Visio.Drawing.15" ShapeID="_x0000_i1036" DrawAspect="Content" ObjectID="_1715402131" r:id="rId34"/>
          </w:object>
        </w:r>
      </w:ins>
    </w:p>
    <w:p w14:paraId="30DF9767" w14:textId="4CD35AEA" w:rsidR="008E1B18" w:rsidRPr="00320611" w:rsidRDefault="008E1B18" w:rsidP="00FE6BC0">
      <w:pPr>
        <w:pStyle w:val="TF"/>
        <w:rPr>
          <w:rFonts w:eastAsia="맑은 고딕"/>
        </w:rPr>
      </w:pPr>
      <w:r w:rsidRPr="00320611">
        <w:rPr>
          <w:rFonts w:eastAsia="맑은 고딕"/>
        </w:rPr>
        <w:t>Fig</w:t>
      </w:r>
      <w:r w:rsidR="00FE6BC0" w:rsidRPr="00320611">
        <w:rPr>
          <w:rFonts w:eastAsia="맑은 고딕"/>
        </w:rPr>
        <w:t>ure</w:t>
      </w:r>
      <w:r w:rsidRPr="00320611">
        <w:rPr>
          <w:rFonts w:eastAsia="맑은 고딕"/>
        </w:rPr>
        <w:t xml:space="preserve"> 6.</w:t>
      </w:r>
      <w:r w:rsidR="0043546C" w:rsidRPr="00320611">
        <w:rPr>
          <w:rFonts w:eastAsia="맑은 고딕"/>
        </w:rPr>
        <w:t>6</w:t>
      </w:r>
      <w:r w:rsidRPr="00320611">
        <w:rPr>
          <w:rFonts w:eastAsia="맑은 고딕"/>
        </w:rPr>
        <w:t>.3.1.1-1</w:t>
      </w:r>
      <w:r w:rsidR="00FE6BC0" w:rsidRPr="00320611">
        <w:rPr>
          <w:rFonts w:eastAsia="맑은 고딕"/>
        </w:rPr>
        <w:t>:</w:t>
      </w:r>
      <w:r w:rsidRPr="00320611">
        <w:rPr>
          <w:rFonts w:eastAsia="맑은 고딕"/>
        </w:rPr>
        <w:t xml:space="preserve"> UE Initiated for Extended SoR Information</w:t>
      </w:r>
    </w:p>
    <w:p w14:paraId="0CC011FA" w14:textId="4C3DC2C0" w:rsidR="008E1B18" w:rsidRPr="00320611" w:rsidRDefault="00FE6BC0" w:rsidP="00FE6BC0">
      <w:pPr>
        <w:rPr>
          <w:lang w:eastAsia="ja-JP"/>
        </w:rPr>
      </w:pPr>
      <w:r w:rsidRPr="00320611">
        <w:rPr>
          <w:lang w:eastAsia="ja-JP"/>
        </w:rPr>
        <w:t>The steps in the call flow are described briefly below:</w:t>
      </w:r>
    </w:p>
    <w:p w14:paraId="76115DE2" w14:textId="77777777" w:rsidR="00FE6BC0" w:rsidRPr="00320611" w:rsidRDefault="00FE6BC0" w:rsidP="00FE6BC0">
      <w:pPr>
        <w:pStyle w:val="B1"/>
        <w:rPr>
          <w:rFonts w:eastAsia="맑은 고딕"/>
        </w:rPr>
      </w:pPr>
      <w:r w:rsidRPr="00320611">
        <w:rPr>
          <w:rFonts w:eastAsia="맑은 고딕"/>
        </w:rPr>
        <w:t>1.</w:t>
      </w:r>
      <w:r w:rsidRPr="00320611">
        <w:rPr>
          <w:rFonts w:eastAsia="맑은 고딕"/>
        </w:rPr>
        <w:tab/>
        <w:t>While roaming, the UE includes a new transparent container in a 5GC Registration Request, when UE performs Initial Registration or when the UE wants HPLMN to be aware of UE changes e.g. UE capability changes or UE requests new network slices. This new container is an indication that the UE wants the UDM to provide the UE with information relevant to Subscribed/Requested NSSAIs in the current VPLMN as well as other VPLMNs where the UE is currently located. The container includes the requested information and includes UE information that is pertinent to the request. The UE may send a protected container (transparent for AMF i.e. container is protected with home network security information) that includes info relevant for UDM e.g. UE capabilities, UE location, Requested NSSAI, etc.</w:t>
      </w:r>
    </w:p>
    <w:p w14:paraId="57BD3453" w14:textId="48F42D97" w:rsidR="00FE6BC0" w:rsidRPr="00320611" w:rsidRDefault="00FE6BC0" w:rsidP="00FE6BC0">
      <w:pPr>
        <w:pStyle w:val="NO"/>
        <w:rPr>
          <w:rFonts w:eastAsia="맑은 고딕"/>
        </w:rPr>
      </w:pPr>
      <w:r w:rsidRPr="00320611">
        <w:rPr>
          <w:rFonts w:eastAsia="맑은 고딕"/>
        </w:rPr>
        <w:t>NOTE:</w:t>
      </w:r>
      <w:r w:rsidRPr="00320611">
        <w:rPr>
          <w:rFonts w:eastAsia="맑은 고딕"/>
        </w:rPr>
        <w:tab/>
        <w:t>Security aspects on how to protect the UE capabilities provided by the UE are to be discussed in SA WG3.</w:t>
      </w:r>
    </w:p>
    <w:p w14:paraId="07EB0F6B" w14:textId="410717D3" w:rsidR="008E1B18" w:rsidRPr="00320611" w:rsidRDefault="008E1B18" w:rsidP="003B60FA">
      <w:pPr>
        <w:pStyle w:val="EditorsNote"/>
        <w:rPr>
          <w:rFonts w:eastAsia="맑은 고딕"/>
        </w:rPr>
      </w:pPr>
      <w:r w:rsidRPr="00320611">
        <w:rPr>
          <w:rFonts w:eastAsia="맑은 고딕"/>
        </w:rPr>
        <w:t>Editor</w:t>
      </w:r>
      <w:r w:rsidR="00A13E1F" w:rsidRPr="00320611">
        <w:rPr>
          <w:rFonts w:eastAsia="맑은 고딕"/>
        </w:rPr>
        <w:t>'</w:t>
      </w:r>
      <w:r w:rsidRPr="00320611">
        <w:rPr>
          <w:rFonts w:eastAsia="맑은 고딕"/>
        </w:rPr>
        <w:t>s note:</w:t>
      </w:r>
      <w:r w:rsidR="0043546C" w:rsidRPr="00320611">
        <w:rPr>
          <w:rFonts w:eastAsia="맑은 고딕"/>
        </w:rPr>
        <w:tab/>
      </w:r>
      <w:r w:rsidRPr="00320611">
        <w:rPr>
          <w:rFonts w:eastAsia="맑은 고딕"/>
        </w:rPr>
        <w:t>Additional information to be included in the container is FFS</w:t>
      </w:r>
      <w:r w:rsidR="00FE6BC0" w:rsidRPr="00320611">
        <w:rPr>
          <w:rFonts w:eastAsia="맑은 고딕"/>
        </w:rPr>
        <w:t>.</w:t>
      </w:r>
    </w:p>
    <w:p w14:paraId="69BC40A7" w14:textId="77777777" w:rsidR="00FE6BC0" w:rsidRPr="00320611" w:rsidRDefault="00FE6BC0" w:rsidP="00FE6BC0">
      <w:pPr>
        <w:pStyle w:val="B1"/>
        <w:rPr>
          <w:rFonts w:eastAsia="맑은 고딕"/>
        </w:rPr>
      </w:pPr>
      <w:r w:rsidRPr="00320611">
        <w:rPr>
          <w:rFonts w:eastAsia="맑은 고딕"/>
        </w:rPr>
        <w:t>2.</w:t>
      </w:r>
      <w:r w:rsidRPr="00320611">
        <w:rPr>
          <w:rFonts w:eastAsia="맑은 고딕"/>
        </w:rPr>
        <w:tab/>
        <w:t>new info: AMF forwards the received container transparently from the UE in the Nudm_UECM_Reg Request towards the UDM.</w:t>
      </w:r>
    </w:p>
    <w:p w14:paraId="1C978619" w14:textId="77777777" w:rsidR="00FE6BC0" w:rsidRPr="00320611" w:rsidRDefault="00FE6BC0" w:rsidP="00FE6BC0">
      <w:pPr>
        <w:pStyle w:val="B1"/>
        <w:rPr>
          <w:rFonts w:eastAsia="맑은 고딕"/>
        </w:rPr>
      </w:pPr>
      <w:r w:rsidRPr="00320611">
        <w:rPr>
          <w:rFonts w:eastAsia="맑은 고딕"/>
        </w:rPr>
        <w:t>3.</w:t>
      </w:r>
      <w:r w:rsidRPr="00320611">
        <w:rPr>
          <w:rFonts w:eastAsia="맑은 고딕"/>
        </w:rPr>
        <w:tab/>
        <w:t>UDM uses UE capabilities to check that UE supports ability to handle the additional information, and if the UE does support the additional information, then UDM initiates a request to the SoR AF and indicates in such a request the UE capabilities.</w:t>
      </w:r>
    </w:p>
    <w:p w14:paraId="2FDED23B" w14:textId="77777777" w:rsidR="00FE6BC0" w:rsidRPr="00320611" w:rsidRDefault="00FE6BC0" w:rsidP="00FE6BC0">
      <w:pPr>
        <w:pStyle w:val="B1"/>
        <w:rPr>
          <w:rFonts w:eastAsia="맑은 고딕"/>
        </w:rPr>
      </w:pPr>
      <w:r w:rsidRPr="00320611">
        <w:rPr>
          <w:rFonts w:eastAsia="맑은 고딕"/>
        </w:rPr>
        <w:t>4.</w:t>
      </w:r>
      <w:r w:rsidRPr="00320611">
        <w:rPr>
          <w:rFonts w:eastAsia="맑은 고딕"/>
        </w:rPr>
        <w:tab/>
        <w:t>This is identical to step 2 in clause 6.6.3.1.</w:t>
      </w:r>
    </w:p>
    <w:p w14:paraId="6B1F6D6F" w14:textId="77777777" w:rsidR="00FE6BC0" w:rsidRPr="00320611" w:rsidRDefault="00FE6BC0" w:rsidP="00FE6BC0">
      <w:pPr>
        <w:pStyle w:val="B1"/>
        <w:rPr>
          <w:rFonts w:eastAsia="맑은 고딕"/>
        </w:rPr>
      </w:pPr>
      <w:r w:rsidRPr="00320611">
        <w:rPr>
          <w:rFonts w:eastAsia="맑은 고딕"/>
        </w:rPr>
        <w:t>5.</w:t>
      </w:r>
      <w:r w:rsidRPr="00320611">
        <w:rPr>
          <w:rFonts w:eastAsia="맑은 고딕"/>
        </w:rPr>
        <w:tab/>
        <w:t>This is identical to step 3 in clause 6.6.3.1.</w:t>
      </w:r>
    </w:p>
    <w:p w14:paraId="08AC93AB" w14:textId="77777777" w:rsidR="00FE6BC0" w:rsidRPr="00320611" w:rsidRDefault="00FE6BC0" w:rsidP="00FE6BC0">
      <w:pPr>
        <w:pStyle w:val="B1"/>
        <w:rPr>
          <w:rFonts w:eastAsia="맑은 고딕"/>
        </w:rPr>
      </w:pPr>
      <w:r w:rsidRPr="00320611">
        <w:rPr>
          <w:rFonts w:eastAsia="맑은 고딕"/>
        </w:rPr>
        <w:t>6.</w:t>
      </w:r>
      <w:r w:rsidRPr="00320611">
        <w:rPr>
          <w:rFonts w:eastAsia="맑은 고딕"/>
        </w:rPr>
        <w:tab/>
        <w:t>This is identical to step 4 in clause 6.6.3.1.</w:t>
      </w:r>
    </w:p>
    <w:p w14:paraId="0E14C97F" w14:textId="77777777" w:rsidR="00FE6BC0" w:rsidRPr="00320611" w:rsidRDefault="00FE6BC0" w:rsidP="00FE6BC0">
      <w:pPr>
        <w:pStyle w:val="B1"/>
        <w:rPr>
          <w:rFonts w:eastAsia="맑은 고딕"/>
        </w:rPr>
      </w:pPr>
      <w:r w:rsidRPr="00320611">
        <w:rPr>
          <w:rFonts w:eastAsia="맑은 고딕"/>
        </w:rPr>
        <w:t>7.</w:t>
      </w:r>
      <w:r w:rsidRPr="00320611">
        <w:rPr>
          <w:rFonts w:eastAsia="맑은 고딕"/>
        </w:rPr>
        <w:tab/>
        <w:t>HPLMN (or CH) sends SoR information within the Access and Mobility Subscription data i.e. AMF is transparent to the content of such data.</w:t>
      </w:r>
    </w:p>
    <w:p w14:paraId="094BAEC0" w14:textId="77777777" w:rsidR="00FE6BC0" w:rsidRPr="00320611" w:rsidRDefault="00FE6BC0" w:rsidP="00FE6BC0">
      <w:pPr>
        <w:pStyle w:val="B1"/>
        <w:rPr>
          <w:rFonts w:eastAsia="맑은 고딕"/>
        </w:rPr>
      </w:pPr>
      <w:r w:rsidRPr="00320611">
        <w:rPr>
          <w:rFonts w:eastAsia="맑은 고딕"/>
        </w:rPr>
        <w:t>8.</w:t>
      </w:r>
      <w:r w:rsidRPr="00320611">
        <w:rPr>
          <w:rFonts w:eastAsia="맑은 고딕"/>
        </w:rPr>
        <w:tab/>
        <w:t>AMF forwards the "steering of roaming information" within the Registration Accept as per current specification.</w:t>
      </w:r>
    </w:p>
    <w:p w14:paraId="215C9A75" w14:textId="77777777" w:rsidR="00FE6BC0" w:rsidRPr="00320611" w:rsidRDefault="00FE6BC0" w:rsidP="00FE6BC0">
      <w:pPr>
        <w:pStyle w:val="B1"/>
        <w:rPr>
          <w:rFonts w:eastAsia="맑은 고딕"/>
        </w:rPr>
      </w:pPr>
      <w:r w:rsidRPr="00320611">
        <w:rPr>
          <w:rFonts w:eastAsia="맑은 고딕"/>
        </w:rPr>
        <w:t>9.</w:t>
      </w:r>
      <w:r w:rsidRPr="00320611">
        <w:rPr>
          <w:rFonts w:eastAsia="맑은 고딕"/>
        </w:rPr>
        <w:tab/>
        <w:t>This is identical to step 6 in clause 6.6.3.1.</w:t>
      </w:r>
    </w:p>
    <w:p w14:paraId="3202D3F2" w14:textId="786FDB7A" w:rsidR="008E1B18" w:rsidRPr="00320611" w:rsidRDefault="008E1B18" w:rsidP="00C86DBB">
      <w:pPr>
        <w:pStyle w:val="51"/>
        <w:rPr>
          <w:lang w:eastAsia="ja-JP"/>
        </w:rPr>
      </w:pPr>
      <w:bookmarkStart w:id="1829" w:name="_Toc104302413"/>
      <w:bookmarkStart w:id="1830" w:name="_Toc104359379"/>
      <w:r w:rsidRPr="00320611">
        <w:rPr>
          <w:lang w:eastAsia="ja-JP"/>
        </w:rPr>
        <w:t>6.</w:t>
      </w:r>
      <w:r w:rsidR="00E41518" w:rsidRPr="00320611">
        <w:rPr>
          <w:lang w:eastAsia="ja-JP"/>
        </w:rPr>
        <w:t>6</w:t>
      </w:r>
      <w:r w:rsidRPr="00320611">
        <w:rPr>
          <w:lang w:eastAsia="ja-JP"/>
        </w:rPr>
        <w:t>.3.1.2</w:t>
      </w:r>
      <w:r w:rsidR="00E41518" w:rsidRPr="00320611">
        <w:rPr>
          <w:lang w:eastAsia="ja-JP"/>
        </w:rPr>
        <w:tab/>
      </w:r>
      <w:r w:rsidRPr="00320611">
        <w:rPr>
          <w:lang w:eastAsia="ja-JP"/>
        </w:rPr>
        <w:t>Network Triggered capability indication</w:t>
      </w:r>
      <w:bookmarkEnd w:id="1829"/>
      <w:bookmarkEnd w:id="1830"/>
    </w:p>
    <w:p w14:paraId="3189B325" w14:textId="5E657EF8" w:rsidR="008E1B18" w:rsidRPr="00320611" w:rsidRDefault="00FE6BC0" w:rsidP="00FE6BC0">
      <w:pPr>
        <w:rPr>
          <w:lang w:eastAsia="ja-JP"/>
        </w:rPr>
      </w:pPr>
      <w:r w:rsidRPr="00320611">
        <w:rPr>
          <w:lang w:eastAsia="ja-JP"/>
        </w:rPr>
        <w:t>The procedure below implements the Network triggered option to retrieve the UPU/SoR capabilities.</w:t>
      </w:r>
    </w:p>
    <w:p w14:paraId="359FCE9C" w14:textId="7FEA84C1" w:rsidR="00FE6BC0" w:rsidRPr="00320611" w:rsidRDefault="00FE6BC0" w:rsidP="005E51FC">
      <w:pPr>
        <w:pStyle w:val="TH"/>
      </w:pPr>
      <w:del w:id="1831" w:author="S2-2204775" w:date="2022-05-24T08:22:00Z">
        <w:r w:rsidRPr="00320611" w:rsidDel="00946672">
          <w:object w:dxaOrig="9546" w:dyaOrig="5261" w14:anchorId="35952456">
            <v:shape id="_x0000_i1037" type="#_x0000_t75" style="width:477.5pt;height:261.5pt" o:ole="">
              <v:imagedata r:id="rId35" o:title=""/>
            </v:shape>
            <o:OLEObject Type="Embed" ProgID="Word.Picture.8" ShapeID="_x0000_i1037" DrawAspect="Content" ObjectID="_1715402132" r:id="rId36"/>
          </w:object>
        </w:r>
      </w:del>
      <w:ins w:id="1832" w:author="S2-2204775" w:date="2022-05-24T08:22:00Z">
        <w:r w:rsidR="005E51FC" w:rsidRPr="000271F8">
          <w:rPr>
            <w:rStyle w:val="afff2"/>
          </w:rPr>
          <w:object w:dxaOrig="13801" w:dyaOrig="9591" w14:anchorId="460C9CFE">
            <v:shape id="_x0000_i1038" type="#_x0000_t75" style="width:471.15pt;height:327.75pt" o:ole="">
              <v:imagedata r:id="rId37" o:title=""/>
            </v:shape>
            <o:OLEObject Type="Embed" ProgID="Visio.Drawing.15" ShapeID="_x0000_i1038" DrawAspect="Content" ObjectID="_1715402133" r:id="rId38"/>
          </w:object>
        </w:r>
      </w:ins>
    </w:p>
    <w:p w14:paraId="479E511A" w14:textId="76339792" w:rsidR="008E1B18" w:rsidRPr="00320611" w:rsidRDefault="008E1B18" w:rsidP="005E51FC">
      <w:pPr>
        <w:pStyle w:val="TF"/>
        <w:rPr>
          <w:rFonts w:eastAsia="맑은 고딕"/>
        </w:rPr>
      </w:pPr>
      <w:r w:rsidRPr="00320611">
        <w:rPr>
          <w:rFonts w:eastAsia="맑은 고딕"/>
        </w:rPr>
        <w:t>Fig</w:t>
      </w:r>
      <w:r w:rsidR="00FE6BC0" w:rsidRPr="00320611">
        <w:rPr>
          <w:rFonts w:eastAsia="맑은 고딕"/>
        </w:rPr>
        <w:t>ure</w:t>
      </w:r>
      <w:r w:rsidRPr="00320611">
        <w:rPr>
          <w:rFonts w:eastAsia="맑은 고딕"/>
        </w:rPr>
        <w:t xml:space="preserve"> 6.</w:t>
      </w:r>
      <w:r w:rsidR="0097096D" w:rsidRPr="00320611">
        <w:rPr>
          <w:rFonts w:eastAsia="맑은 고딕"/>
        </w:rPr>
        <w:t>6</w:t>
      </w:r>
      <w:r w:rsidRPr="00320611">
        <w:rPr>
          <w:rFonts w:eastAsia="맑은 고딕"/>
        </w:rPr>
        <w:t>.</w:t>
      </w:r>
      <w:r w:rsidR="0097096D" w:rsidRPr="00320611">
        <w:rPr>
          <w:rFonts w:eastAsia="맑은 고딕"/>
        </w:rPr>
        <w:t>3</w:t>
      </w:r>
      <w:r w:rsidRPr="00320611">
        <w:rPr>
          <w:rFonts w:eastAsia="맑은 고딕"/>
        </w:rPr>
        <w:t>.1.2-1</w:t>
      </w:r>
      <w:r w:rsidR="00FE6BC0" w:rsidRPr="00320611">
        <w:rPr>
          <w:rFonts w:eastAsia="맑은 고딕"/>
        </w:rPr>
        <w:t>:</w:t>
      </w:r>
      <w:r w:rsidRPr="00320611">
        <w:rPr>
          <w:rFonts w:eastAsia="맑은 고딕"/>
        </w:rPr>
        <w:t xml:space="preserve"> Network Initiated for Extended SoR Information</w:t>
      </w:r>
    </w:p>
    <w:p w14:paraId="1F9A3BB9" w14:textId="785A937D" w:rsidR="008E1B18" w:rsidRPr="00320611" w:rsidRDefault="00FE6BC0" w:rsidP="00FE6BC0">
      <w:pPr>
        <w:rPr>
          <w:lang w:eastAsia="ja-JP"/>
        </w:rPr>
      </w:pPr>
      <w:r w:rsidRPr="00320611">
        <w:rPr>
          <w:lang w:eastAsia="ja-JP"/>
        </w:rPr>
        <w:t>The steps in the call flow are briefly described below:</w:t>
      </w:r>
    </w:p>
    <w:p w14:paraId="7EA38CC9" w14:textId="3B46CC59" w:rsidR="00FE6BC0" w:rsidRPr="00320611" w:rsidRDefault="00FE6BC0" w:rsidP="00FE6BC0">
      <w:pPr>
        <w:pStyle w:val="B1"/>
        <w:rPr>
          <w:rFonts w:eastAsia="맑은 고딕"/>
        </w:rPr>
      </w:pPr>
      <w:r w:rsidRPr="00320611">
        <w:rPr>
          <w:rFonts w:eastAsia="맑은 고딕"/>
        </w:rPr>
        <w:t>1.</w:t>
      </w:r>
      <w:r w:rsidRPr="00320611">
        <w:rPr>
          <w:rFonts w:eastAsia="맑은 고딕"/>
        </w:rPr>
        <w:tab/>
        <w:t>The UE performs a regular Registration. During that procedure, the UDM may interact with the SoR AF to provide SoR info to the UE during initial registration (e.g. based on local configuration)</w:t>
      </w:r>
    </w:p>
    <w:p w14:paraId="09B3A339" w14:textId="2F93ECED" w:rsidR="00FE6BC0" w:rsidRPr="00320611" w:rsidRDefault="00FE6BC0" w:rsidP="00FE6BC0">
      <w:pPr>
        <w:pStyle w:val="B1"/>
        <w:rPr>
          <w:rFonts w:eastAsia="맑은 고딕"/>
        </w:rPr>
      </w:pPr>
      <w:r w:rsidRPr="00320611">
        <w:rPr>
          <w:rFonts w:eastAsia="맑은 고딕"/>
        </w:rPr>
        <w:t>2.</w:t>
      </w:r>
      <w:r w:rsidRPr="00320611">
        <w:rPr>
          <w:rFonts w:eastAsia="맑은 고딕"/>
        </w:rPr>
        <w:tab/>
        <w:t>UDM decides to fetch the UE capabilities to see if the UE supports slice-based SoR information. The UDM may determine to trigg</w:t>
      </w:r>
      <w:r w:rsidRPr="00320611">
        <w:rPr>
          <w:rFonts w:eastAsia="맑은 고딕"/>
        </w:rPr>
        <w:lastRenderedPageBreak/>
        <w:t xml:space="preserve">er this </w:t>
      </w:r>
      <w:del w:id="1833" w:author="Rapporteur" w:date="2022-05-24T15:56:00Z">
        <w:r w:rsidRPr="00320611" w:rsidDel="00183735">
          <w:rPr>
            <w:rFonts w:eastAsia="맑은 고딕"/>
          </w:rPr>
          <w:delText>step </w:delText>
        </w:r>
      </w:del>
      <w:ins w:id="1834" w:author="Rapporteur" w:date="2022-05-24T15:56:00Z">
        <w:r w:rsidR="00183735" w:rsidRPr="00320611">
          <w:rPr>
            <w:rFonts w:eastAsia="맑은 고딕"/>
          </w:rPr>
          <w:t>step</w:t>
        </w:r>
        <w:r w:rsidR="00183735">
          <w:rPr>
            <w:rFonts w:eastAsia="맑은 고딕"/>
          </w:rPr>
          <w:t xml:space="preserve"> </w:t>
        </w:r>
      </w:ins>
      <w:r w:rsidRPr="00320611">
        <w:rPr>
          <w:rFonts w:eastAsia="맑은 고딕"/>
        </w:rPr>
        <w:t>based on e.g. local configuration, UE location in specific PLMN or a new indication provided by the SoR AF to the UDM in step 1.</w:t>
      </w:r>
    </w:p>
    <w:p w14:paraId="7C4BE9A1" w14:textId="77777777" w:rsidR="00FE6BC0" w:rsidRPr="00320611" w:rsidRDefault="00FE6BC0" w:rsidP="00FE6BC0">
      <w:pPr>
        <w:pStyle w:val="B1"/>
        <w:rPr>
          <w:rFonts w:eastAsia="맑은 고딕"/>
        </w:rPr>
      </w:pPr>
      <w:r w:rsidRPr="00320611">
        <w:rPr>
          <w:rFonts w:eastAsia="맑은 고딕"/>
        </w:rPr>
        <w:t>3.</w:t>
      </w:r>
      <w:r w:rsidRPr="00320611">
        <w:rPr>
          <w:rFonts w:eastAsia="맑은 고딕"/>
        </w:rPr>
        <w:tab/>
        <w:t>The UDM triggers an extended UPU procedure requesting the UE to send its UPU capabilities in the response. Hence, UDM sends to the AMF, an Nudm SDM Notification including a UPU transparent container to trigger the UE to return its UPU capabilities.</w:t>
      </w:r>
    </w:p>
    <w:p w14:paraId="7B4E5658" w14:textId="2ACCE4B1" w:rsidR="00FE6BC0" w:rsidRPr="00320611" w:rsidRDefault="00FE6BC0" w:rsidP="00FE6BC0">
      <w:pPr>
        <w:pStyle w:val="NO"/>
        <w:rPr>
          <w:rFonts w:eastAsia="맑은 고딕"/>
        </w:rPr>
      </w:pPr>
      <w:r w:rsidRPr="00320611">
        <w:rPr>
          <w:rFonts w:eastAsia="맑은 고딕"/>
        </w:rPr>
        <w:t>NOTE:</w:t>
      </w:r>
      <w:r w:rsidRPr="00320611">
        <w:rPr>
          <w:rFonts w:eastAsia="맑은 고딕"/>
        </w:rPr>
        <w:tab/>
        <w:t>Security aspects of the protection of the UPU transparent container are to be discussed in SA WG3.</w:t>
      </w:r>
    </w:p>
    <w:p w14:paraId="1680AF29" w14:textId="77777777" w:rsidR="00FE6BC0" w:rsidRPr="00320611" w:rsidRDefault="00FE6BC0" w:rsidP="00FE6BC0">
      <w:pPr>
        <w:pStyle w:val="B1"/>
        <w:rPr>
          <w:rFonts w:eastAsia="맑은 고딕"/>
        </w:rPr>
      </w:pPr>
      <w:r w:rsidRPr="00320611">
        <w:rPr>
          <w:rFonts w:eastAsia="맑은 고딕"/>
        </w:rPr>
        <w:t>4.</w:t>
      </w:r>
      <w:r w:rsidRPr="00320611">
        <w:rPr>
          <w:rFonts w:eastAsia="맑은 고딕"/>
        </w:rPr>
        <w:tab/>
        <w:t>The AMF sends a DL NAS TRANSPORT message to the UE, where this DL NAS TRANSPORT message including the UPU transparent container where the UDM requests the UE capabilities of the UE to handle enhanced SoR information (e.g., a list of VPLMNs and optional supported network slices and/or applicability/validity info, as described herein).</w:t>
      </w:r>
    </w:p>
    <w:p w14:paraId="6F25D5D1" w14:textId="77777777" w:rsidR="00FE6BC0" w:rsidRPr="00320611" w:rsidRDefault="00FE6BC0" w:rsidP="00FE6BC0">
      <w:pPr>
        <w:pStyle w:val="B1"/>
        <w:rPr>
          <w:rFonts w:eastAsia="맑은 고딕"/>
        </w:rPr>
      </w:pPr>
      <w:r w:rsidRPr="00320611">
        <w:rPr>
          <w:rFonts w:eastAsia="맑은 고딕"/>
        </w:rPr>
        <w:t>5.</w:t>
      </w:r>
      <w:r w:rsidRPr="00320611">
        <w:rPr>
          <w:rFonts w:eastAsia="맑은 고딕"/>
        </w:rPr>
        <w:tab/>
        <w:t>The UE returns its capabilities within an UPU ACK transparent container in an NAS UL TRANSPORT message to the AMF.</w:t>
      </w:r>
    </w:p>
    <w:p w14:paraId="2BA0527F" w14:textId="77777777" w:rsidR="00FE6BC0" w:rsidRPr="00320611" w:rsidRDefault="00FE6BC0" w:rsidP="00FE6BC0">
      <w:pPr>
        <w:pStyle w:val="B1"/>
        <w:rPr>
          <w:rFonts w:eastAsia="맑은 고딕"/>
        </w:rPr>
      </w:pPr>
      <w:r w:rsidRPr="00320611">
        <w:rPr>
          <w:rFonts w:eastAsia="맑은 고딕"/>
        </w:rPr>
        <w:t>6.</w:t>
      </w:r>
      <w:r w:rsidRPr="00320611">
        <w:rPr>
          <w:rFonts w:eastAsia="맑은 고딕"/>
        </w:rPr>
        <w:tab/>
        <w:t>The AMF sends, to the UDM, an Nudm_SDM_Info including the UPU ACK transparent container indicating that the UE has the capabilities to receive enhanced SoR information.</w:t>
      </w:r>
    </w:p>
    <w:p w14:paraId="7A6120F7" w14:textId="77777777" w:rsidR="00FE6BC0" w:rsidRPr="00320611" w:rsidRDefault="00FE6BC0" w:rsidP="00FE6BC0">
      <w:pPr>
        <w:pStyle w:val="B1"/>
        <w:rPr>
          <w:rFonts w:eastAsia="맑은 고딕"/>
        </w:rPr>
      </w:pPr>
      <w:r w:rsidRPr="00320611">
        <w:rPr>
          <w:rFonts w:eastAsia="맑은 고딕"/>
        </w:rPr>
        <w:t>7.</w:t>
      </w:r>
      <w:r w:rsidRPr="00320611">
        <w:rPr>
          <w:rFonts w:eastAsia="맑은 고딕"/>
        </w:rPr>
        <w:tab/>
        <w:t>This is identical to step 2 in clause 6.6.3.1.</w:t>
      </w:r>
    </w:p>
    <w:p w14:paraId="07659030" w14:textId="77777777" w:rsidR="00FE6BC0" w:rsidRPr="00320611" w:rsidRDefault="00FE6BC0" w:rsidP="00FE6BC0">
      <w:pPr>
        <w:pStyle w:val="B1"/>
        <w:rPr>
          <w:rFonts w:eastAsia="맑은 고딕"/>
        </w:rPr>
      </w:pPr>
      <w:r w:rsidRPr="00320611">
        <w:rPr>
          <w:rFonts w:eastAsia="맑은 고딕"/>
        </w:rPr>
        <w:t>8.</w:t>
      </w:r>
      <w:r w:rsidRPr="00320611">
        <w:rPr>
          <w:rFonts w:eastAsia="맑은 고딕"/>
        </w:rPr>
        <w:tab/>
        <w:t>This is identical to step 3 in clause 6.6.3.1.</w:t>
      </w:r>
    </w:p>
    <w:p w14:paraId="1D307F20" w14:textId="77777777" w:rsidR="00FE6BC0" w:rsidRPr="00320611" w:rsidRDefault="00FE6BC0" w:rsidP="00FE6BC0">
      <w:pPr>
        <w:pStyle w:val="B1"/>
        <w:rPr>
          <w:rFonts w:eastAsia="맑은 고딕"/>
        </w:rPr>
      </w:pPr>
      <w:r w:rsidRPr="00320611">
        <w:rPr>
          <w:rFonts w:eastAsia="맑은 고딕"/>
        </w:rPr>
        <w:t>9.</w:t>
      </w:r>
      <w:r w:rsidRPr="00320611">
        <w:rPr>
          <w:rFonts w:eastAsia="맑은 고딕"/>
        </w:rPr>
        <w:tab/>
        <w:t>This is identical to step 4 in clause 6.6.3.1.</w:t>
      </w:r>
    </w:p>
    <w:p w14:paraId="04C8DDDA" w14:textId="77777777" w:rsidR="00FE6BC0" w:rsidRPr="00320611" w:rsidRDefault="00FE6BC0" w:rsidP="00FE6BC0">
      <w:pPr>
        <w:pStyle w:val="B1"/>
        <w:rPr>
          <w:rFonts w:eastAsia="맑은 고딕"/>
        </w:rPr>
      </w:pPr>
      <w:r w:rsidRPr="00320611">
        <w:rPr>
          <w:rFonts w:eastAsia="맑은 고딕"/>
        </w:rPr>
        <w:t>10.</w:t>
      </w:r>
      <w:r w:rsidRPr="00320611">
        <w:rPr>
          <w:rFonts w:eastAsia="맑은 고딕"/>
        </w:rPr>
        <w:tab/>
        <w:t>The UDM sends, to the AMF, a Nudm_Notify and includes the enhanced SoR information.</w:t>
      </w:r>
    </w:p>
    <w:p w14:paraId="74C775E7" w14:textId="77777777" w:rsidR="00FE6BC0" w:rsidRPr="00320611" w:rsidRDefault="00FE6BC0" w:rsidP="00FE6BC0">
      <w:pPr>
        <w:pStyle w:val="B1"/>
        <w:rPr>
          <w:rFonts w:eastAsia="맑은 고딕"/>
        </w:rPr>
      </w:pPr>
      <w:r w:rsidRPr="00320611">
        <w:rPr>
          <w:rFonts w:eastAsia="맑은 고딕"/>
        </w:rPr>
        <w:t>11.</w:t>
      </w:r>
      <w:r w:rsidRPr="00320611">
        <w:rPr>
          <w:rFonts w:eastAsia="맑은 고딕"/>
        </w:rPr>
        <w:tab/>
        <w:t>The AMF sends a DL NAS TRANSPORT message including the enhanced SoR information to the UE. Optionally, an ID of the enhanced SoR information may be included in the message. The UE stores the enhanced SoR information.</w:t>
      </w:r>
    </w:p>
    <w:p w14:paraId="478ED3E0" w14:textId="77777777" w:rsidR="00FE6BC0" w:rsidRPr="00320611" w:rsidRDefault="00FE6BC0" w:rsidP="00FE6BC0">
      <w:pPr>
        <w:pStyle w:val="B1"/>
        <w:rPr>
          <w:rFonts w:eastAsia="맑은 고딕"/>
        </w:rPr>
      </w:pPr>
      <w:r w:rsidRPr="00320611">
        <w:rPr>
          <w:rFonts w:eastAsia="맑은 고딕"/>
        </w:rPr>
        <w:t>12.</w:t>
      </w:r>
      <w:r w:rsidRPr="00320611">
        <w:rPr>
          <w:rFonts w:eastAsia="맑은 고딕"/>
        </w:rPr>
        <w:tab/>
        <w:t>The UE returns UPU ACK in an NAS UL TRANSPORT message to the AMF.</w:t>
      </w:r>
    </w:p>
    <w:p w14:paraId="286A3E69" w14:textId="77777777" w:rsidR="00FE6BC0" w:rsidRPr="00320611" w:rsidRDefault="00FE6BC0" w:rsidP="00FE6BC0">
      <w:pPr>
        <w:pStyle w:val="B1"/>
        <w:rPr>
          <w:rFonts w:eastAsia="맑은 고딕"/>
        </w:rPr>
      </w:pPr>
      <w:r w:rsidRPr="00320611">
        <w:rPr>
          <w:rFonts w:eastAsia="맑은 고딕"/>
        </w:rPr>
        <w:t>13.</w:t>
      </w:r>
      <w:r w:rsidRPr="00320611">
        <w:rPr>
          <w:rFonts w:eastAsia="맑은 고딕"/>
        </w:rPr>
        <w:tab/>
        <w:t>The AMF sends to the UDM an Nudm_SDM_Info UPU to acknowledge UE reception of the enhanced SoR info including the VPLMN List.</w:t>
      </w:r>
    </w:p>
    <w:p w14:paraId="1FB5664A" w14:textId="77777777" w:rsidR="00FE6BC0" w:rsidRPr="00320611" w:rsidRDefault="00FE6BC0" w:rsidP="00FE6BC0">
      <w:pPr>
        <w:pStyle w:val="B1"/>
        <w:rPr>
          <w:rFonts w:eastAsia="맑은 고딕"/>
        </w:rPr>
      </w:pPr>
      <w:r w:rsidRPr="00320611">
        <w:rPr>
          <w:rFonts w:eastAsia="맑은 고딕"/>
        </w:rPr>
        <w:t>14.</w:t>
      </w:r>
      <w:r w:rsidRPr="00320611">
        <w:rPr>
          <w:rFonts w:eastAsia="맑은 고딕"/>
        </w:rPr>
        <w:tab/>
        <w:t>This is identical to step 6 in clause 6.6.3.1.</w:t>
      </w:r>
    </w:p>
    <w:p w14:paraId="1985D406" w14:textId="346C8E1C" w:rsidR="008E1B18" w:rsidRPr="00320611" w:rsidRDefault="008E1B18" w:rsidP="00C86DBB">
      <w:pPr>
        <w:pStyle w:val="31"/>
        <w:rPr>
          <w:lang w:eastAsia="zh-CN"/>
        </w:rPr>
      </w:pPr>
      <w:bookmarkStart w:id="1835" w:name="_Toc104302414"/>
      <w:bookmarkStart w:id="1836" w:name="_Toc104359380"/>
      <w:bookmarkStart w:id="1837" w:name="_Toc104789020"/>
      <w:r w:rsidRPr="00320611">
        <w:rPr>
          <w:lang w:eastAsia="zh-CN"/>
        </w:rPr>
        <w:t>6.</w:t>
      </w:r>
      <w:r w:rsidR="007B6FA1" w:rsidRPr="00320611">
        <w:rPr>
          <w:lang w:eastAsia="zh-CN"/>
        </w:rPr>
        <w:t>6</w:t>
      </w:r>
      <w:r w:rsidRPr="00320611">
        <w:rPr>
          <w:lang w:eastAsia="zh-CN"/>
        </w:rPr>
        <w:t>.4</w:t>
      </w:r>
      <w:r w:rsidRPr="00320611">
        <w:rPr>
          <w:lang w:eastAsia="zh-CN"/>
        </w:rPr>
        <w:tab/>
      </w:r>
      <w:r w:rsidRPr="00320611">
        <w:rPr>
          <w:lang w:eastAsia="ja-JP"/>
        </w:rPr>
        <w:t xml:space="preserve">Impacts on </w:t>
      </w:r>
      <w:r w:rsidRPr="00320611">
        <w:rPr>
          <w:lang w:eastAsia="zh-CN"/>
        </w:rPr>
        <w:t>E</w:t>
      </w:r>
      <w:r w:rsidRPr="00320611">
        <w:rPr>
          <w:lang w:eastAsia="ja-JP"/>
        </w:rPr>
        <w:t xml:space="preserve">xisting </w:t>
      </w:r>
      <w:r w:rsidRPr="00320611">
        <w:rPr>
          <w:lang w:eastAsia="zh-CN"/>
        </w:rPr>
        <w:t>N</w:t>
      </w:r>
      <w:r w:rsidRPr="00320611">
        <w:rPr>
          <w:lang w:eastAsia="ja-JP"/>
        </w:rPr>
        <w:t xml:space="preserve">odes and </w:t>
      </w:r>
      <w:r w:rsidRPr="00320611">
        <w:rPr>
          <w:lang w:eastAsia="zh-CN"/>
        </w:rPr>
        <w:t>F</w:t>
      </w:r>
      <w:r w:rsidRPr="00320611">
        <w:rPr>
          <w:lang w:eastAsia="ja-JP"/>
        </w:rPr>
        <w:t>unctionality</w:t>
      </w:r>
      <w:bookmarkEnd w:id="1835"/>
      <w:bookmarkEnd w:id="1836"/>
      <w:bookmarkEnd w:id="1837"/>
    </w:p>
    <w:p w14:paraId="3E23B7A8" w14:textId="4E0921AF" w:rsidR="008E1B18" w:rsidRPr="00183735" w:rsidDel="00946672" w:rsidRDefault="008E1B18" w:rsidP="00FE6BC0">
      <w:pPr>
        <w:pStyle w:val="EditorsNote"/>
        <w:rPr>
          <w:del w:id="1838" w:author="S2-2204775" w:date="2022-05-24T08:23:00Z"/>
          <w:rFonts w:eastAsia="맑은 고딕"/>
          <w:color w:val="auto"/>
          <w:rPrChange w:id="1839" w:author="Rapporteur" w:date="2022-05-24T15:56:00Z">
            <w:rPr>
              <w:del w:id="1840" w:author="S2-2204775" w:date="2022-05-24T08:23:00Z"/>
              <w:rFonts w:eastAsia="맑은 고딕"/>
            </w:rPr>
          </w:rPrChange>
        </w:rPr>
      </w:pPr>
      <w:del w:id="1841" w:author="S2-2204775" w:date="2022-05-24T08:23:00Z">
        <w:r w:rsidRPr="00183735" w:rsidDel="00946672">
          <w:rPr>
            <w:rFonts w:eastAsia="맑은 고딕"/>
            <w:color w:val="auto"/>
            <w:rPrChange w:id="1842" w:author="Rapporteur" w:date="2022-05-24T15:56:00Z">
              <w:rPr>
                <w:rFonts w:eastAsia="맑은 고딕"/>
              </w:rPr>
            </w:rPrChange>
          </w:rPr>
          <w:delText>Editor</w:delText>
        </w:r>
        <w:r w:rsidR="00A13E1F" w:rsidRPr="00183735" w:rsidDel="00946672">
          <w:rPr>
            <w:rFonts w:eastAsia="맑은 고딕"/>
            <w:color w:val="auto"/>
            <w:rPrChange w:id="1843" w:author="Rapporteur" w:date="2022-05-24T15:56:00Z">
              <w:rPr>
                <w:rFonts w:eastAsia="맑은 고딕"/>
              </w:rPr>
            </w:rPrChange>
          </w:rPr>
          <w:delText>'</w:delText>
        </w:r>
        <w:r w:rsidRPr="00183735" w:rsidDel="00946672">
          <w:rPr>
            <w:rFonts w:eastAsia="맑은 고딕"/>
            <w:color w:val="auto"/>
            <w:rPrChange w:id="1844" w:author="Rapporteur" w:date="2022-05-24T15:56:00Z">
              <w:rPr>
                <w:rFonts w:eastAsia="맑은 고딕"/>
              </w:rPr>
            </w:rPrChange>
          </w:rPr>
          <w:delText>s note:</w:delText>
        </w:r>
        <w:r w:rsidRPr="00183735" w:rsidDel="00946672">
          <w:rPr>
            <w:rFonts w:eastAsia="맑은 고딕"/>
            <w:color w:val="auto"/>
            <w:rPrChange w:id="1845" w:author="Rapporteur" w:date="2022-05-24T15:56:00Z">
              <w:rPr>
                <w:rFonts w:eastAsia="맑은 고딕"/>
              </w:rPr>
            </w:rPrChange>
          </w:rPr>
          <w:tab/>
          <w:delText>This clause captures impacts on existing 3GPP nodes and functional elements.</w:delText>
        </w:r>
      </w:del>
    </w:p>
    <w:p w14:paraId="58F51E22" w14:textId="77777777" w:rsidR="00183735" w:rsidRDefault="00946672" w:rsidP="00946672">
      <w:pPr>
        <w:rPr>
          <w:ins w:id="1846" w:author="Rapporteur" w:date="2022-05-24T15:56:00Z"/>
        </w:rPr>
      </w:pPr>
      <w:ins w:id="1847" w:author="S2-2204775" w:date="2022-05-24T08:23:00Z">
        <w:r w:rsidRPr="00183735">
          <w:rPr>
            <w:rPrChange w:id="1848" w:author="Rapporteur" w:date="2022-05-24T15:56:00Z">
              <w:rPr>
                <w:color w:val="FF0000"/>
              </w:rPr>
            </w:rPrChange>
          </w:rPr>
          <w:t>UE</w:t>
        </w:r>
      </w:ins>
    </w:p>
    <w:p w14:paraId="3F7372C6" w14:textId="4BE34430" w:rsidR="00946672" w:rsidRPr="00183735" w:rsidRDefault="00183735">
      <w:pPr>
        <w:pStyle w:val="B1"/>
        <w:rPr>
          <w:ins w:id="1849" w:author="S2-2204775" w:date="2022-05-24T08:23:00Z"/>
          <w:rPrChange w:id="1850" w:author="Rapporteur" w:date="2022-05-24T15:56:00Z">
            <w:rPr>
              <w:ins w:id="1851" w:author="S2-2204775" w:date="2022-05-24T08:23:00Z"/>
              <w:color w:val="FF0000"/>
            </w:rPr>
          </w:rPrChange>
        </w:rPr>
        <w:pPrChange w:id="1852" w:author="Rapporteur" w:date="2022-05-24T15:56:00Z">
          <w:pPr/>
        </w:pPrChange>
      </w:pPr>
      <w:ins w:id="1853" w:author="Rapporteur" w:date="2022-05-24T15:56:00Z">
        <w:r>
          <w:t>-</w:t>
        </w:r>
        <w:r>
          <w:tab/>
        </w:r>
      </w:ins>
      <w:ins w:id="1854" w:author="S2-2204775" w:date="2022-05-24T08:23:00Z">
        <w:del w:id="1855" w:author="Rapporteur" w:date="2022-05-24T15:56:00Z">
          <w:r w:rsidR="00946672" w:rsidRPr="00183735" w:rsidDel="00183735">
            <w:rPr>
              <w:rPrChange w:id="1856" w:author="Rapporteur" w:date="2022-05-24T15:56:00Z">
                <w:rPr>
                  <w:color w:val="FF0000"/>
                </w:rPr>
              </w:rPrChange>
            </w:rPr>
            <w:delText xml:space="preserve">: </w:delText>
          </w:r>
        </w:del>
        <w:r w:rsidR="00946672" w:rsidRPr="00183735">
          <w:rPr>
            <w:rPrChange w:id="1857" w:author="Rapporteur" w:date="2022-05-24T15:56:00Z">
              <w:rPr>
                <w:color w:val="FF0000"/>
              </w:rPr>
            </w:rPrChange>
          </w:rPr>
          <w:t xml:space="preserve">supports the </w:t>
        </w:r>
        <w:r w:rsidR="00946672" w:rsidRPr="00183735">
          <w:t>slice-based SoR information.</w:t>
        </w:r>
      </w:ins>
    </w:p>
    <w:p w14:paraId="6DB6039D" w14:textId="77777777" w:rsidR="00183735" w:rsidRDefault="00946672" w:rsidP="00946672">
      <w:pPr>
        <w:rPr>
          <w:ins w:id="1858" w:author="Rapporteur" w:date="2022-05-24T15:56:00Z"/>
        </w:rPr>
      </w:pPr>
      <w:ins w:id="1859" w:author="S2-2204775" w:date="2022-05-24T08:23:00Z">
        <w:r w:rsidRPr="00183735">
          <w:rPr>
            <w:rPrChange w:id="1860" w:author="Rapporteur" w:date="2022-05-24T15:56:00Z">
              <w:rPr>
                <w:color w:val="FF0000"/>
              </w:rPr>
            </w:rPrChange>
          </w:rPr>
          <w:t>UDM</w:t>
        </w:r>
      </w:ins>
    </w:p>
    <w:p w14:paraId="4B06FEE7" w14:textId="22C1104A" w:rsidR="00946672" w:rsidRPr="00183735" w:rsidRDefault="00183735">
      <w:pPr>
        <w:pStyle w:val="B1"/>
        <w:rPr>
          <w:ins w:id="1861" w:author="S2-2204775" w:date="2022-05-24T08:23:00Z"/>
          <w:rFonts w:ascii="Arial" w:hAnsi="Arial"/>
          <w:sz w:val="28"/>
          <w:lang w:eastAsia="ko-KR"/>
        </w:rPr>
        <w:pPrChange w:id="1862" w:author="Rapporteur" w:date="2022-05-24T15:56:00Z">
          <w:pPr/>
        </w:pPrChange>
      </w:pPr>
      <w:ins w:id="1863" w:author="Rapporteur" w:date="2022-05-24T15:56:00Z">
        <w:r>
          <w:t>-</w:t>
        </w:r>
        <w:r>
          <w:tab/>
        </w:r>
      </w:ins>
      <w:ins w:id="1864" w:author="S2-2204775" w:date="2022-05-24T08:23:00Z">
        <w:del w:id="1865" w:author="Rapporteur" w:date="2022-05-24T15:56:00Z">
          <w:r w:rsidR="00946672" w:rsidRPr="00183735" w:rsidDel="00183735">
            <w:rPr>
              <w:rPrChange w:id="1866" w:author="Rapporteur" w:date="2022-05-24T15:56:00Z">
                <w:rPr>
                  <w:color w:val="FF0000"/>
                </w:rPr>
              </w:rPrChange>
            </w:rPr>
            <w:delText xml:space="preserve">: </w:delText>
          </w:r>
        </w:del>
        <w:r w:rsidR="00946672" w:rsidRPr="00183735">
          <w:rPr>
            <w:rPrChange w:id="1867" w:author="Rapporteur" w:date="2022-05-24T15:56:00Z">
              <w:rPr>
                <w:color w:val="FF0000"/>
              </w:rPr>
            </w:rPrChange>
          </w:rPr>
          <w:t xml:space="preserve">handles the new UE capabilities. Creates the </w:t>
        </w:r>
        <w:r w:rsidR="00946672" w:rsidRPr="00183735">
          <w:t xml:space="preserve">slice-based SoR information based on incoming data from the UE only if co-located with SoR-AF, or </w:t>
        </w:r>
        <w:r w:rsidR="00946672" w:rsidRPr="00183735">
          <w:rPr>
            <w:rPrChange w:id="1868" w:author="Rapporteur" w:date="2022-05-24T15:56:00Z">
              <w:rPr>
                <w:color w:val="FF0000"/>
              </w:rPr>
            </w:rPrChange>
          </w:rPr>
          <w:t xml:space="preserve">transparently pass the UE needed information to the SoR AF. Transport the slice- based SoR information to the UE. </w:t>
        </w:r>
      </w:ins>
    </w:p>
    <w:p w14:paraId="1FB0ED87" w14:textId="77777777" w:rsidR="00183735" w:rsidRDefault="00946672" w:rsidP="00946672">
      <w:pPr>
        <w:rPr>
          <w:ins w:id="1869" w:author="Rapporteur" w:date="2022-05-24T15:56:00Z"/>
        </w:rPr>
      </w:pPr>
      <w:ins w:id="1870" w:author="S2-2204775" w:date="2022-05-24T08:23:00Z">
        <w:r w:rsidRPr="00183735">
          <w:rPr>
            <w:rPrChange w:id="1871" w:author="Rapporteur" w:date="2022-05-24T15:56:00Z">
              <w:rPr>
                <w:color w:val="FF0000"/>
              </w:rPr>
            </w:rPrChange>
          </w:rPr>
          <w:t>AMF</w:t>
        </w:r>
        <w:del w:id="1872" w:author="Rapporteur" w:date="2022-05-24T15:56:00Z">
          <w:r w:rsidRPr="00183735" w:rsidDel="00183735">
            <w:rPr>
              <w:rPrChange w:id="1873" w:author="Rapporteur" w:date="2022-05-24T15:56:00Z">
                <w:rPr>
                  <w:color w:val="FF0000"/>
                </w:rPr>
              </w:rPrChange>
            </w:rPr>
            <w:delText xml:space="preserve">: </w:delText>
          </w:r>
        </w:del>
      </w:ins>
    </w:p>
    <w:p w14:paraId="666DD01D" w14:textId="300E8B4E" w:rsidR="00946672" w:rsidRPr="00183735" w:rsidRDefault="00183735">
      <w:pPr>
        <w:pStyle w:val="B1"/>
        <w:rPr>
          <w:ins w:id="1874" w:author="S2-2204775" w:date="2022-05-24T08:23:00Z"/>
          <w:rPrChange w:id="1875" w:author="Rapporteur" w:date="2022-05-24T15:56:00Z">
            <w:rPr>
              <w:ins w:id="1876" w:author="S2-2204775" w:date="2022-05-24T08:23:00Z"/>
              <w:color w:val="FF0000"/>
            </w:rPr>
          </w:rPrChange>
        </w:rPr>
        <w:pPrChange w:id="1877" w:author="Rapporteur" w:date="2022-05-24T15:57:00Z">
          <w:pPr/>
        </w:pPrChange>
      </w:pPr>
      <w:ins w:id="1878" w:author="Rapporteur" w:date="2022-05-24T15:56:00Z">
        <w:r>
          <w:t>-</w:t>
        </w:r>
        <w:r>
          <w:tab/>
        </w:r>
      </w:ins>
      <w:ins w:id="1879" w:author="S2-2204775" w:date="2022-05-24T08:23:00Z">
        <w:r w:rsidR="00946672" w:rsidRPr="00183735">
          <w:rPr>
            <w:rPrChange w:id="1880" w:author="Rapporteur" w:date="2022-05-24T15:56:00Z">
              <w:rPr>
                <w:color w:val="FF0000"/>
              </w:rPr>
            </w:rPrChange>
          </w:rPr>
          <w:t>To convey the transparent container to UDM.</w:t>
        </w:r>
      </w:ins>
    </w:p>
    <w:p w14:paraId="640ADA9F" w14:textId="77777777" w:rsidR="00183735" w:rsidRDefault="00946672" w:rsidP="00946672">
      <w:pPr>
        <w:rPr>
          <w:ins w:id="1881" w:author="Rapporteur" w:date="2022-05-24T15:57:00Z"/>
        </w:rPr>
      </w:pPr>
      <w:ins w:id="1882" w:author="S2-2204775" w:date="2022-05-24T08:23:00Z">
        <w:r w:rsidRPr="00183735">
          <w:rPr>
            <w:rPrChange w:id="1883" w:author="Rapporteur" w:date="2022-05-24T15:56:00Z">
              <w:rPr>
                <w:color w:val="FF0000"/>
              </w:rPr>
            </w:rPrChange>
          </w:rPr>
          <w:t>SoR AF</w:t>
        </w:r>
      </w:ins>
    </w:p>
    <w:p w14:paraId="1DD5CD77" w14:textId="23CBECDF" w:rsidR="00946672" w:rsidRPr="00183735" w:rsidRDefault="00183735">
      <w:pPr>
        <w:pStyle w:val="B1"/>
        <w:rPr>
          <w:ins w:id="1884" w:author="S2-2204775" w:date="2022-05-24T08:23:00Z"/>
          <w:rFonts w:ascii="Arial" w:hAnsi="Arial"/>
          <w:sz w:val="28"/>
          <w:lang w:eastAsia="ko-KR"/>
        </w:rPr>
        <w:pPrChange w:id="1885" w:author="Rapporteur" w:date="2022-05-24T15:57:00Z">
          <w:pPr/>
        </w:pPrChange>
      </w:pPr>
      <w:ins w:id="1886" w:author="Rapporteur" w:date="2022-05-24T15:57:00Z">
        <w:r>
          <w:t>-</w:t>
        </w:r>
        <w:r>
          <w:tab/>
        </w:r>
      </w:ins>
      <w:ins w:id="1887" w:author="S2-2204775" w:date="2022-05-24T08:23:00Z">
        <w:del w:id="1888" w:author="Rapporteur" w:date="2022-05-24T15:57:00Z">
          <w:r w:rsidR="00946672" w:rsidRPr="00183735" w:rsidDel="00183735">
            <w:rPr>
              <w:rPrChange w:id="1889" w:author="Rapporteur" w:date="2022-05-24T15:56:00Z">
                <w:rPr>
                  <w:color w:val="FF0000"/>
                </w:rPr>
              </w:rPrChange>
            </w:rPr>
            <w:delText xml:space="preserve">: </w:delText>
          </w:r>
        </w:del>
        <w:r w:rsidR="00946672" w:rsidRPr="00183735">
          <w:rPr>
            <w:rPrChange w:id="1890" w:author="Rapporteur" w:date="2022-05-24T15:56:00Z">
              <w:rPr>
                <w:color w:val="FF0000"/>
              </w:rPr>
            </w:rPrChange>
          </w:rPr>
          <w:t xml:space="preserve">Creates the </w:t>
        </w:r>
        <w:r w:rsidR="00946672" w:rsidRPr="00183735">
          <w:t>slice-based SoR information based on incoming data from the UE.</w:t>
        </w:r>
      </w:ins>
    </w:p>
    <w:p w14:paraId="2A4153C1" w14:textId="34E7C37E" w:rsidR="00894042" w:rsidRPr="00320611" w:rsidRDefault="00894042" w:rsidP="00C86DBB">
      <w:pPr>
        <w:pStyle w:val="21"/>
      </w:pPr>
      <w:bookmarkStart w:id="1891" w:name="_Toc104302415"/>
      <w:bookmarkStart w:id="1892" w:name="_Toc104359381"/>
      <w:bookmarkStart w:id="1893" w:name="_Toc104789021"/>
      <w:r w:rsidRPr="00320611">
        <w:rPr>
          <w:lang w:eastAsia="zh-CN"/>
        </w:rPr>
        <w:t>6.</w:t>
      </w:r>
      <w:r w:rsidR="00A078C0" w:rsidRPr="00320611">
        <w:rPr>
          <w:lang w:eastAsia="zh-CN"/>
        </w:rPr>
        <w:t>7</w:t>
      </w:r>
      <w:r w:rsidRPr="00320611">
        <w:rPr>
          <w:lang w:eastAsia="ko-KR"/>
        </w:rPr>
        <w:tab/>
      </w:r>
      <w:r w:rsidRPr="00320611">
        <w:t>Solution</w:t>
      </w:r>
      <w:r w:rsidRPr="00320611">
        <w:rPr>
          <w:lang w:eastAsia="zh-CN"/>
        </w:rPr>
        <w:t xml:space="preserve"> #</w:t>
      </w:r>
      <w:r w:rsidR="00A078C0" w:rsidRPr="00320611">
        <w:rPr>
          <w:lang w:eastAsia="zh-CN"/>
        </w:rPr>
        <w:t>7</w:t>
      </w:r>
      <w:r w:rsidRPr="00320611">
        <w:t>: Enabling awareness of Network Slice availability in VPLMNs</w:t>
      </w:r>
      <w:bookmarkEnd w:id="1891"/>
      <w:bookmarkEnd w:id="1892"/>
      <w:bookmarkEnd w:id="1893"/>
    </w:p>
    <w:p w14:paraId="2736D9C6" w14:textId="3A437F48" w:rsidR="00894042" w:rsidRPr="00320611" w:rsidRDefault="00894042" w:rsidP="00C86DBB">
      <w:pPr>
        <w:pStyle w:val="31"/>
        <w:rPr>
          <w:lang w:eastAsia="ko-KR"/>
        </w:rPr>
      </w:pPr>
      <w:bookmarkStart w:id="1894" w:name="_Toc104302416"/>
      <w:bookmarkStart w:id="1895" w:name="_Toc104359382"/>
      <w:bookmarkStart w:id="1896" w:name="_Toc104789022"/>
      <w:r w:rsidRPr="00320611">
        <w:rPr>
          <w:lang w:eastAsia="ko-KR"/>
        </w:rPr>
        <w:t>6.</w:t>
      </w:r>
      <w:r w:rsidR="00A078C0" w:rsidRPr="00320611">
        <w:rPr>
          <w:lang w:eastAsia="ko-KR"/>
        </w:rPr>
        <w:t>7</w:t>
      </w:r>
      <w:r w:rsidRPr="00320611">
        <w:rPr>
          <w:lang w:eastAsia="ko-KR"/>
        </w:rPr>
        <w:t>.1</w:t>
      </w:r>
      <w:r w:rsidRPr="00320611">
        <w:rPr>
          <w:lang w:eastAsia="ko-KR"/>
        </w:rPr>
        <w:tab/>
        <w:t>Introduction</w:t>
      </w:r>
      <w:bookmarkEnd w:id="1894"/>
      <w:bookmarkEnd w:id="1895"/>
      <w:bookmarkEnd w:id="1896"/>
    </w:p>
    <w:p w14:paraId="7E4D3F6B" w14:textId="494CDB5A" w:rsidR="00894042" w:rsidRPr="00320611" w:rsidRDefault="00894042" w:rsidP="00894042">
      <w:pPr>
        <w:rPr>
          <w:rFonts w:eastAsia="바탕"/>
          <w:lang w:eastAsia="ko-KR"/>
        </w:rPr>
      </w:pPr>
      <w:r w:rsidRPr="00320611">
        <w:rPr>
          <w:rFonts w:eastAsia="바탕"/>
          <w:lang w:eastAsia="ko-KR"/>
        </w:rPr>
        <w:t>This solution addresses KI#2 from TR</w:t>
      </w:r>
      <w:r w:rsidR="00A078C0" w:rsidRPr="00320611">
        <w:rPr>
          <w:rFonts w:eastAsia="바탕"/>
          <w:lang w:eastAsia="ko-KR"/>
        </w:rPr>
        <w:t> </w:t>
      </w:r>
      <w:r w:rsidRPr="00320611">
        <w:rPr>
          <w:rFonts w:eastAsia="바탕"/>
          <w:lang w:eastAsia="ko-KR"/>
        </w:rPr>
        <w:t>23.700-41, clause</w:t>
      </w:r>
      <w:r w:rsidR="00A078C0" w:rsidRPr="00320611">
        <w:rPr>
          <w:rFonts w:eastAsia="바탕"/>
          <w:lang w:eastAsia="ko-KR"/>
        </w:rPr>
        <w:t> </w:t>
      </w:r>
      <w:r w:rsidRPr="00320611">
        <w:rPr>
          <w:rFonts w:eastAsia="바탕"/>
          <w:lang w:eastAsia="ko-KR"/>
        </w:rPr>
        <w:t>5.2 and explains how the UE may use information about slice availability per VPLMN and prioritization information, received from the HPLMN to influence automatic PLMN selection.</w:t>
      </w:r>
    </w:p>
    <w:p w14:paraId="7486D870" w14:textId="2487EC5B" w:rsidR="00894042" w:rsidRPr="00320611" w:rsidRDefault="00894042" w:rsidP="00C86DBB">
      <w:pPr>
        <w:pStyle w:val="31"/>
      </w:pPr>
      <w:bookmarkStart w:id="1897" w:name="_Toc104302417"/>
      <w:bookmarkStart w:id="1898" w:name="_Toc104359383"/>
      <w:bookmarkStart w:id="1899" w:name="_Toc104789023"/>
      <w:r w:rsidRPr="00320611">
        <w:t>6.</w:t>
      </w:r>
      <w:r w:rsidR="00A078C0" w:rsidRPr="00320611">
        <w:t>7</w:t>
      </w:r>
      <w:r w:rsidRPr="00320611">
        <w:t>.2</w:t>
      </w:r>
      <w:r w:rsidRPr="00320611">
        <w:tab/>
        <w:t>Functional Description</w:t>
      </w:r>
      <w:bookmarkEnd w:id="1897"/>
      <w:bookmarkEnd w:id="1898"/>
      <w:bookmarkEnd w:id="1899"/>
    </w:p>
    <w:p w14:paraId="742A4888" w14:textId="093C09C4" w:rsidR="00894042" w:rsidRPr="00320611" w:rsidRDefault="00894042" w:rsidP="00894042">
      <w:pPr>
        <w:rPr>
          <w:rFonts w:eastAsia="바탕"/>
          <w:lang w:eastAsia="x-none"/>
        </w:rPr>
      </w:pPr>
      <w:r w:rsidRPr="00320611">
        <w:rPr>
          <w:rFonts w:eastAsia="바탕"/>
          <w:lang w:eastAsia="x-none"/>
        </w:rPr>
        <w:t>During the Registration procedure,</w:t>
      </w:r>
      <w:r w:rsidR="00A078C0" w:rsidRPr="00320611">
        <w:rPr>
          <w:rFonts w:eastAsia="바탕"/>
          <w:lang w:eastAsia="x-none"/>
        </w:rPr>
        <w:t xml:space="preserve"> </w:t>
      </w:r>
      <w:r w:rsidRPr="00320611">
        <w:rPr>
          <w:rFonts w:eastAsia="바탕"/>
          <w:bCs/>
        </w:rPr>
        <w:t>if the AMF does not have subscription data for the UE, the AMF invokes Nudm_SDM_Get service operation to HPLMN UDM to get Access and Mobility subscription Data for the UE. Upon receipt of a Nudm_SDM_Get message, and as part of the Steering of Roaming procedure, the UDM includes in the list of preferred VPLMN/Access Technology combinations, a list of supported S-NSSAIs</w:t>
      </w:r>
      <w:r w:rsidRPr="00320611">
        <w:rPr>
          <w:rFonts w:eastAsia="바탕"/>
          <w:lang w:eastAsia="x-none"/>
        </w:rPr>
        <w:t>.</w:t>
      </w:r>
    </w:p>
    <w:p w14:paraId="152D6F63" w14:textId="77777777" w:rsidR="00894042" w:rsidRPr="00320611" w:rsidRDefault="00894042" w:rsidP="00894042">
      <w:pPr>
        <w:rPr>
          <w:rFonts w:eastAsia="바탕"/>
          <w:bCs/>
        </w:rPr>
      </w:pPr>
      <w:r w:rsidRPr="00320611">
        <w:rPr>
          <w:rFonts w:eastAsia="바탕"/>
          <w:bCs/>
        </w:rPr>
        <w:t>The AMF relays the Steering of Roaming information, including the S-NSSAI information associated with the VPLMN/Access Technology combination.</w:t>
      </w:r>
    </w:p>
    <w:p w14:paraId="0B16E4B0" w14:textId="77777777" w:rsidR="00894042" w:rsidRPr="00320611" w:rsidRDefault="00894042" w:rsidP="00894042">
      <w:pPr>
        <w:rPr>
          <w:rFonts w:eastAsia="바탕"/>
          <w:lang w:eastAsia="x-none"/>
        </w:rPr>
      </w:pPr>
      <w:r w:rsidRPr="00320611">
        <w:rPr>
          <w:rFonts w:eastAsia="바탕"/>
          <w:bCs/>
        </w:rPr>
        <w:t>When the Steering of Roaming information, including the S-NSAAI information is received, the UE determines, based on the list of VPLMNs available in the area, and the S-NSSAIs supported in these VPLMNs, whether the UE may attempt to obtain service on a higher priority VPLMN as specified in the received Steering of Roaming information.</w:t>
      </w:r>
    </w:p>
    <w:p w14:paraId="084FDE80" w14:textId="0D831EAD" w:rsidR="00894042" w:rsidRPr="00320611" w:rsidRDefault="00894042" w:rsidP="00894042">
      <w:pPr>
        <w:rPr>
          <w:rFonts w:eastAsia="바탕"/>
          <w:lang w:eastAsia="x-none"/>
        </w:rPr>
      </w:pPr>
      <w:r w:rsidRPr="00320611">
        <w:rPr>
          <w:rFonts w:eastAsia="바탕"/>
          <w:lang w:eastAsia="x-none"/>
        </w:rPr>
        <w:t>The solution considers two cases:</w:t>
      </w:r>
    </w:p>
    <w:p w14:paraId="7B178E91" w14:textId="679FB9B1" w:rsidR="00894042" w:rsidRPr="00320611" w:rsidRDefault="00A078C0" w:rsidP="003B60FA">
      <w:pPr>
        <w:pStyle w:val="B1"/>
        <w:rPr>
          <w:rFonts w:eastAsia="바탕"/>
        </w:rPr>
      </w:pPr>
      <w:r w:rsidRPr="00320611">
        <w:rPr>
          <w:rFonts w:eastAsia="바탕"/>
        </w:rPr>
        <w:t>-</w:t>
      </w:r>
      <w:r w:rsidRPr="00320611">
        <w:rPr>
          <w:rFonts w:eastAsia="바탕"/>
        </w:rPr>
        <w:tab/>
      </w:r>
      <w:r w:rsidR="00894042" w:rsidRPr="00320611">
        <w:rPr>
          <w:rFonts w:eastAsia="바탕"/>
        </w:rPr>
        <w:t>Option 1:</w:t>
      </w:r>
      <w:r w:rsidRPr="00320611">
        <w:rPr>
          <w:rFonts w:eastAsia="바탕"/>
        </w:rPr>
        <w:tab/>
      </w:r>
      <w:r w:rsidR="00894042" w:rsidRPr="00320611">
        <w:rPr>
          <w:rFonts w:eastAsia="바탕"/>
        </w:rPr>
        <w:t>The UE</w:t>
      </w:r>
      <w:r w:rsidR="00A13E1F" w:rsidRPr="00320611">
        <w:rPr>
          <w:rFonts w:eastAsia="바탕"/>
        </w:rPr>
        <w:t>'</w:t>
      </w:r>
      <w:r w:rsidR="00894042" w:rsidRPr="00320611">
        <w:rPr>
          <w:rFonts w:eastAsia="바탕"/>
        </w:rPr>
        <w:t>s USIM is not configured to receive a Slice-Aware SoR. If the U</w:t>
      </w:r>
      <w:r w:rsidR="00894042" w:rsidRPr="00320611">
        <w:rPr>
          <w:rFonts w:eastAsia="바탕"/>
        </w:rPr>
        <w:lastRenderedPageBreak/>
        <w:t xml:space="preserve">E is not configured to receive Slice-Aware SoR information, and the current VPLMN has rejected S-NSSAIs the UE has requested, then the UE, as an implementation option, may determine to execute a Deregistration procedure. The UE may indicate in the Deregistration Request message, within the Deregistration Type, that the Deregistration procedure has been triggered due to lack of S-NSSAI support. When the Deregistration Type indicates, </w:t>
      </w:r>
      <w:r w:rsidR="00A13E1F" w:rsidRPr="00320611">
        <w:rPr>
          <w:rFonts w:eastAsia="바탕"/>
        </w:rPr>
        <w:t>"</w:t>
      </w:r>
      <w:r w:rsidR="00894042" w:rsidRPr="00320611">
        <w:rPr>
          <w:rFonts w:eastAsia="바탕"/>
        </w:rPr>
        <w:t>Required S-NSSAI not supported/available</w:t>
      </w:r>
      <w:r w:rsidR="00A13E1F" w:rsidRPr="00320611">
        <w:rPr>
          <w:rFonts w:eastAsia="바탕"/>
        </w:rPr>
        <w:t>"</w:t>
      </w:r>
      <w:r w:rsidR="00894042" w:rsidRPr="00320611">
        <w:rPr>
          <w:rFonts w:eastAsia="바탕"/>
        </w:rPr>
        <w:t>, the AMF informs the UDM that the UE has Deregistered due to lack of S-NSSAI in this VPLMN.</w:t>
      </w:r>
    </w:p>
    <w:p w14:paraId="51C5481C" w14:textId="318C3A7A" w:rsidR="00894042" w:rsidRPr="00320611" w:rsidRDefault="00A078C0" w:rsidP="003B60FA">
      <w:pPr>
        <w:pStyle w:val="B1"/>
        <w:rPr>
          <w:rFonts w:eastAsia="바탕"/>
          <w:bCs/>
        </w:rPr>
      </w:pPr>
      <w:r w:rsidRPr="00320611">
        <w:rPr>
          <w:rFonts w:eastAsia="바탕"/>
          <w:bCs/>
        </w:rPr>
        <w:tab/>
      </w:r>
      <w:r w:rsidR="00894042" w:rsidRPr="00320611">
        <w:rPr>
          <w:rFonts w:eastAsia="바탕"/>
          <w:bCs/>
        </w:rPr>
        <w:t xml:space="preserve">If during the Deregistration procedure the UDM received an indication that the UE has requested Deregistration due to lack of S-NSSAI support in a VPLMN, the UDM may keep a </w:t>
      </w:r>
      <w:r w:rsidR="00A13E1F" w:rsidRPr="00320611">
        <w:rPr>
          <w:rFonts w:eastAsia="바탕"/>
          <w:bCs/>
        </w:rPr>
        <w:t>"</w:t>
      </w:r>
      <w:r w:rsidR="00894042" w:rsidRPr="00320611">
        <w:rPr>
          <w:rFonts w:eastAsia="바탕"/>
          <w:bCs/>
        </w:rPr>
        <w:t>Slice-Aware SoR pending</w:t>
      </w:r>
      <w:r w:rsidR="00A13E1F" w:rsidRPr="00320611">
        <w:rPr>
          <w:rFonts w:eastAsia="바탕"/>
          <w:bCs/>
        </w:rPr>
        <w:t>"</w:t>
      </w:r>
      <w:r w:rsidR="00894042" w:rsidRPr="00320611">
        <w:rPr>
          <w:rFonts w:eastAsia="바탕"/>
          <w:bCs/>
        </w:rPr>
        <w:t xml:space="preserve"> flag in the UE subscription information indicating that the UE may re-register in a different VPLMN to seek S-NSSAI support and that Slice-Aware SoR information shall be sent to the UE upon a subsequent Registration attempt.</w:t>
      </w:r>
    </w:p>
    <w:p w14:paraId="186C48B2" w14:textId="44541F4B" w:rsidR="00894042" w:rsidRPr="00320611" w:rsidRDefault="00A078C0" w:rsidP="003B60FA">
      <w:pPr>
        <w:pStyle w:val="B1"/>
        <w:rPr>
          <w:rFonts w:eastAsia="바탕"/>
        </w:rPr>
      </w:pPr>
      <w:r w:rsidRPr="00320611">
        <w:rPr>
          <w:rFonts w:eastAsia="바탕"/>
          <w:bCs/>
        </w:rPr>
        <w:tab/>
      </w:r>
      <w:r w:rsidR="00894042" w:rsidRPr="00320611">
        <w:rPr>
          <w:rFonts w:eastAsia="바탕"/>
          <w:bCs/>
        </w:rPr>
        <w:t xml:space="preserve">During a subsequent Registration, if the AMF does not have subscription data for the UE, the AMF invokes Nudm_SDM_Get service operation to HPLMN UDM to get Access and Mobility subscription Data for the UE. If the </w:t>
      </w:r>
      <w:r w:rsidR="00A13E1F" w:rsidRPr="00320611">
        <w:rPr>
          <w:rFonts w:eastAsia="바탕"/>
          <w:bCs/>
        </w:rPr>
        <w:t>"</w:t>
      </w:r>
      <w:r w:rsidR="00894042" w:rsidRPr="00320611">
        <w:rPr>
          <w:rFonts w:eastAsia="바탕"/>
          <w:bCs/>
        </w:rPr>
        <w:t>Slice-Aware SoR pending</w:t>
      </w:r>
      <w:r w:rsidR="00A13E1F" w:rsidRPr="00320611">
        <w:rPr>
          <w:rFonts w:eastAsia="바탕"/>
          <w:bCs/>
        </w:rPr>
        <w:t>"</w:t>
      </w:r>
      <w:r w:rsidR="00894042" w:rsidRPr="00320611">
        <w:rPr>
          <w:rFonts w:eastAsia="바탕"/>
          <w:bCs/>
        </w:rPr>
        <w:t xml:space="preserve"> flag is set, upon receipt of a Nudm_SDM_Get message, and as part of the Steering of Roaming procedure, the UDM may include in the list of preferred VPLMN/Access Technology combinations, a list of supported S-NSSAIs</w:t>
      </w:r>
    </w:p>
    <w:p w14:paraId="0D2D8512" w14:textId="496D6133" w:rsidR="00894042" w:rsidRPr="00320611" w:rsidRDefault="00A078C0" w:rsidP="003B60FA">
      <w:pPr>
        <w:pStyle w:val="B1"/>
        <w:rPr>
          <w:rFonts w:eastAsia="바탕"/>
        </w:rPr>
      </w:pPr>
      <w:r w:rsidRPr="00320611">
        <w:rPr>
          <w:rFonts w:eastAsia="바탕"/>
        </w:rPr>
        <w:t>-</w:t>
      </w:r>
      <w:r w:rsidRPr="00320611">
        <w:rPr>
          <w:rFonts w:eastAsia="바탕"/>
        </w:rPr>
        <w:tab/>
      </w:r>
      <w:r w:rsidR="00894042" w:rsidRPr="00320611">
        <w:rPr>
          <w:rFonts w:eastAsia="바탕"/>
        </w:rPr>
        <w:t>Option 2:</w:t>
      </w:r>
      <w:r w:rsidRPr="00320611">
        <w:rPr>
          <w:rFonts w:eastAsia="바탕"/>
        </w:rPr>
        <w:tab/>
      </w:r>
      <w:r w:rsidR="00894042" w:rsidRPr="00320611">
        <w:rPr>
          <w:rFonts w:eastAsia="바탕"/>
        </w:rPr>
        <w:t>The UE is capable and configured to receive Slice-Aware SoR information. The UE indicates in the Registration Request that the UE shall receive Slice-aware SoR information, e.g., including VPLMN, location (e.g., geographical coordinates or specific TA) and S-NSSAI combination.</w:t>
      </w:r>
    </w:p>
    <w:p w14:paraId="69AC0F9F" w14:textId="0436B933" w:rsidR="00894042" w:rsidRPr="00320611" w:rsidRDefault="00A078C0" w:rsidP="003B60FA">
      <w:pPr>
        <w:pStyle w:val="B1"/>
        <w:rPr>
          <w:rFonts w:eastAsia="바탕"/>
          <w:lang w:eastAsia="x-none"/>
        </w:rPr>
      </w:pPr>
      <w:r w:rsidRPr="00320611">
        <w:rPr>
          <w:rFonts w:eastAsia="바탕"/>
          <w:bCs/>
        </w:rPr>
        <w:tab/>
      </w:r>
      <w:r w:rsidR="00894042" w:rsidRPr="00320611">
        <w:rPr>
          <w:rFonts w:eastAsia="바탕"/>
          <w:bCs/>
        </w:rPr>
        <w:t>During a registration procedure, if the AMF does not have subscription data for the UE, the AMF invokes Nudm_SDM_Get service operation to HPLMN UDM to get Access and Mobility subscription Data for the UE. Upon receipt of a Nudm_SDM_Get message, and as part of the Steering of Roaming procedure, the UDM may include in the list of preferred VPLMN/Access Technology combinations, a list of supported S-NSSAIs</w:t>
      </w:r>
      <w:r w:rsidRPr="00320611">
        <w:rPr>
          <w:rFonts w:eastAsia="바탕"/>
          <w:bCs/>
        </w:rPr>
        <w:t>.</w:t>
      </w:r>
    </w:p>
    <w:p w14:paraId="08E02BFE" w14:textId="426B88F5" w:rsidR="00894042" w:rsidRPr="00320611" w:rsidRDefault="00894042" w:rsidP="00C86DBB">
      <w:pPr>
        <w:pStyle w:val="31"/>
      </w:pPr>
      <w:bookmarkStart w:id="1900" w:name="_Toc104302418"/>
      <w:bookmarkStart w:id="1901" w:name="_Toc104359384"/>
      <w:bookmarkStart w:id="1902" w:name="_Toc104789024"/>
      <w:r w:rsidRPr="00320611">
        <w:t>6.</w:t>
      </w:r>
      <w:r w:rsidR="00A078C0" w:rsidRPr="00320611">
        <w:t>7</w:t>
      </w:r>
      <w:r w:rsidRPr="00320611">
        <w:t>.3</w:t>
      </w:r>
      <w:r w:rsidRPr="00320611">
        <w:tab/>
        <w:t>Procedures</w:t>
      </w:r>
      <w:bookmarkEnd w:id="1900"/>
      <w:bookmarkEnd w:id="1901"/>
      <w:bookmarkEnd w:id="1902"/>
    </w:p>
    <w:p w14:paraId="1B0471F6" w14:textId="22A574D6" w:rsidR="00894042" w:rsidRPr="00320611" w:rsidRDefault="00894042" w:rsidP="00C86DBB">
      <w:pPr>
        <w:pStyle w:val="41"/>
      </w:pPr>
      <w:bookmarkStart w:id="1903" w:name="_Toc104302419"/>
      <w:bookmarkStart w:id="1904" w:name="_Toc104359385"/>
      <w:r w:rsidRPr="00320611">
        <w:t>6.</w:t>
      </w:r>
      <w:r w:rsidR="00A078C0" w:rsidRPr="00320611">
        <w:t>7</w:t>
      </w:r>
      <w:r w:rsidRPr="00320611">
        <w:t>.3.1</w:t>
      </w:r>
      <w:r w:rsidRPr="00320611">
        <w:tab/>
        <w:t>Option 1 – UE</w:t>
      </w:r>
      <w:r w:rsidR="00A13E1F" w:rsidRPr="00320611">
        <w:t>'</w:t>
      </w:r>
      <w:r w:rsidRPr="00320611">
        <w:t>s USIM is NOT configured to receive a Slice-Aware SoR</w:t>
      </w:r>
      <w:bookmarkEnd w:id="1903"/>
      <w:bookmarkEnd w:id="1904"/>
    </w:p>
    <w:p w14:paraId="1494B72C" w14:textId="77777777" w:rsidR="00894042" w:rsidRPr="00320611" w:rsidRDefault="00894042" w:rsidP="00A078C0">
      <w:pPr>
        <w:rPr>
          <w:lang w:eastAsia="x-none"/>
        </w:rPr>
      </w:pPr>
      <w:r w:rsidRPr="00320611">
        <w:rPr>
          <w:lang w:eastAsia="x-none"/>
        </w:rPr>
        <w:t xml:space="preserve">This option is characterized in that the HPLMN relies on the </w:t>
      </w:r>
      <w:r w:rsidRPr="00320611">
        <w:t>Slice-Aware SoR pending flag to provide the UE with Slice-Aware SoR information.</w:t>
      </w:r>
    </w:p>
    <w:p w14:paraId="4C2CC283" w14:textId="53C7E0CE" w:rsidR="00894042" w:rsidRPr="00320611" w:rsidRDefault="00894042" w:rsidP="003B60FA">
      <w:r w:rsidRPr="00320611">
        <w:t xml:space="preserve">A UE may request access Registration to a VPLMN </w:t>
      </w:r>
      <w:del w:id="1905" w:author="S2-2204779" w:date="2022-05-24T08:30:00Z">
        <w:r w:rsidRPr="00320611" w:rsidDel="00086FA7">
          <w:delText xml:space="preserve">in </w:delText>
        </w:r>
      </w:del>
      <w:ins w:id="1906" w:author="S2-2204779" w:date="2022-05-24T08:30:00Z">
        <w:r w:rsidR="00086FA7">
          <w:t>from</w:t>
        </w:r>
        <w:r w:rsidR="00086FA7" w:rsidRPr="00320611">
          <w:t xml:space="preserve"> </w:t>
        </w:r>
      </w:ins>
      <w:r w:rsidRPr="00320611">
        <w:t xml:space="preserve">its current VPLMN/access technology list, while roaming in a visited network. </w:t>
      </w:r>
      <w:ins w:id="1907" w:author="S2-2204779" w:date="2022-05-24T08:30:00Z">
        <w:r w:rsidR="00086FA7">
          <w:t xml:space="preserve">Following existing procedures, </w:t>
        </w:r>
      </w:ins>
      <w:del w:id="1908" w:author="S2-2204779" w:date="2022-05-24T08:30:00Z">
        <w:r w:rsidRPr="00320611" w:rsidDel="00086FA7">
          <w:delText>T</w:delText>
        </w:r>
      </w:del>
      <w:ins w:id="1909" w:author="S2-2204779" w:date="2022-05-24T08:30:00Z">
        <w:r w:rsidR="00086FA7">
          <w:t>t</w:t>
        </w:r>
      </w:ins>
      <w:r w:rsidRPr="00320611">
        <w:t xml:space="preserve">he UE constructs the Requested NSSAI based on the NSSP, </w:t>
      </w:r>
      <w:ins w:id="1910" w:author="S2-2204779" w:date="2022-05-24T08:30:00Z">
        <w:r w:rsidR="00086FA7">
          <w:t xml:space="preserve">and Configured NSSAI, </w:t>
        </w:r>
      </w:ins>
      <w:r w:rsidRPr="00320611">
        <w:t>which the UE uses to associate applications to specific S-NSSAIs</w:t>
      </w:r>
      <w:r w:rsidR="00A078C0" w:rsidRPr="00320611">
        <w:t>.</w:t>
      </w:r>
    </w:p>
    <w:p w14:paraId="60876EC3" w14:textId="6C89EC9C" w:rsidR="00894042" w:rsidRPr="00320611" w:rsidRDefault="00894042" w:rsidP="003B60FA">
      <w:r w:rsidRPr="00320611">
        <w:t>The visited network accepts the Registration request, via a Registration Accept message, but it may reject the UE</w:t>
      </w:r>
      <w:r w:rsidR="00A13E1F" w:rsidRPr="00320611">
        <w:t>'</w:t>
      </w:r>
      <w:r w:rsidRPr="00320611">
        <w:t xml:space="preserve">s request for an S-NSSAI, the UE included in the Requested NSSAI. </w:t>
      </w:r>
      <w:ins w:id="1911" w:author="S2-2204779" w:date="2022-05-24T08:30:00Z">
        <w:r w:rsidR="00086FA7">
          <w:t xml:space="preserve">In this option, </w:t>
        </w:r>
      </w:ins>
      <w:del w:id="1912" w:author="S2-2204779" w:date="2022-05-24T08:30:00Z">
        <w:r w:rsidRPr="00320611" w:rsidDel="00086FA7">
          <w:delText>A</w:delText>
        </w:r>
      </w:del>
      <w:ins w:id="1913" w:author="S2-2204779" w:date="2022-05-24T08:30:00Z">
        <w:r w:rsidR="00086FA7">
          <w:t>a</w:t>
        </w:r>
      </w:ins>
      <w:r w:rsidRPr="00320611">
        <w:t>s the UE is not configured to expect to receive Slicer-Aware SoR, the HPLMN may not deliver the Slice-Aware SoR</w:t>
      </w:r>
      <w:ins w:id="1914" w:author="S2-2204779" w:date="2022-05-24T08:31:00Z">
        <w:r w:rsidR="00086FA7">
          <w:t>, i.e., the slice-based SoR in the UDM subscription is not set.</w:t>
        </w:r>
      </w:ins>
    </w:p>
    <w:p w14:paraId="1136866B" w14:textId="632422AC" w:rsidR="00894042" w:rsidRPr="00320611" w:rsidRDefault="00894042" w:rsidP="003B60FA">
      <w:r w:rsidRPr="00320611">
        <w:t xml:space="preserve">If no Slice-Aware SoR information is provided, the UE may decide, in an implementation specific manner,  that it does not want to remain in a VPLMN that does not provide the entire Requested S-NSSAI, or S-NSSAIs the UE requires for specific applications, and the UE triggers a Deregistration procedure, and it provides a new Deregistration Type: </w:t>
      </w:r>
      <w:r w:rsidR="00A13E1F" w:rsidRPr="00320611">
        <w:t>"</w:t>
      </w:r>
      <w:r w:rsidRPr="00320611">
        <w:t>S-NSSAI not available</w:t>
      </w:r>
      <w:r w:rsidR="00A13E1F" w:rsidRPr="00320611">
        <w:t>"</w:t>
      </w:r>
      <w:r w:rsidRPr="00320611">
        <w:t xml:space="preserve"> and it provides which S-NSSAI(s) was/were not av</w:t>
      </w:r>
      <w:r w:rsidRPr="00320611">
        <w:lastRenderedPageBreak/>
        <w:t xml:space="preserve">ailable. The including of the new De-Registration type indicates to the UDM that the UE is capable and configured to receive the </w:t>
      </w:r>
      <w:r w:rsidR="00A13E1F" w:rsidRPr="00320611">
        <w:t>"</w:t>
      </w:r>
      <w:r w:rsidRPr="00320611">
        <w:t>Slide-Aware SoR</w:t>
      </w:r>
      <w:r w:rsidR="00A13E1F" w:rsidRPr="00320611">
        <w:t>"</w:t>
      </w:r>
      <w:r w:rsidRPr="00320611">
        <w:t xml:space="preserve"> information.</w:t>
      </w:r>
    </w:p>
    <w:p w14:paraId="7ABC0122" w14:textId="5C09D1D2" w:rsidR="00894042" w:rsidRPr="00320611" w:rsidRDefault="00894042" w:rsidP="003B60FA">
      <w:r w:rsidRPr="00320611">
        <w:t xml:space="preserve">The VPLNN AMF accepts the Deregistration Request, and if the UE indicated Deregistration Type as </w:t>
      </w:r>
      <w:r w:rsidR="00A13E1F" w:rsidRPr="00320611">
        <w:t>"</w:t>
      </w:r>
      <w:r w:rsidRPr="00320611">
        <w:t>S-NSSAI not available</w:t>
      </w:r>
      <w:r w:rsidR="00A13E1F" w:rsidRPr="00320611">
        <w:t>"</w:t>
      </w:r>
      <w:r w:rsidRPr="00320611">
        <w:t xml:space="preserve">, the AMF notifies the UDM the UE has Deregister and it provides the Deregistration Type as: </w:t>
      </w:r>
      <w:r w:rsidR="00A13E1F" w:rsidRPr="00320611">
        <w:t>"</w:t>
      </w:r>
      <w:r w:rsidRPr="00320611">
        <w:t>S-NSSAI not available</w:t>
      </w:r>
      <w:r w:rsidR="00A13E1F" w:rsidRPr="00320611">
        <w:t>"</w:t>
      </w:r>
      <w:r w:rsidR="00A078C0" w:rsidRPr="00320611">
        <w:t>.</w:t>
      </w:r>
    </w:p>
    <w:p w14:paraId="09E3973C" w14:textId="50283A0E" w:rsidR="00894042" w:rsidRPr="00320611" w:rsidRDefault="00894042" w:rsidP="003B60FA">
      <w:r w:rsidRPr="00320611">
        <w:t xml:space="preserve">The UDM interprets the receipt of the new Registration type as an implicit indication that the UE is configured to receive the Slice-Aware SoR information, and it may set </w:t>
      </w:r>
      <w:ins w:id="1915" w:author="S2-2204779" w:date="2022-05-24T08:31:00Z">
        <w:r w:rsidR="005D706E">
          <w:t>the slice-based SoR</w:t>
        </w:r>
        <w:r w:rsidR="005D706E" w:rsidRPr="00320611">
          <w:t xml:space="preserve"> </w:t>
        </w:r>
      </w:ins>
      <w:del w:id="1916" w:author="S2-2204779" w:date="2022-05-24T08:31:00Z">
        <w:r w:rsidRPr="00320611" w:rsidDel="005D706E">
          <w:delText xml:space="preserve">a new </w:delText>
        </w:r>
      </w:del>
      <w:r w:rsidRPr="00320611">
        <w:t xml:space="preserve">Flag to indicate that the UE may attempt to re-register and that </w:t>
      </w:r>
      <w:ins w:id="1917" w:author="S2-2204779" w:date="2022-05-24T08:31:00Z">
        <w:r w:rsidR="005D706E">
          <w:t>a slice-based</w:t>
        </w:r>
        <w:r w:rsidR="005D706E" w:rsidRPr="00320611">
          <w:t xml:space="preserve"> </w:t>
        </w:r>
      </w:ins>
      <w:r w:rsidRPr="00320611">
        <w:t xml:space="preserve">SoR </w:t>
      </w:r>
      <w:ins w:id="1918" w:author="S2-2204779" w:date="2022-05-24T08:31:00Z">
        <w:r w:rsidR="005D706E">
          <w:t xml:space="preserve">container </w:t>
        </w:r>
      </w:ins>
      <w:r w:rsidRPr="00320611">
        <w:t xml:space="preserve">may be </w:t>
      </w:r>
      <w:del w:id="1919" w:author="S2-2204779" w:date="2022-05-24T08:32:00Z">
        <w:r w:rsidRPr="00320611" w:rsidDel="005D706E">
          <w:delText>used</w:delText>
        </w:r>
      </w:del>
      <w:ins w:id="1920" w:author="S2-2204779" w:date="2022-05-24T08:32:00Z">
        <w:r w:rsidR="005D706E">
          <w:t>sent to the UE</w:t>
        </w:r>
      </w:ins>
      <w:r w:rsidRPr="00320611">
        <w:t xml:space="preserve"> to provide information about available S-NSSAI in VPLMNs the UE may access, in the area the UE is currently located.</w:t>
      </w:r>
    </w:p>
    <w:p w14:paraId="1B126622" w14:textId="70C8A47D" w:rsidR="00894042" w:rsidRPr="00320611" w:rsidRDefault="00894042" w:rsidP="003B60FA">
      <w:r w:rsidRPr="00320611">
        <w:t>The UDM may request SoR information from the SOR-AF, and it may indicate that the S-NSSAI associated to the VPLMN/access technology are required</w:t>
      </w:r>
      <w:r w:rsidR="00A078C0" w:rsidRPr="00320611">
        <w:t>.</w:t>
      </w:r>
    </w:p>
    <w:p w14:paraId="080F0E77" w14:textId="5D269C6C" w:rsidR="00894042" w:rsidRPr="00320611" w:rsidRDefault="00894042" w:rsidP="003B60FA">
      <w:r w:rsidRPr="00320611">
        <w:t>The SOR-AF may use analytics and</w:t>
      </w:r>
      <w:ins w:id="1921" w:author="S2-2204779" w:date="2022-05-24T08:32:00Z">
        <w:r w:rsidR="005D706E">
          <w:t>/or</w:t>
        </w:r>
      </w:ins>
      <w:r w:rsidRPr="00320611">
        <w:t xml:space="preserve"> information from AMF VPLMN and possible NSSF at the VPLMN to derive S-NSSAI information in TA from relevant VPLMNs. </w:t>
      </w:r>
      <w:ins w:id="1922" w:author="S2-2204779" w:date="2022-05-24T08:32:00Z">
        <w:r w:rsidR="005D706E">
          <w:t xml:space="preserve">The AMF gathers this information with the help of the NSSF and the AN, when the 5G-AN nodes establish or update the N2 connection with the AMF. </w:t>
        </w:r>
      </w:ins>
      <w:r w:rsidRPr="00320611">
        <w:t>The SOR-AF</w:t>
      </w:r>
      <w:ins w:id="1923" w:author="S2-2204779" w:date="2022-05-24T08:32:00Z">
        <w:r w:rsidR="005D706E">
          <w:t>, may obtain analytics or per VPLMN S-NSSAI information, e.g., by subscribing to a new event through the V-NEF, and derive the list of S-NSSAI available in the VPLMN in a particular area, using NEF operations (i.e., Nnef_EvantExposure_Notify service operation). The SOR-AF may</w:t>
        </w:r>
      </w:ins>
      <w:r w:rsidRPr="00320611">
        <w:t xml:space="preserve"> provide</w:t>
      </w:r>
      <w:del w:id="1924" w:author="S2-2204779" w:date="2022-05-24T08:33:00Z">
        <w:r w:rsidRPr="00320611" w:rsidDel="005D706E">
          <w:delText>s</w:delText>
        </w:r>
      </w:del>
      <w:r w:rsidRPr="00320611">
        <w:t xml:space="preserve"> a Slice-Aware SoR container to the UDM, and the UDM can include it during the next Registration for UE for which a </w:t>
      </w:r>
      <w:r w:rsidR="00A13E1F" w:rsidRPr="00320611">
        <w:t>"</w:t>
      </w:r>
      <w:r w:rsidRPr="00320611">
        <w:t>Slice-Aware SoR</w:t>
      </w:r>
      <w:r w:rsidR="00A13E1F" w:rsidRPr="00320611">
        <w:t>"</w:t>
      </w:r>
      <w:r w:rsidRPr="00320611">
        <w:t xml:space="preserve"> flag is set, or if local configuration warrants it.</w:t>
      </w:r>
    </w:p>
    <w:p w14:paraId="5EEDEA90" w14:textId="388BF3F3" w:rsidR="00894042" w:rsidRPr="00320611" w:rsidRDefault="00894042" w:rsidP="003B60FA">
      <w:r w:rsidRPr="00320611">
        <w:t>Alternatively, the UDM may decide to include the Slice-Aware SoR container in the Deregistration service operation Output. If the UDM includes the Slice-Aware SoR container in the Deregistration service operation Output, the AMF relays it to the UE in the Deregistration accept message</w:t>
      </w:r>
      <w:r w:rsidR="00A078C0" w:rsidRPr="00320611">
        <w:t>.</w:t>
      </w:r>
    </w:p>
    <w:p w14:paraId="5C905F20" w14:textId="6C1A9441" w:rsidR="00894042" w:rsidRPr="00320611" w:rsidRDefault="00894042" w:rsidP="003B60FA">
      <w:r w:rsidRPr="00320611">
        <w:t>If the UE does not get the Slice-Aware SoR container in the Deregistration accept message, the UE may decide to attempt a new Registration to attempt access to a specific S-NSSAI, and it may decide to deprioritize this VPLMN</w:t>
      </w:r>
      <w:r w:rsidR="00A078C0" w:rsidRPr="00320611">
        <w:t>.</w:t>
      </w:r>
    </w:p>
    <w:p w14:paraId="34C5206B" w14:textId="52B67FCB" w:rsidR="00894042" w:rsidRPr="00320611" w:rsidRDefault="00894042" w:rsidP="003B60FA">
      <w:r w:rsidRPr="00320611">
        <w:t>If this is an initial re</w:t>
      </w:r>
      <w:r w:rsidRPr="00320611">
        <w:lastRenderedPageBreak/>
        <w:t>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 Note that such request could be executed either because of a Nudm_SDM_Get request message or as a result of a Nudm_UECM_DeregistrationNotification message</w:t>
      </w:r>
      <w:r w:rsidR="00A078C0" w:rsidRPr="00320611">
        <w:t>.</w:t>
      </w:r>
    </w:p>
    <w:p w14:paraId="155914A3" w14:textId="3E516417" w:rsidR="00894042" w:rsidRPr="00320611" w:rsidRDefault="00894042" w:rsidP="003B60FA">
      <w:r w:rsidRPr="00320611">
        <w:t>The UDM may use information from the SOR-AF to provides the list of VPLMN/access technologies and associated S-NSSAIs in the Nudm_SDM_Get_response message</w:t>
      </w:r>
      <w:r w:rsidR="00A078C0" w:rsidRPr="00320611">
        <w:t>.</w:t>
      </w:r>
    </w:p>
    <w:p w14:paraId="1579722E" w14:textId="77777777" w:rsidR="00894042" w:rsidRPr="00320611" w:rsidRDefault="00894042" w:rsidP="003B60FA">
      <w:r w:rsidRPr="00320611">
        <w:t>The AMF may provide to the UE in the Registration Accept message as part of the SOR container, the list of VPLMN/access technologies and associated S-NSSAIs.</w:t>
      </w:r>
    </w:p>
    <w:p w14:paraId="6F1E14B1" w14:textId="77777777" w:rsidR="00894042" w:rsidRPr="00320611" w:rsidRDefault="00894042" w:rsidP="00A078C0">
      <w:pPr>
        <w:rPr>
          <w:lang w:eastAsia="x-none"/>
        </w:rPr>
      </w:pPr>
      <w:r w:rsidRPr="00320611">
        <w:t>The UE may reselect to a higher priority VPLMN that may support S-NSSAI according to the information receive in the SoR container</w:t>
      </w:r>
      <w:r w:rsidRPr="00320611">
        <w:rPr>
          <w:lang w:eastAsia="x-none"/>
        </w:rPr>
        <w:t>.</w:t>
      </w:r>
    </w:p>
    <w:p w14:paraId="700CBD2A" w14:textId="45A60812" w:rsidR="00894042" w:rsidRPr="00320611" w:rsidRDefault="00894042" w:rsidP="00C86DBB">
      <w:pPr>
        <w:pStyle w:val="41"/>
      </w:pPr>
      <w:bookmarkStart w:id="1925" w:name="_Toc104302420"/>
      <w:bookmarkStart w:id="1926" w:name="_Toc104359386"/>
      <w:r w:rsidRPr="00320611">
        <w:t>6.</w:t>
      </w:r>
      <w:r w:rsidR="00A078C0" w:rsidRPr="00320611">
        <w:t>7</w:t>
      </w:r>
      <w:r w:rsidRPr="00320611">
        <w:t>.3.2</w:t>
      </w:r>
      <w:r w:rsidRPr="00320611">
        <w:tab/>
        <w:t>Option 2 – UE</w:t>
      </w:r>
      <w:r w:rsidR="00A13E1F" w:rsidRPr="00320611">
        <w:t>'</w:t>
      </w:r>
      <w:r w:rsidRPr="00320611">
        <w:t>s USIM is configured to receive a Slice-Aware SoR</w:t>
      </w:r>
      <w:bookmarkEnd w:id="1925"/>
      <w:bookmarkEnd w:id="1926"/>
    </w:p>
    <w:p w14:paraId="33C1DFA2" w14:textId="37E0EB63" w:rsidR="00894042" w:rsidRPr="00320611" w:rsidRDefault="00894042" w:rsidP="00A078C0">
      <w:r w:rsidRPr="00320611">
        <w:t xml:space="preserve">This option is characterized in that the HPLMN relies on the indication in the UDM that the UE is expected to receive the Slice-Aware SoR information. This is based on existing SoR principles as described in </w:t>
      </w:r>
      <w:r w:rsidR="00E878F1" w:rsidRPr="00320611">
        <w:t>TS</w:t>
      </w:r>
      <w:r w:rsidR="00E878F1">
        <w:t> </w:t>
      </w:r>
      <w:r w:rsidR="00E878F1" w:rsidRPr="00320611">
        <w:t>23.122</w:t>
      </w:r>
      <w:r w:rsidR="00E878F1">
        <w:t> [7]</w:t>
      </w:r>
      <w:r w:rsidRPr="00320611">
        <w:t xml:space="preserve"> and does not rely on URSP rules.</w:t>
      </w:r>
    </w:p>
    <w:p w14:paraId="1C2E7DCB" w14:textId="1D38AA5E" w:rsidR="00894042" w:rsidRPr="00320611" w:rsidRDefault="00894042" w:rsidP="003B60FA">
      <w:r w:rsidRPr="00320611">
        <w:t>A UE request access Registration to a VPLMN in its current VPLMN/access technology list, while roaming in a visited network. The UE constructs the Requested NSSAI based on the NSSP.</w:t>
      </w:r>
    </w:p>
    <w:p w14:paraId="156ACCA9" w14:textId="7BE9E698" w:rsidR="00894042" w:rsidRPr="00320611" w:rsidRDefault="00894042" w:rsidP="003B60FA">
      <w:r w:rsidRPr="00320611">
        <w:t>The visited network accepts the Registration request, via a Registration Accept message, but it may reject the UE</w:t>
      </w:r>
      <w:r w:rsidR="00A13E1F" w:rsidRPr="00320611">
        <w:t>'</w:t>
      </w:r>
      <w:r w:rsidRPr="00320611">
        <w:t>s request for an S-NSSAI, the UE included in the Requested NSSAI.</w:t>
      </w:r>
    </w:p>
    <w:p w14:paraId="798F5FBC" w14:textId="6BD115A0" w:rsidR="00894042" w:rsidRPr="00320611" w:rsidRDefault="00894042" w:rsidP="003B60FA">
      <w:r w:rsidRPr="00320611">
        <w:t>If this is an initial registration or if the UE indicates that is capable and configured to received Slice-Aware SoR information, the AMF triggers a SoR operation throug</w:t>
      </w:r>
      <w:r w:rsidRPr="00320611">
        <w:lastRenderedPageBreak/>
        <w:t>h a Nudm_SDM_Get request message, indicating that the S-NSSAI information is also required. The UDM may request SoR information from the SOR-AF, if not already requested.</w:t>
      </w:r>
    </w:p>
    <w:p w14:paraId="3E7D33D6" w14:textId="4F378453" w:rsidR="00894042" w:rsidRPr="00320611" w:rsidRDefault="00894042" w:rsidP="003B60FA">
      <w:r w:rsidRPr="00320611">
        <w:t>The UDM may use information from the SOR-AF to provides the list of VPLMN/access technologies and associated S-NSSAIs</w:t>
      </w:r>
      <w:r w:rsidR="00A078C0" w:rsidRPr="00320611">
        <w:t>.</w:t>
      </w:r>
    </w:p>
    <w:p w14:paraId="32AC1FE5" w14:textId="58E92FB0" w:rsidR="00894042" w:rsidRPr="00320611" w:rsidRDefault="00894042" w:rsidP="003B60FA">
      <w:r w:rsidRPr="00320611">
        <w:t>In this option, since UE</w:t>
      </w:r>
      <w:r w:rsidR="00A13E1F" w:rsidRPr="00320611">
        <w:t>'</w:t>
      </w:r>
      <w:r w:rsidRPr="00320611">
        <w:t>s USIM is configured to receive a Slice-Aware SoR, the Slice-Aware SoR information is provided to the UE in the Registration Accept message, therefore a list of VPLMN/access technologies and associated S-NSSAIs may be provided to the UE as part of the SOR container. If the UE did not receive Slice-Aware SoR information in the Registration Accept message, the UE may trigger reselection as per regular PLMN selection procedure, the UE may consider this PLMN as low priority</w:t>
      </w:r>
      <w:r w:rsidR="00A078C0" w:rsidRPr="00320611">
        <w:t>.</w:t>
      </w:r>
    </w:p>
    <w:p w14:paraId="774F6973" w14:textId="5F658964" w:rsidR="00894042" w:rsidRPr="00320611" w:rsidRDefault="00894042" w:rsidP="00894042">
      <w:pPr>
        <w:rPr>
          <w:rFonts w:eastAsia="바탕"/>
          <w:lang w:eastAsia="x-none"/>
        </w:rPr>
      </w:pPr>
      <w:r w:rsidRPr="00320611">
        <w:t>The UE may reselect to a higher priority VPLMN that may support S-NSSAI according to the information receive in the SoR container.</w:t>
      </w:r>
    </w:p>
    <w:p w14:paraId="3C8D47BB" w14:textId="5554B5FE" w:rsidR="00894042" w:rsidRPr="00320611" w:rsidRDefault="00894042" w:rsidP="00C86DBB">
      <w:pPr>
        <w:pStyle w:val="31"/>
        <w:rPr>
          <w:lang w:eastAsia="zh-CN"/>
        </w:rPr>
      </w:pPr>
      <w:bookmarkStart w:id="1927" w:name="_Toc104302421"/>
      <w:bookmarkStart w:id="1928" w:name="_Toc104359387"/>
      <w:bookmarkStart w:id="1929" w:name="_Toc104789025"/>
      <w:r w:rsidRPr="00320611">
        <w:rPr>
          <w:lang w:eastAsia="zh-CN"/>
        </w:rPr>
        <w:t>6.</w:t>
      </w:r>
      <w:r w:rsidR="00A078C0" w:rsidRPr="00320611">
        <w:rPr>
          <w:lang w:eastAsia="zh-CN"/>
        </w:rPr>
        <w:t>7</w:t>
      </w:r>
      <w:r w:rsidRPr="00320611">
        <w:rPr>
          <w:lang w:eastAsia="zh-CN"/>
        </w:rPr>
        <w:t>.4</w:t>
      </w:r>
      <w:r w:rsidRPr="00320611">
        <w:rPr>
          <w:lang w:eastAsia="zh-CN"/>
        </w:rPr>
        <w:tab/>
      </w:r>
      <w:r w:rsidRPr="00320611">
        <w:t>Impacts on services, entities and interfaces</w:t>
      </w:r>
      <w:bookmarkEnd w:id="1927"/>
      <w:bookmarkEnd w:id="1928"/>
      <w:bookmarkEnd w:id="1929"/>
    </w:p>
    <w:p w14:paraId="13059A97" w14:textId="77777777" w:rsidR="00894042" w:rsidRPr="00320611" w:rsidRDefault="00894042" w:rsidP="00894042">
      <w:pPr>
        <w:rPr>
          <w:rFonts w:eastAsia="바탕"/>
        </w:rPr>
      </w:pPr>
      <w:r w:rsidRPr="00320611">
        <w:rPr>
          <w:rFonts w:eastAsia="바탕"/>
        </w:rPr>
        <w:t>UE:</w:t>
      </w:r>
    </w:p>
    <w:p w14:paraId="59085B89" w14:textId="1DD22AFB" w:rsidR="00894042" w:rsidRPr="00320611" w:rsidRDefault="00A078C0" w:rsidP="003B60FA">
      <w:pPr>
        <w:pStyle w:val="B1"/>
        <w:rPr>
          <w:rFonts w:eastAsia="바탕"/>
        </w:rPr>
      </w:pPr>
      <w:r w:rsidRPr="00320611">
        <w:rPr>
          <w:rFonts w:eastAsia="바탕"/>
        </w:rPr>
        <w:t>-</w:t>
      </w:r>
      <w:r w:rsidRPr="00320611">
        <w:rPr>
          <w:rFonts w:eastAsia="바탕"/>
        </w:rPr>
        <w:tab/>
      </w:r>
      <w:r w:rsidR="00894042" w:rsidRPr="00320611">
        <w:rPr>
          <w:rFonts w:eastAsia="바탕"/>
        </w:rPr>
        <w:t xml:space="preserve">The UE triggers a Deregistration procedure and it provides a new Deregistration Type: </w:t>
      </w:r>
      <w:r w:rsidR="00A13E1F" w:rsidRPr="00320611">
        <w:rPr>
          <w:rFonts w:eastAsia="바탕"/>
        </w:rPr>
        <w:t>"</w:t>
      </w:r>
      <w:r w:rsidR="00894042" w:rsidRPr="00320611">
        <w:rPr>
          <w:rFonts w:eastAsia="바탕"/>
        </w:rPr>
        <w:t>S-NSSAI not available</w:t>
      </w:r>
      <w:r w:rsidR="00A13E1F" w:rsidRPr="00320611">
        <w:rPr>
          <w:rFonts w:eastAsia="바탕"/>
        </w:rPr>
        <w:t>"</w:t>
      </w:r>
      <w:r w:rsidR="00894042" w:rsidRPr="00320611">
        <w:rPr>
          <w:rFonts w:eastAsia="바탕"/>
        </w:rPr>
        <w:t xml:space="preserve"> and it may provide which S-NSSAI(s) was/were not available.</w:t>
      </w:r>
    </w:p>
    <w:p w14:paraId="30AC77F4" w14:textId="26FE56CC" w:rsidR="00894042" w:rsidRPr="00320611" w:rsidRDefault="00A078C0" w:rsidP="003B60FA">
      <w:pPr>
        <w:pStyle w:val="B1"/>
        <w:rPr>
          <w:rFonts w:eastAsia="바탕"/>
        </w:rPr>
      </w:pPr>
      <w:r w:rsidRPr="00320611">
        <w:rPr>
          <w:rFonts w:eastAsia="바탕"/>
        </w:rPr>
        <w:t>-</w:t>
      </w:r>
      <w:r w:rsidRPr="00320611">
        <w:rPr>
          <w:rFonts w:eastAsia="바탕"/>
        </w:rPr>
        <w:tab/>
      </w:r>
      <w:r w:rsidR="00894042" w:rsidRPr="00320611">
        <w:rPr>
          <w:rFonts w:eastAsia="바탕"/>
        </w:rPr>
        <w:t>The UE receives, in the Registration Accept message, Slice-Aware SoR information including a list of VPLMN/access technologies and associated S-NSSAIs provided to the UE as part of the SOR container.</w:t>
      </w:r>
    </w:p>
    <w:p w14:paraId="638295AB" w14:textId="2A3AFA45" w:rsidR="00894042" w:rsidRPr="00320611" w:rsidRDefault="00A078C0" w:rsidP="003B60FA">
      <w:pPr>
        <w:pStyle w:val="B1"/>
        <w:rPr>
          <w:rFonts w:eastAsia="바탕"/>
        </w:rPr>
      </w:pPr>
      <w:r w:rsidRPr="00320611">
        <w:rPr>
          <w:rFonts w:eastAsia="바탕"/>
        </w:rPr>
        <w:t>-</w:t>
      </w:r>
      <w:r w:rsidRPr="00320611">
        <w:rPr>
          <w:rFonts w:eastAsia="바탕"/>
        </w:rPr>
        <w:tab/>
      </w:r>
      <w:r w:rsidR="00894042" w:rsidRPr="00320611">
        <w:rPr>
          <w:rFonts w:eastAsia="바탕"/>
        </w:rPr>
        <w:t>The UE reselects to a higher priority VPLMN that may support S-NSSAI according to the information receive in the SoR container.</w:t>
      </w:r>
    </w:p>
    <w:p w14:paraId="23B4ACA5" w14:textId="77777777" w:rsidR="00894042" w:rsidRPr="00320611" w:rsidRDefault="00894042" w:rsidP="00894042">
      <w:pPr>
        <w:rPr>
          <w:rFonts w:eastAsia="바탕"/>
        </w:rPr>
      </w:pPr>
      <w:r w:rsidRPr="00320611">
        <w:rPr>
          <w:rFonts w:eastAsia="바탕"/>
        </w:rPr>
        <w:t>AMF:</w:t>
      </w:r>
    </w:p>
    <w:p w14:paraId="65500284" w14:textId="7AFE7FAA" w:rsidR="00894042" w:rsidRPr="00320611" w:rsidRDefault="00A078C0" w:rsidP="003B60FA">
      <w:pPr>
        <w:pStyle w:val="B1"/>
        <w:rPr>
          <w:rFonts w:eastAsia="바탕"/>
        </w:rPr>
      </w:pPr>
      <w:r w:rsidRPr="00320611">
        <w:rPr>
          <w:rFonts w:eastAsia="바탕"/>
        </w:rPr>
        <w:t>-</w:t>
      </w:r>
      <w:r w:rsidRPr="00320611">
        <w:rPr>
          <w:rFonts w:eastAsia="바탕"/>
        </w:rPr>
        <w:tab/>
      </w:r>
      <w:r w:rsidR="00894042" w:rsidRPr="00320611">
        <w:rPr>
          <w:rFonts w:eastAsia="바탕"/>
        </w:rPr>
        <w:t>The AMF provides information to the SOR-AF on available S-NSSAIs for certain VPLMN/access technology combination</w:t>
      </w:r>
      <w:ins w:id="1930" w:author="S2-2204779" w:date="2022-05-24T08:33:00Z">
        <w:r w:rsidR="005D706E">
          <w:rPr>
            <w:rFonts w:eastAsia="바탕"/>
          </w:rPr>
          <w:t>, if the SOR-AF is not in the operator’s trusted domain, the AMF communicates with SOR-AF via NEF</w:t>
        </w:r>
      </w:ins>
      <w:r w:rsidR="00894042" w:rsidRPr="00320611">
        <w:rPr>
          <w:rFonts w:eastAsia="바탕"/>
        </w:rPr>
        <w:t>. The AMF gathers this information with the help of the NSSF and the AN, when the 5G-AN nodes establish or update the N2 connection with the AMF</w:t>
      </w:r>
      <w:r w:rsidR="00E83982" w:rsidRPr="00320611">
        <w:rPr>
          <w:rFonts w:eastAsia="바탕"/>
        </w:rPr>
        <w:t>.</w:t>
      </w:r>
    </w:p>
    <w:p w14:paraId="6CE06241" w14:textId="23450E57" w:rsidR="00894042" w:rsidRPr="00320611" w:rsidRDefault="00A078C0" w:rsidP="003B60FA">
      <w:pPr>
        <w:pStyle w:val="B1"/>
        <w:rPr>
          <w:rFonts w:eastAsia="바탕"/>
        </w:rPr>
      </w:pPr>
      <w:r w:rsidRPr="00320611">
        <w:rPr>
          <w:rFonts w:eastAsia="바탕"/>
        </w:rPr>
        <w:t>-</w:t>
      </w:r>
      <w:r w:rsidRPr="00320611">
        <w:rPr>
          <w:rFonts w:eastAsia="바탕"/>
        </w:rPr>
        <w:tab/>
      </w:r>
      <w:r w:rsidR="00894042" w:rsidRPr="00320611">
        <w:rPr>
          <w:rFonts w:eastAsia="바탕"/>
        </w:rPr>
        <w:t xml:space="preserve">During a Deregistration Request procedure, the AMF notifies the UDM that UE has Deregistered and it provides the Deregistration Type as: </w:t>
      </w:r>
      <w:r w:rsidR="00A13E1F" w:rsidRPr="00320611">
        <w:rPr>
          <w:rFonts w:eastAsia="바탕"/>
        </w:rPr>
        <w:t>"</w:t>
      </w:r>
      <w:r w:rsidR="00894042" w:rsidRPr="00320611">
        <w:rPr>
          <w:rFonts w:eastAsia="바탕"/>
        </w:rPr>
        <w:t>S-NSSAI not available</w:t>
      </w:r>
      <w:r w:rsidR="00A13E1F" w:rsidRPr="00320611">
        <w:rPr>
          <w:rFonts w:eastAsia="바탕"/>
        </w:rPr>
        <w:t>"</w:t>
      </w:r>
      <w:r w:rsidR="00E83982" w:rsidRPr="00320611">
        <w:rPr>
          <w:rFonts w:eastAsia="바탕"/>
        </w:rPr>
        <w:t>.</w:t>
      </w:r>
    </w:p>
    <w:p w14:paraId="7726569D" w14:textId="77777777" w:rsidR="00894042" w:rsidRPr="00320611" w:rsidRDefault="00894042" w:rsidP="00894042">
      <w:pPr>
        <w:rPr>
          <w:rFonts w:eastAsia="바탕"/>
        </w:rPr>
      </w:pPr>
      <w:r w:rsidRPr="00320611">
        <w:rPr>
          <w:rFonts w:eastAsia="바탕"/>
        </w:rPr>
        <w:t>UDM:</w:t>
      </w:r>
    </w:p>
    <w:p w14:paraId="14D5C0BF" w14:textId="079F07F9" w:rsidR="00894042" w:rsidRPr="00320611" w:rsidRDefault="00E83982" w:rsidP="003B60FA">
      <w:pPr>
        <w:pStyle w:val="B1"/>
        <w:rPr>
          <w:rFonts w:eastAsia="바탕"/>
        </w:rPr>
      </w:pPr>
      <w:r w:rsidRPr="00320611">
        <w:rPr>
          <w:rFonts w:eastAsia="바탕"/>
        </w:rPr>
        <w:t>-</w:t>
      </w:r>
      <w:r w:rsidRPr="00320611">
        <w:rPr>
          <w:rFonts w:eastAsia="바탕"/>
        </w:rPr>
        <w:tab/>
      </w:r>
      <w:r w:rsidR="00894042" w:rsidRPr="00320611">
        <w:rPr>
          <w:rFonts w:eastAsia="바탕"/>
        </w:rPr>
        <w:t xml:space="preserve">The UDM is notified in the Nudm_UECM_DeregistrationNotifiy, that the UE has Deregistered and the UDM gets the Deregistration Type as: </w:t>
      </w:r>
      <w:r w:rsidR="00A13E1F" w:rsidRPr="00320611">
        <w:rPr>
          <w:rFonts w:eastAsia="바탕"/>
        </w:rPr>
        <w:t>"</w:t>
      </w:r>
      <w:r w:rsidR="00894042" w:rsidRPr="00320611">
        <w:rPr>
          <w:rFonts w:eastAsia="바탕"/>
        </w:rPr>
        <w:t>S-NSSAI not available</w:t>
      </w:r>
      <w:r w:rsidR="00A13E1F" w:rsidRPr="00320611">
        <w:rPr>
          <w:rFonts w:eastAsia="바탕"/>
        </w:rPr>
        <w:t>"</w:t>
      </w:r>
      <w:r w:rsidRPr="00320611">
        <w:rPr>
          <w:rFonts w:eastAsia="바탕"/>
        </w:rPr>
        <w:t>.</w:t>
      </w:r>
    </w:p>
    <w:p w14:paraId="67500EAA" w14:textId="6D620ACB" w:rsidR="00894042" w:rsidRPr="00320611" w:rsidRDefault="00E83982" w:rsidP="003B60FA">
      <w:pPr>
        <w:pStyle w:val="B1"/>
        <w:rPr>
          <w:rFonts w:eastAsia="바탕"/>
        </w:rPr>
      </w:pPr>
      <w:r w:rsidRPr="00320611">
        <w:rPr>
          <w:rFonts w:eastAsia="바탕"/>
        </w:rPr>
        <w:t>-</w:t>
      </w:r>
      <w:r w:rsidRPr="00320611">
        <w:rPr>
          <w:rFonts w:eastAsia="바탕"/>
        </w:rPr>
        <w:tab/>
      </w:r>
      <w:r w:rsidR="00894042" w:rsidRPr="00320611">
        <w:rPr>
          <w:rFonts w:eastAsia="바탕"/>
        </w:rPr>
        <w:t>The UDM interprets the receipt of the new Registration type as an implicit indication that the UE is configured to receive the Slice-Aware SoR information, and it may set a new Flag to indicate that the UE may attempt to re-register and that SoR may be used to provide information about available S-NSSAI in VPLMNs the UE may access in the area the UE is currently located.</w:t>
      </w:r>
    </w:p>
    <w:p w14:paraId="054F8134" w14:textId="15050A02" w:rsidR="00894042" w:rsidRPr="00320611" w:rsidRDefault="00E83982" w:rsidP="003B60FA">
      <w:pPr>
        <w:pStyle w:val="B1"/>
        <w:rPr>
          <w:rFonts w:eastAsia="바탕"/>
        </w:rPr>
      </w:pPr>
      <w:r w:rsidRPr="00320611">
        <w:rPr>
          <w:rFonts w:eastAsia="바탕"/>
        </w:rPr>
        <w:t>-</w:t>
      </w:r>
      <w:r w:rsidRPr="00320611">
        <w:rPr>
          <w:rFonts w:eastAsia="바탕"/>
        </w:rPr>
        <w:tab/>
      </w:r>
      <w:r w:rsidR="00894042" w:rsidRPr="00320611">
        <w:rPr>
          <w:rFonts w:eastAsia="바탕"/>
        </w:rPr>
        <w:t>The UDM requests SoR information from the SOR-AF, and it indicates that the S-NSSAI(s) associated to the VPLMN/access technology are required.</w:t>
      </w:r>
    </w:p>
    <w:p w14:paraId="561C5B84" w14:textId="59EDD4E3" w:rsidR="00894042" w:rsidRPr="00320611" w:rsidRDefault="00E83982" w:rsidP="003B60FA">
      <w:pPr>
        <w:pStyle w:val="B1"/>
        <w:rPr>
          <w:rFonts w:eastAsia="바탕"/>
        </w:rPr>
      </w:pPr>
      <w:r w:rsidRPr="00320611">
        <w:rPr>
          <w:rFonts w:eastAsia="바탕"/>
        </w:rPr>
        <w:t>-</w:t>
      </w:r>
      <w:r w:rsidRPr="00320611">
        <w:rPr>
          <w:rFonts w:eastAsia="바탕"/>
        </w:rPr>
        <w:tab/>
      </w:r>
      <w:r w:rsidR="00894042" w:rsidRPr="00320611">
        <w:rPr>
          <w:rFonts w:eastAsia="바탕"/>
        </w:rPr>
        <w:t>The UDM uses information from the SOR-AF to provide the list of VPLMN/access technologies and associated S-NSSAIs in the Nudm_SDM_Get_response message</w:t>
      </w:r>
      <w:r w:rsidRPr="00320611">
        <w:rPr>
          <w:rFonts w:eastAsia="바탕"/>
        </w:rPr>
        <w:t>.</w:t>
      </w:r>
    </w:p>
    <w:p w14:paraId="18EFB690" w14:textId="77777777" w:rsidR="00894042" w:rsidRPr="00320611" w:rsidRDefault="00894042" w:rsidP="00894042">
      <w:pPr>
        <w:rPr>
          <w:rFonts w:eastAsia="바탕"/>
        </w:rPr>
      </w:pPr>
      <w:r w:rsidRPr="00320611">
        <w:rPr>
          <w:rFonts w:eastAsia="바탕"/>
        </w:rPr>
        <w:t>SOR-AF:</w:t>
      </w:r>
    </w:p>
    <w:p w14:paraId="3F3B8376" w14:textId="7BF0C10B" w:rsidR="00894042" w:rsidRPr="00320611" w:rsidRDefault="00E83982" w:rsidP="003B60FA">
      <w:pPr>
        <w:pStyle w:val="B1"/>
        <w:rPr>
          <w:rFonts w:eastAsia="바탕"/>
        </w:rPr>
      </w:pPr>
      <w:r w:rsidRPr="00320611">
        <w:rPr>
          <w:rFonts w:eastAsia="바탕"/>
        </w:rPr>
        <w:t>-</w:t>
      </w:r>
      <w:r w:rsidRPr="00320611">
        <w:rPr>
          <w:rFonts w:eastAsia="바탕"/>
        </w:rPr>
        <w:tab/>
      </w:r>
      <w:r w:rsidR="00894042" w:rsidRPr="00320611">
        <w:rPr>
          <w:rFonts w:eastAsia="바탕"/>
        </w:rPr>
        <w:t>The SOR-AF uses analytics and information from AMF VPLMN and possible NSSF at the VPLMN to derive S-NSSAI information in TA from relevant VPLMNs</w:t>
      </w:r>
      <w:r w:rsidRPr="00320611">
        <w:rPr>
          <w:rFonts w:eastAsia="바탕"/>
        </w:rPr>
        <w:t>.</w:t>
      </w:r>
    </w:p>
    <w:p w14:paraId="692F14D7" w14:textId="56F70539" w:rsidR="00894042" w:rsidRPr="00320611" w:rsidRDefault="00E83982" w:rsidP="003B60FA">
      <w:pPr>
        <w:pStyle w:val="B1"/>
        <w:rPr>
          <w:rFonts w:eastAsia="바탕"/>
        </w:rPr>
      </w:pPr>
      <w:r w:rsidRPr="00320611">
        <w:rPr>
          <w:rFonts w:eastAsia="바탕"/>
        </w:rPr>
        <w:t>-</w:t>
      </w:r>
      <w:r w:rsidRPr="00320611">
        <w:rPr>
          <w:rFonts w:eastAsia="바탕"/>
        </w:rPr>
        <w:tab/>
      </w:r>
      <w:r w:rsidR="00894042" w:rsidRPr="00320611">
        <w:rPr>
          <w:rFonts w:eastAsia="바탕"/>
        </w:rPr>
        <w:t>The SOR-AF gets a request from the UDM, via a Nsoraf_SoR_request message, indicating that the S-NSSAI associated to the VPLMN/access technology are required</w:t>
      </w:r>
      <w:r w:rsidRPr="00320611">
        <w:rPr>
          <w:rFonts w:eastAsia="바탕"/>
        </w:rPr>
        <w:t>.</w:t>
      </w:r>
    </w:p>
    <w:p w14:paraId="4E3F672D" w14:textId="0ACB5DD8" w:rsidR="00894042" w:rsidRPr="00320611" w:rsidRDefault="00E83982" w:rsidP="003B60FA">
      <w:pPr>
        <w:pStyle w:val="B1"/>
        <w:rPr>
          <w:rFonts w:eastAsia="바탕"/>
        </w:rPr>
      </w:pPr>
      <w:r w:rsidRPr="00320611">
        <w:rPr>
          <w:rFonts w:eastAsia="바탕"/>
        </w:rPr>
        <w:t>-</w:t>
      </w:r>
      <w:r w:rsidRPr="00320611">
        <w:rPr>
          <w:rFonts w:eastAsia="바탕"/>
        </w:rPr>
        <w:tab/>
      </w:r>
      <w:ins w:id="1931" w:author="S2-2204779" w:date="2022-05-24T08:33:00Z">
        <w:r w:rsidR="00B6212A">
          <w:rPr>
            <w:rFonts w:eastAsia="바탕"/>
          </w:rPr>
          <w:t xml:space="preserve">If the SOR-AF is not in the operator’s trusted domain, the SOR-AF may communicate with the AMF and possibly NSSAF at the VPLMN via NEF. </w:t>
        </w:r>
      </w:ins>
      <w:r w:rsidR="00894042" w:rsidRPr="00320611">
        <w:rPr>
          <w:rFonts w:eastAsia="바탕"/>
        </w:rPr>
        <w:t>The SOR-AF uses analytics and informa</w:t>
      </w:r>
      <w:r w:rsidR="00894042" w:rsidRPr="00320611">
        <w:rPr>
          <w:rFonts w:eastAsia="바탕"/>
        </w:rPr>
        <w:lastRenderedPageBreak/>
        <w:t>tion from AMF VPLMN and possible NSSF at the VPLMN to derive S-NSSAI information in TA from relevant VPLMNs</w:t>
      </w:r>
      <w:r w:rsidRPr="00320611">
        <w:rPr>
          <w:rFonts w:eastAsia="바탕"/>
        </w:rPr>
        <w:t>.</w:t>
      </w:r>
    </w:p>
    <w:p w14:paraId="3126FCBD" w14:textId="4FCC31DF" w:rsidR="006D7DB9" w:rsidRPr="00320611" w:rsidRDefault="006D7DB9" w:rsidP="00C86DBB">
      <w:pPr>
        <w:pStyle w:val="21"/>
      </w:pPr>
      <w:bookmarkStart w:id="1932" w:name="_Toc104302422"/>
      <w:bookmarkStart w:id="1933" w:name="_Toc104359388"/>
      <w:bookmarkStart w:id="1934" w:name="_Toc104789026"/>
      <w:r w:rsidRPr="00320611">
        <w:rPr>
          <w:lang w:eastAsia="zh-CN"/>
        </w:rPr>
        <w:t>6.</w:t>
      </w:r>
      <w:r w:rsidR="004C3103" w:rsidRPr="00320611">
        <w:rPr>
          <w:lang w:eastAsia="zh-CN"/>
        </w:rPr>
        <w:t>8</w:t>
      </w:r>
      <w:r w:rsidRPr="00320611">
        <w:rPr>
          <w:lang w:eastAsia="ko-KR"/>
        </w:rPr>
        <w:tab/>
      </w:r>
      <w:r w:rsidRPr="00320611">
        <w:t>Solution</w:t>
      </w:r>
      <w:r w:rsidRPr="00320611">
        <w:rPr>
          <w:lang w:eastAsia="zh-CN"/>
        </w:rPr>
        <w:t xml:space="preserve"> #</w:t>
      </w:r>
      <w:r w:rsidR="004C3103" w:rsidRPr="00320611">
        <w:rPr>
          <w:lang w:eastAsia="zh-CN"/>
        </w:rPr>
        <w:t>8</w:t>
      </w:r>
      <w:r w:rsidRPr="00320611">
        <w:t>: Gracefully network slice termination</w:t>
      </w:r>
      <w:bookmarkEnd w:id="1932"/>
      <w:bookmarkEnd w:id="1933"/>
      <w:bookmarkEnd w:id="1934"/>
    </w:p>
    <w:p w14:paraId="3FBA9A9A" w14:textId="5BF738AC" w:rsidR="006D7DB9" w:rsidRPr="00320611" w:rsidRDefault="006D7DB9" w:rsidP="00C86DBB">
      <w:pPr>
        <w:pStyle w:val="31"/>
        <w:rPr>
          <w:lang w:eastAsia="ko-KR"/>
        </w:rPr>
      </w:pPr>
      <w:bookmarkStart w:id="1935" w:name="_Toc104302423"/>
      <w:bookmarkStart w:id="1936" w:name="_Toc104359389"/>
      <w:bookmarkStart w:id="1937" w:name="_Toc104789027"/>
      <w:r w:rsidRPr="00320611">
        <w:rPr>
          <w:lang w:eastAsia="ko-KR"/>
        </w:rPr>
        <w:t>6.</w:t>
      </w:r>
      <w:r w:rsidR="004C3103" w:rsidRPr="00320611">
        <w:rPr>
          <w:lang w:eastAsia="ko-KR"/>
        </w:rPr>
        <w:t>8</w:t>
      </w:r>
      <w:r w:rsidRPr="00320611">
        <w:rPr>
          <w:lang w:eastAsia="ko-KR"/>
        </w:rPr>
        <w:t>.1</w:t>
      </w:r>
      <w:r w:rsidRPr="00320611">
        <w:rPr>
          <w:lang w:eastAsia="ko-KR"/>
        </w:rPr>
        <w:tab/>
        <w:t>Introduction</w:t>
      </w:r>
      <w:bookmarkEnd w:id="1935"/>
      <w:bookmarkEnd w:id="1936"/>
      <w:bookmarkEnd w:id="1937"/>
    </w:p>
    <w:p w14:paraId="74C9EBC5" w14:textId="55DC7B1B" w:rsidR="006D7DB9" w:rsidRPr="00320611" w:rsidRDefault="006D7DB9" w:rsidP="00E878F1">
      <w:pPr>
        <w:rPr>
          <w:rFonts w:eastAsia="SimSun"/>
          <w:lang w:eastAsia="ko-KR"/>
        </w:rPr>
      </w:pPr>
      <w:r w:rsidRPr="00E878F1">
        <w:t>The solution addresses the Key Issue#3, and in particular how to avoid service disruption due to an abrupt PDU Session release, when a network slice is terminated due to an undergoing planned maintenance in CN or due to the end of network slice</w:t>
      </w:r>
      <w:r w:rsidR="00A13E1F" w:rsidRPr="00E878F1">
        <w:t>'</w:t>
      </w:r>
      <w:r w:rsidRPr="00E878F1">
        <w:t>s lifetime.</w:t>
      </w:r>
    </w:p>
    <w:p w14:paraId="0166DF01" w14:textId="67A20EDA" w:rsidR="006D7DB9" w:rsidRPr="00320611" w:rsidRDefault="006D7DB9" w:rsidP="006D7DB9">
      <w:pPr>
        <w:rPr>
          <w:rFonts w:eastAsia="SimSun"/>
          <w:lang w:eastAsia="ko-KR"/>
        </w:rPr>
      </w:pPr>
      <w:r w:rsidRPr="00320611">
        <w:rPr>
          <w:rFonts w:eastAsia="SimSun"/>
          <w:lang w:eastAsia="ko-KR"/>
        </w:rPr>
        <w:t>The scenario, where the solution is addressing, is the following:</w:t>
      </w:r>
    </w:p>
    <w:p w14:paraId="6285D558" w14:textId="6A3AAC35" w:rsidR="006D7DB9" w:rsidRPr="00320611" w:rsidRDefault="006D7DB9" w:rsidP="00E878F1">
      <w:pPr>
        <w:pStyle w:val="B1"/>
        <w:rPr>
          <w:rFonts w:eastAsia="SimSun"/>
        </w:rPr>
      </w:pPr>
      <w:r w:rsidRPr="00E878F1">
        <w:rPr>
          <w:rFonts w:eastAsia="SimSun"/>
        </w:rPr>
        <w:t>-</w:t>
      </w:r>
      <w:r w:rsidRPr="00E878F1">
        <w:rPr>
          <w:rFonts w:eastAsia="SimSun"/>
        </w:rPr>
        <w:tab/>
        <w:t xml:space="preserve">An operator would like to terminate a network slice </w:t>
      </w:r>
      <w:ins w:id="1938" w:author="S2-2204785" w:date="2022-05-24T08:52:00Z">
        <w:r w:rsidR="00E557D6">
          <w:rPr>
            <w:rFonts w:eastAsia="SimSun"/>
          </w:rPr>
          <w:t>(S-NSSAI)</w:t>
        </w:r>
        <w:r w:rsidR="00E557D6" w:rsidRPr="00E878F1">
          <w:rPr>
            <w:rFonts w:eastAsia="SimSun"/>
          </w:rPr>
          <w:t xml:space="preserve"> </w:t>
        </w:r>
        <w:r w:rsidR="00E557D6">
          <w:rPr>
            <w:rFonts w:eastAsia="SimSun"/>
          </w:rPr>
          <w:t>either for the whole PLMN or for a particular region in the PLMN</w:t>
        </w:r>
        <w:r w:rsidR="00E557D6" w:rsidRPr="00E878F1">
          <w:rPr>
            <w:rFonts w:eastAsia="SimSun"/>
          </w:rPr>
          <w:t xml:space="preserve"> </w:t>
        </w:r>
      </w:ins>
      <w:r w:rsidRPr="00E878F1">
        <w:rPr>
          <w:rFonts w:eastAsia="SimSun"/>
        </w:rPr>
        <w:t>for maintenance purpose or due to the end of network slice</w:t>
      </w:r>
      <w:r w:rsidR="00A13E1F" w:rsidRPr="00E878F1">
        <w:rPr>
          <w:rFonts w:eastAsia="SimSun"/>
        </w:rPr>
        <w:t>'</w:t>
      </w:r>
      <w:r w:rsidRPr="00E878F1">
        <w:rPr>
          <w:rFonts w:eastAsia="SimSun"/>
        </w:rPr>
        <w:t>s lifetime, while there are still some UEs being registered to the network slice and some PDU Sessions including the PDU Session for Emergency, Critical and Priority services, which are established in the network slice. This leads to a removal of UEs and to release of existing PDU Sessions from the network slice, and hence resulting to an abrupt service disruption and a degradation of service quality experience by a user.</w:t>
      </w:r>
    </w:p>
    <w:p w14:paraId="435682B6" w14:textId="77777777" w:rsidR="006D7DB9" w:rsidRPr="00320611" w:rsidRDefault="006D7DB9" w:rsidP="00E878F1">
      <w:pPr>
        <w:rPr>
          <w:lang w:eastAsia="ja-JP"/>
        </w:rPr>
      </w:pPr>
      <w:r w:rsidRPr="00E878F1">
        <w:t>This solution makes the following assumptions:</w:t>
      </w:r>
    </w:p>
    <w:p w14:paraId="68E15B14" w14:textId="3573F867" w:rsidR="006D7DB9" w:rsidRPr="00320611" w:rsidRDefault="006D7DB9" w:rsidP="00E878F1">
      <w:pPr>
        <w:pStyle w:val="B1"/>
        <w:rPr>
          <w:rFonts w:eastAsia="맑은 고딕"/>
        </w:rPr>
      </w:pPr>
      <w:r w:rsidRPr="00E878F1">
        <w:rPr>
          <w:rFonts w:eastAsia="MS Mincho"/>
        </w:rPr>
        <w:t>-</w:t>
      </w:r>
      <w:r w:rsidRPr="00E878F1">
        <w:rPr>
          <w:rFonts w:eastAsia="MS Mincho"/>
        </w:rPr>
        <w:tab/>
        <w:t>OAM is configured with the information about when and which network slice is to be terminated.</w:t>
      </w:r>
    </w:p>
    <w:p w14:paraId="286FFBBD" w14:textId="3D0D59D7" w:rsidR="006D7DB9" w:rsidRPr="00320611" w:rsidRDefault="006D7DB9" w:rsidP="00C86DBB">
      <w:pPr>
        <w:pStyle w:val="31"/>
      </w:pPr>
      <w:bookmarkStart w:id="1939" w:name="_Toc104302424"/>
      <w:bookmarkStart w:id="1940" w:name="_Toc104359390"/>
      <w:bookmarkStart w:id="1941" w:name="_Toc104789028"/>
      <w:r w:rsidRPr="00320611">
        <w:t>6.</w:t>
      </w:r>
      <w:r w:rsidR="004C3103" w:rsidRPr="00320611">
        <w:t>8</w:t>
      </w:r>
      <w:r w:rsidRPr="00320611">
        <w:t>.2</w:t>
      </w:r>
      <w:r w:rsidRPr="00320611">
        <w:tab/>
        <w:t>Functional Description</w:t>
      </w:r>
      <w:bookmarkEnd w:id="1939"/>
      <w:bookmarkEnd w:id="1940"/>
      <w:bookmarkEnd w:id="1941"/>
    </w:p>
    <w:p w14:paraId="6B194398" w14:textId="77777777" w:rsidR="006D7DB9" w:rsidRPr="00320611" w:rsidRDefault="006D7DB9" w:rsidP="006D7DB9">
      <w:pPr>
        <w:rPr>
          <w:rFonts w:eastAsia="SimSun"/>
          <w:lang w:eastAsia="x-none"/>
        </w:rPr>
      </w:pPr>
      <w:r w:rsidRPr="00320611">
        <w:rPr>
          <w:rFonts w:eastAsia="SimSun"/>
          <w:lang w:eastAsia="x-none"/>
        </w:rPr>
        <w:t>The solution is based on the following principles:</w:t>
      </w:r>
    </w:p>
    <w:p w14:paraId="37AB98FD" w14:textId="77777777" w:rsidR="00E557D6" w:rsidRDefault="006D7DB9" w:rsidP="00E878F1">
      <w:pPr>
        <w:pStyle w:val="B1"/>
        <w:rPr>
          <w:ins w:id="1942" w:author="S2-2204785" w:date="2022-05-24T08:53:00Z"/>
          <w:rFonts w:eastAsia="SimSun"/>
        </w:rPr>
      </w:pPr>
      <w:r w:rsidRPr="00E878F1">
        <w:rPr>
          <w:rFonts w:eastAsia="SimSun"/>
        </w:rPr>
        <w:t>-</w:t>
      </w:r>
      <w:r w:rsidRPr="00E878F1">
        <w:rPr>
          <w:rFonts w:eastAsia="SimSun"/>
        </w:rPr>
        <w:tab/>
      </w:r>
      <w:r w:rsidRPr="00E878F1">
        <w:rPr>
          <w:rFonts w:eastAsia="맑은 고딕"/>
        </w:rPr>
        <w:t xml:space="preserve">To achieve a graceful network slice termination, prior to the time for terminating the S-NSSAI, </w:t>
      </w:r>
      <w:ins w:id="1943" w:author="S2-2204785" w:date="2022-05-24T08:53:00Z">
        <w:r w:rsidR="00E557D6" w:rsidRPr="0088698C">
          <w:rPr>
            <w:rFonts w:eastAsia="SimSun"/>
          </w:rPr>
          <w:t>based on operator’s policy,</w:t>
        </w:r>
        <w:r w:rsidR="00E557D6">
          <w:rPr>
            <w:rFonts w:eastAsia="SimSun"/>
          </w:rPr>
          <w:t xml:space="preserve"> </w:t>
        </w:r>
      </w:ins>
      <w:r w:rsidRPr="00E878F1">
        <w:rPr>
          <w:rFonts w:eastAsia="맑은 고딕"/>
        </w:rPr>
        <w:t xml:space="preserve">it is proposed </w:t>
      </w:r>
      <w:ins w:id="1944" w:author="S2-2204785" w:date="2022-05-24T08:53:00Z">
        <w:r w:rsidR="00E557D6" w:rsidRPr="0088698C">
          <w:rPr>
            <w:rFonts w:eastAsia="SimSun"/>
          </w:rPr>
          <w:t>that the CN should consider the following criteria/condition for tearing down PDU Sessions associated with the network slice subject to be terminated.</w:t>
        </w:r>
      </w:ins>
    </w:p>
    <w:p w14:paraId="4373363D" w14:textId="77777777" w:rsidR="00E557D6" w:rsidRDefault="00E557D6" w:rsidP="00E557D6">
      <w:pPr>
        <w:pStyle w:val="B2"/>
        <w:rPr>
          <w:ins w:id="1945" w:author="S2-2204785" w:date="2022-05-24T08:54:00Z"/>
        </w:rPr>
      </w:pPr>
      <w:ins w:id="1946" w:author="S2-2204785" w:date="2022-05-24T08:53:00Z">
        <w:r>
          <w:rPr>
            <w:rFonts w:eastAsia="SimSun"/>
          </w:rPr>
          <w:t>-</w:t>
        </w:r>
        <w:r>
          <w:rPr>
            <w:rFonts w:eastAsia="SimSun"/>
          </w:rPr>
          <w:tab/>
          <w:t xml:space="preserve">first is </w:t>
        </w:r>
      </w:ins>
      <w:r w:rsidR="006D7DB9" w:rsidRPr="00E878F1">
        <w:rPr>
          <w:rFonts w:eastAsia="맑은 고딕"/>
        </w:rPr>
        <w:t>to check whether the PDU Session is active or inactive</w:t>
      </w:r>
      <w:ins w:id="1947" w:author="S2-2204785" w:date="2022-05-24T08:54:00Z">
        <w:r>
          <w:rPr>
            <w:rFonts w:eastAsia="맑은 고딕"/>
          </w:rPr>
          <w:t xml:space="preserve">. </w:t>
        </w:r>
        <w:r>
          <w:t>CN releases all inactive PDU Session first;</w:t>
        </w:r>
      </w:ins>
    </w:p>
    <w:p w14:paraId="4343186D" w14:textId="080BAE6E" w:rsidR="006D7DB9" w:rsidRPr="00320611" w:rsidRDefault="00E557D6" w:rsidP="00E557D6">
      <w:pPr>
        <w:pStyle w:val="B2"/>
        <w:rPr>
          <w:rFonts w:eastAsia="맑은 고딕"/>
        </w:rPr>
      </w:pPr>
      <w:ins w:id="1948" w:author="S2-2204785" w:date="2022-05-24T08:54:00Z">
        <w:r>
          <w:rPr>
            <w:rFonts w:eastAsia="SimSun"/>
          </w:rPr>
          <w:t>-</w:t>
        </w:r>
        <w:r>
          <w:rPr>
            <w:rFonts w:eastAsia="맑은 고딕"/>
          </w:rPr>
          <w:tab/>
          <w:t>second is to check whether the active</w:t>
        </w:r>
      </w:ins>
      <w:del w:id="1949" w:author="S2-2204785" w:date="2022-05-24T08:54:00Z">
        <w:r w:rsidR="006D7DB9" w:rsidRPr="00E878F1" w:rsidDel="00E557D6">
          <w:rPr>
            <w:rFonts w:eastAsia="맑은 고딕"/>
          </w:rPr>
          <w:delText>, then to first release inactive PDU Session and slowly release other active PDU Session when it becomes inactive. For</w:delText>
        </w:r>
      </w:del>
      <w:r w:rsidR="006D7DB9" w:rsidRPr="00E878F1">
        <w:rPr>
          <w:rFonts w:eastAsia="맑은 고딕"/>
        </w:rPr>
        <w:t xml:space="preserve"> PDU Session </w:t>
      </w:r>
      <w:ins w:id="1950" w:author="S2-2204785" w:date="2022-05-24T08:55:00Z">
        <w:r>
          <w:rPr>
            <w:rFonts w:eastAsia="맑은 고딕"/>
          </w:rPr>
          <w:t xml:space="preserve">are </w:t>
        </w:r>
      </w:ins>
      <w:r w:rsidR="006D7DB9" w:rsidRPr="00E878F1">
        <w:rPr>
          <w:rFonts w:eastAsia="맑은 고딕"/>
        </w:rPr>
        <w:t>for emergency, critical and priority service</w:t>
      </w:r>
      <w:ins w:id="1951" w:author="S2-2204785" w:date="2022-05-24T08:55:00Z">
        <w:r>
          <w:t xml:space="preserve">; If active PDU Sessions are not for </w:t>
        </w:r>
        <w:r w:rsidRPr="00E878F1">
          <w:t>emergency, critical and priority service</w:t>
        </w:r>
        <w:r>
          <w:t xml:space="preserve">, the CN further releases these PDU Sessions even they are active PDU Sessions after a certain operator’s pre-defined period of time. If active PDU Session are for </w:t>
        </w:r>
        <w:r w:rsidRPr="00E878F1">
          <w:t>emergency, critical and priority service</w:t>
        </w:r>
      </w:ins>
      <w:r w:rsidR="006D7DB9" w:rsidRPr="00E878F1">
        <w:rPr>
          <w:rFonts w:eastAsia="맑은 고딕"/>
        </w:rPr>
        <w:t>, it is recommended to keep such PDU Session at least for an</w:t>
      </w:r>
      <w:ins w:id="1952" w:author="S2-2204785" w:date="2022-05-24T08:55:00Z">
        <w:r>
          <w:rPr>
            <w:rFonts w:eastAsia="맑은 고딕"/>
          </w:rPr>
          <w:t>other</w:t>
        </w:r>
      </w:ins>
      <w:r w:rsidR="006D7DB9" w:rsidRPr="00E878F1">
        <w:rPr>
          <w:rFonts w:eastAsia="맑은 고딕"/>
        </w:rPr>
        <w:t xml:space="preserve"> operator</w:t>
      </w:r>
      <w:ins w:id="1953" w:author="S2-2204785" w:date="2022-05-24T08:55:00Z">
        <w:r>
          <w:rPr>
            <w:rFonts w:eastAsia="맑은 고딕"/>
          </w:rPr>
          <w:t>'s pre</w:t>
        </w:r>
      </w:ins>
      <w:r w:rsidR="006D7DB9" w:rsidRPr="00E878F1">
        <w:rPr>
          <w:rFonts w:eastAsia="맑은 고딕"/>
        </w:rPr>
        <w:t>-defined period of time.</w:t>
      </w:r>
    </w:p>
    <w:p w14:paraId="1D9DEF09" w14:textId="77777777" w:rsidR="00E557D6" w:rsidRPr="0088698C" w:rsidRDefault="00E557D6" w:rsidP="00E557D6">
      <w:pPr>
        <w:pStyle w:val="B1"/>
        <w:rPr>
          <w:ins w:id="1954" w:author="S2-2204785" w:date="2022-05-24T08:56:00Z"/>
          <w:rFonts w:eastAsia="SimSun"/>
        </w:rPr>
      </w:pPr>
      <w:ins w:id="1955" w:author="S2-2204785" w:date="2022-05-24T08:56:00Z">
        <w:r w:rsidRPr="00E878F1">
          <w:rPr>
            <w:rFonts w:eastAsia="SimSun"/>
          </w:rPr>
          <w:t>-</w:t>
        </w:r>
        <w:r w:rsidRPr="00E878F1">
          <w:rPr>
            <w:rFonts w:eastAsia="SimSun"/>
          </w:rPr>
          <w:tab/>
        </w:r>
        <w:r w:rsidRPr="0088698C">
          <w:rPr>
            <w:rFonts w:eastAsia="SimSun"/>
          </w:rPr>
          <w:t>To trigger the CN NF (</w:t>
        </w:r>
        <w:r>
          <w:rPr>
            <w:rFonts w:eastAsia="SimSun"/>
          </w:rPr>
          <w:t>AMF</w:t>
        </w:r>
        <w:r w:rsidRPr="0088698C">
          <w:rPr>
            <w:rFonts w:eastAsia="SimSun"/>
          </w:rPr>
          <w:t>) to start tearing down PDU sessions, OAM configures the UDM with the information that the network slice is to be terminated and when to be terminated. The UDM sends a</w:t>
        </w:r>
        <w:r>
          <w:rPr>
            <w:rFonts w:eastAsia="SimSun"/>
          </w:rPr>
          <w:t>n</w:t>
        </w:r>
        <w:r w:rsidRPr="0088698C">
          <w:rPr>
            <w:rFonts w:eastAsia="SimSun"/>
          </w:rPr>
          <w:t xml:space="preserve"> update notification to the AMF on the subscription data related to the </w:t>
        </w:r>
        <w:r>
          <w:rPr>
            <w:rFonts w:eastAsia="SimSun"/>
          </w:rPr>
          <w:t>A</w:t>
        </w:r>
        <w:r w:rsidRPr="0088698C">
          <w:rPr>
            <w:rFonts w:eastAsia="SimSun"/>
          </w:rPr>
          <w:t xml:space="preserve">ccess and Mobility. </w:t>
        </w:r>
      </w:ins>
    </w:p>
    <w:p w14:paraId="4EE7DB2D" w14:textId="2F978F47" w:rsidR="00E557D6" w:rsidRDefault="00E557D6" w:rsidP="00E557D6">
      <w:pPr>
        <w:pStyle w:val="NO"/>
        <w:rPr>
          <w:ins w:id="1956" w:author="S2-2204785" w:date="2022-05-24T08:56:00Z"/>
        </w:rPr>
      </w:pPr>
      <w:ins w:id="1957" w:author="S2-2204785" w:date="2022-05-24T08:56:00Z">
        <w:r>
          <w:t>NOTE</w:t>
        </w:r>
        <w:del w:id="1958" w:author="Rapporteur" w:date="2022-05-24T16:12:00Z">
          <w:r w:rsidDel="00A45B30">
            <w:delText xml:space="preserve"> </w:delText>
          </w:r>
        </w:del>
      </w:ins>
      <w:ins w:id="1959" w:author="Rapporteur" w:date="2022-05-24T16:12:00Z">
        <w:r w:rsidR="00A45B30">
          <w:rPr>
            <w:lang w:val="en-US"/>
          </w:rPr>
          <w:t> </w:t>
        </w:r>
      </w:ins>
      <w:ins w:id="1960" w:author="S2-2204785" w:date="2022-05-24T08:56:00Z">
        <w:r>
          <w:t xml:space="preserve">1: </w:t>
        </w:r>
        <w:r>
          <w:tab/>
          <w:t xml:space="preserve">It is possible that OAM configures directly the AMF(s) affected by the S-NSSAI to be terminated. In this case, UDM will not trigger the affected AMF(s) as depicted in Figure 6.8.3-1. However, once all PDU Sessions associated with the S-NSSAI to be terminated are released, OAM should inform the UDM to remove </w:t>
        </w:r>
        <w:r w:rsidRPr="00E878F1">
          <w:t>the S-NSSAI from the UE's subscription data</w:t>
        </w:r>
        <w:r>
          <w:t xml:space="preserve">. In case, an operator wants to terminate a S-NSSAI in a specific region and not for the whole PLMN, OAM can configure directly the AMF(s) in that region, where the S-NSSAI is to be terminated. </w:t>
        </w:r>
      </w:ins>
    </w:p>
    <w:p w14:paraId="34D95B62" w14:textId="77777777" w:rsidR="00A45B30" w:rsidRDefault="00E557D6">
      <w:pPr>
        <w:pStyle w:val="B1"/>
        <w:rPr>
          <w:ins w:id="1961" w:author="Rapporteur" w:date="2022-05-24T16:12:00Z"/>
          <w:rFonts w:eastAsia="SimSun"/>
        </w:rPr>
        <w:pPrChange w:id="1962" w:author="Rapporteur" w:date="2022-05-24T16:12:00Z">
          <w:pPr>
            <w:pStyle w:val="NO"/>
          </w:pPr>
        </w:pPrChange>
      </w:pPr>
      <w:ins w:id="1963" w:author="S2-2204785" w:date="2022-05-24T08:56:00Z">
        <w:r w:rsidRPr="00D37EA0">
          <w:rPr>
            <w:rFonts w:eastAsia="SimSun"/>
          </w:rPr>
          <w:t>-</w:t>
        </w:r>
        <w:r w:rsidRPr="00D37EA0">
          <w:rPr>
            <w:rFonts w:eastAsia="SimSun"/>
          </w:rPr>
          <w:tab/>
          <w:t>In roaming scenario, where a VPLMN plans to terminate a network slice in its network, it is assumed that OAM in VPLMN configures network functions (i.e., AMF) associated with the network slice to be terminated with the information about when a</w:t>
        </w:r>
        <w:r w:rsidRPr="00D37EA0">
          <w:rPr>
            <w:rFonts w:eastAsia="SimSun"/>
          </w:rPr>
          <w:lastRenderedPageBreak/>
          <w:t>nd which network slice is to be terminated. This enables the affected AMF(s) to gradually release roaming UE’s PDU Session(s) and to update the Allowed NSSAI to the UE.</w:t>
        </w:r>
      </w:ins>
    </w:p>
    <w:p w14:paraId="5DCD0182" w14:textId="7FCAFAE4" w:rsidR="00E557D6" w:rsidRPr="00725248" w:rsidRDefault="00E557D6" w:rsidP="00E557D6">
      <w:pPr>
        <w:pStyle w:val="NO"/>
        <w:rPr>
          <w:ins w:id="1964" w:author="S2-2204785" w:date="2022-05-24T08:56:00Z"/>
        </w:rPr>
      </w:pPr>
      <w:ins w:id="1965" w:author="S2-2204785" w:date="2022-05-24T08:56:00Z">
        <w:r w:rsidRPr="00A45B30">
          <w:rPr>
            <w:rPrChange w:id="1966" w:author="Rapporteur" w:date="2022-05-24T16:12:00Z">
              <w:rPr>
                <w:highlight w:val="yellow"/>
              </w:rPr>
            </w:rPrChange>
          </w:rPr>
          <w:t>NOTE</w:t>
        </w:r>
        <w:del w:id="1967" w:author="Rapporteur" w:date="2022-05-24T16:12:00Z">
          <w:r w:rsidRPr="00A45B30" w:rsidDel="00A45B30">
            <w:rPr>
              <w:rPrChange w:id="1968" w:author="Rapporteur" w:date="2022-05-24T16:12:00Z">
                <w:rPr>
                  <w:highlight w:val="yellow"/>
                </w:rPr>
              </w:rPrChange>
            </w:rPr>
            <w:delText xml:space="preserve"> </w:delText>
          </w:r>
        </w:del>
      </w:ins>
      <w:ins w:id="1969" w:author="Rapporteur" w:date="2022-05-24T16:12:00Z">
        <w:r w:rsidR="00A45B30" w:rsidRPr="00A45B30">
          <w:rPr>
            <w:lang w:val="en-US"/>
            <w:rPrChange w:id="1970" w:author="Rapporteur" w:date="2022-05-24T16:12:00Z">
              <w:rPr>
                <w:highlight w:val="yellow"/>
                <w:lang w:val="en-US"/>
              </w:rPr>
            </w:rPrChange>
          </w:rPr>
          <w:t> </w:t>
        </w:r>
      </w:ins>
      <w:ins w:id="1971" w:author="S2-2204785" w:date="2022-05-24T08:56:00Z">
        <w:r w:rsidRPr="00A45B30">
          <w:rPr>
            <w:rPrChange w:id="1972" w:author="Rapporteur" w:date="2022-05-24T16:12:00Z">
              <w:rPr>
                <w:highlight w:val="yellow"/>
              </w:rPr>
            </w:rPrChange>
          </w:rPr>
          <w:t>2: For the roaming UE, the update of Allowed NSSAI could potentially consist of associating the mapping of subscribed S-NSSAI to another S-NSSAI in the serving network.</w:t>
        </w:r>
      </w:ins>
    </w:p>
    <w:p w14:paraId="000CF155" w14:textId="43F97D93" w:rsidR="006D7DB9" w:rsidRPr="00320611" w:rsidDel="00E557D6" w:rsidRDefault="006D7DB9" w:rsidP="00E878F1">
      <w:pPr>
        <w:pStyle w:val="EditorsNote"/>
        <w:rPr>
          <w:del w:id="1973" w:author="S2-2204785" w:date="2022-05-24T08:56:00Z"/>
          <w:rFonts w:eastAsia="SimSun"/>
        </w:rPr>
      </w:pPr>
      <w:del w:id="1974" w:author="S2-2204785" w:date="2022-05-24T08:56:00Z">
        <w:r w:rsidRPr="00E878F1" w:rsidDel="00E557D6">
          <w:rPr>
            <w:rFonts w:eastAsia="SimSun"/>
          </w:rPr>
          <w:delText>Editor</w:delText>
        </w:r>
        <w:r w:rsidR="00A13E1F" w:rsidRPr="00E878F1" w:rsidDel="00E557D6">
          <w:rPr>
            <w:rFonts w:eastAsia="SimSun"/>
          </w:rPr>
          <w:delText>'</w:delText>
        </w:r>
        <w:r w:rsidRPr="00E878F1" w:rsidDel="00E557D6">
          <w:rPr>
            <w:rFonts w:eastAsia="SimSun"/>
          </w:rPr>
          <w:delText>s note:</w:delText>
        </w:r>
        <w:r w:rsidR="00A13E1F" w:rsidRPr="00E878F1" w:rsidDel="00E557D6">
          <w:rPr>
            <w:rFonts w:eastAsia="SimSun"/>
          </w:rPr>
          <w:tab/>
        </w:r>
        <w:r w:rsidRPr="00E878F1" w:rsidDel="00E557D6">
          <w:rPr>
            <w:rFonts w:eastAsia="SimSun"/>
          </w:rPr>
          <w:delText>It is FFS how to support roaming scenario, where a network slice of the serving network is to be terminated.</w:delText>
        </w:r>
      </w:del>
    </w:p>
    <w:p w14:paraId="0B92F44B" w14:textId="4AB2C312" w:rsidR="006D7DB9" w:rsidRPr="00320611" w:rsidDel="00E557D6" w:rsidRDefault="006D7DB9" w:rsidP="00E878F1">
      <w:pPr>
        <w:pStyle w:val="EditorsNote"/>
        <w:rPr>
          <w:del w:id="1975" w:author="S2-2204785" w:date="2022-05-24T08:56:00Z"/>
          <w:rFonts w:eastAsia="SimSun"/>
        </w:rPr>
      </w:pPr>
      <w:del w:id="1976" w:author="S2-2204785" w:date="2022-05-24T08:56:00Z">
        <w:r w:rsidRPr="00E878F1" w:rsidDel="00E557D6">
          <w:rPr>
            <w:rFonts w:eastAsia="SimSun"/>
          </w:rPr>
          <w:delText>Editor</w:delText>
        </w:r>
        <w:r w:rsidR="00A13E1F" w:rsidRPr="00E878F1" w:rsidDel="00E557D6">
          <w:rPr>
            <w:rFonts w:eastAsia="SimSun"/>
          </w:rPr>
          <w:delText>'</w:delText>
        </w:r>
        <w:r w:rsidRPr="00E878F1" w:rsidDel="00E557D6">
          <w:rPr>
            <w:rFonts w:eastAsia="SimSun"/>
          </w:rPr>
          <w:delText>s note:</w:delText>
        </w:r>
        <w:r w:rsidR="00A13E1F" w:rsidRPr="00E878F1" w:rsidDel="00E557D6">
          <w:rPr>
            <w:rFonts w:eastAsia="SimSun"/>
          </w:rPr>
          <w:tab/>
        </w:r>
        <w:r w:rsidRPr="00E878F1" w:rsidDel="00E557D6">
          <w:rPr>
            <w:rFonts w:eastAsia="SimSun"/>
          </w:rPr>
          <w:delText>It is FFS how to adapt the solution, in case OAM may directly interact with SMF or NFs affected from the event that the S-NSSAI is to be terminated.</w:delText>
        </w:r>
      </w:del>
    </w:p>
    <w:p w14:paraId="2589E8EA" w14:textId="77777777" w:rsidR="00E557D6" w:rsidRPr="00320611" w:rsidRDefault="00E557D6" w:rsidP="00E557D6">
      <w:pPr>
        <w:pStyle w:val="EditorsNote"/>
        <w:rPr>
          <w:ins w:id="1977" w:author="S2-2204785" w:date="2022-05-24T08:56:00Z"/>
          <w:rFonts w:eastAsia="SimSun"/>
        </w:rPr>
      </w:pPr>
      <w:ins w:id="1978" w:author="S2-2204785" w:date="2022-05-24T08:56:00Z">
        <w:r w:rsidRPr="00E878F1">
          <w:rPr>
            <w:rFonts w:eastAsia="SimSun"/>
          </w:rPr>
          <w:t>Editor's note:</w:t>
        </w:r>
        <w:r w:rsidRPr="00E878F1">
          <w:rPr>
            <w:rFonts w:eastAsia="SimSun"/>
          </w:rPr>
          <w:tab/>
          <w:t xml:space="preserve">It is FFS </w:t>
        </w:r>
        <w:r>
          <w:rPr>
            <w:rFonts w:eastAsia="SimSun"/>
          </w:rPr>
          <w:t>whether the solution is applicable to a temporary network slice</w:t>
        </w:r>
        <w:r w:rsidRPr="00E878F1">
          <w:rPr>
            <w:rFonts w:eastAsia="SimSun"/>
          </w:rPr>
          <w:t>.</w:t>
        </w:r>
      </w:ins>
    </w:p>
    <w:p w14:paraId="1FB28D62" w14:textId="443C5F74" w:rsidR="006D7DB9" w:rsidRPr="00320611" w:rsidRDefault="006D7DB9" w:rsidP="00C86DBB">
      <w:pPr>
        <w:pStyle w:val="31"/>
      </w:pPr>
      <w:bookmarkStart w:id="1979" w:name="_Toc104302425"/>
      <w:bookmarkStart w:id="1980" w:name="_Toc104359391"/>
      <w:bookmarkStart w:id="1981" w:name="_Toc104789029"/>
      <w:r w:rsidRPr="00320611">
        <w:t>6.</w:t>
      </w:r>
      <w:r w:rsidR="004C3103" w:rsidRPr="00320611">
        <w:t>8</w:t>
      </w:r>
      <w:r w:rsidRPr="00320611">
        <w:t>.3</w:t>
      </w:r>
      <w:r w:rsidRPr="00320611">
        <w:tab/>
        <w:t>Procedures</w:t>
      </w:r>
      <w:bookmarkEnd w:id="1979"/>
      <w:bookmarkEnd w:id="1980"/>
      <w:bookmarkEnd w:id="1981"/>
    </w:p>
    <w:p w14:paraId="1FE6A936" w14:textId="764EADD0" w:rsidR="006D7DB9" w:rsidRPr="00320611" w:rsidRDefault="006D7DB9" w:rsidP="00E878F1">
      <w:pPr>
        <w:rPr>
          <w:lang w:eastAsia="ja-JP"/>
        </w:rPr>
      </w:pPr>
      <w:r w:rsidRPr="00E878F1">
        <w:t>Figure 6.</w:t>
      </w:r>
      <w:r w:rsidR="004C3103" w:rsidRPr="00E878F1">
        <w:t>8</w:t>
      </w:r>
      <w:r w:rsidRPr="00E878F1">
        <w:t>.3-1 describes an overview of the procedure how the network slice is terminated while minimizing abrupt service disruption as much as possible.</w:t>
      </w:r>
    </w:p>
    <w:p w14:paraId="6EF63E40" w14:textId="77777777" w:rsidR="006D7DB9" w:rsidRPr="00320611" w:rsidRDefault="006D7DB9" w:rsidP="003B60FA">
      <w:pPr>
        <w:pStyle w:val="TH"/>
        <w:rPr>
          <w:rFonts w:eastAsia="맑은 고딕"/>
        </w:rPr>
      </w:pPr>
      <w:r w:rsidRPr="00320611">
        <w:rPr>
          <w:rFonts w:eastAsia="맑은 고딕"/>
        </w:rPr>
        <w:object w:dxaOrig="13135" w:dyaOrig="11100" w14:anchorId="1FC70567">
          <v:shape id="_x0000_i1039" type="#_x0000_t75" style="width:423.35pt;height:357.7pt" o:ole="">
            <v:imagedata r:id="rId39" o:title=""/>
          </v:shape>
          <o:OLEObject Type="Embed" ProgID="Visio.Drawing.15" ShapeID="_x0000_i1039" DrawAspect="Content" ObjectID="_1715402134" r:id="rId40"/>
        </w:object>
      </w:r>
    </w:p>
    <w:p w14:paraId="77BF21F2" w14:textId="284B1EDF" w:rsidR="006D7DB9" w:rsidRPr="00320611" w:rsidRDefault="006D7DB9" w:rsidP="00E878F1">
      <w:pPr>
        <w:pStyle w:val="TF"/>
        <w:rPr>
          <w:rFonts w:eastAsia="SimSun"/>
        </w:rPr>
      </w:pPr>
      <w:r w:rsidRPr="00320611">
        <w:rPr>
          <w:rFonts w:eastAsia="SimSun"/>
        </w:rPr>
        <w:t>Figure 6.</w:t>
      </w:r>
      <w:r w:rsidR="004C3103" w:rsidRPr="00320611">
        <w:rPr>
          <w:rFonts w:eastAsia="SimSun"/>
        </w:rPr>
        <w:t>8</w:t>
      </w:r>
      <w:r w:rsidRPr="00320611">
        <w:rPr>
          <w:rFonts w:eastAsia="SimSun"/>
        </w:rPr>
        <w:t xml:space="preserve">.3-1: Updating session management subscriber data in </w:t>
      </w:r>
      <w:del w:id="1982" w:author="S2-2204785" w:date="2022-05-24T08:56:00Z">
        <w:r w:rsidRPr="00320611" w:rsidDel="00E557D6">
          <w:rPr>
            <w:rFonts w:eastAsia="SimSun"/>
          </w:rPr>
          <w:delText>SMF</w:delText>
        </w:r>
      </w:del>
      <w:ins w:id="1983" w:author="S2-2204785" w:date="2022-05-24T08:56:00Z">
        <w:r w:rsidR="00E557D6">
          <w:rPr>
            <w:rFonts w:eastAsia="SimSun"/>
          </w:rPr>
          <w:t>A</w:t>
        </w:r>
        <w:r w:rsidR="00E557D6" w:rsidRPr="00320611">
          <w:rPr>
            <w:rFonts w:eastAsia="SimSun"/>
          </w:rPr>
          <w:t>MF</w:t>
        </w:r>
      </w:ins>
    </w:p>
    <w:p w14:paraId="7A863520" w14:textId="23BCA10C" w:rsidR="006D7DB9" w:rsidRPr="00320611" w:rsidRDefault="006D7DB9" w:rsidP="00E878F1">
      <w:pPr>
        <w:pStyle w:val="B1"/>
        <w:rPr>
          <w:rFonts w:eastAsia="맑은 고딕"/>
        </w:rPr>
      </w:pPr>
      <w:r w:rsidRPr="00E878F1">
        <w:rPr>
          <w:rFonts w:eastAsia="맑은 고딕"/>
        </w:rPr>
        <w:t>1.</w:t>
      </w:r>
      <w:r w:rsidRPr="00E878F1">
        <w:rPr>
          <w:rFonts w:eastAsia="맑은 고딕"/>
        </w:rPr>
        <w:tab/>
        <w:t xml:space="preserve">The UDM is configured by the OAM with the information of which S-NSSAI is subject to be terminated, and when the S-NSSAI will be terminated. This information is part of the </w:t>
      </w:r>
      <w:del w:id="1984" w:author="S2-2204785" w:date="2022-05-24T08:56:00Z">
        <w:r w:rsidRPr="00E878F1" w:rsidDel="00E557D6">
          <w:rPr>
            <w:rFonts w:eastAsia="맑은 고딕"/>
          </w:rPr>
          <w:delText xml:space="preserve">session management </w:delText>
        </w:r>
      </w:del>
      <w:ins w:id="1985" w:author="S2-2204785" w:date="2022-05-24T08:56:00Z">
        <w:r w:rsidR="00E557D6">
          <w:t>Access and Mobility</w:t>
        </w:r>
        <w:r w:rsidR="00E557D6" w:rsidRPr="00E878F1">
          <w:t xml:space="preserve"> </w:t>
        </w:r>
      </w:ins>
      <w:del w:id="1986" w:author="S2-2204785" w:date="2022-05-24T08:57:00Z">
        <w:r w:rsidRPr="00E878F1" w:rsidDel="00E557D6">
          <w:rPr>
            <w:rFonts w:eastAsia="맑은 고딕"/>
          </w:rPr>
          <w:delText>s</w:delText>
        </w:r>
      </w:del>
      <w:ins w:id="1987" w:author="S2-2204785" w:date="2022-05-24T08:57:00Z">
        <w:r w:rsidR="00E557D6">
          <w:rPr>
            <w:rFonts w:eastAsia="맑은 고딕"/>
          </w:rPr>
          <w:t>S</w:t>
        </w:r>
      </w:ins>
      <w:r w:rsidRPr="00E878F1">
        <w:rPr>
          <w:rFonts w:eastAsia="맑은 고딕"/>
        </w:rPr>
        <w:t>ubscri</w:t>
      </w:r>
      <w:ins w:id="1988" w:author="S2-2204785" w:date="2022-05-24T08:57:00Z">
        <w:r w:rsidR="00E557D6">
          <w:rPr>
            <w:rFonts w:eastAsia="맑은 고딕"/>
          </w:rPr>
          <w:t>ption</w:t>
        </w:r>
      </w:ins>
      <w:del w:id="1989" w:author="S2-2204785" w:date="2022-05-24T08:57:00Z">
        <w:r w:rsidRPr="00E878F1" w:rsidDel="00E557D6">
          <w:rPr>
            <w:rFonts w:eastAsia="맑은 고딕"/>
          </w:rPr>
          <w:delText>ber</w:delText>
        </w:r>
      </w:del>
      <w:r w:rsidRPr="00E878F1">
        <w:rPr>
          <w:rFonts w:eastAsia="맑은 고딕"/>
        </w:rPr>
        <w:t xml:space="preserve"> data.</w:t>
      </w:r>
      <w:ins w:id="1990" w:author="S2-2204785" w:date="2022-05-24T08:57:00Z">
        <w:r w:rsidR="00E557D6">
          <w:rPr>
            <w:rFonts w:eastAsia="맑은 고딕"/>
          </w:rPr>
          <w:t xml:space="preserve"> </w:t>
        </w:r>
        <w:r w:rsidR="00E557D6">
          <w:t>In addition, if the S-NSSAI termination is only applicable within a specific region within the PLMN, OAM configures UDM with the location information such as TAI list along with the S-NSSAI that is subject to be terminated.</w:t>
        </w:r>
      </w:ins>
    </w:p>
    <w:p w14:paraId="66B384DE" w14:textId="0900C1BD" w:rsidR="006D7DB9" w:rsidRPr="00320611" w:rsidRDefault="006D7DB9" w:rsidP="00E878F1">
      <w:pPr>
        <w:pStyle w:val="NO"/>
        <w:rPr>
          <w:rFonts w:eastAsia="맑은 고딕"/>
        </w:rPr>
      </w:pPr>
      <w:r w:rsidRPr="00E878F1">
        <w:rPr>
          <w:rFonts w:eastAsia="맑은 고딕"/>
        </w:rPr>
        <w:t>NOTE</w:t>
      </w:r>
      <w:r w:rsidR="004C3103" w:rsidRPr="00E878F1">
        <w:rPr>
          <w:rFonts w:eastAsia="맑은 고딕"/>
        </w:rPr>
        <w:t> </w:t>
      </w:r>
      <w:r w:rsidRPr="00E878F1">
        <w:rPr>
          <w:rFonts w:eastAsia="맑은 고딕"/>
        </w:rPr>
        <w:t>1:</w:t>
      </w:r>
      <w:r w:rsidRPr="00E878F1">
        <w:rPr>
          <w:rFonts w:eastAsia="맑은 고딕"/>
        </w:rPr>
        <w:tab/>
        <w:t xml:space="preserve">The information about </w:t>
      </w:r>
      <w:r w:rsidR="00A13E1F" w:rsidRPr="00E878F1">
        <w:rPr>
          <w:rFonts w:eastAsia="맑은 고딕"/>
        </w:rPr>
        <w:t>"</w:t>
      </w:r>
      <w:r w:rsidRPr="00E878F1">
        <w:rPr>
          <w:rFonts w:eastAsia="맑은 고딕"/>
        </w:rPr>
        <w:t>when the S-NSSAI will be terminated</w:t>
      </w:r>
      <w:r w:rsidR="00A13E1F" w:rsidRPr="00E878F1">
        <w:rPr>
          <w:rFonts w:eastAsia="맑은 고딕"/>
        </w:rPr>
        <w:t>"</w:t>
      </w:r>
      <w:r w:rsidRPr="00E878F1">
        <w:rPr>
          <w:rFonts w:eastAsia="맑은 고딕"/>
        </w:rPr>
        <w:t xml:space="preserve"> can be in different forms, e.g., </w:t>
      </w:r>
      <w:r w:rsidR="00A13E1F" w:rsidRPr="00E878F1">
        <w:rPr>
          <w:rFonts w:eastAsia="맑은 고딕"/>
        </w:rPr>
        <w:t>"</w:t>
      </w:r>
      <w:r w:rsidRPr="00E878F1">
        <w:rPr>
          <w:rFonts w:eastAsia="맑은 고딕"/>
        </w:rPr>
        <w:t>to be terminated in a due time, like in 1 hour</w:t>
      </w:r>
      <w:r w:rsidR="00A13E1F" w:rsidRPr="00E878F1">
        <w:rPr>
          <w:rFonts w:eastAsia="맑은 고딕"/>
        </w:rPr>
        <w:t>"</w:t>
      </w:r>
      <w:r w:rsidRPr="00E878F1">
        <w:rPr>
          <w:rFonts w:eastAsia="맑은 고딕"/>
        </w:rPr>
        <w:t xml:space="preserve">, or </w:t>
      </w:r>
      <w:r w:rsidR="00A13E1F" w:rsidRPr="00E878F1">
        <w:rPr>
          <w:rFonts w:eastAsia="맑은 고딕"/>
        </w:rPr>
        <w:t>"</w:t>
      </w:r>
      <w:r w:rsidRPr="00E878F1">
        <w:rPr>
          <w:rFonts w:eastAsia="맑은 고딕"/>
        </w:rPr>
        <w:t>to be terminated at a specific date and time</w:t>
      </w:r>
      <w:r w:rsidR="00A13E1F" w:rsidRPr="00E878F1">
        <w:rPr>
          <w:rFonts w:eastAsia="맑은 고딕"/>
        </w:rPr>
        <w:t>"</w:t>
      </w:r>
      <w:r w:rsidRPr="00E878F1">
        <w:rPr>
          <w:rFonts w:eastAsia="맑은 고딕"/>
        </w:rPr>
        <w:t>.</w:t>
      </w:r>
    </w:p>
    <w:p w14:paraId="4FFE9952" w14:textId="5C97FDB5" w:rsidR="00E557D6" w:rsidRDefault="006D7DB9" w:rsidP="00E557D6">
      <w:pPr>
        <w:pStyle w:val="B1"/>
        <w:rPr>
          <w:ins w:id="1991" w:author="S2-2204785" w:date="2022-05-24T08:58:00Z"/>
        </w:rPr>
      </w:pPr>
      <w:r w:rsidRPr="00E878F1">
        <w:rPr>
          <w:rFonts w:eastAsia="맑은 고딕"/>
        </w:rPr>
        <w:t>2.</w:t>
      </w:r>
      <w:r w:rsidRPr="00E878F1">
        <w:rPr>
          <w:rFonts w:eastAsia="맑은 고딕"/>
        </w:rPr>
        <w:tab/>
      </w:r>
      <w:ins w:id="1992" w:author="S2-2204785" w:date="2022-05-24T08:58:00Z">
        <w:r w:rsidR="00E557D6">
          <w:t>The UDM discovers the affected AMF(s) by using the existing AMF discovery and selection mechanism as specified in clause</w:t>
        </w:r>
        <w:del w:id="1993" w:author="Rapporteur" w:date="2022-05-24T15:57:00Z">
          <w:r w:rsidR="00E557D6" w:rsidDel="00183735">
            <w:delText xml:space="preserve"> </w:delText>
          </w:r>
        </w:del>
      </w:ins>
      <w:ins w:id="1994" w:author="Rapporteur" w:date="2022-05-24T15:57:00Z">
        <w:r w:rsidR="00183735">
          <w:rPr>
            <w:lang w:val="en-US"/>
          </w:rPr>
          <w:t> </w:t>
        </w:r>
      </w:ins>
      <w:ins w:id="1995" w:author="S2-2204785" w:date="2022-05-24T08:58:00Z">
        <w:r w:rsidR="00E557D6">
          <w:t>6.3.5 in TS</w:t>
        </w:r>
        <w:del w:id="1996" w:author="Rapporteur" w:date="2022-05-24T15:57:00Z">
          <w:r w:rsidR="00E557D6" w:rsidDel="00183735">
            <w:delText xml:space="preserve"> </w:delText>
          </w:r>
        </w:del>
      </w:ins>
      <w:ins w:id="1997" w:author="Rapporteur" w:date="2022-05-24T15:57:00Z">
        <w:r w:rsidR="00183735">
          <w:rPr>
            <w:lang w:val="en-US"/>
          </w:rPr>
          <w:t> </w:t>
        </w:r>
      </w:ins>
      <w:ins w:id="1998" w:author="S2-2204785" w:date="2022-05-24T08:58:00Z">
        <w:r w:rsidR="00E557D6">
          <w:t>23.501</w:t>
        </w:r>
        <w:del w:id="1999" w:author="Rapporteur" w:date="2022-05-24T15:57:00Z">
          <w:r w:rsidR="00E557D6" w:rsidDel="00183735">
            <w:delText xml:space="preserve"> </w:delText>
          </w:r>
        </w:del>
      </w:ins>
      <w:ins w:id="2000" w:author="Rapporteur" w:date="2022-05-24T15:57:00Z">
        <w:r w:rsidR="00183735">
          <w:rPr>
            <w:lang w:val="en-US"/>
          </w:rPr>
          <w:t> </w:t>
        </w:r>
      </w:ins>
      <w:ins w:id="2001" w:author="S2-2204785" w:date="2022-05-24T08:58:00Z">
        <w:r w:rsidR="00E557D6">
          <w:t>[2].</w:t>
        </w:r>
      </w:ins>
    </w:p>
    <w:p w14:paraId="0FFD1A82" w14:textId="5B22B830" w:rsidR="006D7DB9" w:rsidRPr="00320611" w:rsidRDefault="00E557D6" w:rsidP="00E557D6">
      <w:pPr>
        <w:pStyle w:val="B1"/>
        <w:rPr>
          <w:rFonts w:eastAsia="맑은 고딕"/>
        </w:rPr>
      </w:pPr>
      <w:ins w:id="2002" w:author="S2-2204785" w:date="2022-05-24T08:58:00Z">
        <w:r>
          <w:rPr>
            <w:rFonts w:eastAsia="맑은 고딕"/>
          </w:rPr>
          <w:tab/>
        </w:r>
      </w:ins>
      <w:r w:rsidR="006D7DB9" w:rsidRPr="00E878F1">
        <w:rPr>
          <w:rFonts w:eastAsia="맑은 고딕"/>
        </w:rPr>
        <w:t xml:space="preserve">The UDM notifies the update of the </w:t>
      </w:r>
      <w:del w:id="2003" w:author="S2-2204785" w:date="2022-05-24T08:58:00Z">
        <w:r w:rsidR="006D7DB9" w:rsidRPr="00E878F1" w:rsidDel="00E557D6">
          <w:rPr>
            <w:rFonts w:eastAsia="맑은 고딕"/>
          </w:rPr>
          <w:delText xml:space="preserve">session management </w:delText>
        </w:r>
      </w:del>
      <w:ins w:id="2004" w:author="S2-2204785" w:date="2022-05-24T08:58:00Z">
        <w:r>
          <w:t xml:space="preserve">Access and Mobility </w:t>
        </w:r>
      </w:ins>
      <w:del w:id="2005" w:author="S2-2204785" w:date="2022-05-24T08:58:00Z">
        <w:r w:rsidR="006D7DB9" w:rsidRPr="00E878F1" w:rsidDel="00E557D6">
          <w:rPr>
            <w:rFonts w:eastAsia="맑은 고딕"/>
          </w:rPr>
          <w:delText>s</w:delText>
        </w:r>
      </w:del>
      <w:ins w:id="2006" w:author="S2-2204785" w:date="2022-05-24T08:58:00Z">
        <w:r>
          <w:rPr>
            <w:rFonts w:eastAsia="맑은 고딕"/>
          </w:rPr>
          <w:t>S</w:t>
        </w:r>
      </w:ins>
      <w:r w:rsidR="006D7DB9" w:rsidRPr="00E878F1">
        <w:rPr>
          <w:rFonts w:eastAsia="맑은 고딕"/>
        </w:rPr>
        <w:t>ubscri</w:t>
      </w:r>
      <w:ins w:id="2007" w:author="S2-2204785" w:date="2022-05-24T08:58:00Z">
        <w:r>
          <w:rPr>
            <w:rFonts w:eastAsia="맑은 고딕"/>
          </w:rPr>
          <w:t>ption</w:t>
        </w:r>
      </w:ins>
      <w:del w:id="2008" w:author="S2-2204785" w:date="2022-05-24T08:58:00Z">
        <w:r w:rsidR="006D7DB9" w:rsidRPr="00E878F1" w:rsidDel="00E557D6">
          <w:rPr>
            <w:rFonts w:eastAsia="맑은 고딕"/>
          </w:rPr>
          <w:delText>ber</w:delText>
        </w:r>
      </w:del>
      <w:r w:rsidR="006D7DB9" w:rsidRPr="00E878F1">
        <w:rPr>
          <w:rFonts w:eastAsia="맑은 고딕"/>
        </w:rPr>
        <w:t xml:space="preserve"> data to the affected </w:t>
      </w:r>
      <w:del w:id="2009" w:author="S2-2204785" w:date="2022-05-24T08:58:00Z">
        <w:r w:rsidR="006D7DB9" w:rsidRPr="00E878F1" w:rsidDel="00E557D6">
          <w:rPr>
            <w:rFonts w:eastAsia="맑은 고딕"/>
          </w:rPr>
          <w:delText>S</w:delText>
        </w:r>
      </w:del>
      <w:ins w:id="2010" w:author="S2-2204785" w:date="2022-05-24T08:58:00Z">
        <w:r>
          <w:rPr>
            <w:rFonts w:eastAsia="맑은 고딕"/>
          </w:rPr>
          <w:t>A</w:t>
        </w:r>
      </w:ins>
      <w:r w:rsidR="006D7DB9" w:rsidRPr="00E878F1">
        <w:rPr>
          <w:rFonts w:eastAsia="맑은 고딕"/>
        </w:rPr>
        <w:t>MF(s) by the means of invoking Nudm_SDM_Notification service operation.</w:t>
      </w:r>
    </w:p>
    <w:p w14:paraId="50BF0F95" w14:textId="57945B0C" w:rsidR="00E557D6" w:rsidRDefault="006D7DB9" w:rsidP="00E878F1">
      <w:pPr>
        <w:pStyle w:val="B1"/>
        <w:rPr>
          <w:ins w:id="2011" w:author="S2-2204785" w:date="2022-05-24T08:59:00Z"/>
          <w:rFonts w:eastAsia="맑은 고딕"/>
        </w:rPr>
      </w:pPr>
      <w:r w:rsidRPr="00E878F1">
        <w:rPr>
          <w:rFonts w:eastAsia="맑은 고딕"/>
        </w:rPr>
        <w:t>3.</w:t>
      </w:r>
      <w:r w:rsidRPr="00E878F1">
        <w:rPr>
          <w:rFonts w:eastAsia="맑은 고딕"/>
        </w:rPr>
        <w:tab/>
        <w:t xml:space="preserve">The </w:t>
      </w:r>
      <w:del w:id="2012" w:author="S2-2204785" w:date="2022-05-24T08:58:00Z">
        <w:r w:rsidRPr="00E878F1" w:rsidDel="00E557D6">
          <w:rPr>
            <w:rFonts w:eastAsia="맑은 고딕"/>
          </w:rPr>
          <w:delText xml:space="preserve">SMF </w:delText>
        </w:r>
      </w:del>
      <w:ins w:id="2013" w:author="S2-2204785" w:date="2022-05-24T08:58:00Z">
        <w:r w:rsidR="00E557D6">
          <w:rPr>
            <w:rFonts w:eastAsia="맑은 고딕"/>
          </w:rPr>
          <w:t>A</w:t>
        </w:r>
        <w:r w:rsidR="00E557D6" w:rsidRPr="00E878F1">
          <w:rPr>
            <w:rFonts w:eastAsia="맑은 고딕"/>
          </w:rPr>
          <w:t xml:space="preserve">MF </w:t>
        </w:r>
      </w:ins>
      <w:r w:rsidRPr="00E878F1">
        <w:rPr>
          <w:rFonts w:eastAsia="맑은 고딕"/>
        </w:rPr>
        <w:t xml:space="preserve">modifies the </w:t>
      </w:r>
      <w:del w:id="2014" w:author="S2-2204785" w:date="2022-05-24T08:58:00Z">
        <w:r w:rsidRPr="00E878F1" w:rsidDel="00E557D6">
          <w:rPr>
            <w:rFonts w:eastAsia="맑은 고딕"/>
          </w:rPr>
          <w:delText xml:space="preserve">session management </w:delText>
        </w:r>
      </w:del>
      <w:ins w:id="2015" w:author="S2-2204785" w:date="2022-05-24T08:58:00Z">
        <w:r w:rsidR="00E557D6">
          <w:t>Access and Mobility</w:t>
        </w:r>
      </w:ins>
      <w:ins w:id="2016" w:author="S2-2204785" w:date="2022-05-24T08:59:00Z">
        <w:r w:rsidR="00E557D6">
          <w:t xml:space="preserve"> </w:t>
        </w:r>
      </w:ins>
      <w:del w:id="2017" w:author="S2-2204785" w:date="2022-05-24T08:59:00Z">
        <w:r w:rsidRPr="00E878F1" w:rsidDel="00E557D6">
          <w:rPr>
            <w:rFonts w:eastAsia="맑은 고딕"/>
          </w:rPr>
          <w:delText>s</w:delText>
        </w:r>
      </w:del>
      <w:ins w:id="2018" w:author="S2-2204785" w:date="2022-05-24T08:59:00Z">
        <w:r w:rsidR="00E557D6">
          <w:rPr>
            <w:rFonts w:eastAsia="맑은 고딕"/>
          </w:rPr>
          <w:t>S</w:t>
        </w:r>
      </w:ins>
      <w:r w:rsidRPr="00E878F1">
        <w:rPr>
          <w:rFonts w:eastAsia="맑은 고딕"/>
        </w:rPr>
        <w:t>ubscri</w:t>
      </w:r>
      <w:ins w:id="2019" w:author="S2-2204785" w:date="2022-05-24T08:59:00Z">
        <w:r w:rsidR="00E557D6">
          <w:rPr>
            <w:rFonts w:eastAsia="맑은 고딕"/>
          </w:rPr>
          <w:t>ption</w:t>
        </w:r>
      </w:ins>
      <w:del w:id="2020" w:author="S2-2204785" w:date="2022-05-24T08:59:00Z">
        <w:r w:rsidRPr="00E878F1" w:rsidDel="00E557D6">
          <w:rPr>
            <w:rFonts w:eastAsia="맑은 고딕"/>
          </w:rPr>
          <w:delText>ber</w:delText>
        </w:r>
      </w:del>
      <w:r w:rsidRPr="00E878F1">
        <w:rPr>
          <w:rFonts w:eastAsia="맑은 고딕"/>
        </w:rPr>
        <w:t xml:space="preserve"> data in the UE </w:t>
      </w:r>
      <w:del w:id="2021" w:author="S2-2204785" w:date="2022-05-24T08:59:00Z">
        <w:r w:rsidRPr="00E878F1" w:rsidDel="00E557D6">
          <w:rPr>
            <w:rFonts w:eastAsia="맑은 고딕"/>
          </w:rPr>
          <w:delText xml:space="preserve">SM </w:delText>
        </w:r>
      </w:del>
      <w:r w:rsidRPr="00E878F1">
        <w:rPr>
          <w:rFonts w:eastAsia="맑은 고딕"/>
        </w:rPr>
        <w:t xml:space="preserve">context that is stored in the </w:t>
      </w:r>
      <w:del w:id="2022" w:author="S2-2204785" w:date="2022-05-24T08:59:00Z">
        <w:r w:rsidRPr="00E878F1" w:rsidDel="00E557D6">
          <w:rPr>
            <w:rFonts w:eastAsia="맑은 고딕"/>
          </w:rPr>
          <w:delText>SMF</w:delText>
        </w:r>
      </w:del>
      <w:ins w:id="2023" w:author="S2-2204785" w:date="2022-05-24T08:59:00Z">
        <w:r w:rsidR="00E557D6">
          <w:rPr>
            <w:rFonts w:eastAsia="맑은 고딕"/>
          </w:rPr>
          <w:t>A</w:t>
        </w:r>
        <w:r w:rsidR="00E557D6" w:rsidRPr="00E878F1">
          <w:rPr>
            <w:rFonts w:eastAsia="맑은 고딕"/>
          </w:rPr>
          <w:t>MF</w:t>
        </w:r>
      </w:ins>
      <w:r w:rsidRPr="00E878F1">
        <w:rPr>
          <w:rFonts w:eastAsia="맑은 고딕"/>
        </w:rPr>
        <w:t>.</w:t>
      </w:r>
      <w:r w:rsidRPr="00E878F1" w:rsidDel="002F1A96">
        <w:rPr>
          <w:rFonts w:eastAsia="맑은 고딕"/>
        </w:rPr>
        <w:t xml:space="preserve"> </w:t>
      </w:r>
    </w:p>
    <w:p w14:paraId="7BEEA93E" w14:textId="0C3825FA" w:rsidR="006D7DB9" w:rsidRPr="00320611" w:rsidRDefault="00E557D6" w:rsidP="00E557D6">
      <w:pPr>
        <w:pStyle w:val="B1"/>
        <w:rPr>
          <w:rFonts w:eastAsia="맑은 고딕"/>
        </w:rPr>
      </w:pPr>
      <w:ins w:id="2024" w:author="S2-2204785" w:date="2022-05-24T08:59:00Z">
        <w:r>
          <w:rPr>
            <w:rFonts w:eastAsia="맑은 고딕"/>
          </w:rPr>
          <w:tab/>
        </w:r>
      </w:ins>
      <w:r w:rsidR="006D7DB9" w:rsidRPr="00E878F1">
        <w:rPr>
          <w:rFonts w:eastAsia="맑은 고딕"/>
        </w:rPr>
        <w:t xml:space="preserve">The </w:t>
      </w:r>
      <w:del w:id="2025" w:author="S2-2204785" w:date="2022-05-24T08:59:00Z">
        <w:r w:rsidR="006D7DB9" w:rsidRPr="00E878F1" w:rsidDel="00E557D6">
          <w:rPr>
            <w:rFonts w:eastAsia="맑은 고딕"/>
          </w:rPr>
          <w:delText xml:space="preserve">SMF </w:delText>
        </w:r>
      </w:del>
      <w:ins w:id="2026" w:author="S2-2204785" w:date="2022-05-24T08:59:00Z">
        <w:r>
          <w:rPr>
            <w:rFonts w:eastAsia="맑은 고딕"/>
          </w:rPr>
          <w:t>A</w:t>
        </w:r>
        <w:r w:rsidRPr="00E878F1">
          <w:rPr>
            <w:rFonts w:eastAsia="맑은 고딕"/>
          </w:rPr>
          <w:t xml:space="preserve">MF </w:t>
        </w:r>
      </w:ins>
      <w:r w:rsidR="006D7DB9" w:rsidRPr="00E878F1">
        <w:rPr>
          <w:rFonts w:eastAsia="맑은 고딕"/>
        </w:rPr>
        <w:t>performs the following for a PDU Session assoc</w:t>
      </w:r>
      <w:r w:rsidR="006D7DB9" w:rsidRPr="00E878F1">
        <w:rPr>
          <w:rFonts w:eastAsia="맑은 고딕"/>
        </w:rPr>
        <w:lastRenderedPageBreak/>
        <w:t xml:space="preserve">iated with the S-NSSAI marked as </w:t>
      </w:r>
      <w:r w:rsidR="00A13E1F" w:rsidRPr="00E878F1">
        <w:rPr>
          <w:rFonts w:eastAsia="맑은 고딕"/>
        </w:rPr>
        <w:t>"</w:t>
      </w:r>
      <w:r w:rsidR="006D7DB9" w:rsidRPr="00E878F1">
        <w:rPr>
          <w:rFonts w:eastAsia="맑은 고딕"/>
        </w:rPr>
        <w:t>subject to be terminated</w:t>
      </w:r>
      <w:r w:rsidR="00A13E1F" w:rsidRPr="00E878F1">
        <w:rPr>
          <w:rFonts w:eastAsia="맑은 고딕"/>
        </w:rPr>
        <w:t>"</w:t>
      </w:r>
      <w:r w:rsidR="006D7DB9" w:rsidRPr="00E878F1">
        <w:rPr>
          <w:rFonts w:eastAsia="맑은 고딕"/>
        </w:rPr>
        <w:t>:</w:t>
      </w:r>
    </w:p>
    <w:p w14:paraId="0DDF9C53" w14:textId="3F3B29BB" w:rsidR="006D7DB9" w:rsidRPr="00320611" w:rsidRDefault="006D7DB9" w:rsidP="00E878F1">
      <w:pPr>
        <w:pStyle w:val="NO"/>
        <w:rPr>
          <w:rFonts w:eastAsia="맑은 고딕"/>
        </w:rPr>
      </w:pPr>
      <w:r w:rsidRPr="00E878F1">
        <w:rPr>
          <w:rFonts w:eastAsia="맑은 고딕"/>
        </w:rPr>
        <w:t>NOTE</w:t>
      </w:r>
      <w:r w:rsidR="004C3103" w:rsidRPr="00E878F1">
        <w:rPr>
          <w:rFonts w:eastAsia="맑은 고딕"/>
        </w:rPr>
        <w:t> </w:t>
      </w:r>
      <w:r w:rsidRPr="00E878F1">
        <w:rPr>
          <w:rFonts w:eastAsia="맑은 고딕"/>
        </w:rPr>
        <w:t>2:</w:t>
      </w:r>
      <w:r w:rsidR="00A13E1F" w:rsidRPr="00E878F1">
        <w:rPr>
          <w:rFonts w:eastAsia="맑은 고딕"/>
        </w:rPr>
        <w:tab/>
      </w:r>
      <w:r w:rsidRPr="00E878F1">
        <w:rPr>
          <w:rFonts w:eastAsia="맑은 고딕"/>
        </w:rPr>
        <w:t>This step</w:t>
      </w:r>
      <w:r w:rsidR="004C3103" w:rsidRPr="00E878F1">
        <w:rPr>
          <w:rFonts w:eastAsia="맑은 고딕"/>
        </w:rPr>
        <w:t> </w:t>
      </w:r>
      <w:r w:rsidRPr="00E878F1">
        <w:rPr>
          <w:rFonts w:eastAsia="맑은 고딕"/>
        </w:rPr>
        <w:t xml:space="preserve">3 is performed for all UEs that are affected by the S-NSSAI marked as </w:t>
      </w:r>
      <w:r w:rsidR="00A13E1F" w:rsidRPr="00E878F1">
        <w:rPr>
          <w:rFonts w:eastAsia="맑은 고딕"/>
        </w:rPr>
        <w:t>"</w:t>
      </w:r>
      <w:r w:rsidRPr="00E878F1">
        <w:rPr>
          <w:rFonts w:eastAsia="맑은 고딕"/>
        </w:rPr>
        <w:t>subject to be terminated</w:t>
      </w:r>
      <w:r w:rsidR="00A13E1F" w:rsidRPr="00E878F1">
        <w:rPr>
          <w:rFonts w:eastAsia="맑은 고딕"/>
        </w:rPr>
        <w:t>"</w:t>
      </w:r>
      <w:r w:rsidRPr="00E878F1">
        <w:rPr>
          <w:rFonts w:eastAsia="맑은 고딕"/>
        </w:rPr>
        <w:t>.</w:t>
      </w:r>
    </w:p>
    <w:p w14:paraId="567CC5BD" w14:textId="2544F683" w:rsidR="006D7DB9" w:rsidRPr="00320611" w:rsidRDefault="006D7DB9" w:rsidP="00E878F1">
      <w:pPr>
        <w:pStyle w:val="B2"/>
        <w:rPr>
          <w:rFonts w:eastAsia="맑은 고딕"/>
        </w:rPr>
      </w:pPr>
      <w:r w:rsidRPr="00E878F1">
        <w:rPr>
          <w:rFonts w:eastAsia="MS Mincho"/>
        </w:rPr>
        <w:t>-</w:t>
      </w:r>
      <w:r w:rsidRPr="00E878F1">
        <w:rPr>
          <w:rFonts w:eastAsia="MS Mincho"/>
        </w:rPr>
        <w:tab/>
      </w:r>
      <w:r w:rsidRPr="00E878F1">
        <w:rPr>
          <w:rFonts w:eastAsia="맑은 고딕"/>
        </w:rPr>
        <w:t xml:space="preserve">If a PDU Session is already established but inactive, </w:t>
      </w:r>
      <w:ins w:id="2027" w:author="S2-2204785" w:date="2022-05-24T08:59:00Z">
        <w:r w:rsidR="00E557D6" w:rsidRPr="0088698C">
          <w:rPr>
            <w:lang w:val="en-US"/>
          </w:rPr>
          <w:t>th</w:t>
        </w:r>
        <w:r w:rsidR="00E557D6">
          <w:rPr>
            <w:lang w:val="en-US"/>
          </w:rPr>
          <w:t xml:space="preserve">e AMF triggers </w:t>
        </w:r>
      </w:ins>
      <w:r w:rsidRPr="00E878F1">
        <w:rPr>
          <w:rFonts w:eastAsia="맑은 고딕"/>
        </w:rPr>
        <w:t xml:space="preserve">the </w:t>
      </w:r>
      <w:ins w:id="2028" w:author="S2-2204785" w:date="2022-05-24T09:00:00Z">
        <w:r w:rsidR="00E557D6">
          <w:rPr>
            <w:rFonts w:eastAsia="맑은 고딕"/>
          </w:rPr>
          <w:t xml:space="preserve">respective </w:t>
        </w:r>
      </w:ins>
      <w:r w:rsidRPr="00E878F1">
        <w:rPr>
          <w:rFonts w:eastAsia="맑은 고딕"/>
        </w:rPr>
        <w:t xml:space="preserve">SMF </w:t>
      </w:r>
      <w:ins w:id="2029" w:author="S2-2204785" w:date="2022-05-24T09:00:00Z">
        <w:r w:rsidR="00E557D6">
          <w:rPr>
            <w:rFonts w:eastAsia="맑은 고딕"/>
          </w:rPr>
          <w:t xml:space="preserve">to </w:t>
        </w:r>
      </w:ins>
      <w:r w:rsidRPr="00E878F1">
        <w:rPr>
          <w:rFonts w:eastAsia="맑은 고딕"/>
        </w:rPr>
        <w:t>releases the PDU Session.</w:t>
      </w:r>
      <w:ins w:id="2030" w:author="S2-2204785" w:date="2022-05-24T09:00:00Z">
        <w:r w:rsidR="00E557D6" w:rsidRPr="00E557D6">
          <w:rPr>
            <w:lang w:val="en-US"/>
          </w:rPr>
          <w:t xml:space="preserve"> </w:t>
        </w:r>
        <w:r w:rsidR="00E557D6">
          <w:rPr>
            <w:lang w:val="en-US"/>
          </w:rPr>
          <w:t>Similar to step</w:t>
        </w:r>
        <w:del w:id="2031" w:author="Rapporteur" w:date="2022-05-24T15:57:00Z">
          <w:r w:rsidR="00E557D6" w:rsidDel="00183735">
            <w:rPr>
              <w:lang w:val="en-US"/>
            </w:rPr>
            <w:delText xml:space="preserve"> </w:delText>
          </w:r>
        </w:del>
      </w:ins>
      <w:ins w:id="2032" w:author="Rapporteur" w:date="2022-05-24T15:57:00Z">
        <w:r w:rsidR="00183735">
          <w:rPr>
            <w:lang w:val="en-US"/>
          </w:rPr>
          <w:t> </w:t>
        </w:r>
      </w:ins>
      <w:ins w:id="2033" w:author="S2-2204785" w:date="2022-05-24T09:00:00Z">
        <w:r w:rsidR="00E557D6">
          <w:rPr>
            <w:lang w:val="en-US"/>
          </w:rPr>
          <w:t>1a in clause</w:t>
        </w:r>
        <w:del w:id="2034" w:author="Rapporteur" w:date="2022-05-24T15:57:00Z">
          <w:r w:rsidR="00E557D6" w:rsidDel="00183735">
            <w:rPr>
              <w:lang w:val="en-US"/>
            </w:rPr>
            <w:delText xml:space="preserve"> </w:delText>
          </w:r>
        </w:del>
      </w:ins>
      <w:ins w:id="2035" w:author="Rapporteur" w:date="2022-05-24T15:57:00Z">
        <w:r w:rsidR="00183735">
          <w:rPr>
            <w:lang w:val="en-US"/>
          </w:rPr>
          <w:t> </w:t>
        </w:r>
      </w:ins>
      <w:ins w:id="2036" w:author="S2-2204785" w:date="2022-05-24T09:00:00Z">
        <w:r w:rsidR="00E557D6">
          <w:rPr>
            <w:lang w:val="en-US"/>
          </w:rPr>
          <w:t>4.3.4.2 in TS</w:t>
        </w:r>
        <w:del w:id="2037" w:author="Rapporteur" w:date="2022-05-24T15:57:00Z">
          <w:r w:rsidR="00E557D6" w:rsidDel="00183735">
            <w:rPr>
              <w:lang w:val="en-US"/>
            </w:rPr>
            <w:delText xml:space="preserve"> </w:delText>
          </w:r>
        </w:del>
      </w:ins>
      <w:ins w:id="2038" w:author="Rapporteur" w:date="2022-05-24T15:57:00Z">
        <w:r w:rsidR="00183735">
          <w:rPr>
            <w:lang w:val="en-US"/>
          </w:rPr>
          <w:t> </w:t>
        </w:r>
      </w:ins>
      <w:ins w:id="2039" w:author="S2-2204785" w:date="2022-05-24T09:00:00Z">
        <w:r w:rsidR="00E557D6">
          <w:rPr>
            <w:lang w:val="en-US"/>
          </w:rPr>
          <w:t>23.502</w:t>
        </w:r>
        <w:del w:id="2040" w:author="Rapporteur" w:date="2022-05-24T15:57:00Z">
          <w:r w:rsidR="00E557D6" w:rsidDel="00183735">
            <w:rPr>
              <w:lang w:val="en-US"/>
            </w:rPr>
            <w:delText xml:space="preserve"> </w:delText>
          </w:r>
        </w:del>
      </w:ins>
      <w:ins w:id="2041" w:author="Rapporteur" w:date="2022-05-24T15:57:00Z">
        <w:r w:rsidR="00183735">
          <w:rPr>
            <w:lang w:val="en-US"/>
          </w:rPr>
          <w:t> </w:t>
        </w:r>
      </w:ins>
      <w:ins w:id="2042" w:author="S2-2204785" w:date="2022-05-24T09:00:00Z">
        <w:r w:rsidR="00E557D6">
          <w:rPr>
            <w:lang w:val="en-US"/>
          </w:rPr>
          <w:t>[5].</w:t>
        </w:r>
      </w:ins>
    </w:p>
    <w:p w14:paraId="0BBAB63C" w14:textId="6D17CF32" w:rsidR="006D7DB9" w:rsidRPr="00183735" w:rsidRDefault="006D7DB9" w:rsidP="00E878F1">
      <w:pPr>
        <w:pStyle w:val="B2"/>
        <w:rPr>
          <w:rFonts w:eastAsia="맑은 고딕"/>
        </w:rPr>
      </w:pPr>
      <w:r w:rsidRPr="00E878F1">
        <w:rPr>
          <w:rFonts w:eastAsia="맑은 고딕"/>
        </w:rPr>
        <w:t>-</w:t>
      </w:r>
      <w:r w:rsidRPr="00E878F1">
        <w:rPr>
          <w:rFonts w:eastAsia="맑은 고딕"/>
        </w:rPr>
        <w:tab/>
        <w:t xml:space="preserve">If a PDU Session is already established and still active, the </w:t>
      </w:r>
      <w:del w:id="2043" w:author="S2-2204785" w:date="2022-05-24T09:00:00Z">
        <w:r w:rsidRPr="00E878F1" w:rsidDel="00E557D6">
          <w:rPr>
            <w:rFonts w:eastAsia="맑은 고딕"/>
          </w:rPr>
          <w:delText xml:space="preserve">SMF </w:delText>
        </w:r>
      </w:del>
      <w:ins w:id="2044" w:author="S2-2204785" w:date="2022-05-24T09:00:00Z">
        <w:r w:rsidR="00E557D6">
          <w:rPr>
            <w:rFonts w:eastAsia="맑은 고딕"/>
          </w:rPr>
          <w:t>A</w:t>
        </w:r>
        <w:r w:rsidR="00E557D6" w:rsidRPr="00E878F1">
          <w:rPr>
            <w:rFonts w:eastAsia="맑은 고딕"/>
          </w:rPr>
          <w:t xml:space="preserve">MF </w:t>
        </w:r>
      </w:ins>
      <w:r w:rsidRPr="00E878F1">
        <w:rPr>
          <w:rFonts w:eastAsia="맑은 고딕"/>
        </w:rPr>
        <w:t xml:space="preserve">does not </w:t>
      </w:r>
      <w:ins w:id="2045" w:author="S2-2204785" w:date="2022-05-24T09:00:00Z">
        <w:r w:rsidR="00E557D6" w:rsidRPr="0088698C">
          <w:rPr>
            <w:lang w:val="en-US"/>
          </w:rPr>
          <w:t>tr</w:t>
        </w:r>
        <w:r w:rsidR="00E557D6">
          <w:rPr>
            <w:lang w:val="en-US"/>
          </w:rPr>
          <w:t>igger the respective SMF to</w:t>
        </w:r>
        <w:r w:rsidR="00E557D6" w:rsidRPr="00E878F1">
          <w:rPr>
            <w:rFonts w:eastAsia="맑은 고딕"/>
          </w:rPr>
          <w:t xml:space="preserve"> </w:t>
        </w:r>
      </w:ins>
      <w:r w:rsidRPr="00E878F1">
        <w:rPr>
          <w:rFonts w:eastAsia="맑은 고딕"/>
        </w:rPr>
        <w:t xml:space="preserve">release the PDU Session. When the PDU Session becomes inactive, the </w:t>
      </w:r>
      <w:ins w:id="2046" w:author="S2-2204785" w:date="2022-05-24T09:00:00Z">
        <w:r w:rsidR="00E557D6" w:rsidRPr="0088698C">
          <w:rPr>
            <w:lang w:val="en-US"/>
          </w:rPr>
          <w:t>AM</w:t>
        </w:r>
        <w:r w:rsidR="00E557D6">
          <w:rPr>
            <w:lang w:val="en-US"/>
          </w:rPr>
          <w:t xml:space="preserve">F triggers the </w:t>
        </w:r>
      </w:ins>
      <w:r w:rsidRPr="00E878F1">
        <w:rPr>
          <w:rFonts w:eastAsia="맑은 고딕"/>
        </w:rPr>
        <w:t xml:space="preserve">SMF </w:t>
      </w:r>
      <w:ins w:id="2047" w:author="S2-2204785" w:date="2022-05-24T09:00:00Z">
        <w:r w:rsidR="00E557D6">
          <w:rPr>
            <w:rFonts w:eastAsia="맑은 고딕"/>
          </w:rPr>
          <w:t xml:space="preserve">to </w:t>
        </w:r>
      </w:ins>
      <w:r w:rsidRPr="00E878F1">
        <w:rPr>
          <w:rFonts w:eastAsia="맑은 고딕"/>
        </w:rPr>
        <w:t>release</w:t>
      </w:r>
      <w:del w:id="2048" w:author="S2-2204785" w:date="2022-05-24T09:00:00Z">
        <w:r w:rsidRPr="00E878F1" w:rsidDel="00E557D6">
          <w:rPr>
            <w:rFonts w:eastAsia="맑은 고딕"/>
          </w:rPr>
          <w:delText>s</w:delText>
        </w:r>
      </w:del>
      <w:r w:rsidRPr="00E878F1">
        <w:rPr>
          <w:rFonts w:eastAsia="맑은 고딕"/>
        </w:rPr>
        <w:t xml:space="preserve"> the PDU Session. </w:t>
      </w:r>
      <w:ins w:id="2049" w:author="S2-2204785" w:date="2022-05-24T09:00:00Z">
        <w:r w:rsidR="00E557D6">
          <w:rPr>
            <w:lang w:val="en-US"/>
          </w:rPr>
          <w:t>Similar to step</w:t>
        </w:r>
        <w:del w:id="2050" w:author="Rapporteur" w:date="2022-05-24T15:57:00Z">
          <w:r w:rsidR="00E557D6" w:rsidDel="00183735">
            <w:rPr>
              <w:lang w:val="en-US"/>
            </w:rPr>
            <w:delText xml:space="preserve"> </w:delText>
          </w:r>
        </w:del>
      </w:ins>
      <w:ins w:id="2051" w:author="Rapporteur" w:date="2022-05-24T15:57:00Z">
        <w:r w:rsidR="00183735">
          <w:rPr>
            <w:lang w:val="en-US"/>
          </w:rPr>
          <w:t> </w:t>
        </w:r>
      </w:ins>
      <w:ins w:id="2052" w:author="S2-2204785" w:date="2022-05-24T09:00:00Z">
        <w:r w:rsidR="00E557D6">
          <w:rPr>
            <w:lang w:val="en-US"/>
          </w:rPr>
          <w:t>1a in clause</w:t>
        </w:r>
        <w:del w:id="2053" w:author="Rapporteur" w:date="2022-05-24T15:57:00Z">
          <w:r w:rsidR="00E557D6" w:rsidDel="00183735">
            <w:rPr>
              <w:lang w:val="en-US"/>
            </w:rPr>
            <w:delText xml:space="preserve"> </w:delText>
          </w:r>
        </w:del>
      </w:ins>
      <w:ins w:id="2054" w:author="Rapporteur" w:date="2022-05-24T15:57:00Z">
        <w:r w:rsidR="00183735">
          <w:rPr>
            <w:lang w:val="en-US"/>
          </w:rPr>
          <w:t> </w:t>
        </w:r>
      </w:ins>
      <w:ins w:id="2055" w:author="S2-2204785" w:date="2022-05-24T09:00:00Z">
        <w:r w:rsidR="00E557D6">
          <w:rPr>
            <w:lang w:val="en-US"/>
          </w:rPr>
          <w:t>4.3.4.2 in TS</w:t>
        </w:r>
        <w:del w:id="2056" w:author="Rapporteur" w:date="2022-05-24T15:57:00Z">
          <w:r w:rsidR="00E557D6" w:rsidDel="00183735">
            <w:rPr>
              <w:lang w:val="en-US"/>
            </w:rPr>
            <w:delText xml:space="preserve"> </w:delText>
          </w:r>
        </w:del>
      </w:ins>
      <w:ins w:id="2057" w:author="Rapporteur" w:date="2022-05-24T15:57:00Z">
        <w:r w:rsidR="00183735">
          <w:rPr>
            <w:lang w:val="en-US"/>
          </w:rPr>
          <w:t> </w:t>
        </w:r>
      </w:ins>
      <w:ins w:id="2058" w:author="S2-2204785" w:date="2022-05-24T09:00:00Z">
        <w:r w:rsidR="00E557D6">
          <w:rPr>
            <w:lang w:val="en-US"/>
          </w:rPr>
          <w:t>23.502</w:t>
        </w:r>
        <w:del w:id="2059" w:author="Rapporteur" w:date="2022-05-24T15:57:00Z">
          <w:r w:rsidR="00E557D6" w:rsidDel="00183735">
            <w:rPr>
              <w:lang w:val="en-US"/>
            </w:rPr>
            <w:delText xml:space="preserve"> </w:delText>
          </w:r>
        </w:del>
      </w:ins>
      <w:ins w:id="2060" w:author="Rapporteur" w:date="2022-05-24T15:57:00Z">
        <w:r w:rsidR="00183735">
          <w:rPr>
            <w:lang w:val="en-US"/>
          </w:rPr>
          <w:t> </w:t>
        </w:r>
      </w:ins>
      <w:ins w:id="2061" w:author="S2-2204785" w:date="2022-05-24T09:00:00Z">
        <w:r w:rsidR="00E557D6">
          <w:rPr>
            <w:lang w:val="en-US"/>
          </w:rPr>
          <w:t xml:space="preserve">[5]. </w:t>
        </w:r>
      </w:ins>
      <w:r w:rsidRPr="00E878F1">
        <w:rPr>
          <w:rFonts w:eastAsia="맑은 고딕"/>
        </w:rPr>
        <w:t>Subject to operator</w:t>
      </w:r>
      <w:r w:rsidR="00A13E1F" w:rsidRPr="00E878F1">
        <w:rPr>
          <w:rFonts w:eastAsia="맑은 고딕"/>
        </w:rPr>
        <w:t>'</w:t>
      </w:r>
      <w:r w:rsidRPr="00E878F1">
        <w:rPr>
          <w:rFonts w:eastAsia="맑은 고딕"/>
        </w:rPr>
        <w:t xml:space="preserve">s policy, the </w:t>
      </w:r>
      <w:del w:id="2062" w:author="S2-2204785" w:date="2022-05-24T09:01:00Z">
        <w:r w:rsidRPr="00E878F1" w:rsidDel="00E557D6">
          <w:rPr>
            <w:rFonts w:eastAsia="맑은 고딕"/>
          </w:rPr>
          <w:delText xml:space="preserve">SMF </w:delText>
        </w:r>
      </w:del>
      <w:ins w:id="2063" w:author="S2-2204785" w:date="2022-05-24T09:01:00Z">
        <w:r w:rsidR="00E557D6">
          <w:rPr>
            <w:rFonts w:eastAsia="맑은 고딕"/>
          </w:rPr>
          <w:t>A</w:t>
        </w:r>
        <w:r w:rsidR="00E557D6" w:rsidRPr="00E878F1">
          <w:rPr>
            <w:rFonts w:eastAsia="맑은 고딕"/>
          </w:rPr>
          <w:t xml:space="preserve">MF </w:t>
        </w:r>
      </w:ins>
      <w:r w:rsidRPr="00E878F1">
        <w:rPr>
          <w:rFonts w:eastAsia="맑은 고딕"/>
        </w:rPr>
        <w:t xml:space="preserve">may check if the PDU </w:t>
      </w:r>
      <w:r w:rsidRPr="00183735">
        <w:rPr>
          <w:rFonts w:eastAsia="맑은 고딕"/>
        </w:rPr>
        <w:t>Session is used for Emergency, Critical and Priority services.</w:t>
      </w:r>
    </w:p>
    <w:p w14:paraId="76CFA893" w14:textId="77777777" w:rsidR="00E557D6" w:rsidRPr="00320611" w:rsidRDefault="00E557D6" w:rsidP="00E557D6">
      <w:pPr>
        <w:pStyle w:val="EditorsNote"/>
        <w:rPr>
          <w:ins w:id="2064" w:author="S2-2204785" w:date="2022-05-24T09:01:00Z"/>
          <w:rFonts w:eastAsia="SimSun"/>
        </w:rPr>
      </w:pPr>
      <w:ins w:id="2065" w:author="S2-2204785" w:date="2022-05-24T09:01:00Z">
        <w:r w:rsidRPr="00183735">
          <w:rPr>
            <w:rFonts w:eastAsia="SimSun"/>
            <w:rPrChange w:id="2066" w:author="Rapporteur" w:date="2022-05-24T15:57:00Z">
              <w:rPr>
                <w:rFonts w:eastAsia="SimSun"/>
                <w:highlight w:val="yellow"/>
              </w:rPr>
            </w:rPrChange>
          </w:rPr>
          <w:t>Editor's note:</w:t>
        </w:r>
        <w:r w:rsidRPr="00183735">
          <w:rPr>
            <w:rFonts w:eastAsia="SimSun"/>
            <w:rPrChange w:id="2067" w:author="Rapporteur" w:date="2022-05-24T15:57:00Z">
              <w:rPr>
                <w:rFonts w:eastAsia="SimSun"/>
                <w:highlight w:val="yellow"/>
              </w:rPr>
            </w:rPrChange>
          </w:rPr>
          <w:tab/>
          <w:t>It is FFS whether and how the AMF is aware of PDU Session Status (active/inactive).</w:t>
        </w:r>
      </w:ins>
    </w:p>
    <w:p w14:paraId="14EDD5B8" w14:textId="2D825558" w:rsidR="006D7DB9" w:rsidRPr="00320611" w:rsidRDefault="006D7DB9" w:rsidP="00E878F1">
      <w:pPr>
        <w:pStyle w:val="B3"/>
        <w:rPr>
          <w:rFonts w:eastAsia="맑은 고딕"/>
        </w:rPr>
      </w:pPr>
      <w:r w:rsidRPr="00E878F1">
        <w:rPr>
          <w:rFonts w:eastAsia="맑은 고딕"/>
        </w:rPr>
        <w:t>-</w:t>
      </w:r>
      <w:r w:rsidRPr="00E878F1">
        <w:rPr>
          <w:rFonts w:eastAsia="맑은 고딕"/>
        </w:rPr>
        <w:tab/>
        <w:t xml:space="preserve">In case the PDU Session is not used for Emergency, Critical and Priority services, </w:t>
      </w:r>
      <w:ins w:id="2068" w:author="S2-2204785" w:date="2022-05-24T09:01:00Z">
        <w:r w:rsidR="00E557D6">
          <w:t xml:space="preserve">subject to operator’s policy, </w:t>
        </w:r>
      </w:ins>
      <w:r w:rsidRPr="00E878F1">
        <w:rPr>
          <w:rFonts w:eastAsia="맑은 고딕"/>
        </w:rPr>
        <w:t xml:space="preserve">the </w:t>
      </w:r>
      <w:ins w:id="2069" w:author="S2-2204785" w:date="2022-05-24T09:01:00Z">
        <w:r w:rsidR="00E557D6">
          <w:t xml:space="preserve">AMF triggers the </w:t>
        </w:r>
      </w:ins>
      <w:r w:rsidRPr="00E878F1">
        <w:rPr>
          <w:rFonts w:eastAsia="맑은 고딕"/>
        </w:rPr>
        <w:t xml:space="preserve">SMF </w:t>
      </w:r>
      <w:del w:id="2070" w:author="S2-2204785" w:date="2022-05-24T09:01:00Z">
        <w:r w:rsidRPr="00E878F1" w:rsidDel="00E557D6">
          <w:rPr>
            <w:rFonts w:eastAsia="맑은 고딕"/>
          </w:rPr>
          <w:delText xml:space="preserve">may </w:delText>
        </w:r>
      </w:del>
      <w:ins w:id="2071" w:author="S2-2204785" w:date="2022-05-24T09:01:00Z">
        <w:r w:rsidR="00E557D6">
          <w:rPr>
            <w:rFonts w:eastAsia="맑은 고딕"/>
          </w:rPr>
          <w:t>to</w:t>
        </w:r>
        <w:r w:rsidR="00E557D6" w:rsidRPr="00E878F1">
          <w:rPr>
            <w:rFonts w:eastAsia="맑은 고딕"/>
          </w:rPr>
          <w:t xml:space="preserve"> </w:t>
        </w:r>
      </w:ins>
      <w:r w:rsidRPr="00E878F1">
        <w:rPr>
          <w:rFonts w:eastAsia="맑은 고딕"/>
        </w:rPr>
        <w:t>release the active PDU Session</w:t>
      </w:r>
      <w:ins w:id="2072" w:author="S2-2204785" w:date="2022-05-24T09:02:00Z">
        <w:r w:rsidR="00E557D6" w:rsidRPr="00E557D6">
          <w:t xml:space="preserve"> </w:t>
        </w:r>
        <w:r w:rsidR="00E557D6">
          <w:t>after an operator’s pre-defined period of time expires</w:t>
        </w:r>
      </w:ins>
      <w:r w:rsidRPr="00E878F1">
        <w:rPr>
          <w:rFonts w:eastAsia="맑은 고딕"/>
        </w:rPr>
        <w:t>.</w:t>
      </w:r>
      <w:ins w:id="2073" w:author="S2-2204785" w:date="2022-05-24T09:02:00Z">
        <w:r w:rsidR="00E557D6" w:rsidRPr="00E557D6">
          <w:rPr>
            <w:lang w:val="en-US"/>
          </w:rPr>
          <w:t xml:space="preserve"> </w:t>
        </w:r>
        <w:r w:rsidR="00E557D6">
          <w:rPr>
            <w:lang w:val="en-US"/>
          </w:rPr>
          <w:t>Similar to step</w:t>
        </w:r>
        <w:del w:id="2074" w:author="Rapporteur" w:date="2022-05-24T15:58:00Z">
          <w:r w:rsidR="00E557D6" w:rsidDel="00183735">
            <w:rPr>
              <w:lang w:val="en-US"/>
            </w:rPr>
            <w:delText xml:space="preserve"> </w:delText>
          </w:r>
        </w:del>
      </w:ins>
      <w:ins w:id="2075" w:author="Rapporteur" w:date="2022-05-24T15:58:00Z">
        <w:r w:rsidR="00183735">
          <w:rPr>
            <w:lang w:val="en-US"/>
          </w:rPr>
          <w:t> </w:t>
        </w:r>
      </w:ins>
      <w:ins w:id="2076" w:author="S2-2204785" w:date="2022-05-24T09:02:00Z">
        <w:r w:rsidR="00E557D6">
          <w:rPr>
            <w:lang w:val="en-US"/>
          </w:rPr>
          <w:t>1a in clause</w:t>
        </w:r>
        <w:del w:id="2077" w:author="Rapporteur" w:date="2022-05-24T15:58:00Z">
          <w:r w:rsidR="00E557D6" w:rsidDel="00183735">
            <w:rPr>
              <w:lang w:val="en-US"/>
            </w:rPr>
            <w:delText xml:space="preserve"> </w:delText>
          </w:r>
        </w:del>
      </w:ins>
      <w:ins w:id="2078" w:author="Rapporteur" w:date="2022-05-24T15:58:00Z">
        <w:r w:rsidR="00183735">
          <w:rPr>
            <w:lang w:val="en-US"/>
          </w:rPr>
          <w:t> </w:t>
        </w:r>
      </w:ins>
      <w:ins w:id="2079" w:author="S2-2204785" w:date="2022-05-24T09:02:00Z">
        <w:r w:rsidR="00E557D6">
          <w:rPr>
            <w:lang w:val="en-US"/>
          </w:rPr>
          <w:t>4.3.4.2 in TS</w:t>
        </w:r>
        <w:del w:id="2080" w:author="Rapporteur" w:date="2022-05-24T15:58:00Z">
          <w:r w:rsidR="00E557D6" w:rsidDel="00183735">
            <w:rPr>
              <w:lang w:val="en-US"/>
            </w:rPr>
            <w:delText xml:space="preserve"> </w:delText>
          </w:r>
        </w:del>
      </w:ins>
      <w:ins w:id="2081" w:author="Rapporteur" w:date="2022-05-24T15:58:00Z">
        <w:r w:rsidR="00183735">
          <w:rPr>
            <w:lang w:val="en-US"/>
          </w:rPr>
          <w:t> </w:t>
        </w:r>
      </w:ins>
      <w:ins w:id="2082" w:author="S2-2204785" w:date="2022-05-24T09:02:00Z">
        <w:r w:rsidR="00E557D6">
          <w:rPr>
            <w:lang w:val="en-US"/>
          </w:rPr>
          <w:t>23.502</w:t>
        </w:r>
        <w:del w:id="2083" w:author="Rapporteur" w:date="2022-05-24T15:58:00Z">
          <w:r w:rsidR="00E557D6" w:rsidDel="00183735">
            <w:rPr>
              <w:lang w:val="en-US"/>
            </w:rPr>
            <w:delText xml:space="preserve"> </w:delText>
          </w:r>
        </w:del>
      </w:ins>
      <w:ins w:id="2084" w:author="Rapporteur" w:date="2022-05-24T15:58:00Z">
        <w:r w:rsidR="00183735">
          <w:rPr>
            <w:lang w:val="en-US"/>
          </w:rPr>
          <w:t> </w:t>
        </w:r>
      </w:ins>
      <w:ins w:id="2085" w:author="S2-2204785" w:date="2022-05-24T09:02:00Z">
        <w:r w:rsidR="00E557D6">
          <w:rPr>
            <w:lang w:val="en-US"/>
          </w:rPr>
          <w:t>[5].</w:t>
        </w:r>
      </w:ins>
    </w:p>
    <w:p w14:paraId="032CB6FC" w14:textId="2048CCBF" w:rsidR="006D7DB9" w:rsidRPr="00320611" w:rsidDel="00E557D6" w:rsidRDefault="006D7DB9" w:rsidP="00E878F1">
      <w:pPr>
        <w:pStyle w:val="EditorsNote"/>
        <w:rPr>
          <w:del w:id="2086" w:author="S2-2204785" w:date="2022-05-24T09:02:00Z"/>
          <w:rFonts w:eastAsia="SimSun"/>
        </w:rPr>
      </w:pPr>
      <w:del w:id="2087" w:author="S2-2204785" w:date="2022-05-24T09:02:00Z">
        <w:r w:rsidRPr="00E878F1" w:rsidDel="00E557D6">
          <w:rPr>
            <w:rFonts w:eastAsia="SimSun"/>
          </w:rPr>
          <w:delText>Editor</w:delText>
        </w:r>
        <w:r w:rsidR="00A13E1F" w:rsidRPr="00E878F1" w:rsidDel="00E557D6">
          <w:rPr>
            <w:rFonts w:eastAsia="SimSun"/>
          </w:rPr>
          <w:delText>'</w:delText>
        </w:r>
        <w:r w:rsidRPr="00E878F1" w:rsidDel="00E557D6">
          <w:rPr>
            <w:rFonts w:eastAsia="SimSun"/>
          </w:rPr>
          <w:delText>s note:</w:delText>
        </w:r>
        <w:r w:rsidRPr="00E878F1" w:rsidDel="00E557D6">
          <w:rPr>
            <w:rFonts w:eastAsia="SimSun"/>
          </w:rPr>
          <w:tab/>
          <w:delText>It is FFS whether and how the existing and active PDU Session, associated with the S-NSSAI subject to be terminated, for non-emergency non-critical and non-priority services could be continued to avoid abrupt service interruption.</w:delText>
        </w:r>
      </w:del>
    </w:p>
    <w:p w14:paraId="65748B6E" w14:textId="2EF440FF" w:rsidR="006D7DB9" w:rsidRPr="00320611" w:rsidDel="00E557D6" w:rsidRDefault="006D7DB9" w:rsidP="00E878F1">
      <w:pPr>
        <w:pStyle w:val="EditorsNote"/>
        <w:rPr>
          <w:del w:id="2088" w:author="S2-2204785" w:date="2022-05-24T09:02:00Z"/>
          <w:rFonts w:eastAsia="SimSun"/>
        </w:rPr>
      </w:pPr>
      <w:del w:id="2089" w:author="S2-2204785" w:date="2022-05-24T09:02:00Z">
        <w:r w:rsidRPr="00E878F1" w:rsidDel="00E557D6">
          <w:rPr>
            <w:rFonts w:eastAsia="SimSun"/>
          </w:rPr>
          <w:delText>Editor</w:delText>
        </w:r>
        <w:r w:rsidR="00A13E1F" w:rsidRPr="00E878F1" w:rsidDel="00E557D6">
          <w:rPr>
            <w:rFonts w:eastAsia="SimSun"/>
          </w:rPr>
          <w:delText>'</w:delText>
        </w:r>
        <w:r w:rsidRPr="00E878F1" w:rsidDel="00E557D6">
          <w:rPr>
            <w:rFonts w:eastAsia="SimSun"/>
          </w:rPr>
          <w:delText>s note:</w:delText>
        </w:r>
        <w:r w:rsidRPr="00E878F1" w:rsidDel="00E557D6">
          <w:rPr>
            <w:rFonts w:eastAsia="SimSun"/>
          </w:rPr>
          <w:tab/>
          <w:delText>It is FFS what are the criteria/condition for the CN to tear down PDU Sessions.</w:delText>
        </w:r>
      </w:del>
    </w:p>
    <w:p w14:paraId="4315E968" w14:textId="780939BB" w:rsidR="006D7DB9" w:rsidRPr="00320611" w:rsidRDefault="006D7DB9" w:rsidP="00E878F1">
      <w:pPr>
        <w:pStyle w:val="B3"/>
        <w:rPr>
          <w:rFonts w:eastAsia="맑은 고딕"/>
        </w:rPr>
      </w:pPr>
      <w:r w:rsidRPr="00E878F1">
        <w:rPr>
          <w:rFonts w:eastAsia="맑은 고딕"/>
        </w:rPr>
        <w:t>-</w:t>
      </w:r>
      <w:r w:rsidRPr="00E878F1">
        <w:rPr>
          <w:rFonts w:eastAsia="맑은 고딕"/>
        </w:rPr>
        <w:tab/>
        <w:t>In case the PDU Session is used for Emergency, Critical and Priority services, subject to operator</w:t>
      </w:r>
      <w:del w:id="2090" w:author="S2-2204785" w:date="2022-05-24T09:02:00Z">
        <w:r w:rsidR="00A13E1F" w:rsidRPr="00E878F1" w:rsidDel="00E557D6">
          <w:rPr>
            <w:rFonts w:eastAsia="맑은 고딕"/>
          </w:rPr>
          <w:delText>'</w:delText>
        </w:r>
      </w:del>
      <w:ins w:id="2091" w:author="S2-2204785" w:date="2022-05-24T09:02:00Z">
        <w:r w:rsidR="00E557D6">
          <w:t>’</w:t>
        </w:r>
      </w:ins>
      <w:r w:rsidRPr="00E878F1">
        <w:rPr>
          <w:rFonts w:eastAsia="맑은 고딕"/>
        </w:rPr>
        <w:t xml:space="preserve">s policy, the </w:t>
      </w:r>
      <w:del w:id="2092" w:author="S2-2204785" w:date="2022-05-24T09:02:00Z">
        <w:r w:rsidRPr="00E878F1" w:rsidDel="00E557D6">
          <w:rPr>
            <w:rFonts w:eastAsia="맑은 고딕"/>
          </w:rPr>
          <w:delText xml:space="preserve">SMF </w:delText>
        </w:r>
      </w:del>
      <w:ins w:id="2093" w:author="S2-2204785" w:date="2022-05-24T09:02:00Z">
        <w:r w:rsidR="00E557D6">
          <w:rPr>
            <w:rFonts w:eastAsia="맑은 고딕"/>
          </w:rPr>
          <w:t>A</w:t>
        </w:r>
        <w:r w:rsidR="00E557D6" w:rsidRPr="00E878F1">
          <w:rPr>
            <w:rFonts w:eastAsia="맑은 고딕"/>
          </w:rPr>
          <w:t xml:space="preserve">MF </w:t>
        </w:r>
      </w:ins>
      <w:r w:rsidRPr="00E878F1">
        <w:rPr>
          <w:rFonts w:eastAsia="맑은 고딕"/>
        </w:rPr>
        <w:t>may keep the PDU Session for an operator</w:t>
      </w:r>
      <w:ins w:id="2094" w:author="S2-2204785" w:date="2022-05-24T09:03:00Z">
        <w:r w:rsidR="00E557D6">
          <w:t>’s pre</w:t>
        </w:r>
      </w:ins>
      <w:r w:rsidRPr="00E878F1">
        <w:rPr>
          <w:rFonts w:eastAsia="맑은 고딕"/>
        </w:rPr>
        <w:t>-defined period of time.</w:t>
      </w:r>
      <w:ins w:id="2095" w:author="S2-2204785" w:date="2022-05-24T09:03:00Z">
        <w:r w:rsidR="00E557D6">
          <w:rPr>
            <w:rFonts w:eastAsia="맑은 고딕"/>
          </w:rPr>
          <w:t xml:space="preserve"> </w:t>
        </w:r>
        <w:r w:rsidR="00E557D6">
          <w:t xml:space="preserve">After that, the AMF triggers the SMF to release the active PDU Session for </w:t>
        </w:r>
        <w:r w:rsidR="00E557D6" w:rsidRPr="00E878F1">
          <w:t>Emerg</w:t>
        </w:r>
        <w:r w:rsidR="00E557D6" w:rsidRPr="00E878F1">
          <w:lastRenderedPageBreak/>
          <w:t>ency, Critical and Priority services</w:t>
        </w:r>
        <w:r w:rsidR="00E557D6">
          <w:t xml:space="preserve">. </w:t>
        </w:r>
        <w:r w:rsidR="00E557D6">
          <w:rPr>
            <w:lang w:val="en-US"/>
          </w:rPr>
          <w:t>Similar to step</w:t>
        </w:r>
        <w:del w:id="2096" w:author="Rapporteur" w:date="2022-05-24T15:58:00Z">
          <w:r w:rsidR="00E557D6" w:rsidDel="00183735">
            <w:rPr>
              <w:lang w:val="en-US"/>
            </w:rPr>
            <w:delText xml:space="preserve"> </w:delText>
          </w:r>
        </w:del>
      </w:ins>
      <w:ins w:id="2097" w:author="Rapporteur" w:date="2022-05-24T15:58:00Z">
        <w:r w:rsidR="00183735">
          <w:rPr>
            <w:lang w:val="en-US"/>
          </w:rPr>
          <w:t> </w:t>
        </w:r>
      </w:ins>
      <w:ins w:id="2098" w:author="S2-2204785" w:date="2022-05-24T09:03:00Z">
        <w:r w:rsidR="00E557D6">
          <w:rPr>
            <w:lang w:val="en-US"/>
          </w:rPr>
          <w:t>1a in clause</w:t>
        </w:r>
        <w:del w:id="2099" w:author="Rapporteur" w:date="2022-05-24T15:58:00Z">
          <w:r w:rsidR="00E557D6" w:rsidDel="00183735">
            <w:rPr>
              <w:lang w:val="en-US"/>
            </w:rPr>
            <w:delText xml:space="preserve"> </w:delText>
          </w:r>
        </w:del>
      </w:ins>
      <w:ins w:id="2100" w:author="Rapporteur" w:date="2022-05-24T15:58:00Z">
        <w:r w:rsidR="00183735">
          <w:rPr>
            <w:lang w:val="en-US"/>
          </w:rPr>
          <w:t> </w:t>
        </w:r>
      </w:ins>
      <w:ins w:id="2101" w:author="S2-2204785" w:date="2022-05-24T09:03:00Z">
        <w:r w:rsidR="00E557D6">
          <w:rPr>
            <w:lang w:val="en-US"/>
          </w:rPr>
          <w:t>4.3.4.2 in TS</w:t>
        </w:r>
        <w:del w:id="2102" w:author="Rapporteur" w:date="2022-05-24T15:58:00Z">
          <w:r w:rsidR="00E557D6" w:rsidDel="00183735">
            <w:rPr>
              <w:lang w:val="en-US"/>
            </w:rPr>
            <w:delText xml:space="preserve"> </w:delText>
          </w:r>
        </w:del>
      </w:ins>
      <w:ins w:id="2103" w:author="Rapporteur" w:date="2022-05-24T15:58:00Z">
        <w:r w:rsidR="00183735">
          <w:rPr>
            <w:lang w:val="en-US"/>
          </w:rPr>
          <w:t> </w:t>
        </w:r>
      </w:ins>
      <w:ins w:id="2104" w:author="S2-2204785" w:date="2022-05-24T09:03:00Z">
        <w:r w:rsidR="00E557D6">
          <w:rPr>
            <w:lang w:val="en-US"/>
          </w:rPr>
          <w:t>23.502</w:t>
        </w:r>
        <w:del w:id="2105" w:author="Rapporteur" w:date="2022-05-24T15:58:00Z">
          <w:r w:rsidR="00E557D6" w:rsidDel="00183735">
            <w:rPr>
              <w:lang w:val="en-US"/>
            </w:rPr>
            <w:delText xml:space="preserve"> </w:delText>
          </w:r>
        </w:del>
      </w:ins>
      <w:ins w:id="2106" w:author="Rapporteur" w:date="2022-05-24T15:58:00Z">
        <w:r w:rsidR="00183735">
          <w:rPr>
            <w:lang w:val="en-US"/>
          </w:rPr>
          <w:t> </w:t>
        </w:r>
      </w:ins>
      <w:ins w:id="2107" w:author="S2-2204785" w:date="2022-05-24T09:03:00Z">
        <w:r w:rsidR="00E557D6">
          <w:rPr>
            <w:lang w:val="en-US"/>
          </w:rPr>
          <w:t>[5].</w:t>
        </w:r>
      </w:ins>
    </w:p>
    <w:p w14:paraId="3AA82195" w14:textId="3B2B3CE4" w:rsidR="006D7DB9" w:rsidRPr="00320611" w:rsidRDefault="006D7DB9" w:rsidP="00E878F1">
      <w:pPr>
        <w:pStyle w:val="B2"/>
        <w:rPr>
          <w:rFonts w:eastAsia="맑은 고딕"/>
        </w:rPr>
      </w:pPr>
      <w:r w:rsidRPr="00E878F1">
        <w:rPr>
          <w:rFonts w:eastAsia="MS Mincho"/>
        </w:rPr>
        <w:t>-</w:t>
      </w:r>
      <w:r w:rsidRPr="00E878F1">
        <w:rPr>
          <w:rFonts w:eastAsia="MS Mincho"/>
        </w:rPr>
        <w:tab/>
      </w:r>
      <w:r w:rsidRPr="00E878F1">
        <w:rPr>
          <w:rFonts w:eastAsia="맑은 고딕"/>
        </w:rPr>
        <w:t xml:space="preserve">If the </w:t>
      </w:r>
      <w:del w:id="2108" w:author="S2-2204785" w:date="2022-05-24T09:03:00Z">
        <w:r w:rsidRPr="00E878F1" w:rsidDel="00D26F9B">
          <w:rPr>
            <w:rFonts w:eastAsia="맑은 고딕"/>
          </w:rPr>
          <w:delText xml:space="preserve">SMF </w:delText>
        </w:r>
      </w:del>
      <w:ins w:id="2109" w:author="S2-2204785" w:date="2022-05-24T09:03:00Z">
        <w:r w:rsidR="00D26F9B">
          <w:rPr>
            <w:rFonts w:eastAsia="맑은 고딕"/>
          </w:rPr>
          <w:t>A</w:t>
        </w:r>
        <w:r w:rsidR="00D26F9B" w:rsidRPr="00E878F1">
          <w:rPr>
            <w:rFonts w:eastAsia="맑은 고딕"/>
          </w:rPr>
          <w:t xml:space="preserve">MF </w:t>
        </w:r>
      </w:ins>
      <w:r w:rsidRPr="00E878F1">
        <w:rPr>
          <w:rFonts w:eastAsia="맑은 고딕"/>
        </w:rPr>
        <w:t xml:space="preserve">receives a new PDU Session Establishment Request for the S-NSSAI, the </w:t>
      </w:r>
      <w:del w:id="2110" w:author="S2-2204785" w:date="2022-05-24T09:03:00Z">
        <w:r w:rsidRPr="00E878F1" w:rsidDel="00D26F9B">
          <w:rPr>
            <w:rFonts w:eastAsia="맑은 고딕"/>
          </w:rPr>
          <w:delText xml:space="preserve">SMF </w:delText>
        </w:r>
      </w:del>
      <w:ins w:id="2111" w:author="S2-2204785" w:date="2022-05-24T09:03:00Z">
        <w:r w:rsidR="00D26F9B">
          <w:rPr>
            <w:rFonts w:eastAsia="맑은 고딕"/>
          </w:rPr>
          <w:t>A</w:t>
        </w:r>
        <w:r w:rsidR="00D26F9B" w:rsidRPr="00E878F1">
          <w:rPr>
            <w:rFonts w:eastAsia="맑은 고딕"/>
          </w:rPr>
          <w:t xml:space="preserve">MF </w:t>
        </w:r>
      </w:ins>
      <w:r w:rsidRPr="00E878F1">
        <w:rPr>
          <w:rFonts w:eastAsia="맑은 고딕"/>
        </w:rPr>
        <w:t>rejects the request.</w:t>
      </w:r>
    </w:p>
    <w:p w14:paraId="5F1D330F" w14:textId="5D464D70" w:rsidR="006D7DB9" w:rsidRPr="00320611" w:rsidDel="00D26F9B" w:rsidRDefault="006D7DB9" w:rsidP="00E878F1">
      <w:pPr>
        <w:pStyle w:val="EditorsNote"/>
        <w:rPr>
          <w:del w:id="2112" w:author="S2-2204785" w:date="2022-05-24T09:03:00Z"/>
          <w:rFonts w:eastAsia="SimSun"/>
        </w:rPr>
      </w:pPr>
      <w:del w:id="2113" w:author="S2-2204785" w:date="2022-05-24T09:03:00Z">
        <w:r w:rsidRPr="00E878F1" w:rsidDel="00D26F9B">
          <w:rPr>
            <w:rFonts w:eastAsia="SimSun"/>
          </w:rPr>
          <w:delText>Editor</w:delText>
        </w:r>
        <w:r w:rsidR="00A13E1F" w:rsidRPr="00E878F1" w:rsidDel="00D26F9B">
          <w:rPr>
            <w:rFonts w:eastAsia="SimSun"/>
          </w:rPr>
          <w:delText>'</w:delText>
        </w:r>
        <w:r w:rsidRPr="00E878F1" w:rsidDel="00D26F9B">
          <w:rPr>
            <w:rFonts w:eastAsia="SimSun"/>
          </w:rPr>
          <w:delText>s note:</w:delText>
        </w:r>
        <w:r w:rsidRPr="00E878F1" w:rsidDel="00D26F9B">
          <w:rPr>
            <w:rFonts w:eastAsia="SimSun"/>
          </w:rPr>
          <w:tab/>
          <w:delText>It is FFS what and how the AMF/NSSF should perform any additional steps for S-NSSAI subject to be terminated.</w:delText>
        </w:r>
      </w:del>
    </w:p>
    <w:p w14:paraId="7E3CAFCC" w14:textId="3AF62495" w:rsidR="006D7DB9" w:rsidRPr="00320611" w:rsidRDefault="006D7DB9" w:rsidP="00E878F1">
      <w:pPr>
        <w:pStyle w:val="B1"/>
        <w:rPr>
          <w:rFonts w:eastAsia="맑은 고딕"/>
        </w:rPr>
      </w:pPr>
      <w:r w:rsidRPr="00E878F1">
        <w:rPr>
          <w:rFonts w:eastAsia="맑은 고딕"/>
        </w:rPr>
        <w:t>4.</w:t>
      </w:r>
      <w:r w:rsidRPr="00E878F1">
        <w:rPr>
          <w:rFonts w:eastAsia="맑은 고딕"/>
        </w:rPr>
        <w:tab/>
        <w:t xml:space="preserve">When </w:t>
      </w:r>
      <w:del w:id="2114" w:author="S2-2204785" w:date="2022-05-24T09:03:00Z">
        <w:r w:rsidRPr="00E878F1" w:rsidDel="00D26F9B">
          <w:rPr>
            <w:rFonts w:eastAsia="맑은 고딕"/>
          </w:rPr>
          <w:delText xml:space="preserve">SMF </w:delText>
        </w:r>
      </w:del>
      <w:ins w:id="2115" w:author="S2-2204785" w:date="2022-05-24T09:03:00Z">
        <w:r w:rsidR="00D26F9B">
          <w:rPr>
            <w:rFonts w:eastAsia="맑은 고딕"/>
          </w:rPr>
          <w:t>A</w:t>
        </w:r>
        <w:r w:rsidR="00D26F9B" w:rsidRPr="00E878F1">
          <w:rPr>
            <w:rFonts w:eastAsia="맑은 고딕"/>
          </w:rPr>
          <w:t xml:space="preserve">MF </w:t>
        </w:r>
      </w:ins>
      <w:r w:rsidRPr="00E878F1">
        <w:rPr>
          <w:rFonts w:eastAsia="맑은 고딕"/>
        </w:rPr>
        <w:t xml:space="preserve">has released all PDU Sessions associated with the S-NSSAI subject to be terminated, the </w:t>
      </w:r>
      <w:del w:id="2116" w:author="S2-2204785" w:date="2022-05-24T09:03:00Z">
        <w:r w:rsidRPr="00E878F1" w:rsidDel="00D26F9B">
          <w:rPr>
            <w:rFonts w:eastAsia="맑은 고딕"/>
          </w:rPr>
          <w:delText xml:space="preserve">SMF </w:delText>
        </w:r>
      </w:del>
      <w:ins w:id="2117" w:author="S2-2204785" w:date="2022-05-24T09:03:00Z">
        <w:r w:rsidR="00D26F9B">
          <w:rPr>
            <w:rFonts w:eastAsia="맑은 고딕"/>
          </w:rPr>
          <w:t>A</w:t>
        </w:r>
        <w:r w:rsidR="00D26F9B" w:rsidRPr="00E878F1">
          <w:rPr>
            <w:rFonts w:eastAsia="맑은 고딕"/>
          </w:rPr>
          <w:t xml:space="preserve">MF </w:t>
        </w:r>
      </w:ins>
      <w:r w:rsidRPr="00E878F1">
        <w:rPr>
          <w:rFonts w:eastAsia="맑은 고딕"/>
        </w:rPr>
        <w:t>informs the UDM of the result accordingly.</w:t>
      </w:r>
    </w:p>
    <w:p w14:paraId="4AB7BDC9" w14:textId="77777777" w:rsidR="00D26F9B" w:rsidRDefault="006D7DB9" w:rsidP="00E878F1">
      <w:pPr>
        <w:pStyle w:val="B1"/>
        <w:rPr>
          <w:ins w:id="2118" w:author="S2-2204785" w:date="2022-05-24T09:04:00Z"/>
          <w:rFonts w:eastAsia="맑은 고딕"/>
        </w:rPr>
      </w:pPr>
      <w:r w:rsidRPr="00E878F1">
        <w:rPr>
          <w:rFonts w:eastAsia="맑은 고딕"/>
        </w:rPr>
        <w:t>5.</w:t>
      </w:r>
      <w:r w:rsidRPr="00E878F1">
        <w:rPr>
          <w:rFonts w:eastAsia="맑은 고딕"/>
        </w:rPr>
        <w:tab/>
        <w:t xml:space="preserve">When UDM receives a response from all affected </w:t>
      </w:r>
      <w:del w:id="2119" w:author="S2-2204785" w:date="2022-05-24T09:03:00Z">
        <w:r w:rsidRPr="00E878F1" w:rsidDel="00D26F9B">
          <w:rPr>
            <w:rFonts w:eastAsia="맑은 고딕"/>
          </w:rPr>
          <w:delText>SMF</w:delText>
        </w:r>
      </w:del>
      <w:ins w:id="2120" w:author="S2-2204785" w:date="2022-05-24T09:03:00Z">
        <w:r w:rsidR="00D26F9B">
          <w:rPr>
            <w:rFonts w:eastAsia="맑은 고딕"/>
          </w:rPr>
          <w:t>A</w:t>
        </w:r>
        <w:r w:rsidR="00D26F9B" w:rsidRPr="00E878F1">
          <w:rPr>
            <w:rFonts w:eastAsia="맑은 고딕"/>
          </w:rPr>
          <w:t>MF</w:t>
        </w:r>
      </w:ins>
      <w:r w:rsidRPr="00E878F1">
        <w:rPr>
          <w:rFonts w:eastAsia="맑은 고딕"/>
        </w:rPr>
        <w:t>(s) associated with the S-NSSAI subject to be terminated, the UDM deletes the S-NSSAI from the UE</w:t>
      </w:r>
      <w:r w:rsidR="00A13E1F" w:rsidRPr="00E878F1">
        <w:rPr>
          <w:rFonts w:eastAsia="맑은 고딕"/>
        </w:rPr>
        <w:t>'</w:t>
      </w:r>
      <w:r w:rsidRPr="00E878F1">
        <w:rPr>
          <w:rFonts w:eastAsia="맑은 고딕"/>
        </w:rPr>
        <w:t xml:space="preserve">s subscription data, which triggers an update towards the AMF to remove the S-NSSAI from the Configured NSSAI, and from the Allowed NSSAI. </w:t>
      </w:r>
    </w:p>
    <w:p w14:paraId="79310DC8" w14:textId="2F9CB8A1" w:rsidR="006D7DB9" w:rsidRPr="00320611" w:rsidRDefault="00D26F9B" w:rsidP="00D26F9B">
      <w:pPr>
        <w:pStyle w:val="B1"/>
        <w:rPr>
          <w:rFonts w:eastAsia="SimSun"/>
        </w:rPr>
      </w:pPr>
      <w:ins w:id="2121" w:author="S2-2204785" w:date="2022-05-24T09:04:00Z">
        <w:r>
          <w:rPr>
            <w:rFonts w:eastAsia="맑은 고딕"/>
          </w:rPr>
          <w:tab/>
        </w:r>
      </w:ins>
      <w:r w:rsidR="006D7DB9" w:rsidRPr="00E878F1">
        <w:rPr>
          <w:rFonts w:eastAsia="맑은 고딕"/>
        </w:rPr>
        <w:t>After this, the network operator can safely terminate the corresponding network slice at the point in time according to the schedule known by the OAM.</w:t>
      </w:r>
    </w:p>
    <w:p w14:paraId="66139792" w14:textId="09889947" w:rsidR="00D26F9B" w:rsidRPr="00320611" w:rsidRDefault="00D26F9B" w:rsidP="00D26F9B">
      <w:pPr>
        <w:pStyle w:val="NO"/>
        <w:rPr>
          <w:ins w:id="2122" w:author="S2-2204785" w:date="2022-05-24T09:04:00Z"/>
        </w:rPr>
      </w:pPr>
      <w:ins w:id="2123" w:author="S2-2204785" w:date="2022-05-24T09:04:00Z">
        <w:r w:rsidRPr="00183735">
          <w:rPr>
            <w:rPrChange w:id="2124" w:author="Rapporteur" w:date="2022-05-24T15:58:00Z">
              <w:rPr>
                <w:highlight w:val="yellow"/>
              </w:rPr>
            </w:rPrChange>
          </w:rPr>
          <w:t>NOTE 3:</w:t>
        </w:r>
        <w:r w:rsidRPr="00183735">
          <w:rPr>
            <w:rPrChange w:id="2125" w:author="Rapporteur" w:date="2022-05-24T15:58:00Z">
              <w:rPr>
                <w:highlight w:val="yellow"/>
              </w:rPr>
            </w:rPrChange>
          </w:rPr>
          <w:tab/>
          <w:t>For any RAN, which are affected by terminating the network slice, the OAM removes the supported S-NSSAI from the RAN. For interoperability between the RAN and the AMF, the affected RAN uses RAN Configuration Update procedure as specified in clause</w:t>
        </w:r>
        <w:del w:id="2126" w:author="Rapporteur" w:date="2022-05-24T16:06:00Z">
          <w:r w:rsidRPr="00183735" w:rsidDel="00183735">
            <w:rPr>
              <w:rPrChange w:id="2127" w:author="Rapporteur" w:date="2022-05-24T15:58:00Z">
                <w:rPr>
                  <w:highlight w:val="yellow"/>
                </w:rPr>
              </w:rPrChange>
            </w:rPr>
            <w:delText xml:space="preserve"> </w:delText>
          </w:r>
        </w:del>
      </w:ins>
      <w:ins w:id="2128" w:author="Rapporteur" w:date="2022-05-24T16:06:00Z">
        <w:r w:rsidR="00183735">
          <w:rPr>
            <w:lang w:val="en-US"/>
          </w:rPr>
          <w:t> </w:t>
        </w:r>
      </w:ins>
      <w:ins w:id="2129" w:author="S2-2204785" w:date="2022-05-24T09:04:00Z">
        <w:r w:rsidRPr="00183735">
          <w:rPr>
            <w:rPrChange w:id="2130" w:author="Rapporteur" w:date="2022-05-24T15:58:00Z">
              <w:rPr>
                <w:highlight w:val="yellow"/>
              </w:rPr>
            </w:rPrChange>
          </w:rPr>
          <w:t>8.7.2 in TS</w:t>
        </w:r>
        <w:del w:id="2131" w:author="Rapporteur" w:date="2022-05-24T16:06:00Z">
          <w:r w:rsidRPr="00183735" w:rsidDel="00183735">
            <w:rPr>
              <w:rPrChange w:id="2132" w:author="Rapporteur" w:date="2022-05-24T15:58:00Z">
                <w:rPr>
                  <w:highlight w:val="yellow"/>
                </w:rPr>
              </w:rPrChange>
            </w:rPr>
            <w:delText xml:space="preserve"> </w:delText>
          </w:r>
        </w:del>
      </w:ins>
      <w:ins w:id="2133" w:author="Rapporteur" w:date="2022-05-24T16:06:00Z">
        <w:r w:rsidR="00183735">
          <w:rPr>
            <w:lang w:val="en-US"/>
          </w:rPr>
          <w:t> </w:t>
        </w:r>
      </w:ins>
      <w:ins w:id="2134" w:author="S2-2204785" w:date="2022-05-24T09:04:00Z">
        <w:r w:rsidRPr="00183735">
          <w:rPr>
            <w:rPrChange w:id="2135" w:author="Rapporteur" w:date="2022-05-24T15:58:00Z">
              <w:rPr>
                <w:highlight w:val="yellow"/>
              </w:rPr>
            </w:rPrChange>
          </w:rPr>
          <w:t>38.413</w:t>
        </w:r>
      </w:ins>
      <w:ins w:id="2136" w:author="Rapporteur" w:date="2022-05-24T16:06:00Z">
        <w:r w:rsidR="00183735">
          <w:rPr>
            <w:lang w:val="en-US"/>
          </w:rPr>
          <w:t> [8]</w:t>
        </w:r>
      </w:ins>
      <w:ins w:id="2137" w:author="S2-2204785" w:date="2022-05-24T09:04:00Z">
        <w:r w:rsidRPr="00183735">
          <w:rPr>
            <w:rPrChange w:id="2138" w:author="Rapporteur" w:date="2022-05-24T15:58:00Z">
              <w:rPr>
                <w:highlight w:val="yellow"/>
              </w:rPr>
            </w:rPrChange>
          </w:rPr>
          <w:t xml:space="preserve"> to inform the AMF about updating S-NSSAI(s) supported by the RAN. In addition, the affected AMF also informs the RAN about updating S-NSSAI(s) supported by the AMF by using the AMF Configuration Update procedure in clause</w:t>
        </w:r>
        <w:del w:id="2139" w:author="Rapporteur" w:date="2022-05-24T15:58:00Z">
          <w:r w:rsidRPr="00183735" w:rsidDel="00183735">
            <w:rPr>
              <w:rPrChange w:id="2140" w:author="Rapporteur" w:date="2022-05-24T15:58:00Z">
                <w:rPr>
                  <w:highlight w:val="yellow"/>
                </w:rPr>
              </w:rPrChange>
            </w:rPr>
            <w:delText xml:space="preserve"> </w:delText>
          </w:r>
        </w:del>
      </w:ins>
      <w:ins w:id="2141" w:author="Rapporteur" w:date="2022-05-24T15:58:00Z">
        <w:r w:rsidR="00183735" w:rsidRPr="00183735">
          <w:rPr>
            <w:lang w:val="en-US"/>
            <w:rPrChange w:id="2142" w:author="Rapporteur" w:date="2022-05-24T15:58:00Z">
              <w:rPr>
                <w:highlight w:val="yellow"/>
                <w:lang w:val="en-US"/>
              </w:rPr>
            </w:rPrChange>
          </w:rPr>
          <w:t> </w:t>
        </w:r>
      </w:ins>
      <w:ins w:id="2143" w:author="S2-2204785" w:date="2022-05-24T09:04:00Z">
        <w:r w:rsidRPr="00183735">
          <w:rPr>
            <w:rPrChange w:id="2144" w:author="Rapporteur" w:date="2022-05-24T15:58:00Z">
              <w:rPr>
                <w:highlight w:val="yellow"/>
              </w:rPr>
            </w:rPrChange>
          </w:rPr>
          <w:t>8.7.3 in TS</w:t>
        </w:r>
        <w:del w:id="2145" w:author="Rapporteur" w:date="2022-05-24T15:58:00Z">
          <w:r w:rsidRPr="00183735" w:rsidDel="00183735">
            <w:rPr>
              <w:rPrChange w:id="2146" w:author="Rapporteur" w:date="2022-05-24T15:58:00Z">
                <w:rPr>
                  <w:highlight w:val="yellow"/>
                </w:rPr>
              </w:rPrChange>
            </w:rPr>
            <w:delText xml:space="preserve"> </w:delText>
          </w:r>
        </w:del>
      </w:ins>
      <w:ins w:id="2147" w:author="Rapporteur" w:date="2022-05-24T15:58:00Z">
        <w:r w:rsidR="00183735" w:rsidRPr="00183735">
          <w:rPr>
            <w:lang w:val="en-US"/>
            <w:rPrChange w:id="2148" w:author="Rapporteur" w:date="2022-05-24T15:58:00Z">
              <w:rPr>
                <w:highlight w:val="yellow"/>
                <w:lang w:val="en-US"/>
              </w:rPr>
            </w:rPrChange>
          </w:rPr>
          <w:t> </w:t>
        </w:r>
      </w:ins>
      <w:ins w:id="2149" w:author="S2-2204785" w:date="2022-05-24T09:04:00Z">
        <w:r w:rsidRPr="00183735">
          <w:rPr>
            <w:rPrChange w:id="2150" w:author="Rapporteur" w:date="2022-05-24T15:58:00Z">
              <w:rPr>
                <w:highlight w:val="yellow"/>
              </w:rPr>
            </w:rPrChange>
          </w:rPr>
          <w:t>38.413</w:t>
        </w:r>
      </w:ins>
      <w:ins w:id="2151" w:author="Rapporteur" w:date="2022-05-24T15:58:00Z">
        <w:r w:rsidR="00183735" w:rsidRPr="00183735">
          <w:rPr>
            <w:lang w:val="en-US"/>
            <w:rPrChange w:id="2152" w:author="Rapporteur" w:date="2022-05-24T15:58:00Z">
              <w:rPr>
                <w:highlight w:val="yellow"/>
                <w:lang w:val="en-US"/>
              </w:rPr>
            </w:rPrChange>
          </w:rPr>
          <w:t> [8]</w:t>
        </w:r>
      </w:ins>
      <w:ins w:id="2153" w:author="S2-2204785" w:date="2022-05-24T09:04:00Z">
        <w:r w:rsidRPr="00183735">
          <w:rPr>
            <w:rPrChange w:id="2154" w:author="Rapporteur" w:date="2022-05-24T15:58:00Z">
              <w:rPr>
                <w:highlight w:val="yellow"/>
              </w:rPr>
            </w:rPrChange>
          </w:rPr>
          <w:t>.</w:t>
        </w:r>
      </w:ins>
    </w:p>
    <w:p w14:paraId="69EAA86A" w14:textId="12CAFD86" w:rsidR="006D7DB9" w:rsidRPr="00320611" w:rsidRDefault="006D7DB9" w:rsidP="00C86DBB">
      <w:pPr>
        <w:pStyle w:val="31"/>
        <w:rPr>
          <w:lang w:eastAsia="zh-CN"/>
        </w:rPr>
      </w:pPr>
      <w:bookmarkStart w:id="2155" w:name="_Toc104302426"/>
      <w:bookmarkStart w:id="2156" w:name="_Toc104359392"/>
      <w:bookmarkStart w:id="2157" w:name="_Toc104789030"/>
      <w:r w:rsidRPr="00320611">
        <w:rPr>
          <w:lang w:eastAsia="zh-CN"/>
        </w:rPr>
        <w:t>6.</w:t>
      </w:r>
      <w:r w:rsidR="00C1476E" w:rsidRPr="00320611">
        <w:rPr>
          <w:lang w:eastAsia="zh-CN"/>
        </w:rPr>
        <w:t>8</w:t>
      </w:r>
      <w:r w:rsidRPr="00320611">
        <w:rPr>
          <w:lang w:eastAsia="zh-CN"/>
        </w:rPr>
        <w:t>.4</w:t>
      </w:r>
      <w:r w:rsidRPr="00320611">
        <w:rPr>
          <w:lang w:eastAsia="zh-CN"/>
        </w:rPr>
        <w:tab/>
      </w:r>
      <w:r w:rsidRPr="00320611">
        <w:t>Impacts on services, entities and interfaces</w:t>
      </w:r>
      <w:bookmarkEnd w:id="2155"/>
      <w:bookmarkEnd w:id="2156"/>
      <w:bookmarkEnd w:id="2157"/>
    </w:p>
    <w:p w14:paraId="6A4BE6F6" w14:textId="77777777" w:rsidR="006D7DB9" w:rsidRPr="00320611" w:rsidRDefault="006D7DB9" w:rsidP="00E878F1">
      <w:pPr>
        <w:rPr>
          <w:lang w:eastAsia="ja-JP"/>
        </w:rPr>
      </w:pPr>
      <w:r w:rsidRPr="00E878F1">
        <w:t>UDM:</w:t>
      </w:r>
    </w:p>
    <w:p w14:paraId="7CE86040" w14:textId="77777777" w:rsidR="006D7DB9" w:rsidRPr="00320611" w:rsidRDefault="006D7DB9" w:rsidP="00E878F1">
      <w:pPr>
        <w:pStyle w:val="B1"/>
        <w:rPr>
          <w:rFonts w:eastAsia="맑은 고딕"/>
          <w:lang w:eastAsia="ja-JP"/>
        </w:rPr>
      </w:pPr>
      <w:r w:rsidRPr="00E878F1">
        <w:rPr>
          <w:rFonts w:eastAsia="맑은 고딕"/>
        </w:rPr>
        <w:t>-</w:t>
      </w:r>
      <w:r w:rsidRPr="00E878F1">
        <w:rPr>
          <w:rFonts w:eastAsia="맑은 고딕"/>
        </w:rPr>
        <w:tab/>
        <w:t>UDM is enhanced to support which S-NSSAI is subject to be terminated and when the S-NSSAI will be terminated, and to inform SMF by invoking the Nudm_SDM_Notification service.</w:t>
      </w:r>
    </w:p>
    <w:p w14:paraId="79C1853C" w14:textId="7EEBEB9E" w:rsidR="006D7DB9" w:rsidRPr="00320611" w:rsidRDefault="006D7DB9" w:rsidP="00E878F1">
      <w:pPr>
        <w:rPr>
          <w:lang w:eastAsia="ja-JP"/>
        </w:rPr>
      </w:pPr>
      <w:del w:id="2158" w:author="S2-2204785" w:date="2022-05-24T09:04:00Z">
        <w:r w:rsidRPr="00E878F1" w:rsidDel="00D26F9B">
          <w:delText>SMF</w:delText>
        </w:r>
      </w:del>
      <w:ins w:id="2159" w:author="S2-2204785" w:date="2022-05-24T09:04:00Z">
        <w:r w:rsidR="00D26F9B">
          <w:t>A</w:t>
        </w:r>
        <w:r w:rsidR="00D26F9B" w:rsidRPr="00E878F1">
          <w:t>MF</w:t>
        </w:r>
      </w:ins>
      <w:r w:rsidRPr="00E878F1">
        <w:t>:</w:t>
      </w:r>
    </w:p>
    <w:p w14:paraId="54E8D04F" w14:textId="615009C2" w:rsidR="006D7DB9" w:rsidRPr="00320611" w:rsidRDefault="006D7DB9" w:rsidP="00E878F1">
      <w:pPr>
        <w:pStyle w:val="B1"/>
        <w:rPr>
          <w:lang w:eastAsia="zh-CN"/>
        </w:rPr>
      </w:pPr>
      <w:r w:rsidRPr="00E878F1">
        <w:rPr>
          <w:rFonts w:eastAsia="맑은 고딕"/>
        </w:rPr>
        <w:t>-</w:t>
      </w:r>
      <w:r w:rsidRPr="00E878F1">
        <w:rPr>
          <w:rFonts w:eastAsia="맑은 고딕"/>
        </w:rPr>
        <w:tab/>
      </w:r>
      <w:del w:id="2160" w:author="S2-2204785" w:date="2022-05-24T09:04:00Z">
        <w:r w:rsidRPr="00E878F1" w:rsidDel="00D26F9B">
          <w:rPr>
            <w:rFonts w:eastAsia="맑은 고딕"/>
          </w:rPr>
          <w:delText xml:space="preserve">SMF </w:delText>
        </w:r>
      </w:del>
      <w:ins w:id="2161" w:author="S2-2204785" w:date="2022-05-24T09:04:00Z">
        <w:r w:rsidR="00D26F9B">
          <w:rPr>
            <w:rFonts w:eastAsia="맑은 고딕"/>
          </w:rPr>
          <w:t>A</w:t>
        </w:r>
        <w:r w:rsidR="00D26F9B" w:rsidRPr="00E878F1">
          <w:rPr>
            <w:rFonts w:eastAsia="맑은 고딕"/>
          </w:rPr>
          <w:t xml:space="preserve">MF </w:t>
        </w:r>
      </w:ins>
      <w:r w:rsidRPr="00E878F1">
        <w:rPr>
          <w:rFonts w:eastAsia="맑은 고딕"/>
        </w:rPr>
        <w:t>is enhanced to gracefully release PDU Session(s) associated with the S-NSSAI subject to be terminated based on the operator</w:t>
      </w:r>
      <w:r w:rsidR="00A13E1F" w:rsidRPr="00E878F1">
        <w:rPr>
          <w:rFonts w:eastAsia="맑은 고딕"/>
        </w:rPr>
        <w:t>'</w:t>
      </w:r>
      <w:r w:rsidRPr="00E878F1">
        <w:rPr>
          <w:rFonts w:eastAsia="맑은 고딕"/>
        </w:rPr>
        <w:t>s policy.</w:t>
      </w:r>
    </w:p>
    <w:p w14:paraId="6E577B98" w14:textId="33ECBEC3" w:rsidR="00EA2EAE" w:rsidRPr="00320611" w:rsidRDefault="00EA2EAE" w:rsidP="00C86DBB">
      <w:pPr>
        <w:pStyle w:val="21"/>
        <w:rPr>
          <w:lang w:eastAsia="ja-JP"/>
        </w:rPr>
      </w:pPr>
      <w:bookmarkStart w:id="2162" w:name="_Toc104302427"/>
      <w:bookmarkStart w:id="2163" w:name="_Toc104359393"/>
      <w:bookmarkStart w:id="2164" w:name="_Toc104789031"/>
      <w:r w:rsidRPr="00320611">
        <w:rPr>
          <w:lang w:eastAsia="zh-CN"/>
        </w:rPr>
        <w:t>6.</w:t>
      </w:r>
      <w:r w:rsidR="00827BAF" w:rsidRPr="00320611">
        <w:rPr>
          <w:lang w:eastAsia="zh-CN"/>
        </w:rPr>
        <w:t>9</w:t>
      </w:r>
      <w:r w:rsidRPr="00320611">
        <w:rPr>
          <w:lang w:eastAsia="ko-KR"/>
        </w:rPr>
        <w:tab/>
      </w:r>
      <w:r w:rsidRPr="00320611">
        <w:rPr>
          <w:lang w:eastAsia="ja-JP"/>
        </w:rPr>
        <w:t>Solution</w:t>
      </w:r>
      <w:r w:rsidRPr="00320611">
        <w:rPr>
          <w:lang w:eastAsia="zh-CN"/>
        </w:rPr>
        <w:t xml:space="preserve"> #</w:t>
      </w:r>
      <w:r w:rsidR="00827BAF" w:rsidRPr="00320611">
        <w:rPr>
          <w:lang w:eastAsia="zh-CN"/>
        </w:rPr>
        <w:t>9</w:t>
      </w:r>
      <w:r w:rsidRPr="00320611">
        <w:rPr>
          <w:lang w:eastAsia="zh-CN"/>
        </w:rPr>
        <w:t xml:space="preserve">: </w:t>
      </w:r>
      <w:r w:rsidR="00905BA0" w:rsidRPr="00320611">
        <w:rPr>
          <w:lang w:eastAsia="ja-JP"/>
        </w:rPr>
        <w:t>S</w:t>
      </w:r>
      <w:r w:rsidRPr="00320611">
        <w:rPr>
          <w:lang w:eastAsia="ja-JP"/>
        </w:rPr>
        <w:t>upport of a Network Slice with an AoS not matching existing TA boundaries.</w:t>
      </w:r>
      <w:bookmarkEnd w:id="2162"/>
      <w:bookmarkEnd w:id="2163"/>
      <w:bookmarkEnd w:id="2164"/>
    </w:p>
    <w:p w14:paraId="2D2D66D6" w14:textId="1C5F0C18" w:rsidR="00EA2EAE" w:rsidRPr="00320611" w:rsidRDefault="00EA2EAE" w:rsidP="00C86DBB">
      <w:pPr>
        <w:pStyle w:val="31"/>
        <w:rPr>
          <w:lang w:eastAsia="ko-KR"/>
        </w:rPr>
      </w:pPr>
      <w:bookmarkStart w:id="2165" w:name="_Toc104302428"/>
      <w:bookmarkStart w:id="2166" w:name="_Toc104359394"/>
      <w:bookmarkStart w:id="2167" w:name="_Toc104789032"/>
      <w:r w:rsidRPr="00320611">
        <w:rPr>
          <w:lang w:eastAsia="ko-KR"/>
        </w:rPr>
        <w:t>6.</w:t>
      </w:r>
      <w:r w:rsidR="00827BAF" w:rsidRPr="00320611">
        <w:rPr>
          <w:lang w:eastAsia="ko-KR"/>
        </w:rPr>
        <w:t>9</w:t>
      </w:r>
      <w:r w:rsidRPr="00320611">
        <w:rPr>
          <w:lang w:eastAsia="ko-KR"/>
        </w:rPr>
        <w:t>.1</w:t>
      </w:r>
      <w:r w:rsidRPr="00320611">
        <w:rPr>
          <w:lang w:eastAsia="ko-KR"/>
        </w:rPr>
        <w:tab/>
        <w:t>Introduction</w:t>
      </w:r>
      <w:bookmarkEnd w:id="2165"/>
      <w:bookmarkEnd w:id="2166"/>
      <w:bookmarkEnd w:id="2167"/>
    </w:p>
    <w:p w14:paraId="3C551A49" w14:textId="055FB29D" w:rsidR="00EA2EAE" w:rsidRPr="00320611" w:rsidRDefault="00EA2EAE" w:rsidP="00E878F1">
      <w:pPr>
        <w:rPr>
          <w:rFonts w:ascii="Arial" w:hAnsi="Arial"/>
          <w:sz w:val="28"/>
          <w:lang w:eastAsia="ja-JP"/>
        </w:rPr>
      </w:pPr>
      <w:r w:rsidRPr="00E878F1">
        <w:t>This solution aims to address the key issues#3 by proposing that the RAN is enhanced to support additional TAC broadcast (secondary TACs) that supporting UEs can use. This will require RAN2/3 and CT1 to update their specifications accordingly.</w:t>
      </w:r>
    </w:p>
    <w:p w14:paraId="27DE2B6D" w14:textId="04A604F0" w:rsidR="00EA2EAE" w:rsidRPr="00320611" w:rsidRDefault="00EA2EAE" w:rsidP="00C86DBB">
      <w:pPr>
        <w:pStyle w:val="31"/>
        <w:rPr>
          <w:lang w:eastAsia="ja-JP"/>
        </w:rPr>
      </w:pPr>
      <w:bookmarkStart w:id="2168" w:name="_Toc104302429"/>
      <w:bookmarkStart w:id="2169" w:name="_Toc104359395"/>
      <w:bookmarkStart w:id="2170" w:name="_Toc104789033"/>
      <w:r w:rsidRPr="00320611">
        <w:rPr>
          <w:lang w:eastAsia="ja-JP"/>
        </w:rPr>
        <w:t>6.</w:t>
      </w:r>
      <w:r w:rsidR="00827BAF" w:rsidRPr="00320611">
        <w:rPr>
          <w:lang w:eastAsia="ja-JP"/>
        </w:rPr>
        <w:t>9</w:t>
      </w:r>
      <w:r w:rsidRPr="00320611">
        <w:rPr>
          <w:lang w:eastAsia="ja-JP"/>
        </w:rPr>
        <w:t>.</w:t>
      </w:r>
      <w:r w:rsidR="00E927DF" w:rsidRPr="00320611">
        <w:rPr>
          <w:lang w:eastAsia="ja-JP"/>
        </w:rPr>
        <w:t>2</w:t>
      </w:r>
      <w:r w:rsidRPr="00320611">
        <w:rPr>
          <w:lang w:eastAsia="ja-JP"/>
        </w:rPr>
        <w:tab/>
        <w:t>Description</w:t>
      </w:r>
      <w:bookmarkEnd w:id="2168"/>
      <w:bookmarkEnd w:id="2169"/>
      <w:bookmarkEnd w:id="2170"/>
    </w:p>
    <w:p w14:paraId="1134C453" w14:textId="701820C2" w:rsidR="00EA2EAE" w:rsidRPr="00320611" w:rsidRDefault="00EA2EAE" w:rsidP="00E878F1">
      <w:pPr>
        <w:rPr>
          <w:lang w:eastAsia="ja-JP"/>
        </w:rPr>
      </w:pPr>
      <w:r w:rsidRPr="00E878F1">
        <w:t>As the use cases for network slicing become more and more advanced and permit addressing private networking and industrial IoT applications, the Area of Service (AoS) of network slice can become limited to small areas of a PLMN which may not map to already existing TA boundaries. In order to accommodate this, with the current set of specification the way to achieve this would be to redesign the TAs topology of the network.</w:t>
      </w:r>
    </w:p>
    <w:p w14:paraId="305C61D2" w14:textId="68ADADCE" w:rsidR="00EA2EAE" w:rsidRPr="00320611" w:rsidRDefault="00EA2EAE" w:rsidP="00E878F1">
      <w:pPr>
        <w:rPr>
          <w:lang w:eastAsia="ja-JP"/>
        </w:rPr>
      </w:pPr>
      <w:r w:rsidRPr="00E878F1">
        <w:t>Indeed, if the goal of an operator is to support legacy UEs while using such slices, the only possible solution is to redesign the TA boundaries and potentially add new and smaller TAs.</w:t>
      </w:r>
    </w:p>
    <w:p w14:paraId="63217B92" w14:textId="77777777" w:rsidR="00EA2EAE" w:rsidRPr="00320611" w:rsidRDefault="00EA2EAE" w:rsidP="00E878F1">
      <w:pPr>
        <w:rPr>
          <w:lang w:eastAsia="ja-JP"/>
        </w:rPr>
      </w:pPr>
      <w:r w:rsidRPr="00E878F1">
        <w:t>So, it can be concluded that to support legacy UEs, the only solution possible to address the problem space is to redesign the TAs to enable matching the needs to deploy limited AoS network slices not matching already deployed TAs topology.</w:t>
      </w:r>
    </w:p>
    <w:p w14:paraId="168E786B" w14:textId="77777777" w:rsidR="00EA2EAE" w:rsidRPr="00320611" w:rsidRDefault="00EA2EAE" w:rsidP="00E878F1">
      <w:pPr>
        <w:rPr>
          <w:lang w:eastAsia="ja-JP"/>
        </w:rPr>
      </w:pPr>
      <w:r w:rsidRPr="00E878F1">
        <w:t>While this can be a solution, this implies that even users that do not have interest in the sp</w:t>
      </w:r>
      <w:r w:rsidRPr="00E878F1">
        <w:lastRenderedPageBreak/>
        <w:t>ecific limited AoS slices may end up having to be allocated to such smaller tracking area and/or the TAI list can become rather complicated to form or even in some cases exceed the limit of 16 TAs in the TAI-list. It may in some situations cause also additional signalling traffic due to mobility management and needs of UE configuration update even if the UEs are not interested at all by the use of these specific slices. So, for rel-18 and beyond, improvements can be considered.</w:t>
      </w:r>
    </w:p>
    <w:p w14:paraId="72AE5551" w14:textId="77777777" w:rsidR="00EA2EAE" w:rsidRPr="00320611" w:rsidRDefault="00EA2EAE" w:rsidP="00E878F1">
      <w:pPr>
        <w:rPr>
          <w:lang w:eastAsia="ja-JP"/>
        </w:rPr>
      </w:pPr>
      <w:r w:rsidRPr="00E878F1">
        <w:t>If there are network slices that the operator knows the customer has full control on the UE population of, and the specification of the supported UEs capabilities is part of the SLA, we can explore alternative option that is presented here.</w:t>
      </w:r>
    </w:p>
    <w:p w14:paraId="59F4DC68" w14:textId="6C9553AE" w:rsidR="00EA2EAE" w:rsidRPr="00320611" w:rsidRDefault="00EA2EAE" w:rsidP="00E878F1">
      <w:pPr>
        <w:rPr>
          <w:lang w:eastAsia="ja-JP"/>
        </w:rPr>
      </w:pPr>
      <w:r w:rsidRPr="00E878F1">
        <w:t xml:space="preserve">The solution is based on allowing the broadcast on SIB of additional TACs (we expect only a small number if not just one additional to be only needed to cover most cases, RAN2 to define how many can be configured) that supporting UEs can read. These additional/secondary TAC values are passed to the CN with the associated slices supported in NG-AP messages uses to maintain the supported slices and explicitly indicated as </w:t>
      </w:r>
      <w:r w:rsidR="00A13E1F" w:rsidRPr="00E878F1">
        <w:t>"</w:t>
      </w:r>
      <w:r w:rsidRPr="00E878F1">
        <w:t>Secondary TACs</w:t>
      </w:r>
      <w:r w:rsidR="00A13E1F" w:rsidRPr="00E878F1">
        <w:t>"</w:t>
      </w:r>
      <w:r w:rsidRPr="00E878F1">
        <w:t xml:space="preserve"> in UE specific signalling when the TAC is included today to signal the UE location in the Initial UE message,  The AMF then forms the RA by considering the support of slices as today, but it can only include in the Allowed NSSAI network slices requiring TAs that are broadcasted as secondary TAs in the RA for the supporting UEs (so e.g. </w:t>
      </w:r>
      <w:del w:id="2171" w:author="Rapporteur" w:date="2022-05-24T16:14:00Z">
        <w:r w:rsidRPr="00E878F1" w:rsidDel="006E7F91">
          <w:delText xml:space="preserve"> </w:delText>
        </w:r>
      </w:del>
      <w:r w:rsidRPr="00E878F1">
        <w:t>Note well that the support of slices that are not fully supported in a TA is not signalled, as per today</w:t>
      </w:r>
      <w:r w:rsidR="00A13E1F" w:rsidRPr="00E878F1">
        <w:t>'</w:t>
      </w:r>
      <w:r w:rsidRPr="00E878F1">
        <w:t>s specifications (so, e.g.,</w:t>
      </w:r>
      <w:r w:rsidR="00827BAF" w:rsidRPr="00E878F1">
        <w:t xml:space="preserve"> </w:t>
      </w:r>
      <w:r w:rsidRPr="00E878F1">
        <w:t>TA4 only uniformly supports S-NSSAI 1 and S-NSSAI 4). See figure 6.</w:t>
      </w:r>
      <w:r w:rsidR="00827BAF" w:rsidRPr="00E878F1">
        <w:t>9</w:t>
      </w:r>
      <w:r w:rsidRPr="00E878F1">
        <w:t>.</w:t>
      </w:r>
      <w:r w:rsidR="00E927DF" w:rsidRPr="00E878F1">
        <w:t>2</w:t>
      </w:r>
      <w:r w:rsidRPr="00E878F1">
        <w:t>-1. These slices whose AoS also requires some secondary TAs, can be allowed in the in the secondary TAs indicated in the RA only for suppor</w:t>
      </w:r>
      <w:r w:rsidRPr="00E878F1">
        <w:lastRenderedPageBreak/>
        <w:t>ting UEs - so, if the RA includes secondary TAs, then only supporting UEs can received these slices S-NSSAIs in the Allowed NSSAI. Primary TAs may be included in the RA for these slices in addition to secondary TAs only if the S-NSSAIs is uniformly supported in the primary TA that are indicated in the RA. Of course these capable UEs are as capable as the legacy UEs to be allowed to use slices that fully match existing deployed TAs  (so if the supporting UE requests S-NSSAI 1 only, it can be indicated a RA=(TAI1,TAI5).</w:t>
      </w:r>
    </w:p>
    <w:p w14:paraId="21B85BD9" w14:textId="77777777" w:rsidR="00EA2EAE" w:rsidRPr="00320611" w:rsidRDefault="00EA2EAE" w:rsidP="003B60FA">
      <w:pPr>
        <w:pStyle w:val="TH"/>
      </w:pPr>
      <w:r w:rsidRPr="00320611">
        <w:t xml:space="preserve"> </w:t>
      </w:r>
      <w:r w:rsidRPr="00320611">
        <w:object w:dxaOrig="10425" w:dyaOrig="4966" w14:anchorId="32BF8A80">
          <v:shape id="_x0000_i1040" type="#_x0000_t75" style="width:481.55pt;height:229.25pt" o:ole="">
            <v:imagedata r:id="rId41" o:title=""/>
          </v:shape>
          <o:OLEObject Type="Embed" ProgID="Visio.Drawing.15" ShapeID="_x0000_i1040" DrawAspect="Content" ObjectID="_1715402135" r:id="rId42"/>
        </w:object>
      </w:r>
    </w:p>
    <w:p w14:paraId="2CAD1D63" w14:textId="6FB2CC35" w:rsidR="00EA2EAE" w:rsidRPr="00320611" w:rsidRDefault="00EA2EAE" w:rsidP="00E878F1">
      <w:pPr>
        <w:pStyle w:val="TF"/>
      </w:pPr>
      <w:r w:rsidRPr="00320611">
        <w:t>Figure 6.</w:t>
      </w:r>
      <w:r w:rsidR="00827BAF" w:rsidRPr="00320611">
        <w:t>9</w:t>
      </w:r>
      <w:r w:rsidRPr="00320611">
        <w:t>.</w:t>
      </w:r>
      <w:r w:rsidR="00E927DF" w:rsidRPr="00320611">
        <w:t>2</w:t>
      </w:r>
      <w:r w:rsidRPr="00320611">
        <w:t>-1</w:t>
      </w:r>
      <w:r w:rsidR="00827BAF" w:rsidRPr="00320611">
        <w:t xml:space="preserve">: </w:t>
      </w:r>
      <w:r w:rsidRPr="00320611">
        <w:t>Example TA topology including Primary and Secondary TAs</w:t>
      </w:r>
    </w:p>
    <w:p w14:paraId="084D2E51" w14:textId="42EA4A55" w:rsidR="00EA2EAE" w:rsidRPr="00320611" w:rsidRDefault="00EA2EAE" w:rsidP="00E878F1">
      <w:pPr>
        <w:rPr>
          <w:lang w:eastAsia="ja-JP"/>
        </w:rPr>
      </w:pPr>
      <w:r w:rsidRPr="00E878F1">
        <w:t>Based on the uniform support of network slices per TA in figure 6.</w:t>
      </w:r>
      <w:r w:rsidR="00827BAF" w:rsidRPr="00E878F1">
        <w:t>9</w:t>
      </w:r>
      <w:r w:rsidRPr="00E878F1">
        <w:t>.</w:t>
      </w:r>
      <w:r w:rsidR="00E927DF" w:rsidRPr="00E878F1">
        <w:t>2</w:t>
      </w:r>
      <w:r w:rsidRPr="00E878F1">
        <w:t>-1, if, the UE requests S-NSSAI 3 and S-NSSAI 1 only, then the RA includes TAI 3 but not TAI1. It is not permitted to add TA4 as cells broadcasting TA4 do not always support S-NSSAI 3 (see above in figure 6.</w:t>
      </w:r>
      <w:r w:rsidR="00827BAF" w:rsidRPr="00E878F1">
        <w:t>9</w:t>
      </w:r>
      <w:r w:rsidRPr="00E878F1">
        <w:t>.</w:t>
      </w:r>
      <w:r w:rsidR="00E927DF" w:rsidRPr="00E878F1">
        <w:t>2</w:t>
      </w:r>
      <w:r w:rsidRPr="00E878F1">
        <w:t>-1 that the cells broadcasting TA4 under primary TA5 do not support S-NSSAI 3).</w:t>
      </w:r>
    </w:p>
    <w:p w14:paraId="13F69A9E" w14:textId="77777777" w:rsidR="00EA2EAE" w:rsidRPr="00320611" w:rsidRDefault="00EA2EAE" w:rsidP="00E878F1">
      <w:pPr>
        <w:rPr>
          <w:lang w:eastAsia="ja-JP"/>
        </w:rPr>
      </w:pPr>
      <w:r w:rsidRPr="00E878F1">
        <w:t>In other words, the uniform support of slices is assumed also at the secondary TAI level.</w:t>
      </w:r>
    </w:p>
    <w:p w14:paraId="769653EC" w14:textId="7853BC41" w:rsidR="00EA2EAE" w:rsidRPr="00320611" w:rsidRDefault="00EA2EAE" w:rsidP="00E878F1">
      <w:pPr>
        <w:rPr>
          <w:lang w:eastAsia="ja-JP"/>
        </w:rPr>
      </w:pPr>
      <w:r w:rsidRPr="00E878F1">
        <w:t>Since a gNB only provides the supported slices under the TAC it administers, S-NSSAI(s) uniform support by a secondary TA shall be configured in each gNB even though for the cells under its scope support may be considered uniform (e.g. in figure 6.</w:t>
      </w:r>
      <w:r w:rsidR="00827BAF" w:rsidRPr="00E878F1">
        <w:t>9</w:t>
      </w:r>
      <w:r w:rsidRPr="00E878F1">
        <w:t>.</w:t>
      </w:r>
      <w:r w:rsidR="00E927DF" w:rsidRPr="00E878F1">
        <w:t>2</w:t>
      </w:r>
      <w:r w:rsidRPr="00E878F1">
        <w:t>-1 the TA5 and TA1 may be under different gNBs and so TA4 may be considered uniformly supporting S-NSSAI 3 from the gNB supporting TAI1 and not supporting S-NSSAI 3 in gNB supporting TAI5). The alternative is that the AMF or NSSF determine the uniform support based on the received information from the RAN by combining the support indication received by different NG-AP sources (i.e. if gNB 1 declares S-NSSAI3 is supported by TAI4, and gNB5 does not indicate support  of S-NSSAI3 by TAI4, then TAI4 does not support S-NSSAI 3 uniformly and the NSSF/AMF can summarize this when they combine the indication by different gNBs).</w:t>
      </w:r>
    </w:p>
    <w:p w14:paraId="001E6B3E" w14:textId="60B9F7AC" w:rsidR="00EA2EAE" w:rsidRPr="00320611" w:rsidRDefault="00EA2EAE" w:rsidP="00C86DBB">
      <w:pPr>
        <w:pStyle w:val="31"/>
        <w:rPr>
          <w:lang w:eastAsia="ja-JP"/>
        </w:rPr>
      </w:pPr>
      <w:bookmarkStart w:id="2172" w:name="_Toc104302430"/>
      <w:bookmarkStart w:id="2173" w:name="_Toc104359396"/>
      <w:bookmarkStart w:id="2174" w:name="_Toc104789034"/>
      <w:r w:rsidRPr="00320611">
        <w:rPr>
          <w:lang w:eastAsia="ja-JP"/>
        </w:rPr>
        <w:t>6.</w:t>
      </w:r>
      <w:r w:rsidR="00827BAF" w:rsidRPr="00320611">
        <w:rPr>
          <w:lang w:eastAsia="ja-JP"/>
        </w:rPr>
        <w:t>9</w:t>
      </w:r>
      <w:r w:rsidRPr="00320611">
        <w:rPr>
          <w:lang w:eastAsia="ja-JP"/>
        </w:rPr>
        <w:t>.</w:t>
      </w:r>
      <w:r w:rsidR="00E927DF" w:rsidRPr="00320611">
        <w:rPr>
          <w:lang w:eastAsia="ja-JP"/>
        </w:rPr>
        <w:t>3</w:t>
      </w:r>
      <w:r w:rsidRPr="00320611">
        <w:rPr>
          <w:lang w:eastAsia="ja-JP"/>
        </w:rPr>
        <w:tab/>
        <w:t>Procedures</w:t>
      </w:r>
      <w:bookmarkEnd w:id="2172"/>
      <w:bookmarkEnd w:id="2173"/>
      <w:bookmarkEnd w:id="2174"/>
    </w:p>
    <w:p w14:paraId="14A83CD1" w14:textId="595F7386" w:rsidR="00EA2EAE" w:rsidRPr="00320611" w:rsidRDefault="00EA2EAE" w:rsidP="00EA2EAE">
      <w:pPr>
        <w:overflowPunct w:val="0"/>
        <w:autoSpaceDE w:val="0"/>
        <w:autoSpaceDN w:val="0"/>
        <w:adjustRightInd w:val="0"/>
        <w:textAlignment w:val="baseline"/>
      </w:pPr>
      <w:r w:rsidRPr="00320611">
        <w:t>When the UE performs a MRU, it includes support secondary TAs in UE 5GMM capabilities. The Initial UE message or the UL NAS transport message where the Registration Request is carried, convey the User Location Information IE with the primary TAC and the secondary TACs of the Cell Id to determine the S-NSSAIs that are supported in the cell where the UE is.</w:t>
      </w:r>
    </w:p>
    <w:p w14:paraId="1531ED21" w14:textId="77777777" w:rsidR="00EA2EAE" w:rsidRPr="00320611" w:rsidRDefault="00EA2EAE" w:rsidP="003B60FA">
      <w:pPr>
        <w:pStyle w:val="TH"/>
      </w:pPr>
      <w:r w:rsidRPr="00320611">
        <w:object w:dxaOrig="6885" w:dyaOrig="2415" w14:anchorId="79312B4F">
          <v:shape id="_x0000_i1041" type="#_x0000_t75" style="width:344.45pt;height:120.95pt" o:ole="">
            <v:imagedata r:id="rId43" o:title=""/>
          </v:shape>
          <o:OLEObject Type="Embed" ProgID="Visio.Drawing.11" ShapeID="_x0000_i1041" DrawAspect="Content" ObjectID="_1715402136" r:id="rId44"/>
        </w:object>
      </w:r>
    </w:p>
    <w:p w14:paraId="3762BE3D" w14:textId="67150DB6" w:rsidR="00EA2EAE" w:rsidRPr="00320611" w:rsidRDefault="00EA2EAE" w:rsidP="00A13E1F">
      <w:pPr>
        <w:pStyle w:val="TF"/>
      </w:pPr>
      <w:r w:rsidRPr="00320611">
        <w:t>Figure 6.</w:t>
      </w:r>
      <w:r w:rsidR="00827BAF" w:rsidRPr="00320611">
        <w:t>9</w:t>
      </w:r>
      <w:r w:rsidRPr="00320611">
        <w:t>.</w:t>
      </w:r>
      <w:r w:rsidR="00E927DF" w:rsidRPr="00320611">
        <w:t>3</w:t>
      </w:r>
      <w:r w:rsidRPr="00320611">
        <w:t>-1</w:t>
      </w:r>
      <w:r w:rsidR="00827BAF" w:rsidRPr="00320611">
        <w:t>:</w:t>
      </w:r>
      <w:r w:rsidRPr="00320611">
        <w:t xml:space="preserve"> enhanced ULI in INITIAL UE/ UL NAS TRANSPORT MESSAGEs</w:t>
      </w:r>
    </w:p>
    <w:p w14:paraId="62290D4A" w14:textId="19C6A7B4" w:rsidR="00EA2EAE" w:rsidRPr="00320611" w:rsidRDefault="00EA2EAE" w:rsidP="00E878F1">
      <w:pPr>
        <w:rPr>
          <w:lang w:eastAsia="ko-KR"/>
        </w:rPr>
      </w:pPr>
      <w:r w:rsidRPr="00E878F1">
        <w:t xml:space="preserve">Indicatively, we propose to modify the </w:t>
      </w:r>
      <w:bookmarkStart w:id="2175" w:name="_Toc20955180"/>
      <w:bookmarkStart w:id="2176" w:name="_Toc29503629"/>
      <w:bookmarkStart w:id="2177" w:name="_Toc29504213"/>
      <w:bookmarkStart w:id="2178" w:name="_Toc29504797"/>
      <w:bookmarkStart w:id="2179" w:name="_Toc36553243"/>
      <w:bookmarkStart w:id="2180" w:name="_Toc36554970"/>
      <w:bookmarkStart w:id="2181" w:name="_Toc45652281"/>
      <w:bookmarkStart w:id="2182" w:name="_Toc45658713"/>
      <w:bookmarkStart w:id="2183" w:name="_Toc45720533"/>
      <w:bookmarkStart w:id="2184" w:name="_Toc45798413"/>
      <w:bookmarkStart w:id="2185" w:name="_Toc45897802"/>
      <w:bookmarkStart w:id="2186" w:name="_Toc51746006"/>
      <w:bookmarkStart w:id="2187" w:name="_Toc64446270"/>
      <w:bookmarkStart w:id="2188" w:name="_Toc73982140"/>
      <w:bookmarkStart w:id="2189" w:name="_Toc81304724"/>
      <w:r w:rsidR="00A13E1F" w:rsidRPr="00E878F1">
        <w:t>"</w:t>
      </w:r>
      <w:r w:rsidRPr="00E878F1">
        <w:t>User Location Information</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r w:rsidRPr="00E878F1">
        <w:t xml:space="preserve"> IE</w:t>
      </w:r>
      <w:r w:rsidR="00A13E1F" w:rsidRPr="00E878F1">
        <w:t>"</w:t>
      </w:r>
      <w:r w:rsidRPr="00E878F1">
        <w:t xml:space="preserve"> in clause</w:t>
      </w:r>
      <w:r w:rsidR="00827BAF" w:rsidRPr="00E878F1">
        <w:t> </w:t>
      </w:r>
      <w:r w:rsidRPr="00E878F1">
        <w:t xml:space="preserve">9.3.1.16 of </w:t>
      </w:r>
      <w:r w:rsidR="00E878F1" w:rsidRPr="00E878F1">
        <w:t>TS 38.413 [8]</w:t>
      </w:r>
      <w:r w:rsidRPr="00E878F1">
        <w:t xml:space="preserve"> from</w:t>
      </w:r>
    </w:p>
    <w:p w14:paraId="5BEFB5A2" w14:textId="6CA298D6" w:rsidR="00EA2EAE" w:rsidRPr="00320611" w:rsidRDefault="00EA2EAE" w:rsidP="00E878F1">
      <w:pPr>
        <w:rPr>
          <w:noProof/>
          <w:lang w:eastAsia="ja-JP"/>
        </w:rPr>
      </w:pPr>
      <w:r w:rsidRPr="00E878F1">
        <w:t>This IE is used to provide location information of the UE.</w:t>
      </w:r>
    </w:p>
    <w:p w14:paraId="34CE35F1" w14:textId="75B7D1CE" w:rsidR="00A13E1F" w:rsidRPr="00320611"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320611" w14:paraId="0794F41C"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617FB52" w14:textId="77777777" w:rsidR="00EA2EAE" w:rsidRPr="00320611" w:rsidRDefault="00EA2EAE" w:rsidP="00A13E1F">
            <w:pPr>
              <w:pStyle w:val="TAH"/>
            </w:pPr>
            <w:r w:rsidRPr="00320611">
              <w:t>IE/Group Name</w:t>
            </w:r>
          </w:p>
        </w:tc>
        <w:tc>
          <w:tcPr>
            <w:tcW w:w="1021" w:type="dxa"/>
            <w:tcBorders>
              <w:top w:val="single" w:sz="4" w:space="0" w:color="auto"/>
              <w:left w:val="single" w:sz="4" w:space="0" w:color="auto"/>
              <w:bottom w:val="single" w:sz="4" w:space="0" w:color="auto"/>
              <w:right w:val="single" w:sz="4" w:space="0" w:color="auto"/>
            </w:tcBorders>
            <w:hideMark/>
          </w:tcPr>
          <w:p w14:paraId="311128BF" w14:textId="77777777" w:rsidR="00EA2EAE" w:rsidRPr="00320611" w:rsidRDefault="00EA2EAE" w:rsidP="00A13E1F">
            <w:pPr>
              <w:pStyle w:val="TAH"/>
            </w:pPr>
            <w:r w:rsidRPr="00320611">
              <w:t>Presence</w:t>
            </w:r>
          </w:p>
        </w:tc>
        <w:tc>
          <w:tcPr>
            <w:tcW w:w="1078" w:type="dxa"/>
            <w:tcBorders>
              <w:top w:val="single" w:sz="4" w:space="0" w:color="auto"/>
              <w:left w:val="single" w:sz="4" w:space="0" w:color="auto"/>
              <w:bottom w:val="single" w:sz="4" w:space="0" w:color="auto"/>
              <w:right w:val="single" w:sz="4" w:space="0" w:color="auto"/>
            </w:tcBorders>
            <w:hideMark/>
          </w:tcPr>
          <w:p w14:paraId="7A54E473" w14:textId="77777777" w:rsidR="00EA2EAE" w:rsidRPr="00320611" w:rsidRDefault="00EA2EAE" w:rsidP="00A13E1F">
            <w:pPr>
              <w:pStyle w:val="TAH"/>
            </w:pPr>
            <w:r w:rsidRPr="00320611">
              <w:t>Range</w:t>
            </w:r>
          </w:p>
        </w:tc>
        <w:tc>
          <w:tcPr>
            <w:tcW w:w="1588" w:type="dxa"/>
            <w:tcBorders>
              <w:top w:val="single" w:sz="4" w:space="0" w:color="auto"/>
              <w:left w:val="single" w:sz="4" w:space="0" w:color="auto"/>
              <w:bottom w:val="single" w:sz="4" w:space="0" w:color="auto"/>
              <w:right w:val="single" w:sz="4" w:space="0" w:color="auto"/>
            </w:tcBorders>
            <w:hideMark/>
          </w:tcPr>
          <w:p w14:paraId="25CD1168" w14:textId="77777777" w:rsidR="00EA2EAE" w:rsidRPr="00320611" w:rsidRDefault="00EA2EAE" w:rsidP="00A13E1F">
            <w:pPr>
              <w:pStyle w:val="TAH"/>
            </w:pPr>
            <w:r w:rsidRPr="00320611">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47217F8C" w14:textId="77777777" w:rsidR="00EA2EAE" w:rsidRPr="00320611" w:rsidRDefault="00EA2EAE" w:rsidP="00A13E1F">
            <w:pPr>
              <w:pStyle w:val="TAH"/>
            </w:pPr>
            <w:r w:rsidRPr="00320611">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27039C" w14:textId="77777777" w:rsidR="00EA2EAE" w:rsidRPr="00320611" w:rsidRDefault="00EA2EAE" w:rsidP="00A13E1F">
            <w:pPr>
              <w:pStyle w:val="TAH"/>
            </w:pPr>
            <w:r w:rsidRPr="00320611">
              <w:t>Criticality</w:t>
            </w:r>
          </w:p>
        </w:tc>
        <w:tc>
          <w:tcPr>
            <w:tcW w:w="1078" w:type="dxa"/>
            <w:tcBorders>
              <w:top w:val="single" w:sz="4" w:space="0" w:color="auto"/>
              <w:left w:val="single" w:sz="4" w:space="0" w:color="auto"/>
              <w:bottom w:val="single" w:sz="4" w:space="0" w:color="auto"/>
              <w:right w:val="single" w:sz="4" w:space="0" w:color="auto"/>
            </w:tcBorders>
            <w:hideMark/>
          </w:tcPr>
          <w:p w14:paraId="52C26B23" w14:textId="77777777" w:rsidR="00EA2EAE" w:rsidRPr="00320611" w:rsidRDefault="00EA2EAE" w:rsidP="00A13E1F">
            <w:pPr>
              <w:pStyle w:val="TAH"/>
            </w:pPr>
            <w:r w:rsidRPr="00320611">
              <w:t>Assigned Criticality</w:t>
            </w:r>
          </w:p>
        </w:tc>
      </w:tr>
      <w:tr w:rsidR="00EA2EAE" w:rsidRPr="00320611" w14:paraId="179A6483"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8659A34" w14:textId="77777777" w:rsidR="00EA2EAE" w:rsidRPr="00320611" w:rsidRDefault="00EA2EAE" w:rsidP="00A13E1F">
            <w:pPr>
              <w:pStyle w:val="TAL"/>
            </w:pPr>
            <w:r w:rsidRPr="00320611">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CD9BA65" w14:textId="77777777" w:rsidR="00EA2EAE" w:rsidRPr="00320611" w:rsidRDefault="00EA2EAE" w:rsidP="00A13E1F">
            <w:pPr>
              <w:pStyle w:val="TAC"/>
            </w:pPr>
            <w:r w:rsidRPr="00320611">
              <w:t>M</w:t>
            </w:r>
          </w:p>
        </w:tc>
        <w:tc>
          <w:tcPr>
            <w:tcW w:w="1078" w:type="dxa"/>
            <w:tcBorders>
              <w:top w:val="single" w:sz="4" w:space="0" w:color="auto"/>
              <w:left w:val="single" w:sz="4" w:space="0" w:color="auto"/>
              <w:bottom w:val="single" w:sz="4" w:space="0" w:color="auto"/>
              <w:right w:val="single" w:sz="4" w:space="0" w:color="auto"/>
            </w:tcBorders>
            <w:hideMark/>
          </w:tcPr>
          <w:p w14:paraId="77D0981E"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1868B89A"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047EAF9C"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23A7FA"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71EFCD0D" w14:textId="77777777" w:rsidR="00EA2EAE" w:rsidRPr="00320611" w:rsidRDefault="00EA2EAE" w:rsidP="00A13E1F">
            <w:pPr>
              <w:pStyle w:val="TAC"/>
            </w:pPr>
          </w:p>
        </w:tc>
      </w:tr>
      <w:tr w:rsidR="00EA2EAE" w:rsidRPr="00320611" w14:paraId="5DB0BE7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90EA193" w14:textId="77777777" w:rsidR="00EA2EAE" w:rsidRPr="00320611" w:rsidRDefault="00EA2EAE" w:rsidP="00A13E1F">
            <w:pPr>
              <w:pStyle w:val="TAL"/>
              <w:rPr>
                <w:rFonts w:eastAsia="MS Mincho"/>
              </w:rPr>
            </w:pPr>
            <w:r w:rsidRPr="00320611">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1594FC7" w14:textId="77777777" w:rsidR="00EA2EAE" w:rsidRPr="00320611"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3A567B28"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2BF7CA8"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71E0BAE"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6B2D319"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55594B76" w14:textId="77777777" w:rsidR="00EA2EAE" w:rsidRPr="00320611" w:rsidRDefault="00EA2EAE" w:rsidP="00A13E1F">
            <w:pPr>
              <w:pStyle w:val="TAC"/>
            </w:pPr>
          </w:p>
        </w:tc>
      </w:tr>
      <w:tr w:rsidR="00EA2EAE" w:rsidRPr="00320611" w14:paraId="2DA4837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88AC55" w14:textId="77777777" w:rsidR="00EA2EAE" w:rsidRPr="00320611" w:rsidRDefault="00EA2EAE" w:rsidP="00A13E1F">
            <w:pPr>
              <w:pStyle w:val="TAL"/>
              <w:rPr>
                <w:rFonts w:eastAsia="MS Mincho"/>
              </w:rPr>
            </w:pPr>
            <w:r w:rsidRPr="00320611">
              <w:t>&gt;&gt;E-UTRA CGI</w:t>
            </w:r>
          </w:p>
        </w:tc>
        <w:tc>
          <w:tcPr>
            <w:tcW w:w="1021" w:type="dxa"/>
            <w:tcBorders>
              <w:top w:val="single" w:sz="4" w:space="0" w:color="auto"/>
              <w:left w:val="single" w:sz="4" w:space="0" w:color="auto"/>
              <w:bottom w:val="single" w:sz="4" w:space="0" w:color="auto"/>
              <w:right w:val="single" w:sz="4" w:space="0" w:color="auto"/>
            </w:tcBorders>
            <w:hideMark/>
          </w:tcPr>
          <w:p w14:paraId="76481A6F" w14:textId="77777777" w:rsidR="00EA2EAE" w:rsidRPr="00320611" w:rsidRDefault="00EA2EAE" w:rsidP="00A13E1F">
            <w:pPr>
              <w:pStyle w:val="TAC"/>
              <w:rPr>
                <w:rFonts w:eastAsia="바탕"/>
              </w:rPr>
            </w:pPr>
            <w:r w:rsidRPr="00320611">
              <w:rPr>
                <w:rFonts w:eastAsia="바탕"/>
              </w:rPr>
              <w:t>M</w:t>
            </w:r>
          </w:p>
        </w:tc>
        <w:tc>
          <w:tcPr>
            <w:tcW w:w="1078" w:type="dxa"/>
            <w:tcBorders>
              <w:top w:val="single" w:sz="4" w:space="0" w:color="auto"/>
              <w:left w:val="single" w:sz="4" w:space="0" w:color="auto"/>
              <w:bottom w:val="single" w:sz="4" w:space="0" w:color="auto"/>
              <w:right w:val="single" w:sz="4" w:space="0" w:color="auto"/>
            </w:tcBorders>
          </w:tcPr>
          <w:p w14:paraId="472B0132"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7D9B228" w14:textId="77777777" w:rsidR="00EA2EAE" w:rsidRPr="00320611" w:rsidRDefault="00EA2EAE" w:rsidP="00A13E1F">
            <w:pPr>
              <w:pStyle w:val="TAC"/>
            </w:pPr>
            <w:r w:rsidRPr="00320611">
              <w:t>9.3.1.9</w:t>
            </w:r>
          </w:p>
        </w:tc>
        <w:tc>
          <w:tcPr>
            <w:tcW w:w="1758" w:type="dxa"/>
            <w:tcBorders>
              <w:top w:val="single" w:sz="4" w:space="0" w:color="auto"/>
              <w:left w:val="single" w:sz="4" w:space="0" w:color="auto"/>
              <w:bottom w:val="single" w:sz="4" w:space="0" w:color="auto"/>
              <w:right w:val="single" w:sz="4" w:space="0" w:color="auto"/>
            </w:tcBorders>
            <w:hideMark/>
          </w:tcPr>
          <w:p w14:paraId="55947DF3"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3CB0AFD0"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6155A4EA" w14:textId="77777777" w:rsidR="00EA2EAE" w:rsidRPr="00320611" w:rsidRDefault="00EA2EAE" w:rsidP="00A13E1F">
            <w:pPr>
              <w:pStyle w:val="TAC"/>
            </w:pPr>
          </w:p>
        </w:tc>
      </w:tr>
      <w:tr w:rsidR="00EA2EAE" w:rsidRPr="00320611" w14:paraId="34764A5D"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B55547D" w14:textId="77777777" w:rsidR="00EA2EAE" w:rsidRPr="00320611" w:rsidRDefault="00EA2EAE" w:rsidP="00A13E1F">
            <w:pPr>
              <w:pStyle w:val="TAL"/>
              <w:rPr>
                <w:b/>
              </w:rPr>
            </w:pPr>
            <w:r w:rsidRPr="00320611">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3396FF7A" w14:textId="77777777" w:rsidR="00EA2EAE" w:rsidRPr="00320611" w:rsidRDefault="00EA2EAE" w:rsidP="00A13E1F">
            <w:pPr>
              <w:pStyle w:val="TAC"/>
              <w:rPr>
                <w:rFonts w:eastAsia="바탕"/>
                <w:b/>
              </w:rPr>
            </w:pPr>
            <w:r w:rsidRPr="00320611">
              <w:rPr>
                <w:rFonts w:eastAsia="바탕"/>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42D3AA69" w14:textId="77777777" w:rsidR="00EA2EAE" w:rsidRPr="00320611"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4D3D55BC" w14:textId="77777777" w:rsidR="00EA2EAE" w:rsidRPr="00320611" w:rsidRDefault="00EA2EAE" w:rsidP="00A13E1F">
            <w:pPr>
              <w:pStyle w:val="TAC"/>
              <w:rPr>
                <w:b/>
              </w:rPr>
            </w:pPr>
            <w:r w:rsidRPr="00320611">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450EF419" w14:textId="77777777" w:rsidR="00EA2EAE" w:rsidRPr="00320611"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B74503" w14:textId="77777777" w:rsidR="00EA2EAE" w:rsidRPr="00320611" w:rsidRDefault="00EA2EAE" w:rsidP="00A13E1F">
            <w:pPr>
              <w:pStyle w:val="TAC"/>
              <w:rPr>
                <w:b/>
              </w:rPr>
            </w:pPr>
            <w:r w:rsidRPr="00320611">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F6D71" w14:textId="77777777" w:rsidR="00EA2EAE" w:rsidRPr="00320611" w:rsidRDefault="00EA2EAE" w:rsidP="00A13E1F">
            <w:pPr>
              <w:pStyle w:val="TAC"/>
              <w:rPr>
                <w:b/>
              </w:rPr>
            </w:pPr>
          </w:p>
        </w:tc>
      </w:tr>
      <w:tr w:rsidR="00EA2EAE" w:rsidRPr="00320611" w14:paraId="6C851D9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0FA21C" w14:textId="77777777" w:rsidR="00EA2EAE" w:rsidRPr="00320611" w:rsidRDefault="00EA2EAE" w:rsidP="00A13E1F">
            <w:pPr>
              <w:pStyle w:val="TAL"/>
            </w:pPr>
            <w:r w:rsidRPr="00320611">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7CADB39" w14:textId="77777777" w:rsidR="00EA2EAE" w:rsidRPr="00320611" w:rsidRDefault="00EA2EAE" w:rsidP="00A13E1F">
            <w:pPr>
              <w:pStyle w:val="TAC"/>
              <w:rPr>
                <w:rFonts w:eastAsia="바탕"/>
              </w:rPr>
            </w:pPr>
            <w:r w:rsidRPr="00320611">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2C48E563"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94CBFA" w14:textId="77777777" w:rsidR="00EA2EAE" w:rsidRPr="00320611" w:rsidRDefault="00EA2EAE" w:rsidP="00A13E1F">
            <w:pPr>
              <w:pStyle w:val="TAC"/>
            </w:pPr>
            <w:r w:rsidRPr="00320611">
              <w:t>Time Stamp</w:t>
            </w:r>
          </w:p>
          <w:p w14:paraId="7E61F475" w14:textId="77777777" w:rsidR="00EA2EAE" w:rsidRPr="00320611" w:rsidRDefault="00EA2EAE" w:rsidP="00A13E1F">
            <w:pPr>
              <w:pStyle w:val="TAC"/>
            </w:pPr>
            <w:r w:rsidRPr="00320611">
              <w:t>9.3</w:t>
            </w:r>
            <w:r w:rsidRPr="00320611">
              <w:lastRenderedPageBreak/>
              <w:t>.1.75</w:t>
            </w:r>
          </w:p>
        </w:tc>
        <w:tc>
          <w:tcPr>
            <w:tcW w:w="1758" w:type="dxa"/>
            <w:tcBorders>
              <w:top w:val="single" w:sz="4" w:space="0" w:color="auto"/>
              <w:left w:val="single" w:sz="4" w:space="0" w:color="auto"/>
              <w:bottom w:val="single" w:sz="4" w:space="0" w:color="auto"/>
              <w:right w:val="single" w:sz="4" w:space="0" w:color="auto"/>
            </w:tcBorders>
            <w:hideMark/>
          </w:tcPr>
          <w:p w14:paraId="0EEC2704" w14:textId="77777777" w:rsidR="00EA2EAE" w:rsidRPr="00320611" w:rsidRDefault="00EA2EAE" w:rsidP="00A13E1F">
            <w:pPr>
              <w:pStyle w:val="TAC"/>
            </w:pPr>
            <w:r w:rsidRPr="00320611">
              <w:rPr>
                <w:rFonts w:cs="Arial"/>
                <w:snapToGrid w:val="0"/>
              </w:rPr>
              <w:t>Indicates the UTC time when the location information was generated</w:t>
            </w:r>
            <w:r w:rsidRPr="00320611">
              <w:t>.</w:t>
            </w:r>
          </w:p>
        </w:tc>
        <w:tc>
          <w:tcPr>
            <w:tcW w:w="1078" w:type="dxa"/>
            <w:tcBorders>
              <w:top w:val="single" w:sz="4" w:space="0" w:color="auto"/>
              <w:left w:val="single" w:sz="4" w:space="0" w:color="auto"/>
              <w:bottom w:val="single" w:sz="4" w:space="0" w:color="auto"/>
              <w:right w:val="single" w:sz="4" w:space="0" w:color="auto"/>
            </w:tcBorders>
            <w:hideMark/>
          </w:tcPr>
          <w:p w14:paraId="14A17755"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116BB82C" w14:textId="77777777" w:rsidR="00EA2EAE" w:rsidRPr="00320611" w:rsidRDefault="00EA2EAE" w:rsidP="00A13E1F">
            <w:pPr>
              <w:pStyle w:val="TAC"/>
            </w:pPr>
          </w:p>
        </w:tc>
      </w:tr>
      <w:tr w:rsidR="00EA2EAE" w:rsidRPr="00320611" w14:paraId="472D8E6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9CE01A0" w14:textId="77777777" w:rsidR="00EA2EAE" w:rsidRPr="00320611" w:rsidRDefault="00EA2EAE" w:rsidP="00A13E1F">
            <w:pPr>
              <w:pStyle w:val="TAL"/>
            </w:pPr>
            <w:r w:rsidRPr="00320611">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F213F0C" w14:textId="77777777" w:rsidR="00EA2EAE" w:rsidRPr="00320611" w:rsidRDefault="00EA2EAE" w:rsidP="00A13E1F">
            <w:pPr>
              <w:pStyle w:val="TAC"/>
              <w:rPr>
                <w:rFonts w:eastAsia="바탕"/>
              </w:rPr>
            </w:pPr>
            <w:r w:rsidRPr="00320611">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397CAD17"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F091D66" w14:textId="77777777" w:rsidR="00EA2EAE" w:rsidRPr="00320611" w:rsidRDefault="00EA2EAE" w:rsidP="00A13E1F">
            <w:pPr>
              <w:pStyle w:val="TAC"/>
            </w:pPr>
            <w:r w:rsidRPr="00320611">
              <w:t>NG-RAN CGI</w:t>
            </w:r>
          </w:p>
          <w:p w14:paraId="1BB9CE4A" w14:textId="77777777" w:rsidR="00EA2EAE" w:rsidRPr="00320611" w:rsidRDefault="00EA2EAE" w:rsidP="00A13E1F">
            <w:pPr>
              <w:pStyle w:val="TAC"/>
            </w:pPr>
            <w:r w:rsidRPr="00320611">
              <w:t>9.3.1.73</w:t>
            </w:r>
          </w:p>
        </w:tc>
        <w:tc>
          <w:tcPr>
            <w:tcW w:w="1758" w:type="dxa"/>
            <w:tcBorders>
              <w:top w:val="single" w:sz="4" w:space="0" w:color="auto"/>
              <w:left w:val="single" w:sz="4" w:space="0" w:color="auto"/>
              <w:bottom w:val="single" w:sz="4" w:space="0" w:color="auto"/>
              <w:right w:val="single" w:sz="4" w:space="0" w:color="auto"/>
            </w:tcBorders>
          </w:tcPr>
          <w:p w14:paraId="422BA6A7"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FA5303C" w14:textId="77777777" w:rsidR="00EA2EAE" w:rsidRPr="00320611" w:rsidRDefault="00EA2EAE" w:rsidP="00A13E1F">
            <w:pPr>
              <w:pStyle w:val="TAC"/>
            </w:pPr>
            <w:r w:rsidRPr="00320611">
              <w:t>YES</w:t>
            </w:r>
          </w:p>
        </w:tc>
        <w:tc>
          <w:tcPr>
            <w:tcW w:w="1078" w:type="dxa"/>
            <w:tcBorders>
              <w:top w:val="single" w:sz="4" w:space="0" w:color="auto"/>
              <w:left w:val="single" w:sz="4" w:space="0" w:color="auto"/>
              <w:bottom w:val="single" w:sz="4" w:space="0" w:color="auto"/>
              <w:right w:val="single" w:sz="4" w:space="0" w:color="auto"/>
            </w:tcBorders>
            <w:hideMark/>
          </w:tcPr>
          <w:p w14:paraId="1F381FED" w14:textId="77777777" w:rsidR="00EA2EAE" w:rsidRPr="00320611" w:rsidRDefault="00EA2EAE" w:rsidP="00A13E1F">
            <w:pPr>
              <w:pStyle w:val="TAC"/>
            </w:pPr>
            <w:r w:rsidRPr="00320611">
              <w:t>ignore</w:t>
            </w:r>
          </w:p>
        </w:tc>
      </w:tr>
      <w:tr w:rsidR="00EA2EAE" w:rsidRPr="00320611" w14:paraId="3355C34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BDE8CE" w14:textId="77777777" w:rsidR="00EA2EAE" w:rsidRPr="00320611" w:rsidRDefault="00EA2EAE" w:rsidP="00A13E1F">
            <w:pPr>
              <w:pStyle w:val="TAL"/>
            </w:pPr>
            <w:r w:rsidRPr="00320611">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4598EE51"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16FB7E35"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925767E"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3D3FA54D"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B55988"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1389916" w14:textId="77777777" w:rsidR="00EA2EAE" w:rsidRPr="00320611" w:rsidRDefault="00EA2EAE" w:rsidP="00A13E1F">
            <w:pPr>
              <w:pStyle w:val="TAC"/>
            </w:pPr>
          </w:p>
        </w:tc>
      </w:tr>
      <w:tr w:rsidR="00EA2EAE" w:rsidRPr="00320611" w14:paraId="1D73F16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206F" w14:textId="77777777" w:rsidR="00EA2EAE" w:rsidRPr="00320611" w:rsidRDefault="00EA2EAE" w:rsidP="00A13E1F">
            <w:pPr>
              <w:pStyle w:val="TAL"/>
              <w:rPr>
                <w:rFonts w:eastAsia="MS Mincho"/>
              </w:rPr>
            </w:pPr>
            <w:r w:rsidRPr="00320611">
              <w:t>&gt;&gt;NR CGI</w:t>
            </w:r>
          </w:p>
        </w:tc>
        <w:tc>
          <w:tcPr>
            <w:tcW w:w="1021" w:type="dxa"/>
            <w:tcBorders>
              <w:top w:val="single" w:sz="4" w:space="0" w:color="auto"/>
              <w:left w:val="single" w:sz="4" w:space="0" w:color="auto"/>
              <w:bottom w:val="single" w:sz="4" w:space="0" w:color="auto"/>
              <w:right w:val="single" w:sz="4" w:space="0" w:color="auto"/>
            </w:tcBorders>
            <w:hideMark/>
          </w:tcPr>
          <w:p w14:paraId="2A133CC2" w14:textId="77777777" w:rsidR="00EA2EAE" w:rsidRPr="00320611" w:rsidRDefault="00EA2EAE" w:rsidP="00A13E1F">
            <w:pPr>
              <w:pStyle w:val="TAC"/>
              <w:rPr>
                <w:rFonts w:eastAsia="바탕"/>
              </w:rPr>
            </w:pPr>
            <w:r w:rsidRPr="00320611">
              <w:rPr>
                <w:rFonts w:eastAsia="바탕"/>
              </w:rPr>
              <w:t>M</w:t>
            </w:r>
          </w:p>
        </w:tc>
        <w:tc>
          <w:tcPr>
            <w:tcW w:w="1078" w:type="dxa"/>
            <w:tcBorders>
              <w:top w:val="single" w:sz="4" w:space="0" w:color="auto"/>
              <w:left w:val="single" w:sz="4" w:space="0" w:color="auto"/>
              <w:bottom w:val="single" w:sz="4" w:space="0" w:color="auto"/>
              <w:right w:val="single" w:sz="4" w:space="0" w:color="auto"/>
            </w:tcBorders>
          </w:tcPr>
          <w:p w14:paraId="3F0EB0D3"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1A25A08" w14:textId="77777777" w:rsidR="00EA2EAE" w:rsidRPr="00320611" w:rsidRDefault="00EA2EAE" w:rsidP="00A13E1F">
            <w:pPr>
              <w:pStyle w:val="TAC"/>
            </w:pPr>
            <w:r w:rsidRPr="00320611">
              <w:t>9.3.1.7</w:t>
            </w:r>
          </w:p>
        </w:tc>
        <w:tc>
          <w:tcPr>
            <w:tcW w:w="1758" w:type="dxa"/>
            <w:tcBorders>
              <w:top w:val="single" w:sz="4" w:space="0" w:color="auto"/>
              <w:left w:val="single" w:sz="4" w:space="0" w:color="auto"/>
              <w:bottom w:val="single" w:sz="4" w:space="0" w:color="auto"/>
              <w:right w:val="single" w:sz="4" w:space="0" w:color="auto"/>
            </w:tcBorders>
            <w:hideMark/>
          </w:tcPr>
          <w:p w14:paraId="3C64B468"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E69C8E7"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3B4D3EEE" w14:textId="77777777" w:rsidR="00EA2EAE" w:rsidRPr="00320611" w:rsidRDefault="00EA2EAE" w:rsidP="00A13E1F">
            <w:pPr>
              <w:pStyle w:val="TAC"/>
            </w:pPr>
          </w:p>
        </w:tc>
      </w:tr>
      <w:tr w:rsidR="00EA2EAE" w:rsidRPr="00320611" w14:paraId="088E1CD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0401A896" w14:textId="77777777" w:rsidR="00EA2EAE" w:rsidRPr="00320611" w:rsidRDefault="00EA2EAE" w:rsidP="00A13E1F">
            <w:pPr>
              <w:pStyle w:val="TAL"/>
              <w:rPr>
                <w:b/>
              </w:rPr>
            </w:pPr>
            <w:r w:rsidRPr="00320611">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4EAD28A1" w14:textId="77777777" w:rsidR="00EA2EAE" w:rsidRPr="00320611" w:rsidRDefault="00EA2EAE" w:rsidP="00A13E1F">
            <w:pPr>
              <w:pStyle w:val="TAC"/>
              <w:rPr>
                <w:rFonts w:eastAsia="바탕"/>
                <w:b/>
              </w:rPr>
            </w:pPr>
            <w:r w:rsidRPr="00320611">
              <w:rPr>
                <w:rFonts w:eastAsia="바탕"/>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3FC93C9" w14:textId="77777777" w:rsidR="00EA2EAE" w:rsidRPr="00320611"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BBE640D" w14:textId="77777777" w:rsidR="00EA2EAE" w:rsidRPr="00320611" w:rsidRDefault="00EA2EAE" w:rsidP="00A13E1F">
            <w:pPr>
              <w:pStyle w:val="TAC"/>
              <w:rPr>
                <w:b/>
              </w:rPr>
            </w:pPr>
            <w:r w:rsidRPr="00320611">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0211455B" w14:textId="77777777" w:rsidR="00EA2EAE" w:rsidRPr="00320611"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B9E66A2" w14:textId="77777777" w:rsidR="00EA2EAE" w:rsidRPr="00320611" w:rsidRDefault="00EA2EAE" w:rsidP="00A13E1F">
            <w:pPr>
              <w:pStyle w:val="TAC"/>
              <w:rPr>
                <w:b/>
              </w:rPr>
            </w:pPr>
            <w:r w:rsidRPr="00320611">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445FF" w14:textId="77777777" w:rsidR="00EA2EAE" w:rsidRPr="00320611" w:rsidRDefault="00EA2EAE" w:rsidP="00A13E1F">
            <w:pPr>
              <w:pStyle w:val="TAC"/>
              <w:rPr>
                <w:b/>
              </w:rPr>
            </w:pPr>
          </w:p>
        </w:tc>
      </w:tr>
      <w:tr w:rsidR="00EA2EAE" w:rsidRPr="00320611" w14:paraId="45E797C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EF4DF03" w14:textId="77777777" w:rsidR="00EA2EAE" w:rsidRPr="00320611" w:rsidRDefault="00EA2EAE" w:rsidP="00A13E1F">
            <w:pPr>
              <w:pStyle w:val="TAL"/>
            </w:pPr>
            <w:r w:rsidRPr="00320611">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31C4272" w14:textId="77777777" w:rsidR="00EA2EAE" w:rsidRPr="00320611" w:rsidRDefault="00EA2EAE" w:rsidP="00A13E1F">
            <w:pPr>
              <w:pStyle w:val="TAC"/>
              <w:rPr>
                <w:rFonts w:eastAsia="바탕"/>
              </w:rPr>
            </w:pPr>
            <w:r w:rsidRPr="00320611">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0E2DC66A"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D21906D" w14:textId="77777777" w:rsidR="00EA2EAE" w:rsidRPr="00320611" w:rsidRDefault="00EA2EAE" w:rsidP="00A13E1F">
            <w:pPr>
              <w:pStyle w:val="TAC"/>
            </w:pPr>
            <w:r w:rsidRPr="00320611">
              <w:t>Time Stamp</w:t>
            </w:r>
          </w:p>
          <w:p w14:paraId="5BAE56C0" w14:textId="77777777" w:rsidR="00EA2EAE" w:rsidRPr="00320611" w:rsidRDefault="00EA2EAE" w:rsidP="00A13E1F">
            <w:pPr>
              <w:pStyle w:val="TAC"/>
            </w:pPr>
            <w:r w:rsidRPr="00320611">
              <w:t>9.3.1.75</w:t>
            </w:r>
          </w:p>
        </w:tc>
        <w:tc>
          <w:tcPr>
            <w:tcW w:w="1758" w:type="dxa"/>
            <w:tcBorders>
              <w:top w:val="single" w:sz="4" w:space="0" w:color="auto"/>
              <w:left w:val="single" w:sz="4" w:space="0" w:color="auto"/>
              <w:bottom w:val="single" w:sz="4" w:space="0" w:color="auto"/>
              <w:right w:val="single" w:sz="4" w:space="0" w:color="auto"/>
            </w:tcBorders>
            <w:hideMark/>
          </w:tcPr>
          <w:p w14:paraId="4A42E395" w14:textId="77777777" w:rsidR="00EA2EAE" w:rsidRPr="00320611" w:rsidRDefault="00EA2EAE" w:rsidP="00A13E1F">
            <w:pPr>
              <w:pStyle w:val="TAC"/>
            </w:pPr>
            <w:r w:rsidRPr="00320611">
              <w:rPr>
                <w:rFonts w:cs="Arial"/>
                <w:snapToGrid w:val="0"/>
              </w:rPr>
              <w:t>Indicates the UTC time when the location information was generated</w:t>
            </w:r>
            <w:r w:rsidRPr="00320611">
              <w:t>.</w:t>
            </w:r>
          </w:p>
        </w:tc>
        <w:tc>
          <w:tcPr>
            <w:tcW w:w="1078" w:type="dxa"/>
            <w:tcBorders>
              <w:top w:val="single" w:sz="4" w:space="0" w:color="auto"/>
              <w:left w:val="single" w:sz="4" w:space="0" w:color="auto"/>
              <w:bottom w:val="single" w:sz="4" w:space="0" w:color="auto"/>
              <w:right w:val="single" w:sz="4" w:space="0" w:color="auto"/>
            </w:tcBorders>
            <w:hideMark/>
          </w:tcPr>
          <w:p w14:paraId="0321B12F"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3E971AB0" w14:textId="77777777" w:rsidR="00EA2EAE" w:rsidRPr="00320611" w:rsidRDefault="00EA2EAE" w:rsidP="00A13E1F">
            <w:pPr>
              <w:pStyle w:val="TAC"/>
            </w:pPr>
          </w:p>
        </w:tc>
      </w:tr>
      <w:tr w:rsidR="00EA2EAE" w:rsidRPr="00320611" w14:paraId="2A10C3A4"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B65C7F" w14:textId="77777777" w:rsidR="00EA2EAE" w:rsidRPr="00320611" w:rsidRDefault="00EA2EAE" w:rsidP="00A13E1F">
            <w:pPr>
              <w:pStyle w:val="TAL"/>
            </w:pPr>
            <w:r w:rsidRPr="00320611">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4F075E9C" w14:textId="77777777" w:rsidR="00EA2EAE" w:rsidRPr="00320611" w:rsidRDefault="00EA2EAE" w:rsidP="00A13E1F">
            <w:pPr>
              <w:pStyle w:val="TAC"/>
              <w:rPr>
                <w:rFonts w:eastAsia="바탕"/>
              </w:rPr>
            </w:pPr>
            <w:r w:rsidRPr="00320611">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68C564C8"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7B82BE3" w14:textId="77777777" w:rsidR="00EA2EAE" w:rsidRPr="00320611" w:rsidRDefault="00EA2EAE" w:rsidP="00A13E1F">
            <w:pPr>
              <w:pStyle w:val="TAC"/>
            </w:pPr>
            <w:r w:rsidRPr="00320611">
              <w:t>NG-RAN CGI</w:t>
            </w:r>
          </w:p>
          <w:p w14:paraId="6F789E7F" w14:textId="77777777" w:rsidR="00EA2EAE" w:rsidRPr="00320611" w:rsidRDefault="00EA2EAE" w:rsidP="00A13E1F">
            <w:pPr>
              <w:pStyle w:val="TAC"/>
            </w:pPr>
            <w:r w:rsidRPr="00320611">
              <w:t>9.3.1.73</w:t>
            </w:r>
          </w:p>
        </w:tc>
        <w:tc>
          <w:tcPr>
            <w:tcW w:w="1758" w:type="dxa"/>
            <w:tcBorders>
              <w:top w:val="single" w:sz="4" w:space="0" w:color="auto"/>
              <w:left w:val="single" w:sz="4" w:space="0" w:color="auto"/>
              <w:bottom w:val="single" w:sz="4" w:space="0" w:color="auto"/>
              <w:right w:val="single" w:sz="4" w:space="0" w:color="auto"/>
            </w:tcBorders>
          </w:tcPr>
          <w:p w14:paraId="016551DF"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2702827F" w14:textId="77777777" w:rsidR="00EA2EAE" w:rsidRPr="00320611" w:rsidRDefault="00EA2EAE" w:rsidP="00A13E1F">
            <w:pPr>
              <w:pStyle w:val="TAC"/>
            </w:pPr>
            <w:r w:rsidRPr="00320611">
              <w:t>YES</w:t>
            </w:r>
          </w:p>
        </w:tc>
        <w:tc>
          <w:tcPr>
            <w:tcW w:w="1078" w:type="dxa"/>
            <w:tcBorders>
              <w:top w:val="single" w:sz="4" w:space="0" w:color="auto"/>
              <w:left w:val="single" w:sz="4" w:space="0" w:color="auto"/>
              <w:bottom w:val="single" w:sz="4" w:space="0" w:color="auto"/>
              <w:right w:val="single" w:sz="4" w:space="0" w:color="auto"/>
            </w:tcBorders>
            <w:hideMark/>
          </w:tcPr>
          <w:p w14:paraId="26551B9B" w14:textId="77777777" w:rsidR="00EA2EAE" w:rsidRPr="00320611" w:rsidRDefault="00EA2EAE" w:rsidP="00A13E1F">
            <w:pPr>
              <w:pStyle w:val="TAC"/>
            </w:pPr>
            <w:r w:rsidRPr="00320611">
              <w:t>ignore</w:t>
            </w:r>
          </w:p>
        </w:tc>
      </w:tr>
    </w:tbl>
    <w:p w14:paraId="602E40DB" w14:textId="457F0C29" w:rsidR="00EA2EAE" w:rsidRPr="00320611" w:rsidRDefault="00EA2EAE" w:rsidP="003B60FA">
      <w:pPr>
        <w:pStyle w:val="FP"/>
      </w:pPr>
    </w:p>
    <w:p w14:paraId="697B04AF" w14:textId="02DDBA45" w:rsidR="00EA2EAE" w:rsidRPr="00320611" w:rsidRDefault="00EA2EAE" w:rsidP="00E878F1">
      <w:pPr>
        <w:rPr>
          <w:lang w:eastAsia="ko-KR"/>
        </w:rPr>
      </w:pPr>
      <w:r w:rsidRPr="00E878F1">
        <w:t>to</w:t>
      </w:r>
    </w:p>
    <w:p w14:paraId="2F6F9E1E" w14:textId="26F602D5" w:rsidR="00EA2EAE" w:rsidRPr="00320611" w:rsidRDefault="00EA2EAE" w:rsidP="00E878F1">
      <w:pPr>
        <w:rPr>
          <w:noProof/>
          <w:lang w:eastAsia="ja-JP"/>
        </w:rPr>
      </w:pPr>
      <w:r w:rsidRPr="00E878F1">
        <w:t>This IE is used to provide location information of the UE.</w:t>
      </w:r>
    </w:p>
    <w:p w14:paraId="22C644C1" w14:textId="2D94EABB" w:rsidR="00A13E1F" w:rsidRPr="00320611"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320611" w14:paraId="1D3E5AE8"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811B7FE" w14:textId="77777777" w:rsidR="00EA2EAE" w:rsidRPr="00320611" w:rsidRDefault="00EA2EAE" w:rsidP="00A13E1F">
            <w:pPr>
              <w:pStyle w:val="TAH"/>
            </w:pPr>
            <w:r w:rsidRPr="00320611">
              <w:t>IE/Group Name</w:t>
            </w:r>
          </w:p>
        </w:tc>
        <w:tc>
          <w:tcPr>
            <w:tcW w:w="1021" w:type="dxa"/>
            <w:tcBorders>
              <w:top w:val="single" w:sz="4" w:space="0" w:color="auto"/>
              <w:left w:val="single" w:sz="4" w:space="0" w:color="auto"/>
              <w:bottom w:val="single" w:sz="4" w:space="0" w:color="auto"/>
              <w:right w:val="single" w:sz="4" w:space="0" w:color="auto"/>
            </w:tcBorders>
            <w:hideMark/>
          </w:tcPr>
          <w:p w14:paraId="0ACC75FA" w14:textId="77777777" w:rsidR="00EA2EAE" w:rsidRPr="00320611" w:rsidRDefault="00EA2EAE" w:rsidP="00A13E1F">
            <w:pPr>
              <w:pStyle w:val="TAH"/>
            </w:pPr>
            <w:r w:rsidRPr="00320611">
              <w:t>Presence</w:t>
            </w:r>
          </w:p>
        </w:tc>
        <w:tc>
          <w:tcPr>
            <w:tcW w:w="1078" w:type="dxa"/>
            <w:tcBorders>
              <w:top w:val="single" w:sz="4" w:space="0" w:color="auto"/>
              <w:left w:val="single" w:sz="4" w:space="0" w:color="auto"/>
              <w:bottom w:val="single" w:sz="4" w:space="0" w:color="auto"/>
              <w:right w:val="single" w:sz="4" w:space="0" w:color="auto"/>
            </w:tcBorders>
            <w:hideMark/>
          </w:tcPr>
          <w:p w14:paraId="60D69E1B" w14:textId="77777777" w:rsidR="00EA2EAE" w:rsidRPr="00320611" w:rsidRDefault="00EA2EAE" w:rsidP="00A13E1F">
            <w:pPr>
              <w:pStyle w:val="TAH"/>
            </w:pPr>
            <w:r w:rsidRPr="00320611">
              <w:t>Range</w:t>
            </w:r>
          </w:p>
        </w:tc>
        <w:tc>
          <w:tcPr>
            <w:tcW w:w="1588" w:type="dxa"/>
            <w:tcBorders>
              <w:top w:val="single" w:sz="4" w:space="0" w:color="auto"/>
              <w:left w:val="single" w:sz="4" w:space="0" w:color="auto"/>
              <w:bottom w:val="single" w:sz="4" w:space="0" w:color="auto"/>
              <w:right w:val="single" w:sz="4" w:space="0" w:color="auto"/>
            </w:tcBorders>
            <w:hideMark/>
          </w:tcPr>
          <w:p w14:paraId="247C6B0B" w14:textId="77777777" w:rsidR="00EA2EAE" w:rsidRPr="00320611" w:rsidRDefault="00EA2EAE" w:rsidP="00A13E1F">
            <w:pPr>
              <w:pStyle w:val="TAH"/>
            </w:pPr>
            <w:r w:rsidRPr="00320611">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54235ACA" w14:textId="77777777" w:rsidR="00EA2EAE" w:rsidRPr="00320611" w:rsidRDefault="00EA2EAE" w:rsidP="00A13E1F">
            <w:pPr>
              <w:pStyle w:val="TAH"/>
            </w:pPr>
            <w:r w:rsidRPr="00320611">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5ED065" w14:textId="77777777" w:rsidR="00EA2EAE" w:rsidRPr="00320611" w:rsidRDefault="00EA2EAE" w:rsidP="00A13E1F">
            <w:pPr>
              <w:pStyle w:val="TAH"/>
            </w:pPr>
            <w:r w:rsidRPr="00320611">
              <w:t>Criticality</w:t>
            </w:r>
          </w:p>
        </w:tc>
        <w:tc>
          <w:tcPr>
            <w:tcW w:w="1078" w:type="dxa"/>
            <w:tcBorders>
              <w:top w:val="single" w:sz="4" w:space="0" w:color="auto"/>
              <w:left w:val="single" w:sz="4" w:space="0" w:color="auto"/>
              <w:bottom w:val="single" w:sz="4" w:space="0" w:color="auto"/>
              <w:right w:val="single" w:sz="4" w:space="0" w:color="auto"/>
            </w:tcBorders>
            <w:hideMark/>
          </w:tcPr>
          <w:p w14:paraId="2F6DAACE" w14:textId="77777777" w:rsidR="00EA2EAE" w:rsidRPr="00320611" w:rsidRDefault="00EA2EAE" w:rsidP="00A13E1F">
            <w:pPr>
              <w:pStyle w:val="TAH"/>
            </w:pPr>
            <w:r w:rsidRPr="00320611">
              <w:t>Assigned Criticality</w:t>
            </w:r>
          </w:p>
        </w:tc>
      </w:tr>
      <w:tr w:rsidR="00EA2EAE" w:rsidRPr="00320611" w14:paraId="11868BD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475A" w14:textId="77777777" w:rsidR="00EA2EAE" w:rsidRPr="00320611" w:rsidRDefault="00EA2EAE" w:rsidP="00A13E1F">
            <w:pPr>
              <w:pStyle w:val="TAL"/>
            </w:pPr>
            <w:r w:rsidRPr="00320611">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2FE83611" w14:textId="77777777" w:rsidR="00EA2EAE" w:rsidRPr="00320611" w:rsidRDefault="00EA2EAE" w:rsidP="00A13E1F">
            <w:pPr>
              <w:pStyle w:val="TAC"/>
            </w:pPr>
            <w:r w:rsidRPr="00320611">
              <w:t>M</w:t>
            </w:r>
          </w:p>
        </w:tc>
        <w:tc>
          <w:tcPr>
            <w:tcW w:w="1078" w:type="dxa"/>
            <w:tcBorders>
              <w:top w:val="single" w:sz="4" w:space="0" w:color="auto"/>
              <w:left w:val="single" w:sz="4" w:space="0" w:color="auto"/>
              <w:bottom w:val="single" w:sz="4" w:space="0" w:color="auto"/>
              <w:right w:val="single" w:sz="4" w:space="0" w:color="auto"/>
            </w:tcBorders>
            <w:hideMark/>
          </w:tcPr>
          <w:p w14:paraId="7A6EF314"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0D703C5B"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5C82CBA"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68A1DB"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48161092" w14:textId="77777777" w:rsidR="00EA2EAE" w:rsidRPr="00320611" w:rsidRDefault="00EA2EAE" w:rsidP="00A13E1F">
            <w:pPr>
              <w:pStyle w:val="TAC"/>
            </w:pPr>
          </w:p>
        </w:tc>
      </w:tr>
      <w:tr w:rsidR="00EA2EAE" w:rsidRPr="00320611" w14:paraId="54318555"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1B009BA" w14:textId="77777777" w:rsidR="00EA2EAE" w:rsidRPr="00320611" w:rsidRDefault="00EA2EAE" w:rsidP="00A13E1F">
            <w:pPr>
              <w:pStyle w:val="TAL"/>
              <w:rPr>
                <w:rFonts w:eastAsia="MS Mincho"/>
              </w:rPr>
            </w:pPr>
            <w:r w:rsidRPr="00320611">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0972151E" w14:textId="77777777" w:rsidR="00EA2EAE" w:rsidRPr="00320611"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78A0CCC7"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BDCE6ED"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7493FD04"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6C5E8A5F"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01EF4B89" w14:textId="77777777" w:rsidR="00EA2EAE" w:rsidRPr="00320611" w:rsidRDefault="00EA2EAE" w:rsidP="00A13E1F">
            <w:pPr>
              <w:pStyle w:val="TAC"/>
            </w:pPr>
          </w:p>
        </w:tc>
      </w:tr>
      <w:tr w:rsidR="00EA2EAE" w:rsidRPr="00320611" w14:paraId="70CC178A"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AD5016D" w14:textId="77777777" w:rsidR="00EA2EAE" w:rsidRPr="00320611" w:rsidRDefault="00EA2EAE" w:rsidP="00A13E1F">
            <w:pPr>
              <w:pStyle w:val="TAL"/>
              <w:rPr>
                <w:rFonts w:eastAsia="MS Mincho"/>
              </w:rPr>
            </w:pPr>
            <w:r w:rsidRPr="00320611">
              <w:t>&gt;&gt;E-UTRA CGI</w:t>
            </w:r>
          </w:p>
        </w:tc>
        <w:tc>
          <w:tcPr>
            <w:tcW w:w="1021" w:type="dxa"/>
            <w:tcBorders>
              <w:top w:val="single" w:sz="4" w:space="0" w:color="auto"/>
              <w:left w:val="single" w:sz="4" w:space="0" w:color="auto"/>
              <w:bottom w:val="single" w:sz="4" w:space="0" w:color="auto"/>
              <w:right w:val="single" w:sz="4" w:space="0" w:color="auto"/>
            </w:tcBorders>
            <w:hideMark/>
          </w:tcPr>
          <w:p w14:paraId="28A45A29" w14:textId="77777777" w:rsidR="00EA2EAE" w:rsidRPr="00320611" w:rsidRDefault="00EA2EAE" w:rsidP="00A13E1F">
            <w:pPr>
              <w:pStyle w:val="TAC"/>
              <w:rPr>
                <w:rFonts w:eastAsia="바탕"/>
              </w:rPr>
            </w:pPr>
            <w:r w:rsidRPr="00320611">
              <w:rPr>
                <w:rFonts w:eastAsia="바탕"/>
              </w:rPr>
              <w:t>M</w:t>
            </w:r>
          </w:p>
        </w:tc>
        <w:tc>
          <w:tcPr>
            <w:tcW w:w="1078" w:type="dxa"/>
            <w:tcBorders>
              <w:top w:val="single" w:sz="4" w:space="0" w:color="auto"/>
              <w:left w:val="single" w:sz="4" w:space="0" w:color="auto"/>
              <w:bottom w:val="single" w:sz="4" w:space="0" w:color="auto"/>
              <w:right w:val="single" w:sz="4" w:space="0" w:color="auto"/>
            </w:tcBorders>
          </w:tcPr>
          <w:p w14:paraId="4423AD23"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7B5F42E" w14:textId="77777777" w:rsidR="00EA2EAE" w:rsidRPr="00320611" w:rsidRDefault="00EA2EAE" w:rsidP="00A13E1F">
            <w:pPr>
              <w:pStyle w:val="TAC"/>
            </w:pPr>
            <w:r w:rsidRPr="00320611">
              <w:t>9.3.1.9</w:t>
            </w:r>
          </w:p>
        </w:tc>
        <w:tc>
          <w:tcPr>
            <w:tcW w:w="1758" w:type="dxa"/>
            <w:tcBorders>
              <w:top w:val="single" w:sz="4" w:space="0" w:color="auto"/>
              <w:left w:val="single" w:sz="4" w:space="0" w:color="auto"/>
              <w:bottom w:val="single" w:sz="4" w:space="0" w:color="auto"/>
              <w:right w:val="single" w:sz="4" w:space="0" w:color="auto"/>
            </w:tcBorders>
            <w:hideMark/>
          </w:tcPr>
          <w:p w14:paraId="0A6541BC"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69978589"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74EADA78" w14:textId="77777777" w:rsidR="00EA2EAE" w:rsidRPr="00320611" w:rsidRDefault="00EA2EAE" w:rsidP="00A13E1F">
            <w:pPr>
              <w:pStyle w:val="TAC"/>
            </w:pPr>
          </w:p>
        </w:tc>
      </w:tr>
      <w:tr w:rsidR="00EA2EAE" w:rsidRPr="00320611" w14:paraId="127131C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60B00357" w14:textId="77777777" w:rsidR="00EA2EAE" w:rsidRPr="00320611" w:rsidRDefault="00EA2EAE" w:rsidP="00A13E1F">
            <w:pPr>
              <w:pStyle w:val="TAL"/>
              <w:rPr>
                <w:b/>
              </w:rPr>
            </w:pPr>
            <w:r w:rsidRPr="00320611">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5B7D0455" w14:textId="77777777" w:rsidR="00EA2EAE" w:rsidRPr="00320611" w:rsidRDefault="00EA2EAE" w:rsidP="00A13E1F">
            <w:pPr>
              <w:pStyle w:val="TAC"/>
              <w:rPr>
                <w:rFonts w:eastAsia="바탕"/>
                <w:b/>
              </w:rPr>
            </w:pPr>
            <w:r w:rsidRPr="00320611">
              <w:rPr>
                <w:rFonts w:eastAsia="바탕"/>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61C2803" w14:textId="77777777" w:rsidR="00EA2EAE" w:rsidRPr="00320611"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137F3F3" w14:textId="77777777" w:rsidR="00EA2EAE" w:rsidRPr="00320611" w:rsidRDefault="00EA2EAE" w:rsidP="00A13E1F">
            <w:pPr>
              <w:pStyle w:val="TAC"/>
              <w:rPr>
                <w:b/>
              </w:rPr>
            </w:pPr>
            <w:r w:rsidRPr="00320611">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3A968A98" w14:textId="77777777" w:rsidR="00EA2EAE" w:rsidRPr="00320611"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3C4FB07A" w14:textId="77777777" w:rsidR="00EA2EAE" w:rsidRPr="00320611" w:rsidRDefault="00EA2EAE" w:rsidP="00A13E1F">
            <w:pPr>
              <w:pStyle w:val="TAC"/>
              <w:rPr>
                <w:b/>
              </w:rPr>
            </w:pPr>
            <w:r w:rsidRPr="00320611">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8320831" w14:textId="77777777" w:rsidR="00EA2EAE" w:rsidRPr="00320611" w:rsidRDefault="00EA2EAE" w:rsidP="00A13E1F">
            <w:pPr>
              <w:pStyle w:val="TAC"/>
              <w:rPr>
                <w:b/>
              </w:rPr>
            </w:pPr>
          </w:p>
        </w:tc>
      </w:tr>
      <w:tr w:rsidR="00EA2EAE" w:rsidRPr="00320611" w14:paraId="4A146AD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B8F109C" w14:textId="77777777" w:rsidR="00EA2EAE" w:rsidRPr="00320611" w:rsidRDefault="00EA2EAE" w:rsidP="00A13E1F">
            <w:pPr>
              <w:pStyle w:val="TAL"/>
            </w:pPr>
            <w:r w:rsidRPr="00320611">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5A7CF36F" w14:textId="77777777" w:rsidR="00EA2EAE" w:rsidRPr="00320611" w:rsidRDefault="00EA2EAE" w:rsidP="00A13E1F">
            <w:pPr>
              <w:pStyle w:val="TAC"/>
              <w:rPr>
                <w:rFonts w:eastAsia="바탕"/>
              </w:rPr>
            </w:pPr>
            <w:r w:rsidRPr="00320611">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0693BD19"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6CCA1E67" w14:textId="77777777" w:rsidR="00EA2EAE" w:rsidRPr="00320611" w:rsidRDefault="00EA2EAE" w:rsidP="00A13E1F">
            <w:pPr>
              <w:pStyle w:val="TAC"/>
            </w:pPr>
            <w:r w:rsidRPr="00320611">
              <w:t>Time Stamp</w:t>
            </w:r>
          </w:p>
          <w:p w14:paraId="20FD49B5" w14:textId="77777777" w:rsidR="00EA2EAE" w:rsidRPr="00320611" w:rsidRDefault="00EA2EAE" w:rsidP="00A13E1F">
            <w:pPr>
              <w:pStyle w:val="TAC"/>
            </w:pPr>
            <w:r w:rsidRPr="00320611">
              <w:t>9.3.1.75</w:t>
            </w:r>
          </w:p>
        </w:tc>
        <w:tc>
          <w:tcPr>
            <w:tcW w:w="1758" w:type="dxa"/>
            <w:tcBorders>
              <w:top w:val="single" w:sz="4" w:space="0" w:color="auto"/>
              <w:left w:val="single" w:sz="4" w:space="0" w:color="auto"/>
              <w:bottom w:val="single" w:sz="4" w:space="0" w:color="auto"/>
              <w:right w:val="single" w:sz="4" w:space="0" w:color="auto"/>
            </w:tcBorders>
            <w:hideMark/>
          </w:tcPr>
          <w:p w14:paraId="30017AFF" w14:textId="77777777" w:rsidR="00EA2EAE" w:rsidRPr="00320611" w:rsidRDefault="00EA2EAE" w:rsidP="00A13E1F">
            <w:pPr>
              <w:pStyle w:val="TAC"/>
            </w:pPr>
            <w:r w:rsidRPr="00320611">
              <w:rPr>
                <w:rFonts w:cs="Arial"/>
                <w:snapToGrid w:val="0"/>
              </w:rPr>
              <w:t>Indicates the UTC time when the location information was generated</w:t>
            </w:r>
            <w:r w:rsidRPr="00320611">
              <w:t>.</w:t>
            </w:r>
          </w:p>
        </w:tc>
        <w:tc>
          <w:tcPr>
            <w:tcW w:w="1078" w:type="dxa"/>
            <w:tcBorders>
              <w:top w:val="single" w:sz="4" w:space="0" w:color="auto"/>
              <w:left w:val="single" w:sz="4" w:space="0" w:color="auto"/>
              <w:bottom w:val="single" w:sz="4" w:space="0" w:color="auto"/>
              <w:right w:val="single" w:sz="4" w:space="0" w:color="auto"/>
            </w:tcBorders>
            <w:hideMark/>
          </w:tcPr>
          <w:p w14:paraId="43D86519"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5FAB4F77" w14:textId="77777777" w:rsidR="00EA2EAE" w:rsidRPr="00320611" w:rsidRDefault="00EA2EAE" w:rsidP="00A13E1F">
            <w:pPr>
              <w:pStyle w:val="TAC"/>
            </w:pPr>
          </w:p>
        </w:tc>
      </w:tr>
      <w:tr w:rsidR="00EA2EAE" w:rsidRPr="00320611" w14:paraId="66735DC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C536F15" w14:textId="77777777" w:rsidR="00EA2EAE" w:rsidRPr="00320611" w:rsidRDefault="00EA2EAE" w:rsidP="00A13E1F">
            <w:pPr>
              <w:pStyle w:val="TAL"/>
            </w:pPr>
            <w:r w:rsidRPr="00320611">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7D93C36" w14:textId="77777777" w:rsidR="00EA2EAE" w:rsidRPr="00320611" w:rsidRDefault="00EA2EAE" w:rsidP="00A13E1F">
            <w:pPr>
              <w:pStyle w:val="TAC"/>
              <w:rPr>
                <w:rFonts w:eastAsia="바탕"/>
              </w:rPr>
            </w:pPr>
            <w:r w:rsidRPr="00320611">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63E7DDAC"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1300BA4" w14:textId="77777777" w:rsidR="00EA2EAE" w:rsidRPr="00320611" w:rsidRDefault="00EA2EAE" w:rsidP="00A13E1F">
            <w:pPr>
              <w:pStyle w:val="TAC"/>
            </w:pPr>
            <w:r w:rsidRPr="00320611">
              <w:t>NG-RAN CGI</w:t>
            </w:r>
          </w:p>
          <w:p w14:paraId="3B3B6B98" w14:textId="77777777" w:rsidR="00EA2EAE" w:rsidRPr="00320611" w:rsidRDefault="00EA2EAE" w:rsidP="00A13E1F">
            <w:pPr>
              <w:pStyle w:val="TAC"/>
            </w:pPr>
            <w:r w:rsidRPr="00320611">
              <w:t>9.3.1.73</w:t>
            </w:r>
          </w:p>
        </w:tc>
        <w:tc>
          <w:tcPr>
            <w:tcW w:w="1758" w:type="dxa"/>
            <w:tcBorders>
              <w:top w:val="single" w:sz="4" w:space="0" w:color="auto"/>
              <w:left w:val="single" w:sz="4" w:space="0" w:color="auto"/>
              <w:bottom w:val="single" w:sz="4" w:space="0" w:color="auto"/>
              <w:right w:val="single" w:sz="4" w:space="0" w:color="auto"/>
            </w:tcBorders>
          </w:tcPr>
          <w:p w14:paraId="719B77F6"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4561F16" w14:textId="77777777" w:rsidR="00EA2EAE" w:rsidRPr="00320611" w:rsidRDefault="00EA2EAE" w:rsidP="00A13E1F">
            <w:pPr>
              <w:pStyle w:val="TAC"/>
            </w:pPr>
            <w:r w:rsidRPr="00320611">
              <w:t>YES</w:t>
            </w:r>
          </w:p>
        </w:tc>
        <w:tc>
          <w:tcPr>
            <w:tcW w:w="1078" w:type="dxa"/>
            <w:tcBorders>
              <w:top w:val="single" w:sz="4" w:space="0" w:color="auto"/>
              <w:left w:val="single" w:sz="4" w:space="0" w:color="auto"/>
              <w:bottom w:val="single" w:sz="4" w:space="0" w:color="auto"/>
              <w:right w:val="single" w:sz="4" w:space="0" w:color="auto"/>
            </w:tcBorders>
            <w:hideMark/>
          </w:tcPr>
          <w:p w14:paraId="26F37F9C" w14:textId="77777777" w:rsidR="00EA2EAE" w:rsidRPr="00320611" w:rsidRDefault="00EA2EAE" w:rsidP="00A13E1F">
            <w:pPr>
              <w:pStyle w:val="TAC"/>
            </w:pPr>
            <w:r w:rsidRPr="00320611">
              <w:t>ignore</w:t>
            </w:r>
          </w:p>
        </w:tc>
      </w:tr>
      <w:tr w:rsidR="00EA2EAE" w:rsidRPr="00320611" w14:paraId="4384CD47"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2E2BBBE" w14:textId="77777777" w:rsidR="00EA2EAE" w:rsidRPr="00320611" w:rsidRDefault="00EA2EAE" w:rsidP="00A13E1F">
            <w:pPr>
              <w:pStyle w:val="TAL"/>
            </w:pPr>
            <w:r w:rsidRPr="00320611">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7F49574A"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3BA6A80C"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899913" w14:textId="77777777" w:rsidR="00EA2EAE" w:rsidRPr="00320611"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50C210AB"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00654C0"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EE216A" w14:textId="77777777" w:rsidR="00EA2EAE" w:rsidRPr="00320611" w:rsidRDefault="00EA2EAE" w:rsidP="00A13E1F">
            <w:pPr>
              <w:pStyle w:val="TAC"/>
            </w:pPr>
          </w:p>
        </w:tc>
      </w:tr>
      <w:tr w:rsidR="00EA2EAE" w:rsidRPr="00320611" w14:paraId="759FE25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58C3FA9A" w14:textId="77777777" w:rsidR="00EA2EAE" w:rsidRPr="00320611" w:rsidRDefault="00EA2EAE" w:rsidP="00A13E1F">
            <w:pPr>
              <w:pStyle w:val="TAL"/>
              <w:rPr>
                <w:rFonts w:eastAsia="MS Mincho"/>
              </w:rPr>
            </w:pPr>
            <w:r w:rsidRPr="00320611">
              <w:t>&gt;&gt;NR CGI</w:t>
            </w:r>
          </w:p>
        </w:tc>
        <w:tc>
          <w:tcPr>
            <w:tcW w:w="1021" w:type="dxa"/>
            <w:tcBorders>
              <w:top w:val="single" w:sz="4" w:space="0" w:color="auto"/>
              <w:left w:val="single" w:sz="4" w:space="0" w:color="auto"/>
              <w:bottom w:val="single" w:sz="4" w:space="0" w:color="auto"/>
              <w:right w:val="single" w:sz="4" w:space="0" w:color="auto"/>
            </w:tcBorders>
            <w:hideMark/>
          </w:tcPr>
          <w:p w14:paraId="7171CFAB" w14:textId="77777777" w:rsidR="00EA2EAE" w:rsidRPr="00320611" w:rsidRDefault="00EA2EAE" w:rsidP="00A13E1F">
            <w:pPr>
              <w:pStyle w:val="TAC"/>
              <w:rPr>
                <w:rFonts w:eastAsia="바탕"/>
              </w:rPr>
            </w:pPr>
            <w:r w:rsidRPr="00320611">
              <w:rPr>
                <w:rFonts w:eastAsia="바탕"/>
              </w:rPr>
              <w:t>M</w:t>
            </w:r>
          </w:p>
        </w:tc>
        <w:tc>
          <w:tcPr>
            <w:tcW w:w="1078" w:type="dxa"/>
            <w:tcBorders>
              <w:top w:val="single" w:sz="4" w:space="0" w:color="auto"/>
              <w:left w:val="single" w:sz="4" w:space="0" w:color="auto"/>
              <w:bottom w:val="single" w:sz="4" w:space="0" w:color="auto"/>
              <w:right w:val="single" w:sz="4" w:space="0" w:color="auto"/>
            </w:tcBorders>
          </w:tcPr>
          <w:p w14:paraId="3638B846"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90237A9" w14:textId="77777777" w:rsidR="00EA2EAE" w:rsidRPr="00320611" w:rsidRDefault="00EA2EAE" w:rsidP="00A13E1F">
            <w:pPr>
              <w:pStyle w:val="TAC"/>
            </w:pPr>
            <w:r w:rsidRPr="00320611">
              <w:t>9.3.1.7</w:t>
            </w:r>
          </w:p>
        </w:tc>
        <w:tc>
          <w:tcPr>
            <w:tcW w:w="1758" w:type="dxa"/>
            <w:tcBorders>
              <w:top w:val="single" w:sz="4" w:space="0" w:color="auto"/>
              <w:left w:val="single" w:sz="4" w:space="0" w:color="auto"/>
              <w:bottom w:val="single" w:sz="4" w:space="0" w:color="auto"/>
              <w:right w:val="single" w:sz="4" w:space="0" w:color="auto"/>
            </w:tcBorders>
            <w:hideMark/>
          </w:tcPr>
          <w:p w14:paraId="251E2D41"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1BAEECF"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4B6826A8" w14:textId="77777777" w:rsidR="00EA2EAE" w:rsidRPr="00320611" w:rsidRDefault="00EA2EAE" w:rsidP="00A13E1F">
            <w:pPr>
              <w:pStyle w:val="TAC"/>
            </w:pPr>
          </w:p>
        </w:tc>
      </w:tr>
      <w:tr w:rsidR="00EA2EAE" w:rsidRPr="00320611" w14:paraId="5D2DE096"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1BBA968" w14:textId="77777777" w:rsidR="00EA2EAE" w:rsidRPr="00320611" w:rsidRDefault="00EA2EAE" w:rsidP="00A13E1F">
            <w:pPr>
              <w:pStyle w:val="TAL"/>
              <w:rPr>
                <w:b/>
              </w:rPr>
            </w:pPr>
            <w:r w:rsidRPr="00320611">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675EC76E" w14:textId="77777777" w:rsidR="00EA2EAE" w:rsidRPr="00320611" w:rsidRDefault="00EA2EAE" w:rsidP="00A13E1F">
            <w:pPr>
              <w:pStyle w:val="TAC"/>
              <w:rPr>
                <w:rFonts w:eastAsia="바탕"/>
                <w:b/>
              </w:rPr>
            </w:pPr>
            <w:r w:rsidRPr="00320611">
              <w:rPr>
                <w:rFonts w:eastAsia="바탕"/>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A15C032" w14:textId="77777777" w:rsidR="00EA2EAE" w:rsidRPr="00320611"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F7B13F4" w14:textId="77777777" w:rsidR="00EA2EAE" w:rsidRPr="00320611" w:rsidRDefault="00EA2EAE" w:rsidP="00A13E1F">
            <w:pPr>
              <w:pStyle w:val="TAC"/>
              <w:rPr>
                <w:b/>
              </w:rPr>
            </w:pPr>
            <w:r w:rsidRPr="00320611">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5FB97704" w14:textId="77777777" w:rsidR="00EA2EAE" w:rsidRPr="00320611"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17CC90" w14:textId="77777777" w:rsidR="00EA2EAE" w:rsidRPr="00320611" w:rsidRDefault="00EA2EAE" w:rsidP="00A13E1F">
            <w:pPr>
              <w:pStyle w:val="TAC"/>
              <w:rPr>
                <w:b/>
              </w:rPr>
            </w:pPr>
            <w:r w:rsidRPr="00320611">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10F90AB" w14:textId="77777777" w:rsidR="00EA2EAE" w:rsidRPr="00320611" w:rsidRDefault="00EA2EAE" w:rsidP="00A13E1F">
            <w:pPr>
              <w:pStyle w:val="TAC"/>
              <w:rPr>
                <w:b/>
              </w:rPr>
            </w:pPr>
          </w:p>
        </w:tc>
      </w:tr>
      <w:tr w:rsidR="00EA2EAE" w:rsidRPr="00320611" w14:paraId="16C1395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40DCCFC" w14:textId="77777777" w:rsidR="00EA2EAE" w:rsidRPr="00320611" w:rsidRDefault="00EA2EAE" w:rsidP="00A13E1F">
            <w:pPr>
              <w:pStyle w:val="TAL"/>
            </w:pPr>
            <w:r w:rsidRPr="00320611">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607DA800" w14:textId="77777777" w:rsidR="00EA2EAE" w:rsidRPr="00320611" w:rsidRDefault="00EA2EAE" w:rsidP="00A13E1F">
            <w:pPr>
              <w:pStyle w:val="TAC"/>
              <w:rPr>
                <w:rFonts w:eastAsia="바탕"/>
              </w:rPr>
            </w:pPr>
            <w:r w:rsidRPr="00320611">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4FA2FAA4"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A763BF9" w14:textId="77777777" w:rsidR="00EA2EAE" w:rsidRPr="00320611" w:rsidRDefault="00EA2EAE" w:rsidP="00A13E1F">
            <w:pPr>
              <w:pStyle w:val="TAC"/>
            </w:pPr>
            <w:r w:rsidRPr="00320611">
              <w:t>Time Stamp</w:t>
            </w:r>
          </w:p>
          <w:p w14:paraId="64E7837D" w14:textId="77777777" w:rsidR="00EA2EAE" w:rsidRPr="00320611" w:rsidRDefault="00EA2EAE" w:rsidP="00A13E1F">
            <w:pPr>
              <w:pStyle w:val="TAC"/>
            </w:pPr>
            <w:r w:rsidRPr="00320611">
              <w:t>9.3.1.75</w:t>
            </w:r>
          </w:p>
        </w:tc>
        <w:tc>
          <w:tcPr>
            <w:tcW w:w="1758" w:type="dxa"/>
            <w:tcBorders>
              <w:top w:val="single" w:sz="4" w:space="0" w:color="auto"/>
              <w:left w:val="single" w:sz="4" w:space="0" w:color="auto"/>
              <w:bottom w:val="single" w:sz="4" w:space="0" w:color="auto"/>
              <w:right w:val="single" w:sz="4" w:space="0" w:color="auto"/>
            </w:tcBorders>
            <w:hideMark/>
          </w:tcPr>
          <w:p w14:paraId="20AC4FEB" w14:textId="77777777" w:rsidR="00EA2EAE" w:rsidRPr="00320611" w:rsidRDefault="00EA2EAE" w:rsidP="00A13E1F">
            <w:pPr>
              <w:pStyle w:val="TAC"/>
            </w:pPr>
            <w:r w:rsidRPr="00320611">
              <w:rPr>
                <w:rFonts w:cs="Arial"/>
                <w:snapToGrid w:val="0"/>
              </w:rPr>
              <w:t>Indicates the UTC time when the location information was generated</w:t>
            </w:r>
            <w:r w:rsidRPr="00320611">
              <w:t>.</w:t>
            </w:r>
          </w:p>
        </w:tc>
        <w:tc>
          <w:tcPr>
            <w:tcW w:w="1078" w:type="dxa"/>
            <w:tcBorders>
              <w:top w:val="single" w:sz="4" w:space="0" w:color="auto"/>
              <w:left w:val="single" w:sz="4" w:space="0" w:color="auto"/>
              <w:bottom w:val="single" w:sz="4" w:space="0" w:color="auto"/>
              <w:right w:val="single" w:sz="4" w:space="0" w:color="auto"/>
            </w:tcBorders>
            <w:hideMark/>
          </w:tcPr>
          <w:p w14:paraId="0D82A75E" w14:textId="77777777" w:rsidR="00EA2EAE" w:rsidRPr="00320611" w:rsidRDefault="00EA2EAE" w:rsidP="00A13E1F">
            <w:pPr>
              <w:pStyle w:val="TAC"/>
            </w:pPr>
            <w:r w:rsidRPr="00320611">
              <w:t>-</w:t>
            </w:r>
          </w:p>
        </w:tc>
        <w:tc>
          <w:tcPr>
            <w:tcW w:w="1078" w:type="dxa"/>
            <w:tcBorders>
              <w:top w:val="single" w:sz="4" w:space="0" w:color="auto"/>
              <w:left w:val="single" w:sz="4" w:space="0" w:color="auto"/>
              <w:bottom w:val="single" w:sz="4" w:space="0" w:color="auto"/>
              <w:right w:val="single" w:sz="4" w:space="0" w:color="auto"/>
            </w:tcBorders>
          </w:tcPr>
          <w:p w14:paraId="685B6F14" w14:textId="77777777" w:rsidR="00EA2EAE" w:rsidRPr="00320611" w:rsidRDefault="00EA2EAE" w:rsidP="00A13E1F">
            <w:pPr>
              <w:pStyle w:val="TAC"/>
            </w:pPr>
          </w:p>
        </w:tc>
      </w:tr>
      <w:tr w:rsidR="00EA2EAE" w:rsidRPr="00320611" w14:paraId="0C6888E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DC2A298" w14:textId="77777777" w:rsidR="00EA2EAE" w:rsidRPr="00320611" w:rsidRDefault="00EA2EAE" w:rsidP="00A13E1F">
            <w:pPr>
              <w:pStyle w:val="TAL"/>
            </w:pPr>
            <w:r w:rsidRPr="00320611">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EE453B8" w14:textId="77777777" w:rsidR="00EA2EAE" w:rsidRPr="00320611" w:rsidRDefault="00EA2EAE" w:rsidP="00A13E1F">
            <w:pPr>
              <w:pStyle w:val="TAC"/>
              <w:rPr>
                <w:rFonts w:eastAsia="바탕"/>
              </w:rPr>
            </w:pPr>
            <w:r w:rsidRPr="00320611">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186CA405" w14:textId="77777777" w:rsidR="00EA2EAE" w:rsidRPr="00320611"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1ADD1621" w14:textId="77777777" w:rsidR="00EA2EAE" w:rsidRPr="00320611" w:rsidRDefault="00EA2EAE" w:rsidP="00A13E1F">
            <w:pPr>
              <w:pStyle w:val="TAC"/>
            </w:pPr>
            <w:r w:rsidRPr="00320611">
              <w:t>NG-RAN CGI</w:t>
            </w:r>
          </w:p>
          <w:p w14:paraId="2EA6C050" w14:textId="77777777" w:rsidR="00EA2EAE" w:rsidRPr="00320611" w:rsidRDefault="00EA2EAE" w:rsidP="00A13E1F">
            <w:pPr>
              <w:pStyle w:val="TAC"/>
            </w:pPr>
            <w:r w:rsidRPr="00320611">
              <w:t>9.3.1.73</w:t>
            </w:r>
          </w:p>
        </w:tc>
        <w:tc>
          <w:tcPr>
            <w:tcW w:w="1758" w:type="dxa"/>
            <w:tcBorders>
              <w:top w:val="single" w:sz="4" w:space="0" w:color="auto"/>
              <w:left w:val="single" w:sz="4" w:space="0" w:color="auto"/>
              <w:bottom w:val="single" w:sz="4" w:space="0" w:color="auto"/>
              <w:right w:val="single" w:sz="4" w:space="0" w:color="auto"/>
            </w:tcBorders>
          </w:tcPr>
          <w:p w14:paraId="4E2C8C1C" w14:textId="77777777" w:rsidR="00EA2EAE" w:rsidRPr="00320611"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E080037" w14:textId="77777777" w:rsidR="00EA2EAE" w:rsidRPr="00320611" w:rsidRDefault="00EA2EAE" w:rsidP="00A13E1F">
            <w:pPr>
              <w:pStyle w:val="TAC"/>
            </w:pPr>
            <w:r w:rsidRPr="00320611">
              <w:t>YES</w:t>
            </w:r>
          </w:p>
        </w:tc>
        <w:tc>
          <w:tcPr>
            <w:tcW w:w="1078" w:type="dxa"/>
            <w:tcBorders>
              <w:top w:val="single" w:sz="4" w:space="0" w:color="auto"/>
              <w:left w:val="single" w:sz="4" w:space="0" w:color="auto"/>
              <w:bottom w:val="single" w:sz="4" w:space="0" w:color="auto"/>
              <w:right w:val="single" w:sz="4" w:space="0" w:color="auto"/>
            </w:tcBorders>
            <w:hideMark/>
          </w:tcPr>
          <w:p w14:paraId="33FD02FE" w14:textId="77777777" w:rsidR="00EA2EAE" w:rsidRPr="00320611" w:rsidRDefault="00EA2EAE" w:rsidP="00A13E1F">
            <w:pPr>
              <w:pStyle w:val="TAC"/>
            </w:pPr>
            <w:r w:rsidRPr="00320611">
              <w:t>ignore</w:t>
            </w:r>
          </w:p>
        </w:tc>
      </w:tr>
    </w:tbl>
    <w:p w14:paraId="79F1AA54" w14:textId="77777777" w:rsidR="00EA2EAE" w:rsidRPr="00320611" w:rsidRDefault="00EA2EAE" w:rsidP="003B60FA">
      <w:pPr>
        <w:pStyle w:val="FP"/>
      </w:pPr>
    </w:p>
    <w:p w14:paraId="47205E90" w14:textId="77777777" w:rsidR="00EA2EAE" w:rsidRPr="00320611" w:rsidRDefault="00EA2EAE" w:rsidP="00E878F1">
      <w:pPr>
        <w:rPr>
          <w:lang w:eastAsia="ko-KR"/>
        </w:rPr>
      </w:pPr>
      <w:r w:rsidRPr="00E878F1">
        <w:t>where the definition of TAI LIST can be like</w:t>
      </w:r>
    </w:p>
    <w:p w14:paraId="3FD89281" w14:textId="77777777" w:rsidR="00EA2EAE" w:rsidRPr="00320611" w:rsidRDefault="00EA2EAE" w:rsidP="00E878F1">
      <w:pPr>
        <w:rPr>
          <w:lang w:eastAsia="ja-JP"/>
        </w:rPr>
      </w:pPr>
      <w:r w:rsidRPr="00E878F1">
        <w:t>TAI LIST</w:t>
      </w:r>
    </w:p>
    <w:p w14:paraId="727930AF" w14:textId="420CF83B" w:rsidR="00EA2EAE" w:rsidRPr="00320611" w:rsidRDefault="00EA2EAE" w:rsidP="00E878F1">
      <w:pPr>
        <w:rPr>
          <w:lang w:eastAsia="ja-JP"/>
        </w:rPr>
      </w:pPr>
      <w:r w:rsidRPr="00E878F1">
        <w:t>This IE indicates the list of TAIs broadcast by the NG RAN node and can be accessed by the UE.</w:t>
      </w:r>
    </w:p>
    <w:p w14:paraId="069BD15E" w14:textId="77777777" w:rsidR="00A13E1F" w:rsidRPr="00320611" w:rsidRDefault="00A13E1F" w:rsidP="00A13E1F">
      <w:pPr>
        <w:pStyle w:val="TH"/>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203"/>
        <w:gridCol w:w="970"/>
        <w:gridCol w:w="2660"/>
        <w:gridCol w:w="1421"/>
        <w:gridCol w:w="1350"/>
        <w:gridCol w:w="989"/>
        <w:gridCol w:w="1028"/>
      </w:tblGrid>
      <w:tr w:rsidR="00EA2EAE" w:rsidRPr="00320611" w14:paraId="1035B028"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4D90E7" w14:textId="77777777" w:rsidR="00EA2EAE" w:rsidRPr="00320611" w:rsidRDefault="00EA2EAE" w:rsidP="00A13E1F">
            <w:pPr>
              <w:pStyle w:val="TAH"/>
            </w:pPr>
            <w:r w:rsidRPr="00320611">
              <w:t>IE/Group Name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BCB3F9" w14:textId="77777777" w:rsidR="00EA2EAE" w:rsidRPr="00320611" w:rsidRDefault="00EA2EAE" w:rsidP="00A13E1F">
            <w:pPr>
              <w:pStyle w:val="TAH"/>
            </w:pPr>
            <w:r w:rsidRPr="00320611">
              <w:t>Presence</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51514B" w14:textId="77777777" w:rsidR="00EA2EAE" w:rsidRPr="00320611" w:rsidRDefault="00EA2EAE" w:rsidP="00A13E1F">
            <w:pPr>
              <w:pStyle w:val="TAH"/>
            </w:pPr>
            <w:r w:rsidRPr="00320611">
              <w:t>Range</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86B35" w14:textId="77777777" w:rsidR="00EA2EAE" w:rsidRPr="00320611" w:rsidRDefault="00EA2EAE" w:rsidP="00A13E1F">
            <w:pPr>
              <w:pStyle w:val="TAH"/>
            </w:pPr>
            <w:r w:rsidRPr="00320611">
              <w:t>IE type and reference</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25BC99" w14:textId="77777777" w:rsidR="00EA2EAE" w:rsidRPr="00320611" w:rsidRDefault="00EA2EAE" w:rsidP="00A13E1F">
            <w:pPr>
              <w:pStyle w:val="TAH"/>
            </w:pPr>
            <w:r w:rsidRPr="00320611">
              <w:t>Semantics description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C12C73" w14:textId="77777777" w:rsidR="00EA2EAE" w:rsidRPr="00320611" w:rsidRDefault="00EA2EAE" w:rsidP="00A13E1F">
            <w:pPr>
              <w:pStyle w:val="TAH"/>
            </w:pPr>
            <w:r w:rsidRPr="00320611">
              <w:t>Criticality</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D2FCB6" w14:textId="77777777" w:rsidR="00EA2EAE" w:rsidRPr="00320611" w:rsidRDefault="00EA2EAE" w:rsidP="00A13E1F">
            <w:pPr>
              <w:pStyle w:val="TAH"/>
            </w:pPr>
            <w:r w:rsidRPr="00320611">
              <w:t>Assigned Criticality</w:t>
            </w:r>
          </w:p>
        </w:tc>
      </w:tr>
      <w:tr w:rsidR="00EA2EAE" w:rsidRPr="00320611" w14:paraId="78C8291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B3A06E" w14:textId="77777777" w:rsidR="00EA2EAE" w:rsidRPr="00320611" w:rsidRDefault="00EA2EAE" w:rsidP="00A13E1F">
            <w:pPr>
              <w:pStyle w:val="TAL"/>
            </w:pPr>
            <w:r w:rsidRPr="00320611">
              <w:t>TAI Item</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1E9B1D" w14:textId="77777777" w:rsidR="00EA2EAE" w:rsidRPr="00320611" w:rsidRDefault="00EA2EAE" w:rsidP="00A13E1F">
            <w:pPr>
              <w:pStyle w:val="TAC"/>
            </w:pPr>
            <w:r w:rsidRPr="00320611">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318AD2" w14:textId="77777777" w:rsidR="00EA2EAE" w:rsidRPr="00320611" w:rsidRDefault="00EA2EAE" w:rsidP="00A13E1F">
            <w:pPr>
              <w:pStyle w:val="TAL"/>
            </w:pPr>
            <w:r w:rsidRPr="00320611">
              <w:rPr>
                <w:i/>
                <w:iCs/>
              </w:rPr>
              <w:t>1..&lt;maxnoofsupportedTACs&gt;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A74140" w14:textId="77777777" w:rsidR="00EA2EAE" w:rsidRPr="00320611" w:rsidRDefault="00EA2EAE" w:rsidP="00A13E1F">
            <w:pPr>
              <w:pStyle w:val="TAC"/>
            </w:pPr>
            <w:r w:rsidRPr="00320611">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7F1F79" w14:textId="77777777" w:rsidR="00EA2EAE" w:rsidRPr="00320611" w:rsidRDefault="00EA2EAE" w:rsidP="00A13E1F">
            <w:pPr>
              <w:pStyle w:val="TAC"/>
            </w:pPr>
            <w:r w:rsidRPr="00320611">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73C06" w14:textId="77777777" w:rsidR="00EA2EAE" w:rsidRPr="00320611" w:rsidRDefault="00EA2EAE" w:rsidP="00A13E1F">
            <w:pPr>
              <w:pStyle w:val="TAC"/>
            </w:pPr>
            <w:r w:rsidRPr="00320611">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F68E90" w14:textId="77777777" w:rsidR="00EA2EAE" w:rsidRPr="00320611" w:rsidRDefault="00EA2EAE" w:rsidP="00A13E1F">
            <w:pPr>
              <w:pStyle w:val="TAC"/>
            </w:pPr>
            <w:r w:rsidRPr="00320611">
              <w:t> </w:t>
            </w:r>
          </w:p>
        </w:tc>
      </w:tr>
      <w:tr w:rsidR="00EA2EAE" w:rsidRPr="00320611" w14:paraId="37E09370"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D3E15" w14:textId="77777777" w:rsidR="00EA2EAE" w:rsidRPr="00320611" w:rsidRDefault="00EA2EAE" w:rsidP="00A13E1F">
            <w:pPr>
              <w:pStyle w:val="TAL"/>
            </w:pPr>
            <w:r w:rsidRPr="00320611">
              <w:t>&gt;TAC</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A386AC" w14:textId="77777777" w:rsidR="00EA2EAE" w:rsidRPr="00320611" w:rsidRDefault="00EA2EAE" w:rsidP="00A13E1F">
            <w:pPr>
              <w:pStyle w:val="TAC"/>
            </w:pPr>
            <w:r w:rsidRPr="00320611">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721C33" w14:textId="77777777" w:rsidR="00EA2EAE" w:rsidRPr="00320611" w:rsidRDefault="00EA2EAE" w:rsidP="00A13E1F">
            <w:pPr>
              <w:pStyle w:val="TAL"/>
            </w:pPr>
            <w:r w:rsidRPr="00320611">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B08E58" w14:textId="77777777" w:rsidR="00EA2EAE" w:rsidRPr="00320611" w:rsidRDefault="00EA2EAE" w:rsidP="00A13E1F">
            <w:pPr>
              <w:pStyle w:val="TAC"/>
            </w:pPr>
            <w:r w:rsidRPr="00320611">
              <w:t>9.2.2.5</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519A30" w14:textId="77777777" w:rsidR="00EA2EAE" w:rsidRPr="00320611" w:rsidRDefault="00EA2EAE" w:rsidP="00A13E1F">
            <w:pPr>
              <w:pStyle w:val="TAC"/>
            </w:pPr>
            <w:r w:rsidRPr="00320611">
              <w:t>Broadcast TAC</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950392" w14:textId="77777777" w:rsidR="00EA2EAE" w:rsidRPr="00320611" w:rsidRDefault="00EA2EAE" w:rsidP="00A13E1F">
            <w:pPr>
              <w:pStyle w:val="TAC"/>
            </w:pPr>
            <w:r w:rsidRPr="00320611">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6D39A" w14:textId="77777777" w:rsidR="00EA2EAE" w:rsidRPr="00320611" w:rsidRDefault="00EA2EAE" w:rsidP="00A13E1F">
            <w:pPr>
              <w:pStyle w:val="TAC"/>
            </w:pPr>
            <w:r w:rsidRPr="00320611">
              <w:t> </w:t>
            </w:r>
          </w:p>
        </w:tc>
      </w:tr>
      <w:tr w:rsidR="00EA2EAE" w:rsidRPr="00320611" w14:paraId="6A2AC679"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4F705" w14:textId="77777777" w:rsidR="00EA2EAE" w:rsidRPr="00320611" w:rsidRDefault="00EA2EAE" w:rsidP="00A13E1F">
            <w:pPr>
              <w:pStyle w:val="TAL"/>
            </w:pPr>
            <w:r w:rsidRPr="00320611">
              <w:t>&gt;Broadcast PLMNs</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0551A9" w14:textId="77777777" w:rsidR="00EA2EAE" w:rsidRPr="00320611" w:rsidRDefault="00EA2EAE" w:rsidP="00A13E1F">
            <w:pPr>
              <w:pStyle w:val="TAC"/>
            </w:pPr>
            <w:r w:rsidRPr="00320611">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A87E1" w14:textId="77777777" w:rsidR="00EA2EAE" w:rsidRPr="00320611" w:rsidRDefault="00EA2EAE" w:rsidP="00A13E1F">
            <w:pPr>
              <w:pStyle w:val="TAL"/>
            </w:pPr>
            <w:r w:rsidRPr="00320611">
              <w:rPr>
                <w:i/>
                <w:iCs/>
              </w:rPr>
              <w:t>1..&lt;maxnoofsupportedPLMNs&gt;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DB8127" w14:textId="77777777" w:rsidR="00EA2EAE" w:rsidRPr="00320611" w:rsidRDefault="00EA2EAE" w:rsidP="00A13E1F">
            <w:pPr>
              <w:pStyle w:val="TAC"/>
            </w:pPr>
            <w:r w:rsidRPr="00320611">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F69AC6" w14:textId="77777777" w:rsidR="00EA2EAE" w:rsidRPr="00320611" w:rsidRDefault="00EA2EAE" w:rsidP="00A13E1F">
            <w:pPr>
              <w:pStyle w:val="TAC"/>
            </w:pPr>
            <w:r w:rsidRPr="00320611">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9C5D18" w14:textId="77777777" w:rsidR="00EA2EAE" w:rsidRPr="00320611" w:rsidRDefault="00EA2EAE" w:rsidP="00A13E1F">
            <w:pPr>
              <w:pStyle w:val="TAC"/>
            </w:pPr>
            <w:r w:rsidRPr="00320611">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AC4048" w14:textId="77777777" w:rsidR="00EA2EAE" w:rsidRPr="00320611" w:rsidRDefault="00EA2EAE" w:rsidP="00A13E1F">
            <w:pPr>
              <w:pStyle w:val="TAC"/>
            </w:pPr>
            <w:r w:rsidRPr="00320611">
              <w:t> </w:t>
            </w:r>
          </w:p>
        </w:tc>
      </w:tr>
      <w:tr w:rsidR="00EA2EAE" w:rsidRPr="00320611" w14:paraId="09138353"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0CF244" w14:textId="77777777" w:rsidR="00EA2EAE" w:rsidRPr="00320611" w:rsidRDefault="00EA2EAE" w:rsidP="00A13E1F">
            <w:pPr>
              <w:pStyle w:val="TAL"/>
            </w:pPr>
            <w:r w:rsidRPr="00320611">
              <w:t>&gt;&gt;PLMN Identity</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B6DA2B" w14:textId="77777777" w:rsidR="00EA2EAE" w:rsidRPr="00320611" w:rsidRDefault="00EA2EAE" w:rsidP="00A13E1F">
            <w:pPr>
              <w:pStyle w:val="TAC"/>
            </w:pPr>
            <w:r w:rsidRPr="00320611">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DC77B1" w14:textId="77777777" w:rsidR="00EA2EAE" w:rsidRPr="00320611" w:rsidRDefault="00EA2EAE" w:rsidP="00A13E1F">
            <w:pPr>
              <w:pStyle w:val="TAL"/>
            </w:pPr>
            <w:r w:rsidRPr="00320611">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E8937F" w14:textId="77777777" w:rsidR="00EA2EAE" w:rsidRPr="00320611" w:rsidRDefault="00EA2EAE" w:rsidP="00A13E1F">
            <w:pPr>
              <w:pStyle w:val="TAC"/>
            </w:pPr>
            <w:r w:rsidRPr="00320611">
              <w:t>9.2.2.4</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6F52F0" w14:textId="77777777" w:rsidR="00EA2EAE" w:rsidRPr="00320611" w:rsidRDefault="00EA2EAE" w:rsidP="00A13E1F">
            <w:pPr>
              <w:pStyle w:val="TAC"/>
            </w:pPr>
            <w:r w:rsidRPr="00320611">
              <w:t>Broadcast PLMN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CDBF4B" w14:textId="77777777" w:rsidR="00EA2EAE" w:rsidRPr="00320611" w:rsidRDefault="00EA2EAE" w:rsidP="00A13E1F">
            <w:pPr>
              <w:pStyle w:val="TAC"/>
            </w:pPr>
            <w:r w:rsidRPr="00320611">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306EB3" w14:textId="77777777" w:rsidR="00EA2EAE" w:rsidRPr="00320611" w:rsidRDefault="00EA2EAE" w:rsidP="00A13E1F">
            <w:pPr>
              <w:pStyle w:val="TAC"/>
            </w:pPr>
            <w:r w:rsidRPr="00320611">
              <w:t> </w:t>
            </w:r>
          </w:p>
        </w:tc>
      </w:tr>
      <w:tr w:rsidR="00EA2EAE" w:rsidRPr="00320611" w14:paraId="2BD8708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CA1C6C4" w14:textId="77777777" w:rsidR="00EA2EAE" w:rsidRPr="00320611" w:rsidRDefault="00EA2EAE" w:rsidP="00A13E1F">
            <w:pPr>
              <w:pStyle w:val="TAL"/>
            </w:pPr>
            <w:r w:rsidRPr="00320611">
              <w:t>&gt;&gt;TAI Type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532F35" w14:textId="77777777" w:rsidR="00EA2EAE" w:rsidRPr="00320611" w:rsidRDefault="00EA2EAE" w:rsidP="00A13E1F">
            <w:pPr>
              <w:pStyle w:val="TAC"/>
            </w:pPr>
            <w:r w:rsidRPr="00320611">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46F493" w14:textId="77777777" w:rsidR="00EA2EAE" w:rsidRPr="00320611" w:rsidRDefault="00EA2EAE" w:rsidP="00A13E1F">
            <w:pPr>
              <w:pStyle w:val="TAL"/>
              <w:rPr>
                <w:i/>
                <w:iCs/>
              </w:rPr>
            </w:pP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2169AB" w14:textId="77777777" w:rsidR="00EA2EAE" w:rsidRPr="00320611" w:rsidRDefault="00EA2EAE" w:rsidP="00A13E1F">
            <w:pPr>
              <w:pStyle w:val="TAC"/>
            </w:pPr>
            <w:r w:rsidRPr="00320611">
              <w:t>ENUMERATED (primary, secondary,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DF9CCA" w14:textId="77777777" w:rsidR="00EA2EAE" w:rsidRPr="00320611" w:rsidRDefault="00EA2EAE" w:rsidP="00A13E1F">
            <w:pPr>
              <w:pStyle w:val="TAC"/>
            </w:pPr>
            <w:r w:rsidRPr="00320611">
              <w:t>slice categorization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8EB8CB" w14:textId="77777777" w:rsidR="00EA2EAE" w:rsidRPr="00320611" w:rsidRDefault="00EA2EAE" w:rsidP="00A13E1F">
            <w:pPr>
              <w:pStyle w:val="TAC"/>
            </w:pPr>
            <w:r w:rsidRPr="00320611">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53FB32" w14:textId="77777777" w:rsidR="00EA2EAE" w:rsidRPr="00320611" w:rsidRDefault="00EA2EAE" w:rsidP="00A13E1F">
            <w:pPr>
              <w:pStyle w:val="TAC"/>
            </w:pPr>
          </w:p>
        </w:tc>
      </w:tr>
    </w:tbl>
    <w:p w14:paraId="2961A9D6" w14:textId="77777777" w:rsidR="00EA2EAE" w:rsidRPr="00320611" w:rsidRDefault="00EA2EAE" w:rsidP="003B60FA">
      <w:pPr>
        <w:pStyle w:val="FP"/>
      </w:pPr>
    </w:p>
    <w:p w14:paraId="22BD3276" w14:textId="77777777" w:rsidR="00EA2EAE" w:rsidRPr="00320611" w:rsidRDefault="00EA2EAE" w:rsidP="00A13E1F">
      <w:pPr>
        <w:rPr>
          <w:lang w:eastAsia="ja-JP"/>
        </w:rPr>
      </w:pPr>
      <w:r w:rsidRPr="00320611">
        <w:rPr>
          <w:lang w:eastAsia="ja-JP"/>
        </w:rPr>
        <w:t xml:space="preserve">The </w:t>
      </w:r>
      <w:r w:rsidRPr="00320611">
        <w:rPr>
          <w:i/>
          <w:iCs/>
          <w:lang w:eastAsia="ja-JP"/>
        </w:rPr>
        <w:t>TAI Type</w:t>
      </w:r>
      <w:r w:rsidRPr="00320611">
        <w:rPr>
          <w:lang w:eastAsia="ja-JP"/>
        </w:rPr>
        <w:t xml:space="preserve"> information shall also be conveyed alongside the TAI in the NG-AP NG SETUP REQUEST, RAN CONFIGURATION UPDATE messages. similarly, the same applies on Xn-AP Xn SETUP REQUEST and NG-RAN CONFIGURATION UDPATE message and in the F1-AP  F1 SETUP REQUEST and GNB-DU CONFIGURATION UDATE messages.</w:t>
      </w:r>
    </w:p>
    <w:p w14:paraId="3E8F8AD1" w14:textId="2024DFA1" w:rsidR="00EA2EAE" w:rsidRPr="00320611" w:rsidRDefault="00EA2EAE" w:rsidP="00A13E1F">
      <w:pPr>
        <w:rPr>
          <w:lang w:eastAsia="ja-JP"/>
        </w:rPr>
      </w:pPr>
      <w:r w:rsidRPr="00320611">
        <w:rPr>
          <w:lang w:eastAsia="ja-JP"/>
        </w:rPr>
        <w:t>In the registration Request message itself, the gNB also includes</w:t>
      </w:r>
    </w:p>
    <w:p w14:paraId="23CD4500" w14:textId="7F8829ED" w:rsidR="00EA2EAE" w:rsidRPr="00320611" w:rsidDel="00D53E54" w:rsidRDefault="00EA2EAE" w:rsidP="00A13E1F">
      <w:pPr>
        <w:rPr>
          <w:del w:id="2190" w:author="Rapporteur" w:date="2022-05-24T16:30:00Z"/>
          <w:lang w:eastAsia="ja-JP"/>
        </w:rPr>
      </w:pPr>
      <w:r w:rsidRPr="00320611">
        <w:rPr>
          <w:lang w:eastAsia="ja-JP"/>
        </w:rPr>
        <w:t>In the UE Registration Request step</w:t>
      </w:r>
      <w:r w:rsidR="00827BAF" w:rsidRPr="00320611">
        <w:rPr>
          <w:lang w:eastAsia="ja-JP"/>
        </w:rPr>
        <w:t> </w:t>
      </w:r>
      <w:r w:rsidRPr="00320611">
        <w:rPr>
          <w:lang w:eastAsia="ja-JP"/>
        </w:rPr>
        <w:t>1 of</w:t>
      </w:r>
      <w:r w:rsidR="00827BAF" w:rsidRPr="00320611">
        <w:rPr>
          <w:lang w:eastAsia="ja-JP"/>
        </w:rPr>
        <w:t xml:space="preserve"> </w:t>
      </w:r>
      <w:r w:rsidRPr="00320611">
        <w:rPr>
          <w:lang w:eastAsia="ja-JP"/>
        </w:rPr>
        <w:t xml:space="preserve">Figure 4.2.2.2.2-1: </w:t>
      </w:r>
      <w:r w:rsidR="00A13E1F" w:rsidRPr="00320611">
        <w:rPr>
          <w:lang w:eastAsia="ja-JP"/>
        </w:rPr>
        <w:t>"</w:t>
      </w:r>
      <w:r w:rsidRPr="00320611">
        <w:rPr>
          <w:lang w:eastAsia="ja-JP"/>
        </w:rPr>
        <w:t>Registration procedure</w:t>
      </w:r>
      <w:r w:rsidR="00A13E1F" w:rsidRPr="00320611">
        <w:rPr>
          <w:lang w:eastAsia="ja-JP"/>
        </w:rPr>
        <w:t>"</w:t>
      </w:r>
      <w:r w:rsidRPr="00320611">
        <w:rPr>
          <w:lang w:eastAsia="ja-JP"/>
        </w:rPr>
        <w:t xml:space="preserve"> the registration request includes the </w:t>
      </w:r>
      <w:r w:rsidR="00A13E1F" w:rsidRPr="00320611">
        <w:rPr>
          <w:lang w:eastAsia="ja-JP"/>
        </w:rPr>
        <w:t>"</w:t>
      </w:r>
      <w:r w:rsidRPr="00320611">
        <w:rPr>
          <w:lang w:eastAsia="ja-JP"/>
        </w:rPr>
        <w:t>last visited TAI</w:t>
      </w:r>
      <w:r w:rsidR="00A13E1F" w:rsidRPr="00320611">
        <w:rPr>
          <w:lang w:eastAsia="ja-JP"/>
        </w:rPr>
        <w:t>"</w:t>
      </w:r>
      <w:r w:rsidRPr="00320611">
        <w:rPr>
          <w:lang w:eastAsia="ja-JP"/>
        </w:rPr>
        <w:t xml:space="preserve"> information.</w:t>
      </w:r>
    </w:p>
    <w:p w14:paraId="562C3B0D" w14:textId="6E35B28F" w:rsidR="00A13E1F" w:rsidRPr="00320611" w:rsidRDefault="00A13E1F">
      <w:pPr>
        <w:pPrChange w:id="2191" w:author="Rapporteur" w:date="2022-05-24T16:30:00Z">
          <w:pPr>
            <w:pStyle w:val="TH"/>
          </w:pPr>
        </w:pPrChange>
      </w:pPr>
    </w:p>
    <w:tbl>
      <w:tblPr>
        <w:tblStyle w:val="a9"/>
        <w:tblW w:w="0" w:type="auto"/>
        <w:tblInd w:w="534" w:type="dxa"/>
        <w:tblLook w:val="04A0" w:firstRow="1" w:lastRow="0" w:firstColumn="1" w:lastColumn="0" w:noHBand="0" w:noVBand="1"/>
      </w:tblPr>
      <w:tblGrid>
        <w:gridCol w:w="8505"/>
      </w:tblGrid>
      <w:tr w:rsidR="00EA2EAE" w:rsidRPr="00320611" w14:paraId="6838399D" w14:textId="77777777" w:rsidTr="00385819">
        <w:tc>
          <w:tcPr>
            <w:tcW w:w="8505" w:type="dxa"/>
          </w:tcPr>
          <w:p w14:paraId="14DCD902" w14:textId="77777777" w:rsidR="00EA2EAE" w:rsidRPr="00320611" w:rsidRDefault="00EA2EAE" w:rsidP="00A13E1F">
            <w:pPr>
              <w:pStyle w:val="TAL"/>
            </w:pPr>
          </w:p>
          <w:p w14:paraId="777DEA8E" w14:textId="78D39E37" w:rsidR="00EA2EAE" w:rsidRPr="00320611" w:rsidRDefault="00EA2EAE" w:rsidP="00A13E1F">
            <w:pPr>
              <w:pStyle w:val="TAL"/>
              <w:rPr>
                <w:b/>
                <w:bCs/>
                <w:i/>
                <w:iCs/>
              </w:rPr>
            </w:pPr>
            <w:r w:rsidRPr="00320611">
              <w:rPr>
                <w:i/>
                <w:iCs/>
              </w:rPr>
              <w:t>[...] UE to (R)AN: AN message (AN parameters, Registration Request (Registration type, SUCI or 5G-GUTI or PEI,</w:t>
            </w:r>
            <w:r w:rsidR="00A13E1F" w:rsidRPr="00320611">
              <w:rPr>
                <w:i/>
                <w:iCs/>
              </w:rPr>
              <w:t> </w:t>
            </w:r>
            <w:r w:rsidR="00A13E1F" w:rsidRPr="00320611">
              <w:rPr>
                <w:b/>
                <w:bCs/>
                <w:i/>
                <w:iCs/>
              </w:rPr>
              <w:t>[</w:t>
            </w:r>
            <w:r w:rsidRPr="00320611">
              <w:rPr>
                <w:b/>
                <w:bCs/>
                <w:i/>
                <w:iCs/>
              </w:rPr>
              <w:t>last visited TAI (if available)]</w:t>
            </w:r>
            <w:r w:rsidRPr="00320611">
              <w:rPr>
                <w:i/>
                <w:iCs/>
              </w:rPr>
              <w:t>,</w:t>
            </w:r>
            <w:r w:rsidR="00A13E1F" w:rsidRPr="00320611">
              <w:rPr>
                <w:i/>
                <w:iCs/>
              </w:rPr>
              <w:t> [</w:t>
            </w:r>
            <w:r w:rsidRPr="00320611">
              <w:rPr>
                <w:b/>
                <w:bCs/>
                <w:i/>
                <w:iCs/>
              </w:rPr>
              <w:t>...]</w:t>
            </w:r>
          </w:p>
          <w:p w14:paraId="349C38B5" w14:textId="77777777" w:rsidR="00EA2EAE" w:rsidRPr="00320611" w:rsidRDefault="00EA2EAE" w:rsidP="00A13E1F">
            <w:pPr>
              <w:pStyle w:val="TAL"/>
            </w:pPr>
          </w:p>
        </w:tc>
      </w:tr>
    </w:tbl>
    <w:p w14:paraId="50072F46" w14:textId="4F6065C5" w:rsidR="00EA2EAE" w:rsidRPr="00320611" w:rsidRDefault="00EA2EAE" w:rsidP="003B60FA">
      <w:pPr>
        <w:pStyle w:val="FP"/>
      </w:pPr>
    </w:p>
    <w:p w14:paraId="3EAD7835" w14:textId="25E768D0" w:rsidR="00EA2EAE" w:rsidRPr="00320611" w:rsidDel="00D53E54" w:rsidRDefault="00EA2EAE" w:rsidP="00E878F1">
      <w:pPr>
        <w:rPr>
          <w:del w:id="2192" w:author="Rapporteur" w:date="2022-05-24T16:30:00Z"/>
          <w:lang w:eastAsia="ja-JP"/>
        </w:rPr>
      </w:pPr>
      <w:r w:rsidRPr="00E878F1">
        <w:t xml:space="preserve">it is proposed that now it is augmented with the </w:t>
      </w:r>
      <w:r w:rsidR="00A13E1F" w:rsidRPr="00E878F1">
        <w:t>"</w:t>
      </w:r>
      <w:r w:rsidRPr="00E878F1">
        <w:t>Last visited secondary TAIs</w:t>
      </w:r>
      <w:r w:rsidR="00A13E1F" w:rsidRPr="00E878F1">
        <w:t>"</w:t>
      </w:r>
      <w:r w:rsidRPr="00E878F1">
        <w:t xml:space="preserve"> by supporting UEs because these TAIs have to be detected in the AMF as additional to the primary TAI to have complete information.</w:t>
      </w:r>
    </w:p>
    <w:p w14:paraId="39ACAEFB" w14:textId="77777777" w:rsidR="00A13E1F" w:rsidRPr="00320611" w:rsidRDefault="00A13E1F">
      <w:pPr>
        <w:pPrChange w:id="2193" w:author="Rapporteur" w:date="2022-05-24T16:30:00Z">
          <w:pPr>
            <w:pStyle w:val="TH"/>
          </w:pPr>
        </w:pPrChange>
      </w:pPr>
    </w:p>
    <w:tbl>
      <w:tblPr>
        <w:tblStyle w:val="a9"/>
        <w:tblW w:w="0" w:type="auto"/>
        <w:tblInd w:w="534" w:type="dxa"/>
        <w:tblLook w:val="04A0" w:firstRow="1" w:lastRow="0" w:firstColumn="1" w:lastColumn="0" w:noHBand="0" w:noVBand="1"/>
      </w:tblPr>
      <w:tblGrid>
        <w:gridCol w:w="8505"/>
      </w:tblGrid>
      <w:tr w:rsidR="00EA2EAE" w:rsidRPr="00320611" w14:paraId="18249F7C" w14:textId="77777777" w:rsidTr="00385819">
        <w:tc>
          <w:tcPr>
            <w:tcW w:w="8505" w:type="dxa"/>
          </w:tcPr>
          <w:p w14:paraId="5515DDB6" w14:textId="77777777" w:rsidR="00EA2EAE" w:rsidRPr="00320611" w:rsidRDefault="00EA2EAE" w:rsidP="00A13E1F">
            <w:pPr>
              <w:pStyle w:val="TAL"/>
            </w:pPr>
          </w:p>
          <w:p w14:paraId="42E77CAA" w14:textId="6E797581" w:rsidR="00EA2EAE" w:rsidRPr="00320611" w:rsidRDefault="00EA2EAE" w:rsidP="00A13E1F">
            <w:pPr>
              <w:pStyle w:val="TAL"/>
              <w:rPr>
                <w:b/>
                <w:bCs/>
                <w:i/>
                <w:iCs/>
              </w:rPr>
            </w:pPr>
            <w:r w:rsidRPr="00320611">
              <w:rPr>
                <w:i/>
                <w:iCs/>
              </w:rPr>
              <w:t>[...] UE to (R)AN: AN message (AN parameters, Registration Request (Registration type, SUCI or 5G-GUTI or PEI,</w:t>
            </w:r>
            <w:r w:rsidR="00A13E1F" w:rsidRPr="00320611">
              <w:rPr>
                <w:i/>
                <w:iCs/>
              </w:rPr>
              <w:t> </w:t>
            </w:r>
            <w:r w:rsidR="00A13E1F" w:rsidRPr="00320611">
              <w:rPr>
                <w:b/>
                <w:bCs/>
                <w:i/>
                <w:iCs/>
              </w:rPr>
              <w:t>[</w:t>
            </w:r>
            <w:r w:rsidRPr="00320611">
              <w:rPr>
                <w:b/>
                <w:bCs/>
                <w:i/>
                <w:iCs/>
              </w:rPr>
              <w:t>last visited TAI (if available)]</w:t>
            </w:r>
            <w:r w:rsidRPr="00320611">
              <w:rPr>
                <w:i/>
                <w:iCs/>
              </w:rPr>
              <w:t>,</w:t>
            </w:r>
            <w:r w:rsidRPr="00320611">
              <w:rPr>
                <w:b/>
                <w:bCs/>
                <w:i/>
                <w:iCs/>
              </w:rPr>
              <w:t>[last visited secondary TAIs(if available and supported by the UE]</w:t>
            </w:r>
            <w:r w:rsidRPr="00320611">
              <w:rPr>
                <w:i/>
                <w:iCs/>
              </w:rPr>
              <w:t>]</w:t>
            </w:r>
            <w:r w:rsidR="00A13E1F" w:rsidRPr="00320611">
              <w:rPr>
                <w:i/>
                <w:iCs/>
              </w:rPr>
              <w:t> [</w:t>
            </w:r>
            <w:r w:rsidRPr="00320611">
              <w:rPr>
                <w:b/>
                <w:bCs/>
                <w:i/>
                <w:iCs/>
              </w:rPr>
              <w:t>...]</w:t>
            </w:r>
          </w:p>
          <w:p w14:paraId="45A64EAA" w14:textId="77777777" w:rsidR="00EA2EAE" w:rsidRPr="00320611" w:rsidRDefault="00EA2EAE" w:rsidP="00A13E1F">
            <w:pPr>
              <w:pStyle w:val="TAL"/>
            </w:pPr>
          </w:p>
        </w:tc>
      </w:tr>
    </w:tbl>
    <w:p w14:paraId="500715B6" w14:textId="77777777" w:rsidR="00EA2EAE" w:rsidRPr="00320611" w:rsidRDefault="00EA2EAE" w:rsidP="003B60FA">
      <w:pPr>
        <w:pStyle w:val="FP"/>
      </w:pPr>
    </w:p>
    <w:p w14:paraId="3AD8D3C4" w14:textId="459958D3" w:rsidR="00EA2EAE" w:rsidRPr="00320611" w:rsidRDefault="00EA2EAE" w:rsidP="00C86DBB">
      <w:pPr>
        <w:pStyle w:val="31"/>
        <w:rPr>
          <w:lang w:eastAsia="zh-CN"/>
        </w:rPr>
      </w:pPr>
      <w:bookmarkStart w:id="2194" w:name="_Toc104302431"/>
      <w:bookmarkStart w:id="2195" w:name="_Toc104359397"/>
      <w:bookmarkStart w:id="2196" w:name="_Toc104789035"/>
      <w:r w:rsidRPr="00320611">
        <w:rPr>
          <w:lang w:eastAsia="zh-CN"/>
        </w:rPr>
        <w:t>6.</w:t>
      </w:r>
      <w:r w:rsidR="00827BAF" w:rsidRPr="00320611">
        <w:rPr>
          <w:lang w:eastAsia="zh-CN"/>
        </w:rPr>
        <w:t>9</w:t>
      </w:r>
      <w:r w:rsidRPr="00320611">
        <w:rPr>
          <w:lang w:eastAsia="zh-CN"/>
        </w:rPr>
        <w:t>.</w:t>
      </w:r>
      <w:r w:rsidR="00E927DF" w:rsidRPr="00320611">
        <w:rPr>
          <w:lang w:eastAsia="zh-CN"/>
        </w:rPr>
        <w:t>4</w:t>
      </w:r>
      <w:r w:rsidRPr="00320611">
        <w:rPr>
          <w:lang w:eastAsia="zh-CN"/>
        </w:rPr>
        <w:tab/>
      </w:r>
      <w:r w:rsidRPr="00320611">
        <w:rPr>
          <w:lang w:eastAsia="ja-JP"/>
        </w:rPr>
        <w:t xml:space="preserve">Impacts on </w:t>
      </w:r>
      <w:r w:rsidRPr="00320611">
        <w:rPr>
          <w:lang w:eastAsia="zh-CN"/>
        </w:rPr>
        <w:t>services,</w:t>
      </w:r>
      <w:r w:rsidRPr="00320611">
        <w:rPr>
          <w:lang w:eastAsia="ja-JP"/>
        </w:rPr>
        <w:t xml:space="preserve"> entities and interfaces</w:t>
      </w:r>
      <w:bookmarkEnd w:id="2194"/>
      <w:bookmarkEnd w:id="2195"/>
      <w:bookmarkEnd w:id="2196"/>
    </w:p>
    <w:p w14:paraId="2B40C837" w14:textId="77777777" w:rsidR="00EA2EAE" w:rsidRPr="00320611" w:rsidRDefault="00EA2EAE" w:rsidP="00E878F1">
      <w:pPr>
        <w:rPr>
          <w:lang w:eastAsia="ja-JP"/>
        </w:rPr>
      </w:pPr>
      <w:r w:rsidRPr="00E878F1">
        <w:t>The solution has the following impacts:</w:t>
      </w:r>
    </w:p>
    <w:p w14:paraId="6F4DC0CA" w14:textId="77777777" w:rsidR="00EA2EAE" w:rsidRPr="00320611" w:rsidRDefault="00EA2EAE" w:rsidP="00E878F1">
      <w:pPr>
        <w:rPr>
          <w:lang w:eastAsia="ja-JP"/>
        </w:rPr>
      </w:pPr>
      <w:r w:rsidRPr="00E878F1">
        <w:t>NG-RAN node:</w:t>
      </w:r>
    </w:p>
    <w:p w14:paraId="14EA0B48" w14:textId="77777777" w:rsidR="00EA2EAE" w:rsidRPr="00320611" w:rsidRDefault="00EA2EAE" w:rsidP="00E878F1">
      <w:pPr>
        <w:pStyle w:val="B1"/>
        <w:rPr>
          <w:rFonts w:eastAsia="맑은 고딕"/>
        </w:rPr>
      </w:pPr>
      <w:r w:rsidRPr="00E878F1">
        <w:rPr>
          <w:rFonts w:eastAsia="맑은 고딕"/>
        </w:rPr>
        <w:t>-</w:t>
      </w:r>
      <w:r w:rsidRPr="00E878F1">
        <w:rPr>
          <w:rFonts w:eastAsia="맑은 고딕"/>
        </w:rPr>
        <w:tab/>
        <w:t>Broadcast one or more additional TAIs via a new information element in SIB</w:t>
      </w:r>
    </w:p>
    <w:p w14:paraId="71BF9368" w14:textId="77777777" w:rsidR="00EA2EAE" w:rsidRPr="00320611" w:rsidRDefault="00EA2EAE" w:rsidP="00E878F1">
      <w:pPr>
        <w:pStyle w:val="B1"/>
        <w:rPr>
          <w:rFonts w:eastAsia="맑은 고딕"/>
        </w:rPr>
      </w:pPr>
      <w:r w:rsidRPr="00E878F1">
        <w:rPr>
          <w:rFonts w:eastAsia="맑은 고딕"/>
        </w:rPr>
        <w:t>-</w:t>
      </w:r>
      <w:r w:rsidRPr="00E878F1">
        <w:rPr>
          <w:rFonts w:eastAsia="맑은 고딕"/>
        </w:rPr>
        <w:tab/>
        <w:t>Support new messages in the NG-AP and Xn-AP as well as F1AP procedures to share support of additional secondary TAI, or indicating the cell where the UE is support &gt;1 TAC and what the TAC and which ones the primary/secondary values are.</w:t>
      </w:r>
    </w:p>
    <w:p w14:paraId="5D86FD35" w14:textId="77777777" w:rsidR="00EA2EAE" w:rsidRPr="00320611" w:rsidRDefault="00EA2EAE" w:rsidP="00E878F1">
      <w:pPr>
        <w:rPr>
          <w:lang w:eastAsia="ja-JP"/>
        </w:rPr>
      </w:pPr>
      <w:r w:rsidRPr="00E878F1">
        <w:t>AMF</w:t>
      </w:r>
    </w:p>
    <w:p w14:paraId="1EACC0FC" w14:textId="77777777" w:rsidR="00EA2EAE" w:rsidRPr="00320611" w:rsidRDefault="00EA2EAE" w:rsidP="00E878F1">
      <w:pPr>
        <w:pStyle w:val="B1"/>
        <w:rPr>
          <w:rFonts w:eastAsia="맑은 고딕"/>
        </w:rPr>
      </w:pPr>
      <w:r w:rsidRPr="00E878F1">
        <w:rPr>
          <w:rFonts w:eastAsia="맑은 고딕"/>
        </w:rPr>
        <w:t>-</w:t>
      </w:r>
      <w:r w:rsidRPr="00E878F1">
        <w:rPr>
          <w:rFonts w:eastAsia="맑은 고딕"/>
        </w:rPr>
        <w:tab/>
        <w:t>Obtain information on the slice support for primary and secondary TAIs via NGAP procedures</w:t>
      </w:r>
    </w:p>
    <w:p w14:paraId="64743825" w14:textId="77777777" w:rsidR="00EA2EAE" w:rsidRPr="00320611" w:rsidRDefault="00EA2EAE" w:rsidP="00E878F1">
      <w:pPr>
        <w:pStyle w:val="B1"/>
        <w:rPr>
          <w:rFonts w:eastAsia="맑은 고딕"/>
        </w:rPr>
      </w:pPr>
      <w:r w:rsidRPr="00E878F1">
        <w:rPr>
          <w:rFonts w:eastAsia="맑은 고딕"/>
        </w:rPr>
        <w:t>-</w:t>
      </w:r>
      <w:r w:rsidRPr="00E878F1">
        <w:rPr>
          <w:rFonts w:eastAsia="맑은 고딕"/>
        </w:rPr>
        <w:tab/>
        <w:t>Assign the registration area considering the primary and secondary TACs and whether the UE is a legacy UE or new UE.</w:t>
      </w:r>
    </w:p>
    <w:p w14:paraId="599AD0E9" w14:textId="77777777" w:rsidR="00EA2EAE" w:rsidRPr="00320611" w:rsidRDefault="00EA2EAE" w:rsidP="00E878F1">
      <w:pPr>
        <w:pStyle w:val="B1"/>
        <w:rPr>
          <w:rFonts w:eastAsia="맑은 고딕"/>
        </w:rPr>
      </w:pPr>
      <w:r w:rsidRPr="00E878F1">
        <w:rPr>
          <w:rFonts w:eastAsia="맑은 고딕"/>
        </w:rPr>
        <w:t>-</w:t>
      </w:r>
      <w:r w:rsidRPr="00E878F1">
        <w:rPr>
          <w:rFonts w:eastAsia="맑은 고딕"/>
        </w:rPr>
        <w:tab/>
        <w:t>Page UEs considering the primary and secondary TAC if informed via NGAP procedures as well as the corresponding registration areas of the UEs</w:t>
      </w:r>
    </w:p>
    <w:p w14:paraId="234D62F2" w14:textId="304CD5C6" w:rsidR="00EA2EAE" w:rsidRPr="00320611" w:rsidRDefault="00EA2EAE" w:rsidP="00E878F1">
      <w:pPr>
        <w:pStyle w:val="B1"/>
        <w:rPr>
          <w:rFonts w:eastAsia="맑은 고딕"/>
        </w:rPr>
      </w:pPr>
      <w:r w:rsidRPr="00E878F1">
        <w:rPr>
          <w:rFonts w:eastAsia="맑은 고딕"/>
        </w:rPr>
        <w:t>-</w:t>
      </w:r>
      <w:r w:rsidRPr="00E878F1">
        <w:rPr>
          <w:rFonts w:eastAsia="맑은 고딕"/>
        </w:rPr>
        <w:tab/>
        <w:t>Obtain UE</w:t>
      </w:r>
      <w:r w:rsidR="00A13E1F" w:rsidRPr="00E878F1">
        <w:rPr>
          <w:rFonts w:eastAsia="맑은 고딕"/>
        </w:rPr>
        <w:t>'</w:t>
      </w:r>
      <w:r w:rsidRPr="00E878F1">
        <w:rPr>
          <w:rFonts w:eastAsia="맑은 고딕"/>
        </w:rPr>
        <w:t>s primary TAC and secondary TACs via initial UE message</w:t>
      </w:r>
    </w:p>
    <w:p w14:paraId="3C854322" w14:textId="6BD7E27E" w:rsidR="00EA2EAE" w:rsidRPr="00320611" w:rsidRDefault="00EA2EAE" w:rsidP="00E878F1">
      <w:pPr>
        <w:rPr>
          <w:lang w:eastAsia="ja-JP"/>
        </w:rPr>
      </w:pPr>
      <w:r w:rsidRPr="00E878F1">
        <w:t>UE</w:t>
      </w:r>
    </w:p>
    <w:p w14:paraId="5F6D394E" w14:textId="77777777" w:rsidR="00EA2EAE" w:rsidRPr="00320611" w:rsidRDefault="00EA2EAE" w:rsidP="00E878F1">
      <w:pPr>
        <w:pStyle w:val="B1"/>
        <w:rPr>
          <w:rFonts w:eastAsia="맑은 고딕"/>
        </w:rPr>
      </w:pPr>
      <w:r w:rsidRPr="00E878F1">
        <w:rPr>
          <w:rFonts w:eastAsia="맑은 고딕"/>
        </w:rPr>
        <w:t>-</w:t>
      </w:r>
      <w:r w:rsidRPr="00E878F1">
        <w:rPr>
          <w:rFonts w:eastAsia="맑은 고딕"/>
        </w:rPr>
        <w:tab/>
        <w:t>When multiple TACs are available for the selected PLMN, the UE selects (all things being equal) a primary or secondary TAC inside the RA</w:t>
      </w:r>
    </w:p>
    <w:p w14:paraId="7C3C49E3" w14:textId="77777777" w:rsidR="00EA2EAE" w:rsidRPr="00320611" w:rsidRDefault="00EA2EAE" w:rsidP="00E878F1">
      <w:pPr>
        <w:pStyle w:val="B1"/>
        <w:rPr>
          <w:rFonts w:eastAsia="맑은 고딕"/>
        </w:rPr>
      </w:pPr>
      <w:r w:rsidRPr="00E878F1">
        <w:rPr>
          <w:rFonts w:eastAsia="맑은 고딕"/>
        </w:rPr>
        <w:t>-</w:t>
      </w:r>
      <w:r w:rsidRPr="00E878F1">
        <w:rPr>
          <w:rFonts w:eastAsia="맑은 고딕"/>
        </w:rPr>
        <w:tab/>
        <w:t>perform registration procedure by taking into account the secondary TAC broadcasted.</w:t>
      </w:r>
    </w:p>
    <w:p w14:paraId="659A3025" w14:textId="5C1058FF" w:rsidR="002E0E00" w:rsidRPr="00320611" w:rsidRDefault="002E0E00" w:rsidP="00C86DBB">
      <w:pPr>
        <w:pStyle w:val="21"/>
        <w:rPr>
          <w:lang w:eastAsia="ja-JP"/>
        </w:rPr>
      </w:pPr>
      <w:bookmarkStart w:id="2197" w:name="_Toc97274365"/>
      <w:bookmarkStart w:id="2198" w:name="_Toc104302432"/>
      <w:bookmarkStart w:id="2199" w:name="_Toc104359398"/>
      <w:bookmarkStart w:id="2200" w:name="_Toc93305721"/>
      <w:bookmarkStart w:id="2201" w:name="_Toc104789036"/>
      <w:r w:rsidRPr="00320611">
        <w:rPr>
          <w:lang w:eastAsia="ja-JP"/>
        </w:rPr>
        <w:t>6.</w:t>
      </w:r>
      <w:r w:rsidR="00E764CB" w:rsidRPr="00320611">
        <w:rPr>
          <w:lang w:eastAsia="ja-JP"/>
        </w:rPr>
        <w:t>10</w:t>
      </w:r>
      <w:r w:rsidRPr="00320611">
        <w:rPr>
          <w:lang w:eastAsia="ja-JP"/>
        </w:rPr>
        <w:tab/>
        <w:t>Solution #</w:t>
      </w:r>
      <w:bookmarkEnd w:id="2197"/>
      <w:r w:rsidR="00E764CB" w:rsidRPr="00320611">
        <w:rPr>
          <w:lang w:eastAsia="ja-JP"/>
        </w:rPr>
        <w:t>10</w:t>
      </w:r>
      <w:r w:rsidR="00833908" w:rsidRPr="00320611">
        <w:rPr>
          <w:lang w:eastAsia="ja-JP"/>
        </w:rPr>
        <w:t>:</w:t>
      </w:r>
      <w:r w:rsidRPr="00320611">
        <w:rPr>
          <w:lang w:eastAsia="ja-JP"/>
        </w:rPr>
        <w:t xml:space="preserve"> </w:t>
      </w:r>
      <w:r w:rsidR="00905BA0" w:rsidRPr="00320611">
        <w:rPr>
          <w:lang w:eastAsia="ja-JP"/>
        </w:rPr>
        <w:t>A</w:t>
      </w:r>
      <w:r w:rsidRPr="00320611">
        <w:rPr>
          <w:lang w:eastAsia="ja-JP"/>
        </w:rPr>
        <w:t>ssociating a validity timer with a temporary slice</w:t>
      </w:r>
      <w:bookmarkEnd w:id="2198"/>
      <w:bookmarkEnd w:id="2199"/>
      <w:bookmarkEnd w:id="2201"/>
    </w:p>
    <w:p w14:paraId="6735E77C" w14:textId="3EDE9459" w:rsidR="002E0E00" w:rsidRPr="00320611" w:rsidRDefault="002E0E00" w:rsidP="00C86DBB">
      <w:pPr>
        <w:pStyle w:val="31"/>
        <w:rPr>
          <w:lang w:eastAsia="ko-KR"/>
        </w:rPr>
      </w:pPr>
      <w:bookmarkStart w:id="2202" w:name="_Toc97274366"/>
      <w:bookmarkStart w:id="2203" w:name="_Toc104302433"/>
      <w:bookmarkStart w:id="2204" w:name="_Toc104359399"/>
      <w:bookmarkStart w:id="2205" w:name="_Toc104789037"/>
      <w:r w:rsidRPr="00320611">
        <w:rPr>
          <w:lang w:eastAsia="ko-KR"/>
        </w:rPr>
        <w:t>6.</w:t>
      </w:r>
      <w:r w:rsidR="00E764CB" w:rsidRPr="00320611">
        <w:rPr>
          <w:lang w:eastAsia="ko-KR"/>
        </w:rPr>
        <w:t>10</w:t>
      </w:r>
      <w:r w:rsidRPr="00320611">
        <w:rPr>
          <w:lang w:eastAsia="ko-KR"/>
        </w:rPr>
        <w:t>.1</w:t>
      </w:r>
      <w:r w:rsidRPr="00320611">
        <w:rPr>
          <w:lang w:eastAsia="ko-KR"/>
        </w:rPr>
        <w:tab/>
        <w:t>Introduction</w:t>
      </w:r>
      <w:bookmarkEnd w:id="2202"/>
      <w:bookmarkEnd w:id="2203"/>
      <w:bookmarkEnd w:id="2204"/>
      <w:bookmarkEnd w:id="2205"/>
    </w:p>
    <w:p w14:paraId="7D038E31" w14:textId="77777777" w:rsidR="00A13E1F" w:rsidRPr="00320611" w:rsidRDefault="00A13E1F" w:rsidP="002E0E00">
      <w:pPr>
        <w:overflowPunct w:val="0"/>
        <w:autoSpaceDE w:val="0"/>
        <w:autoSpaceDN w:val="0"/>
        <w:adjustRightInd w:val="0"/>
        <w:textAlignment w:val="baseline"/>
      </w:pPr>
      <w:r w:rsidRPr="00320611">
        <w:t>The solution addresses second part of the key issue #3 " Network Slice Area</w:t>
      </w:r>
      <w:r w:rsidRPr="00320611">
        <w:lastRenderedPageBreak/>
        <w:t xml:space="preserve"> of Service for services not mapping to existing TAs boundaries, and Temporary network slices " which states that there can be case where a network slice is deployed temporarily for a particular time period</w:t>
      </w:r>
    </w:p>
    <w:p w14:paraId="008E5FD8" w14:textId="1C5FE62C" w:rsidR="00A13E1F" w:rsidRPr="00320611" w:rsidRDefault="00A13E1F" w:rsidP="002E0E00">
      <w:pPr>
        <w:overflowPunct w:val="0"/>
        <w:autoSpaceDE w:val="0"/>
        <w:autoSpaceDN w:val="0"/>
        <w:adjustRightInd w:val="0"/>
        <w:textAlignment w:val="baseline"/>
      </w:pPr>
      <w:r w:rsidRPr="00320611">
        <w:t>The network (e.g. AMF</w:t>
      </w:r>
      <w:ins w:id="2206" w:author="S2-2204782" w:date="2022-05-24T08:36:00Z">
        <w:r w:rsidR="00465E67">
          <w:t>, SMF, NSSF or other NFs</w:t>
        </w:r>
      </w:ins>
      <w:r w:rsidRPr="00320611">
        <w:t>) associates a validity timer for each S-NSSAI which is deployed temporarily</w:t>
      </w:r>
      <w:ins w:id="2207" w:author="S2-2204782" w:date="2022-05-24T08:37:00Z">
        <w:r w:rsidR="00465E67">
          <w:t xml:space="preserve"> either by explicit signalling (e.g. the NFs gets validity timer from the UDM) or through O&amp;M procedure</w:t>
        </w:r>
      </w:ins>
      <w:r w:rsidRPr="00320611">
        <w:t xml:space="preserve">. This validity timer for each temporary S-NSSAI is sent to the UE e.g. in the configured NSSAI list during the registration procedure. When the UE receives the S-NSSAI with a validity timer in the configured NSSAI, the UE runs a validity timer. The UE will register to the S-NSSAI when the validity timer is running. </w:t>
      </w:r>
      <w:ins w:id="2208" w:author="S2-2204782" w:date="2022-05-24T08:37:00Z">
        <w:r w:rsidR="00465E67">
          <w:t>In CM-IDLE o</w:t>
        </w:r>
      </w:ins>
      <w:del w:id="2209" w:author="S2-2204782" w:date="2022-05-24T08:37:00Z">
        <w:r w:rsidRPr="00320611" w:rsidDel="00465E67">
          <w:delText>O</w:delText>
        </w:r>
      </w:del>
      <w:r w:rsidRPr="00320611">
        <w:t xml:space="preserve">nce the validity timer expires the UE locally removes the S-NSSAI from the allowed NSSAI list and the UE locally release the PDU session associated with the S-NSSAI. The network (e.g. AMF) also runs the validity timer for the S-NSSAI, once the validity timer expires the network removes the S-NSSAI from the allowed NSSAI list and locally release the PDU sessions associated with the S-NSSAI. </w:t>
      </w:r>
      <w:ins w:id="2210" w:author="S2-2204782" w:date="2022-05-24T08:37:00Z">
        <w:r w:rsidR="00465E67">
          <w:t xml:space="preserve">In CM-CONNECTED state, on expiry of the validity timer, the AMF initiates PDU session release procedure. The network may also associate a S-NSSAI with validity timer if the S-NSSAI was not associated with any validity timer. </w:t>
        </w:r>
      </w:ins>
      <w:r w:rsidRPr="00320611">
        <w:t>The UE provides the capability to the AMF which provides to the UDM or other network function that it support configured NSSAI with validity timer. The UE not supporting the timer doesn't get the validity timer in the configured NSSAI. In addition of UDM other entities can also provide the validity timer. This covers both the case where the timer is set in the serving network (for the serving S-NSSAI) and from the subscription (UDM-based, for the subscribed S-NSSAI).</w:t>
      </w:r>
    </w:p>
    <w:p w14:paraId="7B638475" w14:textId="4B65D97D" w:rsidR="00465E67" w:rsidRPr="00320611" w:rsidRDefault="00465E67">
      <w:pPr>
        <w:pStyle w:val="EditorsNote"/>
        <w:rPr>
          <w:ins w:id="2211" w:author="S2-2204782" w:date="2022-05-24T08:37:00Z"/>
        </w:rPr>
        <w:pPrChange w:id="2212" w:author="Rapporteur" w:date="2022-05-24T16:10:00Z">
          <w:pPr/>
        </w:pPrChange>
      </w:pPr>
      <w:ins w:id="2213" w:author="S2-2204782" w:date="2022-05-24T08:37:00Z">
        <w:r>
          <w:t>Editor</w:t>
        </w:r>
        <w:del w:id="2214" w:author="Rapporteur" w:date="2022-05-24T16:10:00Z">
          <w:r w:rsidDel="00A45B30">
            <w:delText>’</w:delText>
          </w:r>
        </w:del>
      </w:ins>
      <w:ins w:id="2215" w:author="Rapporteur" w:date="2022-05-24T16:10:00Z">
        <w:r w:rsidR="00A45B30">
          <w:t>'</w:t>
        </w:r>
      </w:ins>
      <w:ins w:id="2216" w:author="S2-2204782" w:date="2022-05-24T08:37:00Z">
        <w:r>
          <w:t>s note:</w:t>
        </w:r>
        <w:del w:id="2217" w:author="Rapporteur" w:date="2022-05-24T16:10:00Z">
          <w:r w:rsidDel="00A45B30">
            <w:delText xml:space="preserve"> </w:delText>
          </w:r>
        </w:del>
      </w:ins>
      <w:ins w:id="2218" w:author="Rapporteur" w:date="2022-05-24T16:10:00Z">
        <w:r w:rsidR="00A45B30">
          <w:tab/>
        </w:r>
      </w:ins>
      <w:ins w:id="2219" w:author="S2-2204782" w:date="2022-05-24T08:37:00Z">
        <w:r>
          <w:t>whether O&amp;M or UDM configures validity timer in the roaming case is FFS.</w:t>
        </w:r>
      </w:ins>
    </w:p>
    <w:p w14:paraId="4AAE751C" w14:textId="295BFF43" w:rsidR="00E764CB" w:rsidRPr="00320611" w:rsidRDefault="00E764CB" w:rsidP="00C86DBB">
      <w:pPr>
        <w:pStyle w:val="31"/>
        <w:rPr>
          <w:lang w:eastAsia="ko-KR"/>
        </w:rPr>
      </w:pPr>
      <w:bookmarkStart w:id="2220" w:name="_Toc104302434"/>
      <w:bookmarkStart w:id="2221" w:name="_Toc104359400"/>
      <w:bookmarkStart w:id="2222" w:name="_Toc104789038"/>
      <w:r w:rsidRPr="00320611">
        <w:rPr>
          <w:lang w:eastAsia="ko-KR"/>
        </w:rPr>
        <w:t>6.10.2</w:t>
      </w:r>
      <w:r w:rsidRPr="00320611">
        <w:rPr>
          <w:lang w:eastAsia="ko-KR"/>
        </w:rPr>
        <w:tab/>
      </w:r>
      <w:r w:rsidRPr="00320611">
        <w:rPr>
          <w:lang w:eastAsia="ja-JP"/>
        </w:rPr>
        <w:t>Procedures</w:t>
      </w:r>
      <w:bookmarkEnd w:id="2220"/>
      <w:bookmarkEnd w:id="2221"/>
      <w:bookmarkEnd w:id="2222"/>
    </w:p>
    <w:bookmarkEnd w:id="2200"/>
    <w:p w14:paraId="63A81087" w14:textId="6D1134B7" w:rsidR="00A13E1F" w:rsidRPr="00320611" w:rsidRDefault="00A13E1F" w:rsidP="00A93CE0">
      <w:pPr>
        <w:pStyle w:val="TH"/>
      </w:pPr>
      <w:r w:rsidRPr="00320611">
        <w:object w:dxaOrig="9693" w:dyaOrig="5719" w14:anchorId="1150CBD3">
          <v:shape id="_x0000_i1042" type="#_x0000_t75" style="width:479.8pt;height:283.95pt" o:ole="">
            <v:imagedata r:id="rId45" o:title=""/>
          </v:shape>
          <o:OLEObject Type="Embed" ProgID="Word.Picture.8" ShapeID="_x0000_i1042" DrawAspect="Content" ObjectID="_1715402137" r:id="rId46"/>
        </w:object>
      </w:r>
    </w:p>
    <w:p w14:paraId="4110C794" w14:textId="65DB2973" w:rsidR="002E0E00" w:rsidRPr="00320611" w:rsidRDefault="002E0E00" w:rsidP="003B60FA">
      <w:pPr>
        <w:pStyle w:val="TF"/>
        <w:rPr>
          <w:rFonts w:eastAsia="Yu Mincho"/>
          <w:noProof/>
        </w:rPr>
      </w:pPr>
      <w:r w:rsidRPr="00320611">
        <w:rPr>
          <w:rFonts w:eastAsia="Yu Mincho"/>
          <w:noProof/>
        </w:rPr>
        <w:t xml:space="preserve">Figure </w:t>
      </w:r>
      <w:r w:rsidR="00E764CB" w:rsidRPr="00320611">
        <w:rPr>
          <w:rFonts w:eastAsia="Yu Mincho"/>
          <w:noProof/>
        </w:rPr>
        <w:t>6.10.2-</w:t>
      </w:r>
      <w:r w:rsidRPr="00320611">
        <w:rPr>
          <w:rFonts w:eastAsia="Yu Mincho"/>
          <w:noProof/>
        </w:rPr>
        <w:t>1: Handling of a temporary network slice</w:t>
      </w:r>
    </w:p>
    <w:p w14:paraId="3BC55BD2" w14:textId="77777777" w:rsidR="002E0E00" w:rsidRPr="00320611" w:rsidRDefault="002E0E00" w:rsidP="002E0E00">
      <w:pPr>
        <w:overflowPunct w:val="0"/>
        <w:autoSpaceDE w:val="0"/>
        <w:autoSpaceDN w:val="0"/>
        <w:adjustRightInd w:val="0"/>
        <w:textAlignment w:val="baseline"/>
        <w:rPr>
          <w:rFonts w:eastAsia="Yu Mincho"/>
          <w:noProof/>
          <w:lang w:eastAsia="ja-JP"/>
        </w:rPr>
      </w:pPr>
      <w:r w:rsidRPr="00320611">
        <w:rPr>
          <w:rFonts w:eastAsia="Yu Mincho"/>
          <w:noProof/>
          <w:lang w:eastAsia="ja-JP"/>
        </w:rPr>
        <w:t>The detailed procedure are as described below:</w:t>
      </w:r>
    </w:p>
    <w:p w14:paraId="62E48987" w14:textId="77777777" w:rsidR="00A13E1F" w:rsidRPr="00320611" w:rsidRDefault="00A13E1F" w:rsidP="00A13E1F">
      <w:pPr>
        <w:pStyle w:val="B1"/>
      </w:pPr>
      <w:r w:rsidRPr="00320611">
        <w:t>0.</w:t>
      </w:r>
      <w:r w:rsidRPr="00320611">
        <w:tab/>
        <w:t>The UE can be preconfigured with configured NSSAI with validity timer. Configured NSSAI can also come in UE Configuration Update message.</w:t>
      </w:r>
    </w:p>
    <w:p w14:paraId="78C49679" w14:textId="33DD63AE" w:rsidR="00A13E1F" w:rsidRPr="00320611" w:rsidDel="00465E67" w:rsidRDefault="00A13E1F" w:rsidP="003A5264">
      <w:pPr>
        <w:pStyle w:val="EditorsNote"/>
        <w:rPr>
          <w:del w:id="2223" w:author="S2-2204782" w:date="2022-05-24T08:38:00Z"/>
        </w:rPr>
      </w:pPr>
      <w:del w:id="2224" w:author="S2-2204782" w:date="2022-05-24T08:38:00Z">
        <w:r w:rsidRPr="00320611" w:rsidDel="00465E67">
          <w:delText>Editor's note:</w:delText>
        </w:r>
        <w:r w:rsidRPr="00320611" w:rsidDel="00465E67">
          <w:tab/>
          <w:delText>It is FFS whether a S-NSSAI can be added or removed dynamically in the UE subscription.</w:delText>
        </w:r>
      </w:del>
    </w:p>
    <w:p w14:paraId="5BE7446D" w14:textId="77777777" w:rsidR="00465E67" w:rsidRPr="00320611" w:rsidRDefault="00465E67" w:rsidP="009833AC">
      <w:pPr>
        <w:keepLines/>
        <w:ind w:left="1135" w:hanging="851"/>
        <w:rPr>
          <w:ins w:id="2225" w:author="S2-2204782" w:date="2022-05-24T08:38:00Z"/>
        </w:rPr>
      </w:pPr>
      <w:ins w:id="2226" w:author="S2-2204782" w:date="2022-05-24T08:38:00Z">
        <w:r>
          <w:t>NOTE</w:t>
        </w:r>
        <w:r w:rsidRPr="00320611">
          <w:t> 1</w:t>
        </w:r>
        <w:r>
          <w:t>: A S-NSSAI can be added or removed dynamically as per the current procedure.</w:t>
        </w:r>
      </w:ins>
    </w:p>
    <w:p w14:paraId="181C2C2E" w14:textId="48E6AE64" w:rsidR="00A13E1F" w:rsidRPr="00320611" w:rsidRDefault="00A13E1F" w:rsidP="00A13E1F">
      <w:pPr>
        <w:pStyle w:val="B1"/>
      </w:pPr>
      <w:r w:rsidRPr="00320611">
        <w:t>1.</w:t>
      </w:r>
      <w:r w:rsidRPr="00320611">
        <w:tab/>
        <w:t xml:space="preserve">The UE initiates registration procedure and sends registration request </w:t>
      </w:r>
      <w:r w:rsidR="003A5264" w:rsidRPr="00320611">
        <w:t>message</w:t>
      </w:r>
      <w:r w:rsidRPr="00320611">
        <w:t>.</w:t>
      </w:r>
    </w:p>
    <w:p w14:paraId="69CCB68E" w14:textId="77777777" w:rsidR="00A13E1F" w:rsidRPr="00320611" w:rsidRDefault="00A13E1F" w:rsidP="00A13E1F">
      <w:pPr>
        <w:pStyle w:val="B1"/>
      </w:pPr>
      <w:r w:rsidRPr="00320611">
        <w:t>2-3.</w:t>
      </w:r>
      <w:r w:rsidRPr="00320611">
        <w:tab/>
        <w:t>The network may trigger authentication procedure and security mode command procedure.</w:t>
      </w:r>
    </w:p>
    <w:p w14:paraId="765F491D" w14:textId="77777777" w:rsidR="00A13E1F" w:rsidRPr="00320611" w:rsidRDefault="00A13E1F" w:rsidP="00A13E1F">
      <w:pPr>
        <w:pStyle w:val="B1"/>
      </w:pPr>
      <w:r w:rsidRPr="00320611">
        <w:t>4-6.</w:t>
      </w:r>
      <w:r w:rsidRPr="00320611">
        <w:tab/>
        <w:t>The AMF registers to the UDM for the UE. the UDM provides the subscribed NSSAI to the AMF. In the subscribed NSSAI the UDM associate a validity time for each temporary S-NSSAI.</w:t>
      </w:r>
    </w:p>
    <w:p w14:paraId="439794DB" w14:textId="6B23D53D" w:rsidR="00A13E1F" w:rsidRPr="00320611" w:rsidRDefault="00A13E1F" w:rsidP="00A13E1F">
      <w:pPr>
        <w:pStyle w:val="NO"/>
      </w:pPr>
      <w:r w:rsidRPr="00320611">
        <w:t>NOTE </w:t>
      </w:r>
      <w:ins w:id="2227" w:author="S2-2204782" w:date="2022-05-24T08:38:00Z">
        <w:r w:rsidR="00465E67">
          <w:t>2</w:t>
        </w:r>
      </w:ins>
      <w:del w:id="2228" w:author="S2-2204782" w:date="2022-05-24T08:38:00Z">
        <w:r w:rsidRPr="00320611" w:rsidDel="00465E67">
          <w:delText>1</w:delText>
        </w:r>
      </w:del>
      <w:r w:rsidRPr="00320611">
        <w:t>:</w:t>
      </w:r>
      <w:r w:rsidRPr="00320611">
        <w:tab/>
        <w:t>The validity timer for a temporary S-NSSAI can also be provided by other NSSF.</w:t>
      </w:r>
    </w:p>
    <w:p w14:paraId="1CED0D60" w14:textId="77777777" w:rsidR="00A13E1F" w:rsidRPr="00320611" w:rsidRDefault="00A13E1F" w:rsidP="00A13E1F">
      <w:pPr>
        <w:pStyle w:val="B1"/>
      </w:pPr>
      <w:r w:rsidRPr="00320611">
        <w:t>7.</w:t>
      </w:r>
      <w:r w:rsidRPr="00320611">
        <w:tab/>
        <w:t>The AMF sends configured NSSAI = Subscribed NSSAI to the UE in the registration accept message.</w:t>
      </w:r>
    </w:p>
    <w:p w14:paraId="6554FCB6" w14:textId="77777777" w:rsidR="00A13E1F" w:rsidRPr="00320611" w:rsidRDefault="00A13E1F" w:rsidP="00A13E1F">
      <w:pPr>
        <w:pStyle w:val="B1"/>
      </w:pPr>
      <w:r w:rsidRPr="00320611">
        <w:t>8.</w:t>
      </w:r>
      <w:r w:rsidRPr="00320611">
        <w:tab/>
        <w:t>The UE stores the configured NSSAI.</w:t>
      </w:r>
    </w:p>
    <w:p w14:paraId="3FD6DFA8" w14:textId="77777777" w:rsidR="00A13E1F" w:rsidRPr="00320611" w:rsidRDefault="00A13E1F" w:rsidP="00A13E1F">
      <w:pPr>
        <w:pStyle w:val="B1"/>
      </w:pPr>
      <w:r w:rsidRPr="00320611">
        <w:t>9.</w:t>
      </w:r>
      <w:r w:rsidRPr="00320611">
        <w:tab/>
        <w:t>The sends registration complete message to the AMF.</w:t>
      </w:r>
    </w:p>
    <w:p w14:paraId="7DC36D97" w14:textId="77777777" w:rsidR="00A13E1F" w:rsidRPr="00320611" w:rsidRDefault="00A13E1F" w:rsidP="00A13E1F">
      <w:pPr>
        <w:pStyle w:val="B1"/>
      </w:pPr>
      <w:r w:rsidRPr="00320611">
        <w:t>10a.</w:t>
      </w:r>
      <w:r w:rsidRPr="00320611">
        <w:tab/>
        <w:t>The UE starts t1. The UE initiates registration to the S-NSSAI 1 while the timer t1 is running. Once the t1 expires the UE removes the S-NSSAI 1 from the allowed list locally. The UE removes the S-NSSAI 1 from the configured NSSAI list.</w:t>
      </w:r>
    </w:p>
    <w:p w14:paraId="6675C4BC" w14:textId="77777777" w:rsidR="00A13E1F" w:rsidRPr="00320611" w:rsidRDefault="00A13E1F" w:rsidP="00A13E1F">
      <w:pPr>
        <w:pStyle w:val="B1"/>
      </w:pPr>
      <w:r w:rsidRPr="00320611">
        <w:t>10b.</w:t>
      </w:r>
      <w:r w:rsidRPr="00320611">
        <w:tab/>
        <w:t xml:space="preserve">AMF starts t1 is. The AMF accepts registration to the S-NSSAI 1 </w:t>
      </w:r>
      <w:r w:rsidRPr="00320611">
        <w:lastRenderedPageBreak/>
        <w:t>while the timer t1 is running. Once the t1 expires the UE removes the S-NSSAI 1 from the allowed list locally.</w:t>
      </w:r>
    </w:p>
    <w:p w14:paraId="324148C8" w14:textId="782CB5B8" w:rsidR="00A13E1F" w:rsidRPr="00320611" w:rsidRDefault="00A13E1F" w:rsidP="00A13E1F">
      <w:pPr>
        <w:pStyle w:val="NO"/>
      </w:pPr>
      <w:r w:rsidRPr="00320611">
        <w:t>NOTE </w:t>
      </w:r>
      <w:ins w:id="2229" w:author="S2-2204782" w:date="2022-05-24T08:38:00Z">
        <w:r w:rsidR="00465E67">
          <w:t>3</w:t>
        </w:r>
      </w:ins>
      <w:del w:id="2230" w:author="S2-2204782" w:date="2022-05-24T08:39:00Z">
        <w:r w:rsidRPr="00320611" w:rsidDel="00465E67">
          <w:delText>2</w:delText>
        </w:r>
      </w:del>
      <w:r w:rsidRPr="00320611">
        <w:t>:</w:t>
      </w:r>
      <w:r w:rsidRPr="00320611">
        <w:tab/>
        <w:t>The value of the timer can be hours, days or months and details can be captured in stage 3.</w:t>
      </w:r>
    </w:p>
    <w:p w14:paraId="6084A153" w14:textId="3B2DE5E0" w:rsidR="002E0E00" w:rsidRPr="00320611" w:rsidDel="00465E67" w:rsidRDefault="002E0E00" w:rsidP="003B60FA">
      <w:pPr>
        <w:pStyle w:val="EditorsNote"/>
        <w:rPr>
          <w:del w:id="2231" w:author="S2-2204782" w:date="2022-05-24T08:39:00Z"/>
        </w:rPr>
      </w:pPr>
      <w:del w:id="2232" w:author="S2-2204782" w:date="2022-05-24T08:39:00Z">
        <w:r w:rsidRPr="00320611" w:rsidDel="00465E67">
          <w:delText>Editor</w:delText>
        </w:r>
        <w:r w:rsidR="00A13E1F" w:rsidRPr="00320611" w:rsidDel="00465E67">
          <w:delText>'</w:delText>
        </w:r>
        <w:r w:rsidRPr="00320611" w:rsidDel="00465E67">
          <w:delText xml:space="preserve">s </w:delText>
        </w:r>
        <w:r w:rsidR="00E764CB" w:rsidRPr="00320611" w:rsidDel="00465E67">
          <w:delText>n</w:delText>
        </w:r>
        <w:r w:rsidRPr="00320611" w:rsidDel="00465E67">
          <w:delText>ote:</w:delText>
        </w:r>
        <w:r w:rsidR="00E764CB" w:rsidRPr="00320611" w:rsidDel="00465E67">
          <w:tab/>
        </w:r>
        <w:r w:rsidRPr="00320611" w:rsidDel="00465E67">
          <w:delText>The impact of termination of temporary slice to NFs other than AMF is FFS.</w:delText>
        </w:r>
      </w:del>
    </w:p>
    <w:p w14:paraId="5B2DD620" w14:textId="0B64E81C" w:rsidR="002E0E00" w:rsidRPr="00320611" w:rsidDel="00465E67" w:rsidRDefault="002E0E00" w:rsidP="003B60FA">
      <w:pPr>
        <w:pStyle w:val="EditorsNote"/>
        <w:rPr>
          <w:del w:id="2233" w:author="S2-2204782" w:date="2022-05-24T08:39:00Z"/>
        </w:rPr>
      </w:pPr>
      <w:del w:id="2234" w:author="S2-2204782" w:date="2022-05-24T08:39:00Z">
        <w:r w:rsidRPr="00320611" w:rsidDel="00465E67">
          <w:delText>Editor</w:delText>
        </w:r>
        <w:r w:rsidR="00A13E1F" w:rsidRPr="00320611" w:rsidDel="00465E67">
          <w:delText>'</w:delText>
        </w:r>
        <w:r w:rsidRPr="00320611" w:rsidDel="00465E67">
          <w:delText>s note:</w:delText>
        </w:r>
        <w:r w:rsidR="00E764CB" w:rsidRPr="00320611" w:rsidDel="00465E67">
          <w:tab/>
          <w:delText>I</w:delText>
        </w:r>
        <w:r w:rsidRPr="00320611" w:rsidDel="00465E67">
          <w:delText>t is FFS whether a slice which does not have associated validity timer can be configured with validity timer using UPU procedure.</w:delText>
        </w:r>
      </w:del>
    </w:p>
    <w:p w14:paraId="29C0DE38" w14:textId="2B9F1B5B" w:rsidR="002E0E00" w:rsidRPr="00320611" w:rsidDel="00465E67" w:rsidRDefault="002E0E00" w:rsidP="003B60FA">
      <w:pPr>
        <w:pStyle w:val="EditorsNote"/>
        <w:rPr>
          <w:del w:id="2235" w:author="S2-2204782" w:date="2022-05-24T08:39:00Z"/>
        </w:rPr>
      </w:pPr>
      <w:del w:id="2236" w:author="S2-2204782" w:date="2022-05-24T08:39:00Z">
        <w:r w:rsidRPr="00320611" w:rsidDel="00465E67">
          <w:delText>Editor</w:delText>
        </w:r>
        <w:r w:rsidR="00A13E1F" w:rsidRPr="00320611" w:rsidDel="00465E67">
          <w:delText>'</w:delText>
        </w:r>
        <w:r w:rsidRPr="00320611" w:rsidDel="00465E67">
          <w:delText xml:space="preserve">s </w:delText>
        </w:r>
        <w:r w:rsidR="00A13E1F" w:rsidRPr="00320611" w:rsidDel="00465E67">
          <w:delText>note</w:delText>
        </w:r>
        <w:r w:rsidRPr="00320611" w:rsidDel="00465E67">
          <w:delText>:</w:delText>
        </w:r>
        <w:r w:rsidR="00E764CB" w:rsidRPr="00320611" w:rsidDel="00465E67">
          <w:tab/>
          <w:delText>I</w:delText>
        </w:r>
        <w:r w:rsidRPr="00320611" w:rsidDel="00465E67">
          <w:delText>f the UE is in connected state, how the PDU session of the network slice is gracefu</w:delText>
        </w:r>
        <w:r w:rsidR="00660E20" w:rsidRPr="00320611" w:rsidDel="00465E67">
          <w:delText>l</w:delText>
        </w:r>
        <w:r w:rsidRPr="00320611" w:rsidDel="00465E67">
          <w:delText>ly released is FFS.</w:delText>
        </w:r>
      </w:del>
    </w:p>
    <w:p w14:paraId="6719D785" w14:textId="2928E0CD" w:rsidR="002E0E00" w:rsidRPr="00320611" w:rsidRDefault="002E0E00" w:rsidP="00C86DBB">
      <w:pPr>
        <w:pStyle w:val="31"/>
        <w:rPr>
          <w:lang w:eastAsia="zh-CN"/>
        </w:rPr>
      </w:pPr>
      <w:bookmarkStart w:id="2237" w:name="_Toc104302435"/>
      <w:bookmarkStart w:id="2238" w:name="_Toc104359401"/>
      <w:bookmarkStart w:id="2239" w:name="_Toc104789039"/>
      <w:r w:rsidRPr="00320611">
        <w:rPr>
          <w:lang w:eastAsia="zh-CN"/>
        </w:rPr>
        <w:t>6.</w:t>
      </w:r>
      <w:r w:rsidR="00E764CB" w:rsidRPr="00320611">
        <w:rPr>
          <w:lang w:eastAsia="zh-CN"/>
        </w:rPr>
        <w:t>10</w:t>
      </w:r>
      <w:r w:rsidRPr="00320611">
        <w:rPr>
          <w:lang w:eastAsia="zh-CN"/>
        </w:rPr>
        <w:t>.3</w:t>
      </w:r>
      <w:r w:rsidRPr="00320611">
        <w:rPr>
          <w:lang w:eastAsia="zh-CN"/>
        </w:rPr>
        <w:tab/>
      </w:r>
      <w:r w:rsidRPr="00320611">
        <w:rPr>
          <w:lang w:eastAsia="ja-JP"/>
        </w:rPr>
        <w:t xml:space="preserve">Impacts on </w:t>
      </w:r>
      <w:r w:rsidRPr="00320611">
        <w:rPr>
          <w:lang w:eastAsia="zh-CN"/>
        </w:rPr>
        <w:t>services,</w:t>
      </w:r>
      <w:r w:rsidRPr="00320611">
        <w:rPr>
          <w:lang w:eastAsia="ja-JP"/>
        </w:rPr>
        <w:t xml:space="preserve"> entities and interfaces</w:t>
      </w:r>
      <w:bookmarkEnd w:id="2237"/>
      <w:bookmarkEnd w:id="2238"/>
      <w:bookmarkEnd w:id="2239"/>
    </w:p>
    <w:p w14:paraId="6821078B" w14:textId="77777777" w:rsidR="00931EAD" w:rsidRPr="00320611" w:rsidRDefault="002E0E00" w:rsidP="00E878F1">
      <w:pPr>
        <w:rPr>
          <w:rFonts w:eastAsia="MS Gothic"/>
          <w:noProof/>
          <w:lang w:eastAsia="ja-JP"/>
        </w:rPr>
      </w:pPr>
      <w:r w:rsidRPr="00E878F1">
        <w:t>UE</w:t>
      </w:r>
    </w:p>
    <w:p w14:paraId="656DE69A" w14:textId="2044E8F3" w:rsidR="002E0E00" w:rsidRPr="00320611" w:rsidRDefault="00931EAD" w:rsidP="003B60FA">
      <w:pPr>
        <w:pStyle w:val="B1"/>
        <w:rPr>
          <w:noProof/>
        </w:rPr>
      </w:pPr>
      <w:r w:rsidRPr="00320611">
        <w:rPr>
          <w:noProof/>
          <w:lang w:eastAsia="ko-KR"/>
        </w:rPr>
        <w:t>-</w:t>
      </w:r>
      <w:r w:rsidRPr="00320611">
        <w:rPr>
          <w:noProof/>
          <w:lang w:eastAsia="ko-KR"/>
        </w:rPr>
        <w:tab/>
      </w:r>
      <w:r w:rsidR="002E0E00" w:rsidRPr="00320611">
        <w:rPr>
          <w:noProof/>
        </w:rPr>
        <w:t>Handling of validity timer for a S-NSSAI.</w:t>
      </w:r>
    </w:p>
    <w:p w14:paraId="32BEB673" w14:textId="4D019702" w:rsidR="00931EAD" w:rsidRPr="00320611" w:rsidRDefault="002E0E00" w:rsidP="00E878F1">
      <w:pPr>
        <w:rPr>
          <w:noProof/>
          <w:lang w:eastAsia="ja-JP"/>
        </w:rPr>
      </w:pPr>
      <w:r w:rsidRPr="00E878F1">
        <w:t>AMF</w:t>
      </w:r>
      <w:ins w:id="2240" w:author="S2-2204782" w:date="2022-05-24T08:39:00Z">
        <w:r w:rsidR="00465E67">
          <w:t>, SMF, NSSF,PCF</w:t>
        </w:r>
      </w:ins>
    </w:p>
    <w:p w14:paraId="44348141" w14:textId="0EA968E7" w:rsidR="002E0E00" w:rsidRPr="00320611" w:rsidRDefault="00931EAD" w:rsidP="003B60FA">
      <w:pPr>
        <w:pStyle w:val="B1"/>
        <w:rPr>
          <w:noProof/>
        </w:rPr>
      </w:pPr>
      <w:r w:rsidRPr="00320611">
        <w:rPr>
          <w:noProof/>
        </w:rPr>
        <w:t>-</w:t>
      </w:r>
      <w:r w:rsidRPr="00320611">
        <w:rPr>
          <w:noProof/>
        </w:rPr>
        <w:tab/>
      </w:r>
      <w:r w:rsidR="002E0E00" w:rsidRPr="00320611">
        <w:rPr>
          <w:noProof/>
        </w:rPr>
        <w:t>Handling of validity timer for a S-NSSAI.</w:t>
      </w:r>
    </w:p>
    <w:p w14:paraId="3A0B6588" w14:textId="77777777" w:rsidR="00931EAD" w:rsidRPr="00320611" w:rsidRDefault="002E0E00" w:rsidP="00E878F1">
      <w:pPr>
        <w:rPr>
          <w:noProof/>
          <w:lang w:eastAsia="ja-JP"/>
        </w:rPr>
      </w:pPr>
      <w:r w:rsidRPr="00E878F1">
        <w:t>UDM</w:t>
      </w:r>
    </w:p>
    <w:p w14:paraId="2D4F7641" w14:textId="142A295B" w:rsidR="002E0E00" w:rsidRPr="00320611" w:rsidRDefault="00931EAD" w:rsidP="003B60FA">
      <w:pPr>
        <w:pStyle w:val="B1"/>
        <w:rPr>
          <w:noProof/>
        </w:rPr>
      </w:pPr>
      <w:r w:rsidRPr="00320611">
        <w:rPr>
          <w:noProof/>
        </w:rPr>
        <w:t>-</w:t>
      </w:r>
      <w:r w:rsidRPr="00320611">
        <w:rPr>
          <w:noProof/>
        </w:rPr>
        <w:tab/>
      </w:r>
      <w:r w:rsidR="002E0E00" w:rsidRPr="00320611">
        <w:rPr>
          <w:noProof/>
        </w:rPr>
        <w:t>UDM needs to provide the validity timer for a temporary S-NSSAI for a UE to the AMF.</w:t>
      </w:r>
    </w:p>
    <w:p w14:paraId="15B6DE0D" w14:textId="6B9328E2" w:rsidR="00C73A96" w:rsidRPr="00320611" w:rsidRDefault="00C73A96" w:rsidP="00C86DBB">
      <w:pPr>
        <w:pStyle w:val="21"/>
        <w:rPr>
          <w:lang w:eastAsia="ja-JP"/>
        </w:rPr>
      </w:pPr>
      <w:bookmarkStart w:id="2241" w:name="_Toc104302436"/>
      <w:bookmarkStart w:id="2242" w:name="_Toc104359402"/>
      <w:bookmarkStart w:id="2243" w:name="_Toc104789040"/>
      <w:r w:rsidRPr="00320611">
        <w:rPr>
          <w:lang w:eastAsia="zh-CN"/>
        </w:rPr>
        <w:t>6.</w:t>
      </w:r>
      <w:r w:rsidR="00B76A37" w:rsidRPr="00320611">
        <w:rPr>
          <w:lang w:eastAsia="zh-CN"/>
        </w:rPr>
        <w:t>11</w:t>
      </w:r>
      <w:r w:rsidRPr="00320611">
        <w:rPr>
          <w:lang w:eastAsia="ko-KR"/>
        </w:rPr>
        <w:tab/>
      </w:r>
      <w:r w:rsidRPr="00320611">
        <w:rPr>
          <w:lang w:eastAsia="ja-JP"/>
        </w:rPr>
        <w:t>Solution</w:t>
      </w:r>
      <w:r w:rsidRPr="00320611">
        <w:rPr>
          <w:lang w:eastAsia="zh-CN"/>
        </w:rPr>
        <w:t xml:space="preserve"> #</w:t>
      </w:r>
      <w:r w:rsidR="00B76A37" w:rsidRPr="00320611">
        <w:rPr>
          <w:lang w:eastAsia="zh-CN"/>
        </w:rPr>
        <w:t>11</w:t>
      </w:r>
      <w:r w:rsidRPr="00320611">
        <w:rPr>
          <w:lang w:eastAsia="ja-JP"/>
        </w:rPr>
        <w:t>: Enabling UEs to Request S-NSSAIs not uniformly available</w:t>
      </w:r>
      <w:bookmarkEnd w:id="2241"/>
      <w:bookmarkEnd w:id="2242"/>
      <w:bookmarkEnd w:id="2243"/>
    </w:p>
    <w:p w14:paraId="2371447C" w14:textId="07945DC4" w:rsidR="00C73A96" w:rsidRPr="00320611" w:rsidRDefault="00C73A96" w:rsidP="00C86DBB">
      <w:pPr>
        <w:pStyle w:val="31"/>
        <w:rPr>
          <w:lang w:eastAsia="ko-KR"/>
        </w:rPr>
      </w:pPr>
      <w:bookmarkStart w:id="2244" w:name="_Toc104302437"/>
      <w:bookmarkStart w:id="2245" w:name="_Toc104359403"/>
      <w:bookmarkStart w:id="2246" w:name="_Toc104789041"/>
      <w:r w:rsidRPr="00320611">
        <w:rPr>
          <w:lang w:eastAsia="ko-KR"/>
        </w:rPr>
        <w:t>6.</w:t>
      </w:r>
      <w:r w:rsidR="002714C5" w:rsidRPr="00320611">
        <w:rPr>
          <w:lang w:eastAsia="ko-KR"/>
        </w:rPr>
        <w:t>11</w:t>
      </w:r>
      <w:r w:rsidRPr="00320611">
        <w:rPr>
          <w:lang w:eastAsia="ko-KR"/>
        </w:rPr>
        <w:t>.1</w:t>
      </w:r>
      <w:r w:rsidRPr="00320611">
        <w:rPr>
          <w:lang w:eastAsia="ko-KR"/>
        </w:rPr>
        <w:tab/>
        <w:t>Introduction</w:t>
      </w:r>
      <w:bookmarkEnd w:id="2244"/>
      <w:bookmarkEnd w:id="2245"/>
      <w:bookmarkEnd w:id="2246"/>
    </w:p>
    <w:p w14:paraId="01E3070E" w14:textId="0E5F5A5C" w:rsidR="00526920" w:rsidRDefault="00C73A96" w:rsidP="00526920">
      <w:pPr>
        <w:rPr>
          <w:ins w:id="2247" w:author="S2-2204784" w:date="2022-05-24T08:46:00Z"/>
        </w:rPr>
      </w:pPr>
      <w:r w:rsidRPr="00E878F1">
        <w:t>This solution applies to KI#</w:t>
      </w:r>
      <w:r w:rsidR="00C01E36" w:rsidRPr="00E878F1">
        <w:t>5</w:t>
      </w:r>
      <w:r w:rsidRPr="00E878F1">
        <w:t xml:space="preserve"> and KI#3.</w:t>
      </w:r>
      <w:ins w:id="2248" w:author="S2-2204784" w:date="2022-05-24T08:46:00Z">
        <w:r w:rsidR="00526920" w:rsidRPr="00526920">
          <w:t xml:space="preserve"> </w:t>
        </w:r>
        <w:r w:rsidR="00526920">
          <w:t>This applies to S-NSSAIs that are:</w:t>
        </w:r>
      </w:ins>
    </w:p>
    <w:p w14:paraId="7D924BF2" w14:textId="77777777" w:rsidR="00526920" w:rsidRDefault="00526920" w:rsidP="00526920">
      <w:pPr>
        <w:pStyle w:val="B1"/>
        <w:rPr>
          <w:ins w:id="2249" w:author="S2-2204784" w:date="2022-05-24T08:46:00Z"/>
          <w:lang w:val="en-US" w:eastAsia="ko-KR"/>
        </w:rPr>
      </w:pPr>
      <w:ins w:id="2250" w:author="S2-2204784" w:date="2022-05-24T08:46:00Z">
        <w:r>
          <w:rPr>
            <w:lang w:val="en-US" w:eastAsia="ko-KR"/>
          </w:rPr>
          <w:t>-</w:t>
        </w:r>
        <w:r>
          <w:rPr>
            <w:lang w:val="en-US" w:eastAsia="ko-KR"/>
          </w:rPr>
          <w:tab/>
          <w:t>either available only temporarily or at specific times, or</w:t>
        </w:r>
      </w:ins>
    </w:p>
    <w:p w14:paraId="70787508" w14:textId="77777777" w:rsidR="00526920" w:rsidRDefault="00526920" w:rsidP="00526920">
      <w:pPr>
        <w:pStyle w:val="B1"/>
        <w:rPr>
          <w:ins w:id="2251" w:author="S2-2204784" w:date="2022-05-24T08:46:00Z"/>
          <w:lang w:val="en-US" w:eastAsia="ko-KR"/>
        </w:rPr>
      </w:pPr>
      <w:ins w:id="2252" w:author="S2-2204784" w:date="2022-05-24T08:46:00Z">
        <w:r>
          <w:rPr>
            <w:lang w:val="en-US" w:eastAsia="ko-KR"/>
          </w:rPr>
          <w:t>-</w:t>
        </w:r>
        <w:r>
          <w:rPr>
            <w:lang w:val="en-US" w:eastAsia="ko-KR"/>
          </w:rPr>
          <w:tab/>
          <w:t>valid in Area of Service that does not match the deployed TA boundaries, or</w:t>
        </w:r>
      </w:ins>
    </w:p>
    <w:p w14:paraId="69404BB6" w14:textId="582E96E3" w:rsidR="00C73A96" w:rsidRPr="00526920" w:rsidRDefault="00526920" w:rsidP="00526920">
      <w:pPr>
        <w:pStyle w:val="B1"/>
        <w:rPr>
          <w:lang w:val="en-US" w:eastAsia="ko-KR"/>
        </w:rPr>
      </w:pPr>
      <w:ins w:id="2253" w:author="S2-2204784" w:date="2022-05-24T08:46:00Z">
        <w:r>
          <w:rPr>
            <w:lang w:val="en-US" w:eastAsia="ko-KR"/>
          </w:rPr>
          <w:t>-</w:t>
        </w:r>
        <w:r>
          <w:rPr>
            <w:lang w:val="en-US" w:eastAsia="ko-KR"/>
          </w:rPr>
          <w:tab/>
          <w:t>valid only in some TAs of the current RA assigned to the UE.</w:t>
        </w:r>
      </w:ins>
    </w:p>
    <w:p w14:paraId="62A56254" w14:textId="56119E84" w:rsidR="00C73A96" w:rsidRPr="00320611" w:rsidRDefault="00C73A96" w:rsidP="00C86DBB">
      <w:pPr>
        <w:pStyle w:val="31"/>
        <w:rPr>
          <w:lang w:eastAsia="ja-JP"/>
        </w:rPr>
      </w:pPr>
      <w:bookmarkStart w:id="2254" w:name="_Toc104302438"/>
      <w:bookmarkStart w:id="2255" w:name="_Toc104359404"/>
      <w:bookmarkStart w:id="2256" w:name="_Toc104789042"/>
      <w:r w:rsidRPr="00320611">
        <w:rPr>
          <w:lang w:eastAsia="ja-JP"/>
        </w:rPr>
        <w:t>6.</w:t>
      </w:r>
      <w:r w:rsidR="002714C5" w:rsidRPr="00320611">
        <w:rPr>
          <w:lang w:eastAsia="ja-JP"/>
        </w:rPr>
        <w:t>11</w:t>
      </w:r>
      <w:r w:rsidRPr="00320611">
        <w:rPr>
          <w:lang w:eastAsia="ja-JP"/>
        </w:rPr>
        <w:t>.2</w:t>
      </w:r>
      <w:r w:rsidRPr="00320611">
        <w:rPr>
          <w:lang w:eastAsia="ja-JP"/>
        </w:rPr>
        <w:tab/>
        <w:t>Functional Description</w:t>
      </w:r>
      <w:bookmarkEnd w:id="2254"/>
      <w:bookmarkEnd w:id="2255"/>
      <w:bookmarkEnd w:id="2256"/>
    </w:p>
    <w:p w14:paraId="64F29951" w14:textId="77777777" w:rsidR="00C73A96" w:rsidRPr="00320611" w:rsidRDefault="00C73A96" w:rsidP="00E878F1">
      <w:pPr>
        <w:rPr>
          <w:lang w:eastAsia="zh-CN"/>
        </w:rPr>
      </w:pPr>
      <w:r w:rsidRPr="00E878F1">
        <w:t>The high-level points of the proposed solution are:</w:t>
      </w:r>
    </w:p>
    <w:p w14:paraId="49F097A9" w14:textId="2A8F1186" w:rsidR="00C73A96" w:rsidRPr="00320611" w:rsidRDefault="00C73A96" w:rsidP="003A5264">
      <w:pPr>
        <w:pStyle w:val="B1"/>
        <w:rPr>
          <w:rFonts w:eastAsia="맑은 고딕"/>
        </w:rPr>
      </w:pPr>
      <w:r w:rsidRPr="00320611">
        <w:rPr>
          <w:rFonts w:eastAsia="맑은 고딕"/>
        </w:rPr>
        <w:t>-</w:t>
      </w:r>
      <w:r w:rsidRPr="00320611">
        <w:rPr>
          <w:rFonts w:eastAsia="맑은 고딕"/>
        </w:rPr>
        <w:tab/>
        <w:t>The AMF creates an RA for the UE as per current mechanisms ensuring the optimal size of the RA with respect to the S-NSSAIs that can be allowed</w:t>
      </w:r>
      <w:r w:rsidR="003A5264" w:rsidRPr="00320611">
        <w:rPr>
          <w:rFonts w:eastAsia="맑은 고딕"/>
        </w:rPr>
        <w:t>.</w:t>
      </w:r>
    </w:p>
    <w:p w14:paraId="45FA8DA4" w14:textId="77777777" w:rsidR="00526920" w:rsidRPr="00A261A6" w:rsidRDefault="00526920" w:rsidP="00526920">
      <w:pPr>
        <w:pStyle w:val="B1"/>
        <w:rPr>
          <w:ins w:id="2257" w:author="S2-2204784" w:date="2022-05-24T08:46:00Z"/>
          <w:lang w:val="en-US"/>
        </w:rPr>
      </w:pPr>
      <w:ins w:id="2258" w:author="S2-2204784" w:date="2022-05-24T08:46:00Z">
        <w:r>
          <w:rPr>
            <w:lang w:val="en-US"/>
          </w:rPr>
          <w:t>-</w:t>
        </w:r>
        <w:r>
          <w:rPr>
            <w:lang w:val="en-US"/>
          </w:rPr>
          <w:tab/>
          <w:t xml:space="preserve">Temporary Slices for which the UE has a subscription are provided in the Configured NSSAI provided to the UE. </w:t>
        </w:r>
      </w:ins>
    </w:p>
    <w:p w14:paraId="2DF70311" w14:textId="4E206532" w:rsidR="00C73A96" w:rsidRPr="00320611" w:rsidRDefault="00C73A96" w:rsidP="003A5264">
      <w:pPr>
        <w:pStyle w:val="B1"/>
        <w:rPr>
          <w:rFonts w:eastAsia="맑은 고딕"/>
        </w:rPr>
      </w:pPr>
      <w:r w:rsidRPr="00320611">
        <w:rPr>
          <w:rFonts w:eastAsia="맑은 고딕"/>
        </w:rPr>
        <w:t>-</w:t>
      </w:r>
      <w:r w:rsidRPr="00320611">
        <w:rPr>
          <w:rFonts w:eastAsia="맑은 고딕"/>
        </w:rPr>
        <w:tab/>
        <w:t>The Allowed NSSAI contains only S-NSSAIs</w:t>
      </w:r>
      <w:ins w:id="2259" w:author="S2-2204784" w:date="2022-05-24T08:46:00Z">
        <w:r w:rsidR="00526920" w:rsidRPr="00526920">
          <w:rPr>
            <w:lang w:val="en-US"/>
          </w:rPr>
          <w:t xml:space="preserve"> </w:t>
        </w:r>
        <w:r w:rsidR="00526920">
          <w:rPr>
            <w:lang w:val="en-US"/>
          </w:rPr>
          <w:t>that the UE has requested and</w:t>
        </w:r>
      </w:ins>
      <w:r w:rsidRPr="00320611">
        <w:rPr>
          <w:rFonts w:eastAsia="맑은 고딕"/>
        </w:rPr>
        <w:t xml:space="preserve"> that are allowed in the whole RA</w:t>
      </w:r>
      <w:ins w:id="2260" w:author="S2-2204784" w:date="2022-05-24T08:46:00Z">
        <w:r w:rsidR="00526920">
          <w:rPr>
            <w:rFonts w:eastAsia="맑은 고딕"/>
          </w:rPr>
          <w:t xml:space="preserve"> </w:t>
        </w:r>
        <w:r w:rsidR="00526920">
          <w:rPr>
            <w:lang w:val="en-US"/>
          </w:rPr>
          <w:t>(i.e. each TA of the RA) and, in case of temporary slices, are currently available</w:t>
        </w:r>
      </w:ins>
      <w:r w:rsidR="003A5264" w:rsidRPr="00320611">
        <w:rPr>
          <w:rFonts w:eastAsia="맑은 고딕"/>
        </w:rPr>
        <w:t>.</w:t>
      </w:r>
    </w:p>
    <w:p w14:paraId="3587868E" w14:textId="77777777" w:rsidR="00526920" w:rsidRPr="00A261A6" w:rsidRDefault="00526920" w:rsidP="00526920">
      <w:pPr>
        <w:pStyle w:val="B2"/>
        <w:rPr>
          <w:ins w:id="2261" w:author="S2-2204784" w:date="2022-05-24T08:47:00Z"/>
          <w:lang w:val="en-US"/>
        </w:rPr>
      </w:pPr>
      <w:ins w:id="2262" w:author="S2-2204784" w:date="2022-05-24T08:47:00Z">
        <w:r>
          <w:rPr>
            <w:lang w:val="en-US"/>
          </w:rPr>
          <w:t>-</w:t>
        </w:r>
        <w:r>
          <w:rPr>
            <w:lang w:val="en-US"/>
          </w:rPr>
          <w:tab/>
          <w:t xml:space="preserve">for temporary slices, the Allowed NSSAI may be augmented to contain a validity time for the S-NSSAI(s) corresponding to temporary slices. When receiving the Allowed NSSAI containing a validity time for the S-NSSAI(s) corresponding to temporary slices, the UE runs a timer and, when the validity timer expires, the UE </w:t>
        </w:r>
        <w:r w:rsidRPr="00320611">
          <w:t xml:space="preserve">locally removes the S-NSSAI from the allowed NSSAI list and the UE release the PDU session associated with the </w:t>
        </w:r>
        <w:r>
          <w:rPr>
            <w:lang w:val="en-US"/>
          </w:rPr>
          <w:t xml:space="preserve">corresponding </w:t>
        </w:r>
        <w:r w:rsidRPr="00320611">
          <w:t>S-NSSAI</w:t>
        </w:r>
        <w:r>
          <w:rPr>
            <w:lang w:val="en-US"/>
          </w:rPr>
          <w:t>.</w:t>
        </w:r>
      </w:ins>
    </w:p>
    <w:p w14:paraId="783D6064" w14:textId="5ED44789" w:rsidR="00C73A96" w:rsidRPr="00320611" w:rsidRDefault="00C73A96" w:rsidP="003A5264">
      <w:pPr>
        <w:pStyle w:val="B1"/>
        <w:rPr>
          <w:rFonts w:eastAsia="맑은 고딕"/>
        </w:rPr>
      </w:pPr>
      <w:r w:rsidRPr="00320611">
        <w:rPr>
          <w:rFonts w:eastAsia="맑은 고딕"/>
        </w:rPr>
        <w:t>-</w:t>
      </w:r>
      <w:r w:rsidRPr="00320611">
        <w:rPr>
          <w:rFonts w:eastAsia="맑은 고딕"/>
        </w:rPr>
        <w:tab/>
        <w:t>The AMF provides a set of conditions to the UE for the S-NSSAIs (here called Conditional S-NSSAI) that are valid only under specific condition</w:t>
      </w:r>
      <w:ins w:id="2263" w:author="S2-2204784" w:date="2022-05-24T08:47:00Z">
        <w:r w:rsidR="00526920">
          <w:rPr>
            <w:lang w:val="en-US"/>
          </w:rPr>
          <w:t>s (e.g. only in specific TAs, or that have a validity time associated)</w:t>
        </w:r>
      </w:ins>
      <w:r w:rsidRPr="00320611">
        <w:rPr>
          <w:rFonts w:eastAsia="맑은 고딕"/>
        </w:rPr>
        <w:t xml:space="preserve"> and therefore cannot be placed in the Allowed NSSAI (here called Conditional S-NSSAI)</w:t>
      </w:r>
      <w:r w:rsidR="003A5264" w:rsidRPr="00320611">
        <w:rPr>
          <w:rFonts w:eastAsia="맑은 고딕"/>
        </w:rPr>
        <w:t>:</w:t>
      </w:r>
    </w:p>
    <w:p w14:paraId="65A7C587" w14:textId="6FBEC9CA" w:rsidR="00C73A96" w:rsidRPr="00320611" w:rsidRDefault="00C73A96" w:rsidP="003A5264">
      <w:pPr>
        <w:pStyle w:val="B2"/>
        <w:rPr>
          <w:rFonts w:eastAsia="맑은 고딕"/>
        </w:rPr>
      </w:pPr>
      <w:r w:rsidRPr="00320611">
        <w:rPr>
          <w:rFonts w:eastAsia="맑은 고딕"/>
        </w:rPr>
        <w:t>-</w:t>
      </w:r>
      <w:r w:rsidRPr="00320611">
        <w:rPr>
          <w:rFonts w:eastAsia="맑은 고딕"/>
        </w:rPr>
        <w:tab/>
        <w:t>the conditions may include a list of TAs (not included in the present RA) where the S-NSSAI is allowed</w:t>
      </w:r>
      <w:r w:rsidR="003A5264" w:rsidRPr="00320611">
        <w:rPr>
          <w:rFonts w:eastAsia="맑은 고딕"/>
        </w:rPr>
        <w:t>.</w:t>
      </w:r>
    </w:p>
    <w:p w14:paraId="7051A6C7" w14:textId="7399B907" w:rsidR="00C73A96" w:rsidRPr="00320611" w:rsidRDefault="00C73A96" w:rsidP="003A5264">
      <w:pPr>
        <w:pStyle w:val="B2"/>
        <w:rPr>
          <w:rFonts w:eastAsia="맑은 고딕"/>
        </w:rPr>
      </w:pPr>
      <w:r w:rsidRPr="00320611">
        <w:rPr>
          <w:rFonts w:eastAsia="맑은 고딕"/>
        </w:rPr>
        <w:t>-</w:t>
      </w:r>
      <w:r w:rsidRPr="00320611">
        <w:rPr>
          <w:rFonts w:eastAsia="맑은 고딕"/>
        </w:rPr>
        <w:tab/>
        <w:t>the conditions may include an Area of Service (as defined in KI#3) for the S-NSSAI</w:t>
      </w:r>
      <w:r w:rsidR="003A5264" w:rsidRPr="00320611">
        <w:rPr>
          <w:rFonts w:eastAsia="맑은 고딕"/>
        </w:rPr>
        <w:t>.</w:t>
      </w:r>
      <w:ins w:id="2264" w:author="S2-2204784" w:date="2022-05-24T08:48:00Z">
        <w:r w:rsidR="00526920" w:rsidRPr="00526920">
          <w:rPr>
            <w:lang w:val="en-US"/>
          </w:rPr>
          <w:t xml:space="preserve"> </w:t>
        </w:r>
        <w:r w:rsidR="00526920">
          <w:rPr>
            <w:lang w:val="en-US"/>
          </w:rPr>
          <w:t>The Area of Service may be defined as a set of TAs or a set of cells. If the Area of Service of an S-NSSAI does not match exactly one or a set of TAs, the RA selected for the UE may not include the TAs that overlap with the area of service, and the S-NSSAI corresponding to the Area of Service may be provided as a Conditional S-NSSAI to the UE with the Area of Service information.</w:t>
        </w:r>
      </w:ins>
      <w:ins w:id="2265" w:author="S2-2204786" w:date="2022-05-24T09:08:00Z">
        <w:r w:rsidR="00FF600E" w:rsidRPr="00FF600E">
          <w:t xml:space="preserve"> </w:t>
        </w:r>
        <w:r w:rsidR="00FF600E">
          <w:t>The Conditional S-NSSAI may be supported in one or more TAs of the RA but not in all of the TAs of the RA.</w:t>
        </w:r>
      </w:ins>
    </w:p>
    <w:p w14:paraId="26639F3C" w14:textId="77777777" w:rsidR="00526920" w:rsidRDefault="00526920" w:rsidP="00526920">
      <w:pPr>
        <w:pStyle w:val="B2"/>
        <w:rPr>
          <w:ins w:id="2266" w:author="S2-2204784" w:date="2022-05-24T08:48:00Z"/>
          <w:lang w:val="en-US"/>
        </w:rPr>
      </w:pPr>
      <w:ins w:id="2267" w:author="S2-2204784" w:date="2022-05-24T08:48:00Z">
        <w:r>
          <w:rPr>
            <w:lang w:val="en-US"/>
          </w:rPr>
          <w:t>-</w:t>
        </w:r>
        <w:r>
          <w:rPr>
            <w:lang w:val="en-US"/>
          </w:rPr>
          <w:tab/>
          <w:t>it is assumed that the AMF is informed about a slice availability on a per-cell basis from the NG-RAN</w:t>
        </w:r>
      </w:ins>
    </w:p>
    <w:p w14:paraId="56E07D1D" w14:textId="77777777" w:rsidR="00526920" w:rsidRPr="00AD0BB9" w:rsidRDefault="00526920" w:rsidP="00526920">
      <w:pPr>
        <w:pStyle w:val="B2"/>
        <w:rPr>
          <w:ins w:id="2268" w:author="S2-2204784" w:date="2022-05-24T08:48:00Z"/>
          <w:lang w:val="en-US"/>
        </w:rPr>
      </w:pPr>
      <w:ins w:id="2269" w:author="S2-2204784" w:date="2022-05-24T08:48:00Z">
        <w:r>
          <w:rPr>
            <w:lang w:val="en-US"/>
          </w:rPr>
          <w:t>-</w:t>
        </w:r>
        <w:r>
          <w:rPr>
            <w:lang w:val="en-US"/>
          </w:rPr>
          <w:tab/>
          <w:t>it is assumed that the AMF is informed about a slice availability in terms of validity time</w:t>
        </w:r>
        <w:r>
          <w:t xml:space="preserve"> </w:t>
        </w:r>
        <w:r>
          <w:rPr>
            <w:lang w:val="en-US"/>
          </w:rPr>
          <w:t>based on OAM or subscription information.</w:t>
        </w:r>
      </w:ins>
    </w:p>
    <w:p w14:paraId="07781F3A" w14:textId="2AAA8AFB" w:rsidR="00C73A96" w:rsidRPr="00320611" w:rsidDel="00526920" w:rsidRDefault="00C73A96" w:rsidP="003A5264">
      <w:pPr>
        <w:pStyle w:val="EditorsNote"/>
        <w:rPr>
          <w:del w:id="2270" w:author="S2-2204784" w:date="2022-05-24T08:48:00Z"/>
        </w:rPr>
      </w:pPr>
      <w:del w:id="2271" w:author="S2-2204784" w:date="2022-05-24T08:48:00Z">
        <w:r w:rsidRPr="00320611" w:rsidDel="00526920">
          <w:rPr>
            <w:rFonts w:eastAsia="맑은 고딕"/>
            <w:lang w:eastAsia="zh-CN"/>
          </w:rPr>
          <w:delText>Editor</w:delText>
        </w:r>
        <w:r w:rsidR="00A13E1F" w:rsidRPr="00320611" w:rsidDel="00526920">
          <w:rPr>
            <w:rFonts w:eastAsia="맑은 고딕"/>
            <w:lang w:eastAsia="zh-CN"/>
          </w:rPr>
          <w:delText>'</w:delText>
        </w:r>
        <w:r w:rsidRPr="00320611" w:rsidDel="00526920">
          <w:rPr>
            <w:rFonts w:eastAsia="맑은 고딕"/>
            <w:lang w:eastAsia="zh-CN"/>
          </w:rPr>
          <w:delText xml:space="preserve">s </w:delText>
        </w:r>
        <w:r w:rsidR="002714C5" w:rsidRPr="00320611" w:rsidDel="00526920">
          <w:rPr>
            <w:rFonts w:eastAsia="맑은 고딕"/>
            <w:lang w:eastAsia="zh-CN"/>
          </w:rPr>
          <w:delText>n</w:delText>
        </w:r>
        <w:r w:rsidRPr="00320611" w:rsidDel="00526920">
          <w:rPr>
            <w:rFonts w:eastAsia="맑은 고딕"/>
            <w:lang w:eastAsia="zh-CN"/>
          </w:rPr>
          <w:delText>ote:</w:delText>
        </w:r>
        <w:r w:rsidR="002714C5" w:rsidRPr="00320611" w:rsidDel="00526920">
          <w:rPr>
            <w:rFonts w:eastAsia="맑은 고딕"/>
            <w:lang w:eastAsia="zh-CN"/>
          </w:rPr>
          <w:tab/>
          <w:delText>H</w:delText>
        </w:r>
        <w:r w:rsidRPr="00320611" w:rsidDel="00526920">
          <w:rPr>
            <w:rFonts w:eastAsia="맑은 고딕"/>
            <w:lang w:eastAsia="zh-CN"/>
          </w:rPr>
          <w:delText xml:space="preserve">ow an RA is defined </w:delText>
        </w:r>
        <w:r w:rsidRPr="00320611" w:rsidDel="00526920">
          <w:delText>if an Area of Service does not match exactly a TA is FFS.</w:delText>
        </w:r>
      </w:del>
    </w:p>
    <w:p w14:paraId="26529C29" w14:textId="0D4D6B02" w:rsidR="00C73A96" w:rsidRPr="00320611" w:rsidDel="00526920" w:rsidRDefault="00C73A96" w:rsidP="003A5264">
      <w:pPr>
        <w:pStyle w:val="EditorsNote"/>
        <w:rPr>
          <w:del w:id="2272" w:author="S2-2204784" w:date="2022-05-24T08:48:00Z"/>
          <w:rFonts w:eastAsia="맑은 고딕"/>
          <w:lang w:eastAsia="zh-CN"/>
        </w:rPr>
      </w:pPr>
      <w:del w:id="2273" w:author="S2-2204784" w:date="2022-05-24T08:48:00Z">
        <w:r w:rsidRPr="00320611" w:rsidDel="00526920">
          <w:rPr>
            <w:rFonts w:eastAsia="맑은 고딕"/>
            <w:lang w:eastAsia="zh-CN"/>
          </w:rPr>
          <w:delText>Editor</w:delText>
        </w:r>
        <w:r w:rsidR="00A13E1F" w:rsidRPr="00320611" w:rsidDel="00526920">
          <w:rPr>
            <w:rFonts w:eastAsia="맑은 고딕"/>
            <w:lang w:eastAsia="zh-CN"/>
          </w:rPr>
          <w:delText>'</w:delText>
        </w:r>
        <w:r w:rsidRPr="00320611" w:rsidDel="00526920">
          <w:rPr>
            <w:rFonts w:eastAsia="맑은 고딕"/>
            <w:lang w:eastAsia="zh-CN"/>
          </w:rPr>
          <w:delText xml:space="preserve">s </w:delText>
        </w:r>
        <w:r w:rsidR="002714C5" w:rsidRPr="00320611" w:rsidDel="00526920">
          <w:rPr>
            <w:rFonts w:eastAsia="맑은 고딕"/>
            <w:lang w:eastAsia="zh-CN"/>
          </w:rPr>
          <w:delText>n</w:delText>
        </w:r>
        <w:r w:rsidRPr="00320611" w:rsidDel="00526920">
          <w:rPr>
            <w:rFonts w:eastAsia="맑은 고딕"/>
            <w:lang w:eastAsia="zh-CN"/>
          </w:rPr>
          <w:delText>ote:</w:delText>
        </w:r>
        <w:r w:rsidR="002714C5" w:rsidRPr="00320611" w:rsidDel="00526920">
          <w:rPr>
            <w:rFonts w:eastAsia="맑은 고딕"/>
            <w:lang w:eastAsia="zh-CN"/>
          </w:rPr>
          <w:tab/>
          <w:delText>I</w:delText>
        </w:r>
        <w:r w:rsidRPr="00320611" w:rsidDel="00526920">
          <w:rPr>
            <w:rFonts w:eastAsia="맑은 고딕"/>
            <w:lang w:eastAsia="zh-CN"/>
          </w:rPr>
          <w:delText xml:space="preserve">t is FFS whether and how the specific details of the </w:delText>
        </w:r>
        <w:r w:rsidRPr="00320611" w:rsidDel="00526920">
          <w:delText>Area of Service constraints are provided to the UE.</w:delText>
        </w:r>
      </w:del>
    </w:p>
    <w:p w14:paraId="4A3D8B30" w14:textId="022BCC7C" w:rsidR="00C73A96" w:rsidRPr="00320611" w:rsidRDefault="00C73A96" w:rsidP="003A5264">
      <w:pPr>
        <w:pStyle w:val="B2"/>
        <w:rPr>
          <w:rFonts w:eastAsia="맑은 고딕"/>
        </w:rPr>
      </w:pPr>
      <w:r w:rsidRPr="00320611">
        <w:rPr>
          <w:rFonts w:eastAsia="맑은 고딕"/>
        </w:rPr>
        <w:t>-</w:t>
      </w:r>
      <w:r w:rsidRPr="00320611">
        <w:rPr>
          <w:rFonts w:eastAsia="맑은 고딕"/>
        </w:rPr>
        <w:tab/>
        <w:t>the conditi</w:t>
      </w:r>
      <w:r w:rsidRPr="00320611">
        <w:rPr>
          <w:rFonts w:eastAsia="맑은 고딕"/>
        </w:rPr>
        <w:lastRenderedPageBreak/>
        <w:t xml:space="preserve">ons may include </w:t>
      </w:r>
      <w:r w:rsidR="00A13E1F" w:rsidRPr="00320611">
        <w:rPr>
          <w:rFonts w:eastAsia="맑은 고딕"/>
        </w:rPr>
        <w:t>"</w:t>
      </w:r>
      <w:r w:rsidRPr="00320611">
        <w:rPr>
          <w:rFonts w:eastAsia="맑은 고딕"/>
        </w:rPr>
        <w:t>time-related conditions</w:t>
      </w:r>
      <w:r w:rsidR="00A13E1F" w:rsidRPr="00320611">
        <w:rPr>
          <w:rFonts w:eastAsia="맑은 고딕"/>
        </w:rPr>
        <w:t>"</w:t>
      </w:r>
      <w:r w:rsidRPr="00320611">
        <w:rPr>
          <w:rFonts w:eastAsia="맑은 고딕"/>
        </w:rPr>
        <w:t xml:space="preserve"> (e.g. specific times at which an S-NSSAI is available or the time period in which the S-NSSAI is available) to support the use cases associated with KI#3</w:t>
      </w:r>
      <w:r w:rsidR="003A5264" w:rsidRPr="00320611">
        <w:rPr>
          <w:rFonts w:eastAsia="맑은 고딕"/>
        </w:rPr>
        <w:t>.</w:t>
      </w:r>
    </w:p>
    <w:p w14:paraId="3611966A" w14:textId="2F7865D2" w:rsidR="00C73A96" w:rsidRPr="00320611" w:rsidRDefault="00C73A96" w:rsidP="003A5264">
      <w:pPr>
        <w:pStyle w:val="B2"/>
        <w:rPr>
          <w:rFonts w:eastAsia="맑은 고딕"/>
        </w:rPr>
      </w:pPr>
      <w:r w:rsidRPr="00320611">
        <w:rPr>
          <w:rFonts w:eastAsia="맑은 고딕"/>
        </w:rPr>
        <w:t>-</w:t>
      </w:r>
      <w:r w:rsidRPr="00320611">
        <w:rPr>
          <w:rFonts w:eastAsia="맑은 고딕"/>
        </w:rPr>
        <w:tab/>
        <w:t xml:space="preserve">multiple conditions may be associated to an S-NSSAI (e.g. list of TAs and </w:t>
      </w:r>
      <w:r w:rsidR="00A13E1F" w:rsidRPr="00320611">
        <w:rPr>
          <w:rFonts w:eastAsia="맑은 고딕"/>
        </w:rPr>
        <w:t>"</w:t>
      </w:r>
      <w:r w:rsidRPr="00320611">
        <w:rPr>
          <w:rFonts w:eastAsia="맑은 고딕"/>
        </w:rPr>
        <w:t>time-related conditions</w:t>
      </w:r>
      <w:r w:rsidR="00A13E1F" w:rsidRPr="00320611">
        <w:rPr>
          <w:rFonts w:eastAsia="맑은 고딕"/>
        </w:rPr>
        <w:t>"</w:t>
      </w:r>
      <w:r w:rsidRPr="00320611">
        <w:rPr>
          <w:rFonts w:eastAsia="맑은 고딕"/>
        </w:rPr>
        <w:t>)</w:t>
      </w:r>
      <w:r w:rsidR="003A5264" w:rsidRPr="00320611">
        <w:rPr>
          <w:rFonts w:eastAsia="맑은 고딕"/>
        </w:rPr>
        <w:t>.</w:t>
      </w:r>
    </w:p>
    <w:p w14:paraId="5BC44283" w14:textId="73F5E4AF" w:rsidR="00C73A96" w:rsidRPr="00320611" w:rsidRDefault="00C73A96" w:rsidP="003A5264">
      <w:pPr>
        <w:pStyle w:val="NO"/>
        <w:rPr>
          <w:rFonts w:eastAsia="맑은 고딕"/>
        </w:rPr>
      </w:pPr>
      <w:r w:rsidRPr="00320611">
        <w:rPr>
          <w:rFonts w:eastAsia="맑은 고딕"/>
        </w:rPr>
        <w:t>NOTE</w:t>
      </w:r>
      <w:r w:rsidR="002714C5" w:rsidRPr="00320611">
        <w:rPr>
          <w:rFonts w:ascii="Calibri" w:eastAsia="Calibri" w:hAnsi="Calibri" w:cs="Calibri"/>
        </w:rPr>
        <w:t> </w:t>
      </w:r>
      <w:r w:rsidRPr="00320611">
        <w:rPr>
          <w:rFonts w:eastAsia="맑은 고딕"/>
        </w:rPr>
        <w:t>1:</w:t>
      </w:r>
      <w:r w:rsidR="002714C5" w:rsidRPr="00320611">
        <w:rPr>
          <w:rFonts w:eastAsia="맑은 고딕"/>
        </w:rPr>
        <w:tab/>
        <w:t>A</w:t>
      </w:r>
      <w:r w:rsidRPr="00320611">
        <w:rPr>
          <w:rFonts w:eastAsia="맑은 고딕"/>
        </w:rPr>
        <w:t>n S-NSSAI that is allowed in the whole RA or part of the RA but only under specific time conditions would be placed in the Conditional S-NSSAI.</w:t>
      </w:r>
    </w:p>
    <w:p w14:paraId="13388BE9" w14:textId="41FE6360" w:rsidR="00C73A96" w:rsidRPr="00320611" w:rsidDel="00526920" w:rsidRDefault="00C73A96" w:rsidP="003A5264">
      <w:pPr>
        <w:pStyle w:val="B2"/>
        <w:rPr>
          <w:del w:id="2274" w:author="S2-2204784" w:date="2022-05-24T08:48:00Z"/>
          <w:rFonts w:eastAsia="맑은 고딕"/>
        </w:rPr>
      </w:pPr>
      <w:del w:id="2275" w:author="S2-2204784" w:date="2022-05-24T08:48:00Z">
        <w:r w:rsidRPr="00320611" w:rsidDel="00526920">
          <w:rPr>
            <w:rFonts w:eastAsia="맑은 고딕"/>
          </w:rPr>
          <w:delText>-</w:delText>
        </w:r>
        <w:r w:rsidRPr="00320611" w:rsidDel="00526920">
          <w:rPr>
            <w:rFonts w:eastAsia="맑은 고딕"/>
          </w:rPr>
          <w:tab/>
          <w:delText>the conditions may be provided by placing the S-NSSAI in an enhanced existing Rejected NSSAI IE (i.e. the S-NSSAI in the Rejected NSSAI may be associated with conditions and the UE is allowed to register for the S-NSSAI when the conditions are valid)</w:delText>
        </w:r>
        <w:r w:rsidR="003A5264" w:rsidRPr="00320611" w:rsidDel="00526920">
          <w:rPr>
            <w:rFonts w:eastAsia="맑은 고딕"/>
          </w:rPr>
          <w:delText>.</w:delText>
        </w:r>
      </w:del>
    </w:p>
    <w:p w14:paraId="7B5C27D5" w14:textId="692DA708" w:rsidR="00C73A96" w:rsidRPr="00320611" w:rsidRDefault="00C73A96" w:rsidP="003A5264">
      <w:pPr>
        <w:pStyle w:val="B2"/>
        <w:rPr>
          <w:rFonts w:eastAsia="맑은 고딕"/>
        </w:rPr>
      </w:pPr>
      <w:r w:rsidRPr="00320611">
        <w:rPr>
          <w:rFonts w:eastAsia="맑은 고딕"/>
        </w:rPr>
        <w:t>-</w:t>
      </w:r>
      <w:r w:rsidRPr="00320611">
        <w:rPr>
          <w:rFonts w:eastAsia="맑은 고딕"/>
        </w:rPr>
        <w:tab/>
      </w:r>
      <w:del w:id="2276" w:author="S2-2204784" w:date="2022-05-24T08:48:00Z">
        <w:r w:rsidRPr="00320611" w:rsidDel="00526920">
          <w:rPr>
            <w:rFonts w:eastAsia="맑은 고딕"/>
          </w:rPr>
          <w:delText xml:space="preserve">alternatively, </w:delText>
        </w:r>
      </w:del>
      <w:r w:rsidRPr="00320611">
        <w:rPr>
          <w:rFonts w:eastAsia="맑은 고딕"/>
        </w:rPr>
        <w:t>the conditions are provided by placing the S-NSSAI in a new Conditionally Allowed NSSAI IE which contains all the S-NSSAIs the UE requested and that cannot be placed in the Allowed NSSAI</w:t>
      </w:r>
      <w:ins w:id="2277" w:author="S2-2204784" w:date="2022-05-24T08:48:00Z">
        <w:r w:rsidR="00526920">
          <w:rPr>
            <w:rFonts w:eastAsia="맑은 고딕"/>
          </w:rPr>
          <w:t xml:space="preserve"> </w:t>
        </w:r>
        <w:r w:rsidR="00526920">
          <w:rPr>
            <w:lang w:val="en-US"/>
          </w:rPr>
          <w:t>since they are not available in the whole RA</w:t>
        </w:r>
      </w:ins>
      <w:r w:rsidRPr="00320611">
        <w:rPr>
          <w:rFonts w:eastAsia="맑은 고딕"/>
        </w:rPr>
        <w:t>, but that may be available under different conditions (other TAs, other times, etc.)</w:t>
      </w:r>
      <w:r w:rsidR="003A5264" w:rsidRPr="00320611">
        <w:rPr>
          <w:rFonts w:eastAsia="맑은 고딕"/>
        </w:rPr>
        <w:t>.</w:t>
      </w:r>
      <w:ins w:id="2278" w:author="S2-2204784" w:date="2022-05-24T08:48:00Z">
        <w:r w:rsidR="00526920" w:rsidRPr="00526920">
          <w:rPr>
            <w:lang w:val="en-US"/>
          </w:rPr>
          <w:t xml:space="preserve"> </w:t>
        </w:r>
        <w:r w:rsidR="00526920">
          <w:rPr>
            <w:lang w:val="en-US"/>
          </w:rPr>
          <w:t>The UE is allowed to request resources (e.g. establish a PDU session) for the S-NSSAI in the Conditionally Allowed NSSAI without requiring the UE to re-register.</w:t>
        </w:r>
      </w:ins>
      <w:ins w:id="2279" w:author="S2-2204786" w:date="2022-05-24T09:08:00Z">
        <w:r w:rsidR="00FF600E" w:rsidRPr="00FF600E">
          <w:t xml:space="preserve"> </w:t>
        </w:r>
        <w:r w:rsidR="00FF600E">
          <w:t>If the UE supports the Conditionally Allowed S-NSSAI feature, the UE shall indicate its support for it in the Registration Request message and the AMF shall provide the Conditionally Allowed NSSAI to the UE only if the UE indicated support for it.</w:t>
        </w:r>
      </w:ins>
    </w:p>
    <w:p w14:paraId="5945842F" w14:textId="649D9ADB" w:rsidR="00526920" w:rsidRDefault="00526920" w:rsidP="00526920">
      <w:pPr>
        <w:pStyle w:val="EditorsNote"/>
        <w:rPr>
          <w:ins w:id="2280" w:author="S2-2204784" w:date="2022-05-24T08:48:00Z"/>
          <w:lang w:val="en-US"/>
        </w:rPr>
      </w:pPr>
      <w:ins w:id="2281" w:author="S2-2204784" w:date="2022-05-24T08:48:00Z">
        <w:r>
          <w:rPr>
            <w:lang w:val="en-US"/>
          </w:rPr>
          <w:t>Editor</w:t>
        </w:r>
        <w:del w:id="2282" w:author="Rapporteur" w:date="2022-05-24T16:10:00Z">
          <w:r w:rsidDel="00A45B30">
            <w:rPr>
              <w:lang w:val="en-US"/>
            </w:rPr>
            <w:delText>’</w:delText>
          </w:r>
        </w:del>
      </w:ins>
      <w:ins w:id="2283" w:author="Rapporteur" w:date="2022-05-24T16:10:00Z">
        <w:r w:rsidR="00A45B30">
          <w:rPr>
            <w:lang w:val="en-US"/>
          </w:rPr>
          <w:t>'</w:t>
        </w:r>
      </w:ins>
      <w:ins w:id="2284" w:author="S2-2204784" w:date="2022-05-24T08:48:00Z">
        <w:r>
          <w:rPr>
            <w:lang w:val="en-US"/>
          </w:rPr>
          <w:t xml:space="preserve">s </w:t>
        </w:r>
        <w:del w:id="2285" w:author="Rapporteur" w:date="2022-05-24T16:10:00Z">
          <w:r w:rsidDel="00A45B30">
            <w:rPr>
              <w:lang w:val="en-US"/>
            </w:rPr>
            <w:delText>N</w:delText>
          </w:r>
        </w:del>
      </w:ins>
      <w:ins w:id="2286" w:author="Rapporteur" w:date="2022-05-24T16:10:00Z">
        <w:r w:rsidR="00A45B30">
          <w:rPr>
            <w:lang w:val="en-US"/>
          </w:rPr>
          <w:t>n</w:t>
        </w:r>
      </w:ins>
      <w:ins w:id="2287" w:author="S2-2204784" w:date="2022-05-24T08:48:00Z">
        <w:r>
          <w:rPr>
            <w:lang w:val="en-US"/>
          </w:rPr>
          <w:t xml:space="preserve">ote: the exact impact of allowing the UE to request resources for S-NSSAIs in the Conditionally Allowed NSSAIs without allowing the UE to re-register is FFS. </w:t>
        </w:r>
      </w:ins>
    </w:p>
    <w:p w14:paraId="5AECD863" w14:textId="1C8638FE" w:rsidR="00526920" w:rsidRPr="008F4A17" w:rsidRDefault="00526920" w:rsidP="00526920">
      <w:pPr>
        <w:pStyle w:val="EditorsNote"/>
        <w:rPr>
          <w:ins w:id="2288" w:author="S2-2204784" w:date="2022-05-24T08:48:00Z"/>
          <w:lang w:val="en-US"/>
        </w:rPr>
      </w:pPr>
      <w:ins w:id="2289" w:author="S2-2204784" w:date="2022-05-24T08:48:00Z">
        <w:r>
          <w:rPr>
            <w:lang w:val="en-US"/>
          </w:rPr>
          <w:t>Editor</w:t>
        </w:r>
        <w:del w:id="2290" w:author="Rapporteur" w:date="2022-05-24T16:10:00Z">
          <w:r w:rsidDel="00A45B30">
            <w:rPr>
              <w:lang w:val="en-US"/>
            </w:rPr>
            <w:delText>’</w:delText>
          </w:r>
        </w:del>
      </w:ins>
      <w:ins w:id="2291" w:author="Rapporteur" w:date="2022-05-24T16:10:00Z">
        <w:r w:rsidR="00A45B30">
          <w:rPr>
            <w:lang w:val="en-US"/>
          </w:rPr>
          <w:t>'</w:t>
        </w:r>
      </w:ins>
      <w:ins w:id="2292" w:author="S2-2204784" w:date="2022-05-24T08:48:00Z">
        <w:r>
          <w:rPr>
            <w:lang w:val="en-US"/>
          </w:rPr>
          <w:t xml:space="preserve">s </w:t>
        </w:r>
        <w:del w:id="2293" w:author="Rapporteur" w:date="2022-05-24T16:10:00Z">
          <w:r w:rsidDel="00A45B30">
            <w:rPr>
              <w:lang w:val="en-US"/>
            </w:rPr>
            <w:delText>N</w:delText>
          </w:r>
        </w:del>
      </w:ins>
      <w:ins w:id="2294" w:author="Rapporteur" w:date="2022-05-24T16:10:00Z">
        <w:r w:rsidR="00A45B30">
          <w:rPr>
            <w:lang w:val="en-US"/>
          </w:rPr>
          <w:t>n</w:t>
        </w:r>
      </w:ins>
      <w:ins w:id="2295" w:author="S2-2204784" w:date="2022-05-24T08:48:00Z">
        <w:r>
          <w:rPr>
            <w:lang w:val="en-US"/>
          </w:rPr>
          <w:t xml:space="preserve">ote: the impact of using the Conditionally Allowed NSSAI as described above on NSCAF mechanisms is FFS. </w:t>
        </w:r>
      </w:ins>
    </w:p>
    <w:p w14:paraId="19710D71" w14:textId="7C1352F9" w:rsidR="00C73A96" w:rsidRPr="00320611" w:rsidRDefault="00C73A96" w:rsidP="003A5264">
      <w:pPr>
        <w:pStyle w:val="NO"/>
        <w:rPr>
          <w:rFonts w:eastAsia="맑은 고딕"/>
        </w:rPr>
      </w:pPr>
      <w:r w:rsidRPr="00320611">
        <w:rPr>
          <w:rFonts w:eastAsia="맑은 고딕"/>
        </w:rPr>
        <w:t>NOTE</w:t>
      </w:r>
      <w:r w:rsidR="002714C5" w:rsidRPr="00320611">
        <w:rPr>
          <w:rFonts w:ascii="Calibri" w:eastAsia="Calibri" w:hAnsi="Calibri" w:cs="Calibri"/>
        </w:rPr>
        <w:t> </w:t>
      </w:r>
      <w:r w:rsidRPr="00320611">
        <w:rPr>
          <w:rFonts w:eastAsia="맑은 고딕"/>
        </w:rPr>
        <w:t>2:</w:t>
      </w:r>
      <w:r w:rsidR="002714C5" w:rsidRPr="00320611">
        <w:rPr>
          <w:rFonts w:eastAsia="맑은 고딕"/>
        </w:rPr>
        <w:tab/>
        <w:t>T</w:t>
      </w:r>
      <w:r w:rsidRPr="00320611">
        <w:rPr>
          <w:rFonts w:eastAsia="맑은 고딕"/>
        </w:rPr>
        <w:t>he decision with respect to which IE is used to convey the additional information should be taken in CT1.</w:t>
      </w:r>
    </w:p>
    <w:p w14:paraId="211D73A8" w14:textId="501CA17D" w:rsidR="00C73A96" w:rsidRPr="00320611" w:rsidRDefault="00C73A96" w:rsidP="003A5264">
      <w:pPr>
        <w:pStyle w:val="NO"/>
        <w:rPr>
          <w:rFonts w:eastAsia="맑은 고딕"/>
        </w:rPr>
      </w:pPr>
      <w:r w:rsidRPr="00320611">
        <w:rPr>
          <w:rFonts w:eastAsia="맑은 고딕"/>
        </w:rPr>
        <w:t>NOTE</w:t>
      </w:r>
      <w:r w:rsidR="002714C5" w:rsidRPr="00320611">
        <w:rPr>
          <w:rFonts w:ascii="Calibri" w:eastAsia="Calibri" w:hAnsi="Calibri" w:cs="Calibri"/>
        </w:rPr>
        <w:t> </w:t>
      </w:r>
      <w:r w:rsidRPr="00320611">
        <w:rPr>
          <w:rFonts w:eastAsia="맑은 고딕"/>
        </w:rPr>
        <w:t>3:</w:t>
      </w:r>
      <w:r w:rsidR="002714C5" w:rsidRPr="00320611">
        <w:rPr>
          <w:rFonts w:eastAsia="맑은 고딕"/>
        </w:rPr>
        <w:tab/>
      </w:r>
      <w:r w:rsidRPr="00320611">
        <w:rPr>
          <w:rFonts w:eastAsia="맑은 고딕"/>
        </w:rPr>
        <w:t>S-NSSAIs that are placed in the Pending NSSAI may be considered Conditional NSSAIs once the NSSAA procedure is completed successfully</w:t>
      </w:r>
    </w:p>
    <w:p w14:paraId="01EAB213" w14:textId="05C56771" w:rsidR="00C73A96" w:rsidRPr="00320611" w:rsidRDefault="00C73A96" w:rsidP="003A5264">
      <w:pPr>
        <w:pStyle w:val="B1"/>
        <w:rPr>
          <w:rFonts w:eastAsia="맑은 고딕"/>
        </w:rPr>
      </w:pPr>
      <w:r w:rsidRPr="00320611">
        <w:rPr>
          <w:rFonts w:eastAsia="맑은 고딕"/>
        </w:rPr>
        <w:t>-</w:t>
      </w:r>
      <w:r w:rsidRPr="00320611">
        <w:rPr>
          <w:rFonts w:eastAsia="맑은 고딕"/>
        </w:rPr>
        <w:tab/>
        <w:t>The AMF provides the conditions to the UE anytime the AMF provides, or updates, the Allowed NSSAI and Rejected NSSAI to the UE (e.g. registration procedure, UCU procedure)</w:t>
      </w:r>
      <w:r w:rsidR="003A5264" w:rsidRPr="00320611">
        <w:rPr>
          <w:rFonts w:eastAsia="맑은 고딕"/>
        </w:rPr>
        <w:t>.</w:t>
      </w:r>
    </w:p>
    <w:p w14:paraId="23BE45AA" w14:textId="46EBC9C3" w:rsidR="00C73A96" w:rsidRPr="00320611" w:rsidRDefault="00C73A96" w:rsidP="003A5264">
      <w:pPr>
        <w:pStyle w:val="EditorsNote"/>
        <w:rPr>
          <w:rFonts w:eastAsia="맑은 고딕"/>
        </w:rPr>
      </w:pPr>
      <w:r w:rsidRPr="00320611">
        <w:rPr>
          <w:rFonts w:eastAsia="맑은 고딕"/>
        </w:rPr>
        <w:t>Editor</w:t>
      </w:r>
      <w:r w:rsidR="00A13E1F" w:rsidRPr="00320611">
        <w:rPr>
          <w:rFonts w:eastAsia="맑은 고딕"/>
        </w:rPr>
        <w:t>'</w:t>
      </w:r>
      <w:r w:rsidRPr="00320611">
        <w:rPr>
          <w:rFonts w:eastAsia="맑은 고딕"/>
        </w:rPr>
        <w:t xml:space="preserve">s </w:t>
      </w:r>
      <w:r w:rsidR="002714C5" w:rsidRPr="00320611">
        <w:rPr>
          <w:rFonts w:eastAsia="맑은 고딕"/>
        </w:rPr>
        <w:t>n</w:t>
      </w:r>
      <w:r w:rsidRPr="00320611">
        <w:rPr>
          <w:rFonts w:eastAsia="맑은 고딕"/>
        </w:rPr>
        <w:t>ote:</w:t>
      </w:r>
      <w:r w:rsidR="002714C5" w:rsidRPr="00320611">
        <w:rPr>
          <w:rFonts w:eastAsia="맑은 고딕"/>
        </w:rPr>
        <w:tab/>
        <w:t>H</w:t>
      </w:r>
      <w:r w:rsidRPr="00320611">
        <w:rPr>
          <w:rFonts w:eastAsia="맑은 고딕"/>
        </w:rPr>
        <w:t>ow the AMF is provided such condition information, e.g. via OAM or other mechanisms, is FFS.</w:t>
      </w:r>
    </w:p>
    <w:p w14:paraId="55835E87" w14:textId="7F8E5EAF" w:rsidR="00C73A96" w:rsidRPr="00320611" w:rsidRDefault="00C73A96" w:rsidP="003A5264">
      <w:pPr>
        <w:pStyle w:val="B1"/>
        <w:rPr>
          <w:rFonts w:eastAsia="맑은 고딕"/>
        </w:rPr>
      </w:pPr>
      <w:r w:rsidRPr="00320611">
        <w:rPr>
          <w:rFonts w:eastAsia="맑은 고딕"/>
        </w:rPr>
        <w:t>-</w:t>
      </w:r>
      <w:r w:rsidRPr="00320611">
        <w:rPr>
          <w:rFonts w:eastAsia="맑은 고딕"/>
        </w:rPr>
        <w:tab/>
        <w:t>The UE shall not request resources for a Conditional S-NSSAI unless the associated conditions indicate the S-NSSAI is available (e.g. specific TA or time)</w:t>
      </w:r>
      <w:r w:rsidR="003A5264" w:rsidRPr="00320611">
        <w:rPr>
          <w:rFonts w:eastAsia="맑은 고딕"/>
        </w:rPr>
        <w:t>.</w:t>
      </w:r>
    </w:p>
    <w:p w14:paraId="2BCE54BC" w14:textId="70F5891D" w:rsidR="00C73A96" w:rsidRPr="00320611" w:rsidRDefault="00C73A96" w:rsidP="003A5264">
      <w:pPr>
        <w:pStyle w:val="B1"/>
        <w:rPr>
          <w:rFonts w:eastAsia="맑은 고딕"/>
        </w:rPr>
      </w:pPr>
      <w:r w:rsidRPr="00320611">
        <w:rPr>
          <w:rFonts w:eastAsia="맑은 고딕"/>
        </w:rPr>
        <w:t>-</w:t>
      </w:r>
      <w:r w:rsidRPr="00320611">
        <w:rPr>
          <w:rFonts w:eastAsia="맑은 고딕"/>
        </w:rPr>
        <w:tab/>
        <w:t xml:space="preserve">When the UE determines that </w:t>
      </w:r>
      <w:del w:id="2296" w:author="S2-2204784" w:date="2022-05-24T08:49:00Z">
        <w:r w:rsidRPr="00320611" w:rsidDel="00526920">
          <w:rPr>
            <w:rFonts w:eastAsia="맑은 고딕"/>
          </w:rPr>
          <w:delText>a</w:delText>
        </w:r>
      </w:del>
      <w:ins w:id="2297" w:author="S2-2204784" w:date="2022-05-24T08:49:00Z">
        <w:r w:rsidR="00526920" w:rsidRPr="00526920">
          <w:rPr>
            <w:lang w:val="en-US"/>
          </w:rPr>
          <w:t xml:space="preserve"> </w:t>
        </w:r>
        <w:r w:rsidR="00526920">
          <w:rPr>
            <w:lang w:val="en-US"/>
          </w:rPr>
          <w:t>one or more</w:t>
        </w:r>
      </w:ins>
      <w:r w:rsidRPr="00320611">
        <w:rPr>
          <w:rFonts w:eastAsia="맑은 고딕"/>
        </w:rPr>
        <w:t xml:space="preserve"> Conditional S-NSSAI</w:t>
      </w:r>
      <w:ins w:id="2298" w:author="S2-2204784" w:date="2022-05-24T08:49:00Z">
        <w:r w:rsidR="00526920">
          <w:rPr>
            <w:rFonts w:eastAsia="맑은 고딕"/>
          </w:rPr>
          <w:t>(s)</w:t>
        </w:r>
      </w:ins>
      <w:r w:rsidRPr="00320611">
        <w:rPr>
          <w:rFonts w:eastAsia="맑은 고딕"/>
        </w:rPr>
        <w:t xml:space="preserve"> </w:t>
      </w:r>
      <w:del w:id="2299" w:author="S2-2204784" w:date="2022-05-24T08:49:00Z">
        <w:r w:rsidRPr="00320611" w:rsidDel="00526920">
          <w:rPr>
            <w:rFonts w:eastAsia="맑은 고딕"/>
          </w:rPr>
          <w:delText xml:space="preserve">is </w:delText>
        </w:r>
      </w:del>
      <w:ins w:id="2300" w:author="S2-2204784" w:date="2022-05-24T08:49:00Z">
        <w:r w:rsidR="00526920">
          <w:rPr>
            <w:rFonts w:eastAsia="맑은 고딕"/>
          </w:rPr>
          <w:t>are</w:t>
        </w:r>
        <w:r w:rsidR="00526920" w:rsidRPr="00320611">
          <w:rPr>
            <w:rFonts w:eastAsia="맑은 고딕"/>
          </w:rPr>
          <w:t xml:space="preserve"> </w:t>
        </w:r>
      </w:ins>
      <w:r w:rsidRPr="00320611">
        <w:rPr>
          <w:rFonts w:eastAsia="맑은 고딕"/>
        </w:rPr>
        <w:t>available and that the applications in the UE require connectivity with the Conditional S-NSSAI</w:t>
      </w:r>
      <w:ins w:id="2301" w:author="S2-2204784" w:date="2022-05-24T08:49:00Z">
        <w:r w:rsidR="00526920">
          <w:rPr>
            <w:rFonts w:eastAsia="맑은 고딕"/>
          </w:rPr>
          <w:t>(s)</w:t>
        </w:r>
      </w:ins>
      <w:r w:rsidRPr="00320611">
        <w:rPr>
          <w:rFonts w:eastAsia="맑은 고딕"/>
        </w:rPr>
        <w:t>, the UE</w:t>
      </w:r>
      <w:del w:id="2302" w:author="S2-2204784" w:date="2022-05-24T08:49:00Z">
        <w:r w:rsidRPr="00320611" w:rsidDel="00526920">
          <w:rPr>
            <w:rFonts w:eastAsia="맑은 고딕"/>
          </w:rPr>
          <w:delText xml:space="preserve"> may re-register with the network including the Conditional S-NSSAI</w:delText>
        </w:r>
      </w:del>
      <w:ins w:id="2303" w:author="S2-2204784" w:date="2022-05-24T08:49:00Z">
        <w:r w:rsidR="00526920" w:rsidRPr="00526920">
          <w:rPr>
            <w:lang w:val="en-US"/>
          </w:rPr>
          <w:t xml:space="preserve"> </w:t>
        </w:r>
        <w:r w:rsidR="00526920">
          <w:rPr>
            <w:lang w:val="en-US"/>
          </w:rPr>
          <w:t>and may request a PDU session for such S-NSSAI(s)</w:t>
        </w:r>
      </w:ins>
      <w:r w:rsidRPr="00320611">
        <w:rPr>
          <w:rFonts w:eastAsia="맑은 고딕"/>
        </w:rPr>
        <w:t>.</w:t>
      </w:r>
    </w:p>
    <w:p w14:paraId="6D9CAC13" w14:textId="77777777" w:rsidR="00526920" w:rsidRDefault="00526920" w:rsidP="00526920">
      <w:pPr>
        <w:pStyle w:val="B2"/>
        <w:rPr>
          <w:ins w:id="2304" w:author="S2-2204784" w:date="2022-05-24T08:49:00Z"/>
          <w:lang w:val="en-US"/>
        </w:rPr>
      </w:pPr>
      <w:ins w:id="2305" w:author="S2-2204784" w:date="2022-05-24T08:49:00Z">
        <w:r>
          <w:rPr>
            <w:lang w:val="en-US"/>
          </w:rPr>
          <w:t>-</w:t>
        </w:r>
        <w:r>
          <w:rPr>
            <w:lang w:val="en-US"/>
          </w:rPr>
          <w:tab/>
          <w:t>when the UE is in a TA corresponding to the set of TAs where a Conditional S-NSSAI is available, the UE may request the establishment of a PDU session for the Conditional S-NSSAI</w:t>
        </w:r>
      </w:ins>
    </w:p>
    <w:p w14:paraId="2E8240A7" w14:textId="77777777" w:rsidR="00526920" w:rsidRDefault="00526920" w:rsidP="00526920">
      <w:pPr>
        <w:pStyle w:val="B2"/>
        <w:rPr>
          <w:ins w:id="2306" w:author="S2-2204784" w:date="2022-05-24T08:49:00Z"/>
          <w:lang w:val="en-US"/>
        </w:rPr>
      </w:pPr>
      <w:ins w:id="2307" w:author="S2-2204784" w:date="2022-05-24T08:49:00Z">
        <w:r>
          <w:rPr>
            <w:lang w:val="en-US"/>
          </w:rPr>
          <w:t>-</w:t>
        </w:r>
        <w:r>
          <w:rPr>
            <w:lang w:val="en-US"/>
          </w:rPr>
          <w:tab/>
          <w:t xml:space="preserve">when the validity time associated with a Conditional S-NSSAI applies (i.e. the slice is currently available according to the validity time), then the UE may request the establishment of a PDU session for the Conditional S-NSSAI </w:t>
        </w:r>
      </w:ins>
    </w:p>
    <w:p w14:paraId="55F701EF" w14:textId="77777777" w:rsidR="00526920" w:rsidRPr="00320611" w:rsidRDefault="00526920" w:rsidP="00526920">
      <w:pPr>
        <w:pStyle w:val="B2"/>
        <w:rPr>
          <w:ins w:id="2308" w:author="S2-2204784" w:date="2022-05-24T08:49:00Z"/>
        </w:rPr>
      </w:pPr>
      <w:ins w:id="2309" w:author="S2-2204784" w:date="2022-05-24T08:49:00Z">
        <w:r>
          <w:rPr>
            <w:lang w:val="en-US"/>
          </w:rPr>
          <w:t>-</w:t>
        </w:r>
        <w:r>
          <w:rPr>
            <w:lang w:val="en-US"/>
          </w:rPr>
          <w:tab/>
          <w:t>when the UE is in the Serving Area where a Conditional S-NSSAI is available, the UE may request the establishment of a PDU session for the Conditional S-NSSAI</w:t>
        </w:r>
      </w:ins>
    </w:p>
    <w:p w14:paraId="25957528" w14:textId="13E5DE07" w:rsidR="00C73A96" w:rsidRPr="00320611" w:rsidRDefault="00C73A96" w:rsidP="003A5264">
      <w:pPr>
        <w:pStyle w:val="B1"/>
        <w:rPr>
          <w:rFonts w:eastAsia="맑은 고딕"/>
        </w:rPr>
      </w:pPr>
      <w:r w:rsidRPr="00320611">
        <w:rPr>
          <w:rFonts w:eastAsia="맑은 고딕"/>
        </w:rPr>
        <w:t>-</w:t>
      </w:r>
      <w:r w:rsidRPr="00320611">
        <w:rPr>
          <w:rFonts w:eastAsia="맑은 고딕"/>
        </w:rPr>
        <w:tab/>
      </w:r>
      <w:del w:id="2310" w:author="S2-2204784" w:date="2022-05-24T08:50:00Z">
        <w:r w:rsidRPr="00320611" w:rsidDel="00526920">
          <w:rPr>
            <w:rFonts w:eastAsia="맑은 고딕"/>
          </w:rPr>
          <w:delText>in IDLE mode, w</w:delText>
        </w:r>
      </w:del>
      <w:ins w:id="2311" w:author="S2-2204784" w:date="2022-05-24T08:50:00Z">
        <w:r w:rsidR="00526920">
          <w:rPr>
            <w:rFonts w:eastAsia="맑은 고딕"/>
          </w:rPr>
          <w:t>W</w:t>
        </w:r>
      </w:ins>
      <w:r w:rsidRPr="00320611">
        <w:rPr>
          <w:rFonts w:eastAsia="맑은 고딕"/>
        </w:rPr>
        <w:t xml:space="preserve">hen the UE performs a Service Request for an S-NSSAI that is no longer available (e.g. the UE has moved outside the TA </w:t>
      </w:r>
      <w:ins w:id="2312" w:author="S2-2204784" w:date="2022-05-24T08:50:00Z">
        <w:r w:rsidR="00526920">
          <w:rPr>
            <w:lang w:val="en-US"/>
          </w:rPr>
          <w:t xml:space="preserve">or Serving Area </w:t>
        </w:r>
      </w:ins>
      <w:r w:rsidRPr="00320611">
        <w:rPr>
          <w:rFonts w:eastAsia="맑은 고딕"/>
        </w:rPr>
        <w:t xml:space="preserve">where the S-NSSAI is available or the time conditions have changed), the request for the resources associated to the S-NSSAI is rejected and an indication is provided to the UE as to why. If the S-NSSAI was in the Allowed NSSAI, the AMF may provide a new Allowed NSSAI, and </w:t>
      </w:r>
      <w:del w:id="2313" w:author="S2-2204784" w:date="2022-05-24T08:50:00Z">
        <w:r w:rsidRPr="00320611" w:rsidDel="00526920">
          <w:rPr>
            <w:rFonts w:eastAsia="맑은 고딕"/>
          </w:rPr>
          <w:delText xml:space="preserve">either </w:delText>
        </w:r>
      </w:del>
      <w:r w:rsidRPr="00320611">
        <w:rPr>
          <w:rFonts w:eastAsia="맑은 고딕"/>
        </w:rPr>
        <w:t xml:space="preserve">a </w:t>
      </w:r>
      <w:del w:id="2314" w:author="S2-2204784" w:date="2022-05-24T08:50:00Z">
        <w:r w:rsidRPr="00320611" w:rsidDel="00526920">
          <w:rPr>
            <w:rFonts w:eastAsia="맑은 고딕"/>
          </w:rPr>
          <w:delText xml:space="preserve">new Rejected NSSAI or </w:delText>
        </w:r>
      </w:del>
      <w:r w:rsidRPr="00320611">
        <w:rPr>
          <w:rFonts w:eastAsia="맑은 고딕"/>
        </w:rPr>
        <w:t>Conditionally Allowed NSSAI to the UE.</w:t>
      </w:r>
    </w:p>
    <w:p w14:paraId="71BC5698" w14:textId="0246AC8A" w:rsidR="00C73A96" w:rsidRPr="00320611" w:rsidRDefault="00C73A96" w:rsidP="003A5264">
      <w:pPr>
        <w:pStyle w:val="B1"/>
        <w:rPr>
          <w:rFonts w:eastAsia="맑은 고딕"/>
        </w:rPr>
      </w:pPr>
      <w:r w:rsidRPr="00320611">
        <w:rPr>
          <w:rFonts w:eastAsia="맑은 고딕"/>
        </w:rPr>
        <w:t>-</w:t>
      </w:r>
      <w:r w:rsidRPr="00320611">
        <w:rPr>
          <w:rFonts w:eastAsia="맑은 고딕"/>
        </w:rPr>
        <w:tab/>
        <w:t xml:space="preserve">Not all AMFs in a network may support this extension, thus to enable compatibility a UE receiving the additional information </w:t>
      </w:r>
      <w:ins w:id="2315" w:author="S2-2204784" w:date="2022-05-24T08:50:00Z">
        <w:r w:rsidR="00526920">
          <w:rPr>
            <w:lang w:val="en-US"/>
          </w:rPr>
          <w:t xml:space="preserve">regarding Conditional S-NSSAIs </w:t>
        </w:r>
      </w:ins>
      <w:r w:rsidRPr="00320611">
        <w:rPr>
          <w:rFonts w:eastAsia="맑은 고딕"/>
        </w:rPr>
        <w:t>shall ignore it, and no capability indication to the AMF is required.</w:t>
      </w:r>
    </w:p>
    <w:p w14:paraId="274CE908" w14:textId="77777777" w:rsidR="00526920" w:rsidRPr="00A261A6" w:rsidRDefault="00526920" w:rsidP="00526920">
      <w:pPr>
        <w:pStyle w:val="B1"/>
        <w:rPr>
          <w:ins w:id="2316" w:author="S2-2204784" w:date="2022-05-24T08:50:00Z"/>
          <w:lang w:val="en-US"/>
        </w:rPr>
      </w:pPr>
      <w:ins w:id="2317" w:author="S2-2204784" w:date="2022-05-24T08:50:00Z">
        <w:r>
          <w:rPr>
            <w:lang w:val="en-US"/>
          </w:rPr>
          <w:t>-</w:t>
        </w:r>
        <w:r>
          <w:rPr>
            <w:lang w:val="en-US"/>
          </w:rPr>
          <w:tab/>
          <w:t xml:space="preserve">With this solution, </w:t>
        </w:r>
        <w:r w:rsidRPr="00E878F1">
          <w:t>non-supporting AMFs can</w:t>
        </w:r>
        <w:r>
          <w:rPr>
            <w:lang w:val="en-US"/>
          </w:rPr>
          <w:t>not</w:t>
        </w:r>
        <w:r w:rsidRPr="00E878F1">
          <w:t xml:space="preserve"> support S-NSSAIs with </w:t>
        </w:r>
        <w:r>
          <w:rPr>
            <w:lang w:val="en-US"/>
          </w:rPr>
          <w:t>Serving A</w:t>
        </w:r>
        <w:r w:rsidRPr="00E878F1">
          <w:t>rea or time constraints.</w:t>
        </w:r>
      </w:ins>
    </w:p>
    <w:p w14:paraId="615307F8" w14:textId="07712E4F" w:rsidR="00C73A96" w:rsidRPr="00320611" w:rsidDel="00526920" w:rsidRDefault="00C73A96" w:rsidP="00E878F1">
      <w:pPr>
        <w:pStyle w:val="EditorsNote"/>
        <w:rPr>
          <w:del w:id="2318" w:author="S2-2204784" w:date="2022-05-24T08:51:00Z"/>
          <w:rFonts w:eastAsia="맑은 고딕"/>
        </w:rPr>
      </w:pPr>
      <w:del w:id="2319" w:author="S2-2204784" w:date="2022-05-24T08:51:00Z">
        <w:r w:rsidRPr="00E878F1" w:rsidDel="00526920">
          <w:rPr>
            <w:rFonts w:eastAsia="맑은 고딕"/>
          </w:rPr>
          <w:delText>Editor</w:delText>
        </w:r>
        <w:r w:rsidR="00A13E1F" w:rsidRPr="00E878F1" w:rsidDel="00526920">
          <w:rPr>
            <w:rFonts w:eastAsia="맑은 고딕"/>
          </w:rPr>
          <w:delText>'</w:delText>
        </w:r>
        <w:r w:rsidRPr="00E878F1" w:rsidDel="00526920">
          <w:rPr>
            <w:rFonts w:eastAsia="맑은 고딕"/>
          </w:rPr>
          <w:delText xml:space="preserve">s </w:delText>
        </w:r>
        <w:r w:rsidR="002714C5" w:rsidRPr="00E878F1" w:rsidDel="00526920">
          <w:rPr>
            <w:rFonts w:eastAsia="맑은 고딕"/>
          </w:rPr>
          <w:delText>n</w:delText>
        </w:r>
        <w:r w:rsidRPr="00E878F1" w:rsidDel="00526920">
          <w:rPr>
            <w:rFonts w:eastAsia="맑은 고딕"/>
          </w:rPr>
          <w:delText>ote:</w:delText>
        </w:r>
        <w:r w:rsidR="002714C5" w:rsidRPr="00E878F1" w:rsidDel="00526920">
          <w:rPr>
            <w:rFonts w:eastAsia="맑은 고딕"/>
          </w:rPr>
          <w:tab/>
          <w:delText>W</w:delText>
        </w:r>
        <w:r w:rsidRPr="00E878F1" w:rsidDel="00526920">
          <w:rPr>
            <w:rFonts w:eastAsia="맑은 고딕"/>
          </w:rPr>
          <w:delText>hether non-supporting AMFs can</w:delText>
        </w:r>
        <w:r w:rsidRPr="00E878F1" w:rsidDel="00526920">
          <w:rPr>
            <w:rFonts w:eastAsia="맑은 고딕"/>
          </w:rPr>
          <w:lastRenderedPageBreak/>
          <w:delText xml:space="preserve"> support S-NSSAIs with area or time constraints is FFS.</w:delText>
        </w:r>
      </w:del>
    </w:p>
    <w:p w14:paraId="57F57AD3" w14:textId="05D4614C" w:rsidR="00C73A96" w:rsidRPr="00320611" w:rsidRDefault="00C73A96" w:rsidP="00C86DBB">
      <w:pPr>
        <w:pStyle w:val="31"/>
        <w:rPr>
          <w:lang w:eastAsia="ja-JP"/>
        </w:rPr>
      </w:pPr>
      <w:bookmarkStart w:id="2320" w:name="_Toc104302439"/>
      <w:bookmarkStart w:id="2321" w:name="_Toc104359405"/>
      <w:bookmarkStart w:id="2322" w:name="_Toc104789043"/>
      <w:r w:rsidRPr="00320611">
        <w:rPr>
          <w:lang w:eastAsia="ja-JP"/>
        </w:rPr>
        <w:t>6.</w:t>
      </w:r>
      <w:r w:rsidR="00A15B6A" w:rsidRPr="00320611">
        <w:rPr>
          <w:lang w:eastAsia="ja-JP"/>
        </w:rPr>
        <w:t>11</w:t>
      </w:r>
      <w:r w:rsidRPr="00320611">
        <w:rPr>
          <w:lang w:eastAsia="ja-JP"/>
        </w:rPr>
        <w:t>.3</w:t>
      </w:r>
      <w:r w:rsidRPr="00320611">
        <w:rPr>
          <w:lang w:eastAsia="ja-JP"/>
        </w:rPr>
        <w:tab/>
        <w:t>Procedures</w:t>
      </w:r>
      <w:bookmarkEnd w:id="2320"/>
      <w:bookmarkEnd w:id="2321"/>
      <w:bookmarkEnd w:id="2322"/>
    </w:p>
    <w:p w14:paraId="7F75C77E" w14:textId="03805609" w:rsidR="00C73A96" w:rsidRPr="00320611" w:rsidDel="00526920" w:rsidRDefault="00C73A96" w:rsidP="003A5264">
      <w:pPr>
        <w:pStyle w:val="EditorsNote"/>
        <w:rPr>
          <w:del w:id="2323" w:author="S2-2204784" w:date="2022-05-24T08:51:00Z"/>
          <w:rFonts w:eastAsia="맑은 고딕"/>
          <w:lang w:eastAsia="ko-KR"/>
        </w:rPr>
      </w:pPr>
      <w:del w:id="2324" w:author="S2-2204784" w:date="2022-05-24T08:51:00Z">
        <w:r w:rsidRPr="00320611" w:rsidDel="00526920">
          <w:rPr>
            <w:rFonts w:eastAsia="맑은 고딕"/>
          </w:rPr>
          <w:delText>Editor</w:delText>
        </w:r>
        <w:r w:rsidR="00A13E1F" w:rsidRPr="00320611" w:rsidDel="00526920">
          <w:rPr>
            <w:rFonts w:eastAsia="맑은 고딕"/>
          </w:rPr>
          <w:delText>'</w:delText>
        </w:r>
        <w:r w:rsidRPr="00320611" w:rsidDel="00526920">
          <w:rPr>
            <w:rFonts w:eastAsia="맑은 고딕"/>
          </w:rPr>
          <w:delText>s note:</w:delText>
        </w:r>
        <w:r w:rsidRPr="00320611" w:rsidDel="00526920">
          <w:rPr>
            <w:rFonts w:eastAsia="맑은 고딕"/>
          </w:rPr>
          <w:tab/>
          <w:delText xml:space="preserve">This clause describes </w:delText>
        </w:r>
        <w:r w:rsidRPr="00320611" w:rsidDel="00526920">
          <w:rPr>
            <w:rFonts w:eastAsia="맑은 고딕"/>
            <w:lang w:eastAsia="ko-KR"/>
          </w:rPr>
          <w:delText xml:space="preserve">high-level </w:delText>
        </w:r>
        <w:r w:rsidRPr="00320611" w:rsidDel="00526920">
          <w:rPr>
            <w:rFonts w:eastAsia="맑은 고딕"/>
          </w:rPr>
          <w:delText>procedures and information flows for the solution.</w:delText>
        </w:r>
      </w:del>
    </w:p>
    <w:p w14:paraId="78A29EB3" w14:textId="77777777" w:rsidR="00526920" w:rsidRDefault="00526920" w:rsidP="00526920">
      <w:pPr>
        <w:pStyle w:val="41"/>
        <w:rPr>
          <w:ins w:id="2325" w:author="S2-2204784" w:date="2022-05-24T08:51:00Z"/>
          <w:lang w:eastAsia="ko-KR"/>
        </w:rPr>
      </w:pPr>
      <w:bookmarkStart w:id="2326" w:name="_Toc104302440"/>
      <w:bookmarkStart w:id="2327" w:name="_Toc104359406"/>
      <w:ins w:id="2328" w:author="S2-2204784" w:date="2022-05-24T08:51:00Z">
        <w:r>
          <w:rPr>
            <w:lang w:eastAsia="ko-KR"/>
          </w:rPr>
          <w:t>6.11.3.1</w:t>
        </w:r>
        <w:r>
          <w:rPr>
            <w:lang w:eastAsia="ko-KR"/>
          </w:rPr>
          <w:tab/>
          <w:t>Registration Procedure</w:t>
        </w:r>
        <w:bookmarkEnd w:id="2326"/>
        <w:bookmarkEnd w:id="2327"/>
      </w:ins>
    </w:p>
    <w:p w14:paraId="11AF2035" w14:textId="77777777" w:rsidR="00526920" w:rsidRDefault="00526920" w:rsidP="00526920">
      <w:pPr>
        <w:rPr>
          <w:ins w:id="2329" w:author="S2-2204784" w:date="2022-05-24T08:51:00Z"/>
          <w:lang w:val="en-US" w:eastAsia="zh-CN"/>
        </w:rPr>
      </w:pPr>
      <w:ins w:id="2330" w:author="S2-2204784" w:date="2022-05-24T08:51:00Z">
        <w:r>
          <w:rPr>
            <w:lang w:eastAsia="zh-CN"/>
          </w:rPr>
          <w:t>T</w:t>
        </w:r>
        <w:r w:rsidRPr="000244A3">
          <w:rPr>
            <w:rFonts w:hint="eastAsia"/>
            <w:lang w:eastAsia="zh-CN"/>
          </w:rPr>
          <w:t>he Registration procedure in clause</w:t>
        </w:r>
        <w:r w:rsidRPr="000244A3">
          <w:rPr>
            <w:lang w:val="en-US" w:eastAsia="zh-CN"/>
          </w:rPr>
          <w:t> </w:t>
        </w:r>
        <w:r w:rsidRPr="000244A3">
          <w:rPr>
            <w:rFonts w:hint="eastAsia"/>
            <w:lang w:val="en-US" w:eastAsia="zh-CN"/>
          </w:rPr>
          <w:t xml:space="preserve">4.2.2.2.2 in </w:t>
        </w:r>
        <w:r w:rsidRPr="00A82F05">
          <w:rPr>
            <w:rFonts w:hint="eastAsia"/>
            <w:lang w:val="en-US" w:eastAsia="zh-CN"/>
          </w:rPr>
          <w:t>TS</w:t>
        </w:r>
        <w:r w:rsidRPr="00A82F05">
          <w:rPr>
            <w:lang w:val="en-US" w:eastAsia="zh-CN"/>
          </w:rPr>
          <w:t> </w:t>
        </w:r>
        <w:r w:rsidRPr="00A82F05">
          <w:rPr>
            <w:rFonts w:hint="eastAsia"/>
            <w:lang w:val="en-US" w:eastAsia="zh-CN"/>
          </w:rPr>
          <w:t>23.502</w:t>
        </w:r>
        <w:r>
          <w:rPr>
            <w:lang w:val="en-US" w:eastAsia="zh-CN"/>
          </w:rPr>
          <w:t xml:space="preserve"> is enhanced as follows:</w:t>
        </w:r>
      </w:ins>
    </w:p>
    <w:p w14:paraId="06734961" w14:textId="564E1B5B" w:rsidR="00526920" w:rsidRDefault="00526920" w:rsidP="00526920">
      <w:pPr>
        <w:pStyle w:val="B1"/>
        <w:rPr>
          <w:ins w:id="2331" w:author="S2-2204784" w:date="2022-05-24T08:51:00Z"/>
          <w:lang w:eastAsia="zh-CN"/>
        </w:rPr>
      </w:pPr>
      <w:ins w:id="2332" w:author="S2-2204784" w:date="2022-05-24T08:51:00Z">
        <w:r w:rsidRPr="00333F85">
          <w:t>-</w:t>
        </w:r>
        <w:r w:rsidRPr="00333F85">
          <w:tab/>
        </w:r>
        <w:r w:rsidRPr="000244A3">
          <w:rPr>
            <w:rFonts w:hint="eastAsia"/>
            <w:lang w:eastAsia="zh-CN"/>
          </w:rPr>
          <w:t>Step</w:t>
        </w:r>
        <w:del w:id="2333" w:author="Rapporteur" w:date="2022-05-24T15:58:00Z">
          <w:r w:rsidRPr="000244A3" w:rsidDel="00183735">
            <w:rPr>
              <w:rFonts w:hint="eastAsia"/>
              <w:lang w:eastAsia="zh-CN"/>
            </w:rPr>
            <w:delText xml:space="preserve"> </w:delText>
          </w:r>
        </w:del>
      </w:ins>
      <w:ins w:id="2334" w:author="Rapporteur" w:date="2022-05-24T15:58:00Z">
        <w:r w:rsidR="00183735">
          <w:rPr>
            <w:lang w:val="en-US" w:eastAsia="zh-CN"/>
          </w:rPr>
          <w:t> </w:t>
        </w:r>
      </w:ins>
      <w:ins w:id="2335" w:author="S2-2204784" w:date="2022-05-24T08:51:00Z">
        <w:r w:rsidRPr="000244A3">
          <w:rPr>
            <w:rFonts w:hint="eastAsia"/>
            <w:lang w:eastAsia="zh-CN"/>
          </w:rPr>
          <w:t xml:space="preserve">21: the AMF may include </w:t>
        </w:r>
        <w:r>
          <w:rPr>
            <w:lang w:val="en-US" w:eastAsia="zh-CN"/>
          </w:rPr>
          <w:t xml:space="preserve">information about Conditional S-NSSAI in the </w:t>
        </w:r>
        <w:r w:rsidRPr="00320611">
          <w:t xml:space="preserve">Conditionally Allowed NSSAI </w:t>
        </w:r>
        <w:r w:rsidRPr="000244A3">
          <w:rPr>
            <w:rFonts w:hint="eastAsia"/>
            <w:lang w:eastAsia="zh-CN"/>
          </w:rPr>
          <w:t>in the Registration Accept message.</w:t>
        </w:r>
      </w:ins>
    </w:p>
    <w:p w14:paraId="0FD2C397" w14:textId="77777777" w:rsidR="00526920" w:rsidRDefault="00526920" w:rsidP="00526920">
      <w:pPr>
        <w:pStyle w:val="41"/>
        <w:rPr>
          <w:ins w:id="2336" w:author="S2-2204784" w:date="2022-05-24T08:51:00Z"/>
          <w:lang w:eastAsia="ko-KR"/>
        </w:rPr>
      </w:pPr>
      <w:bookmarkStart w:id="2337" w:name="_Toc104302441"/>
      <w:bookmarkStart w:id="2338" w:name="_Toc104359407"/>
      <w:ins w:id="2339" w:author="S2-2204784" w:date="2022-05-24T08:51:00Z">
        <w:r>
          <w:rPr>
            <w:lang w:eastAsia="ko-KR"/>
          </w:rPr>
          <w:t>6.11.3.2</w:t>
        </w:r>
        <w:r>
          <w:rPr>
            <w:lang w:eastAsia="ko-KR"/>
          </w:rPr>
          <w:tab/>
        </w:r>
        <w:r w:rsidRPr="000244A3">
          <w:rPr>
            <w:rFonts w:eastAsia="DengXian" w:hint="eastAsia"/>
            <w:lang w:eastAsia="zh-CN"/>
          </w:rPr>
          <w:t xml:space="preserve">UE Configuration Update </w:t>
        </w:r>
        <w:r>
          <w:rPr>
            <w:lang w:eastAsia="ko-KR"/>
          </w:rPr>
          <w:t>Procedure</w:t>
        </w:r>
        <w:bookmarkEnd w:id="2337"/>
        <w:bookmarkEnd w:id="2338"/>
      </w:ins>
    </w:p>
    <w:p w14:paraId="23A637EC" w14:textId="586CF0B0" w:rsidR="00526920" w:rsidRPr="000244A3" w:rsidRDefault="00526920" w:rsidP="00526920">
      <w:pPr>
        <w:rPr>
          <w:ins w:id="2340" w:author="S2-2204784" w:date="2022-05-24T08:51:00Z"/>
          <w:rFonts w:eastAsia="DengXian"/>
          <w:lang w:val="en-US" w:eastAsia="zh-CN"/>
        </w:rPr>
      </w:pPr>
      <w:ins w:id="2341" w:author="S2-2204784" w:date="2022-05-24T08:51:00Z">
        <w:r>
          <w:rPr>
            <w:lang w:eastAsia="zh-CN"/>
          </w:rPr>
          <w:t xml:space="preserve">The </w:t>
        </w:r>
        <w:r w:rsidRPr="000244A3">
          <w:rPr>
            <w:rFonts w:eastAsia="DengXian" w:hint="eastAsia"/>
            <w:lang w:eastAsia="zh-CN"/>
          </w:rPr>
          <w:t>UE Configuration Update procedure in clause</w:t>
        </w:r>
        <w:r w:rsidRPr="000244A3">
          <w:rPr>
            <w:rFonts w:eastAsia="DengXian"/>
            <w:lang w:val="en-US" w:eastAsia="zh-CN"/>
          </w:rPr>
          <w:t> </w:t>
        </w:r>
        <w:r w:rsidRPr="000244A3">
          <w:rPr>
            <w:rFonts w:eastAsia="DengXian" w:hint="eastAsia"/>
            <w:lang w:val="en-US" w:eastAsia="zh-CN"/>
          </w:rPr>
          <w:t>4.2.4.2 in TS</w:t>
        </w:r>
        <w:r w:rsidRPr="000244A3">
          <w:rPr>
            <w:rFonts w:eastAsia="DengXian"/>
            <w:lang w:val="en-US" w:eastAsia="zh-CN"/>
          </w:rPr>
          <w:t> </w:t>
        </w:r>
        <w:r w:rsidRPr="000244A3">
          <w:rPr>
            <w:rFonts w:eastAsia="DengXian" w:hint="eastAsia"/>
            <w:lang w:val="en-US" w:eastAsia="zh-CN"/>
          </w:rPr>
          <w:t>23.502</w:t>
        </w:r>
      </w:ins>
      <w:ins w:id="2342" w:author="Rapporteur" w:date="2022-05-24T16:06:00Z">
        <w:r w:rsidR="00183735">
          <w:rPr>
            <w:rFonts w:eastAsia="DengXian"/>
            <w:lang w:val="en-US" w:eastAsia="zh-CN"/>
          </w:rPr>
          <w:t> [5]</w:t>
        </w:r>
      </w:ins>
      <w:ins w:id="2343" w:author="S2-2204784" w:date="2022-05-24T08:51:00Z">
        <w:r>
          <w:rPr>
            <w:rFonts w:eastAsia="DengXian"/>
            <w:lang w:val="en-US" w:eastAsia="zh-CN"/>
          </w:rPr>
          <w:t xml:space="preserve"> is enhanced as follows</w:t>
        </w:r>
        <w:r w:rsidRPr="000244A3">
          <w:rPr>
            <w:rFonts w:eastAsia="DengXian" w:hint="eastAsia"/>
            <w:lang w:val="en-US" w:eastAsia="zh-CN"/>
          </w:rPr>
          <w:t>:</w:t>
        </w:r>
      </w:ins>
    </w:p>
    <w:p w14:paraId="3ABC17D3" w14:textId="780A9F19" w:rsidR="00526920" w:rsidRDefault="00526920" w:rsidP="00526920">
      <w:pPr>
        <w:pStyle w:val="B1"/>
        <w:rPr>
          <w:ins w:id="2344" w:author="S2-2204784" w:date="2022-05-24T08:51:00Z"/>
          <w:lang w:eastAsia="zh-CN"/>
        </w:rPr>
      </w:pPr>
      <w:ins w:id="2345" w:author="S2-2204784" w:date="2022-05-24T08:51:00Z">
        <w:r w:rsidRPr="00333F85">
          <w:t>-</w:t>
        </w:r>
        <w:r w:rsidRPr="00333F85">
          <w:tab/>
        </w:r>
        <w:r w:rsidRPr="00A82F05">
          <w:rPr>
            <w:rFonts w:hint="eastAsia"/>
            <w:lang w:eastAsia="zh-CN"/>
          </w:rPr>
          <w:t>S</w:t>
        </w:r>
        <w:r>
          <w:rPr>
            <w:rFonts w:hint="eastAsia"/>
            <w:lang w:eastAsia="zh-CN"/>
          </w:rPr>
          <w:t>tep</w:t>
        </w:r>
        <w:del w:id="2346" w:author="Rapporteur" w:date="2022-05-24T15:58:00Z">
          <w:r w:rsidDel="00183735">
            <w:rPr>
              <w:rFonts w:hint="eastAsia"/>
              <w:lang w:eastAsia="zh-CN"/>
            </w:rPr>
            <w:delText xml:space="preserve"> </w:delText>
          </w:r>
        </w:del>
      </w:ins>
      <w:ins w:id="2347" w:author="Rapporteur" w:date="2022-05-24T15:58:00Z">
        <w:r w:rsidR="00183735">
          <w:rPr>
            <w:lang w:val="en-US" w:eastAsia="zh-CN"/>
          </w:rPr>
          <w:t> </w:t>
        </w:r>
      </w:ins>
      <w:ins w:id="2348" w:author="S2-2204784" w:date="2022-05-24T08:51:00Z">
        <w:r w:rsidRPr="00A82F05">
          <w:rPr>
            <w:rFonts w:hint="eastAsia"/>
            <w:lang w:eastAsia="zh-CN"/>
          </w:rPr>
          <w:t>1: the AMF</w:t>
        </w:r>
        <w:r>
          <w:rPr>
            <w:rFonts w:hint="eastAsia"/>
            <w:lang w:eastAsia="zh-CN"/>
          </w:rPr>
          <w:t xml:space="preserve"> may</w:t>
        </w:r>
        <w:r w:rsidRPr="00A82F05">
          <w:rPr>
            <w:rFonts w:hint="eastAsia"/>
            <w:lang w:eastAsia="zh-CN"/>
          </w:rPr>
          <w:t xml:space="preserve"> include </w:t>
        </w:r>
        <w:r>
          <w:rPr>
            <w:lang w:val="en-US" w:eastAsia="zh-CN"/>
          </w:rPr>
          <w:t xml:space="preserve">information about Conditional S-NSSAI in the </w:t>
        </w:r>
        <w:r w:rsidRPr="00320611">
          <w:t xml:space="preserve">Conditionally Allowed NSSAI </w:t>
        </w:r>
        <w:r w:rsidRPr="00A82F05">
          <w:rPr>
            <w:rFonts w:hint="eastAsia"/>
            <w:lang w:eastAsia="zh-CN"/>
          </w:rPr>
          <w:t xml:space="preserve">in the </w:t>
        </w:r>
        <w:r>
          <w:rPr>
            <w:rFonts w:hint="eastAsia"/>
            <w:lang w:eastAsia="zh-CN"/>
          </w:rPr>
          <w:t>UE Configuration Update Command</w:t>
        </w:r>
        <w:r w:rsidRPr="00A82F05">
          <w:rPr>
            <w:rFonts w:hint="eastAsia"/>
            <w:lang w:eastAsia="zh-CN"/>
          </w:rPr>
          <w:t xml:space="preserve"> message.</w:t>
        </w:r>
      </w:ins>
    </w:p>
    <w:p w14:paraId="5CEAD13E" w14:textId="77777777" w:rsidR="00526920" w:rsidRPr="00A82F05" w:rsidRDefault="00526920" w:rsidP="00526920">
      <w:pPr>
        <w:rPr>
          <w:ins w:id="2349" w:author="S2-2204784" w:date="2022-05-24T08:51:00Z"/>
          <w:lang w:eastAsia="zh-CN"/>
        </w:rPr>
      </w:pPr>
      <w:ins w:id="2350" w:author="S2-2204784" w:date="2022-05-24T08:51:00Z">
        <w:r>
          <w:rPr>
            <w:rFonts w:eastAsia="DengXian" w:hint="eastAsia"/>
            <w:lang w:eastAsia="zh-CN"/>
          </w:rPr>
          <w:t xml:space="preserve">When </w:t>
        </w:r>
        <w:r w:rsidRPr="006D61B4">
          <w:rPr>
            <w:rFonts w:eastAsia="DengXian" w:hint="eastAsia"/>
            <w:lang w:eastAsia="zh-CN"/>
          </w:rPr>
          <w:t xml:space="preserve">a </w:t>
        </w:r>
        <w:r>
          <w:rPr>
            <w:rFonts w:eastAsia="DengXian"/>
            <w:lang w:val="en-US" w:eastAsia="zh-CN"/>
          </w:rPr>
          <w:t xml:space="preserve">temporary </w:t>
        </w:r>
        <w:r w:rsidRPr="006D61B4">
          <w:rPr>
            <w:rFonts w:eastAsia="DengXian" w:hint="eastAsia"/>
            <w:lang w:eastAsia="zh-CN"/>
          </w:rPr>
          <w:t>network slice is deployed</w:t>
        </w:r>
        <w:r>
          <w:rPr>
            <w:rFonts w:eastAsia="DengXian" w:hint="eastAsia"/>
            <w:lang w:eastAsia="zh-CN"/>
          </w:rPr>
          <w:t>,</w:t>
        </w:r>
        <w:r w:rsidRPr="00A82F05">
          <w:rPr>
            <w:rFonts w:eastAsia="DengXian" w:hint="eastAsia"/>
            <w:lang w:eastAsia="zh-CN"/>
          </w:rPr>
          <w:t xml:space="preserve"> the AMF</w:t>
        </w:r>
        <w:r>
          <w:rPr>
            <w:rFonts w:eastAsia="DengXian" w:hint="eastAsia"/>
            <w:lang w:eastAsia="zh-CN"/>
          </w:rPr>
          <w:t xml:space="preserve"> may update the Configured NSSAI of UE by adding the </w:t>
        </w:r>
        <w:r>
          <w:rPr>
            <w:rFonts w:eastAsia="DengXian"/>
            <w:lang w:val="en-US" w:eastAsia="zh-CN"/>
          </w:rPr>
          <w:t xml:space="preserve">corresponding </w:t>
        </w:r>
        <w:r>
          <w:rPr>
            <w:rFonts w:eastAsia="DengXian" w:hint="eastAsia"/>
            <w:lang w:eastAsia="zh-CN"/>
          </w:rPr>
          <w:t>S-NSSAI</w:t>
        </w:r>
        <w:r>
          <w:rPr>
            <w:rFonts w:eastAsia="DengXian"/>
            <w:lang w:val="en-US" w:eastAsia="zh-CN"/>
          </w:rPr>
          <w:t xml:space="preserve">, and when the temporary </w:t>
        </w:r>
        <w:r w:rsidRPr="006D61B4">
          <w:rPr>
            <w:rFonts w:eastAsia="DengXian" w:hint="eastAsia"/>
            <w:lang w:eastAsia="zh-CN"/>
          </w:rPr>
          <w:t>network slice is decommissioned, the AMF update</w:t>
        </w:r>
        <w:r>
          <w:rPr>
            <w:rFonts w:eastAsia="DengXian" w:hint="eastAsia"/>
            <w:lang w:eastAsia="zh-CN"/>
          </w:rPr>
          <w:t>s</w:t>
        </w:r>
        <w:r w:rsidRPr="006D61B4">
          <w:rPr>
            <w:rFonts w:eastAsia="DengXian" w:hint="eastAsia"/>
            <w:lang w:eastAsia="zh-CN"/>
          </w:rPr>
          <w:t xml:space="preserve"> the Configured NSSAI</w:t>
        </w:r>
        <w:r>
          <w:rPr>
            <w:rFonts w:eastAsia="DengXian"/>
            <w:lang w:val="en-US" w:eastAsia="zh-CN"/>
          </w:rPr>
          <w:t>,</w:t>
        </w:r>
        <w:r w:rsidRPr="006D61B4">
          <w:rPr>
            <w:rFonts w:eastAsia="DengXian" w:hint="eastAsia"/>
            <w:lang w:eastAsia="zh-CN"/>
          </w:rPr>
          <w:t xml:space="preserve"> and </w:t>
        </w:r>
        <w:r>
          <w:rPr>
            <w:rFonts w:eastAsia="DengXian"/>
            <w:lang w:val="en-US" w:eastAsia="zh-CN"/>
          </w:rPr>
          <w:t xml:space="preserve">optionally </w:t>
        </w:r>
        <w:r w:rsidRPr="006D61B4">
          <w:rPr>
            <w:rFonts w:eastAsia="DengXian" w:hint="eastAsia"/>
            <w:lang w:eastAsia="zh-CN"/>
          </w:rPr>
          <w:t>the Allowed NSSAI</w:t>
        </w:r>
        <w:r>
          <w:rPr>
            <w:rFonts w:eastAsia="DengXian" w:hint="eastAsia"/>
            <w:lang w:eastAsia="zh-CN"/>
          </w:rPr>
          <w:t xml:space="preserve"> </w:t>
        </w:r>
        <w:r>
          <w:rPr>
            <w:rFonts w:eastAsia="DengXian"/>
            <w:lang w:val="en-US" w:eastAsia="zh-CN"/>
          </w:rPr>
          <w:t xml:space="preserve">and the Conditionally Allowed NSSAI, </w:t>
        </w:r>
        <w:r>
          <w:rPr>
            <w:rFonts w:eastAsia="DengXian" w:hint="eastAsia"/>
            <w:lang w:eastAsia="zh-CN"/>
          </w:rPr>
          <w:t xml:space="preserve">to remove the </w:t>
        </w:r>
        <w:r>
          <w:rPr>
            <w:rFonts w:eastAsia="DengXian"/>
            <w:lang w:val="en-US" w:eastAsia="zh-CN"/>
          </w:rPr>
          <w:t xml:space="preserve">corresponding </w:t>
        </w:r>
        <w:r>
          <w:rPr>
            <w:rFonts w:eastAsia="DengXian" w:hint="eastAsia"/>
            <w:lang w:eastAsia="zh-CN"/>
          </w:rPr>
          <w:t>S-NSSAI</w:t>
        </w:r>
        <w:r>
          <w:rPr>
            <w:rFonts w:eastAsia="DengXian"/>
            <w:lang w:val="en-US" w:eastAsia="zh-CN"/>
          </w:rPr>
          <w:t>.</w:t>
        </w:r>
      </w:ins>
    </w:p>
    <w:p w14:paraId="4A867BB1" w14:textId="5E13CCEC" w:rsidR="00183735" w:rsidRDefault="00526920">
      <w:pPr>
        <w:pStyle w:val="41"/>
        <w:rPr>
          <w:ins w:id="2351" w:author="Rapporteur" w:date="2022-05-24T15:59:00Z"/>
          <w:lang w:eastAsia="zh-CN"/>
        </w:rPr>
        <w:pPrChange w:id="2352" w:author="Rapporteur" w:date="2022-05-24T15:59:00Z">
          <w:pPr/>
        </w:pPrChange>
      </w:pPr>
      <w:bookmarkStart w:id="2353" w:name="_Toc104302442"/>
      <w:bookmarkStart w:id="2354" w:name="_Toc104359408"/>
      <w:ins w:id="2355" w:author="S2-2204784" w:date="2022-05-24T08:51:00Z">
        <w:r>
          <w:rPr>
            <w:lang w:eastAsia="ko-KR"/>
          </w:rPr>
          <w:t>6.11.3.3</w:t>
        </w:r>
        <w:del w:id="2356" w:author="Rapporteur" w:date="2022-05-25T07:00:00Z">
          <w:r w:rsidDel="005477C7">
            <w:rPr>
              <w:lang w:eastAsia="ko-KR"/>
            </w:rPr>
            <w:delText xml:space="preserve"> </w:delText>
          </w:r>
        </w:del>
      </w:ins>
      <w:ins w:id="2357" w:author="Rapporteur" w:date="2022-05-25T07:00:00Z">
        <w:r w:rsidR="005477C7">
          <w:rPr>
            <w:lang w:eastAsia="ko-KR"/>
          </w:rPr>
          <w:tab/>
        </w:r>
      </w:ins>
      <w:ins w:id="2358" w:author="S2-2204784" w:date="2022-05-24T08:51:00Z">
        <w:r>
          <w:rPr>
            <w:rFonts w:hint="eastAsia"/>
            <w:lang w:eastAsia="zh-CN"/>
          </w:rPr>
          <w:t xml:space="preserve">UE Requested PDU Session Establishment </w:t>
        </w:r>
        <w:r>
          <w:rPr>
            <w:lang w:eastAsia="zh-CN"/>
          </w:rPr>
          <w:t>P</w:t>
        </w:r>
        <w:r>
          <w:rPr>
            <w:rFonts w:hint="eastAsia"/>
            <w:lang w:eastAsia="zh-CN"/>
          </w:rPr>
          <w:t>rocedure</w:t>
        </w:r>
      </w:ins>
      <w:bookmarkEnd w:id="2353"/>
      <w:bookmarkEnd w:id="2354"/>
    </w:p>
    <w:p w14:paraId="376A1E53" w14:textId="60E636AE" w:rsidR="00526920" w:rsidRPr="00A82F05" w:rsidRDefault="00526920" w:rsidP="00526920">
      <w:pPr>
        <w:rPr>
          <w:ins w:id="2359" w:author="S2-2204784" w:date="2022-05-24T08:51:00Z"/>
          <w:lang w:val="en-US" w:eastAsia="zh-CN"/>
        </w:rPr>
      </w:pPr>
      <w:ins w:id="2360" w:author="S2-2204784" w:date="2022-05-24T08:51:00Z">
        <w:r>
          <w:rPr>
            <w:lang w:eastAsia="zh-CN"/>
          </w:rPr>
          <w:t>T</w:t>
        </w:r>
        <w:r>
          <w:rPr>
            <w:rFonts w:hint="eastAsia"/>
            <w:lang w:eastAsia="zh-CN"/>
          </w:rPr>
          <w:t>he UE Requested PDU Session Establishment procedures in clause</w:t>
        </w:r>
        <w:r>
          <w:rPr>
            <w:lang w:val="en-US" w:eastAsia="zh-CN"/>
          </w:rPr>
          <w:t> </w:t>
        </w:r>
        <w:r>
          <w:rPr>
            <w:rFonts w:hint="eastAsia"/>
            <w:lang w:val="en-US" w:eastAsia="zh-CN"/>
          </w:rPr>
          <w:t>4.3.2.2.1 (non-roaming and roaming with local breakout) and clause</w:t>
        </w:r>
        <w:r>
          <w:rPr>
            <w:lang w:val="en-US" w:eastAsia="zh-CN"/>
          </w:rPr>
          <w:t> </w:t>
        </w:r>
        <w:r>
          <w:rPr>
            <w:rFonts w:hint="eastAsia"/>
            <w:lang w:val="en-US" w:eastAsia="zh-CN"/>
          </w:rPr>
          <w:t>4.3.2.2.2 (home-routed roaming) in TS</w:t>
        </w:r>
        <w:r>
          <w:rPr>
            <w:lang w:val="en-US" w:eastAsia="zh-CN"/>
          </w:rPr>
          <w:t> </w:t>
        </w:r>
        <w:r>
          <w:rPr>
            <w:rFonts w:hint="eastAsia"/>
            <w:lang w:val="en-US" w:eastAsia="zh-CN"/>
          </w:rPr>
          <w:t>23.502</w:t>
        </w:r>
      </w:ins>
      <w:ins w:id="2361" w:author="Rapporteur" w:date="2022-05-24T15:59:00Z">
        <w:r w:rsidR="00183735">
          <w:rPr>
            <w:lang w:val="en-US" w:eastAsia="zh-CN"/>
          </w:rPr>
          <w:t> [5]</w:t>
        </w:r>
      </w:ins>
      <w:ins w:id="2362" w:author="S2-2204784" w:date="2022-05-24T08:51:00Z">
        <w:r>
          <w:rPr>
            <w:lang w:val="en-US" w:eastAsia="zh-CN"/>
          </w:rPr>
          <w:t xml:space="preserve"> are enhanced as follows</w:t>
        </w:r>
        <w:r>
          <w:rPr>
            <w:rFonts w:hint="eastAsia"/>
            <w:lang w:val="en-US" w:eastAsia="zh-CN"/>
          </w:rPr>
          <w:t>:</w:t>
        </w:r>
      </w:ins>
    </w:p>
    <w:p w14:paraId="7D1A3815" w14:textId="18325308" w:rsidR="00526920" w:rsidRDefault="00526920" w:rsidP="00526920">
      <w:pPr>
        <w:pStyle w:val="B1"/>
        <w:rPr>
          <w:ins w:id="2363" w:author="S2-2204784" w:date="2022-05-24T08:51:00Z"/>
          <w:lang w:eastAsia="zh-CN"/>
        </w:rPr>
      </w:pPr>
      <w:ins w:id="2364" w:author="S2-2204784" w:date="2022-05-24T08:51:00Z">
        <w:r w:rsidRPr="00333F85">
          <w:t>-</w:t>
        </w:r>
        <w:r w:rsidRPr="00333F85">
          <w:tab/>
        </w:r>
        <w:r w:rsidRPr="00A82F05">
          <w:rPr>
            <w:rFonts w:hint="eastAsia"/>
            <w:lang w:eastAsia="zh-CN"/>
          </w:rPr>
          <w:t>S</w:t>
        </w:r>
        <w:r>
          <w:rPr>
            <w:rFonts w:hint="eastAsia"/>
            <w:lang w:eastAsia="zh-CN"/>
          </w:rPr>
          <w:t>tep</w:t>
        </w:r>
        <w:del w:id="2365" w:author="Rapporteur" w:date="2022-05-24T15:59:00Z">
          <w:r w:rsidDel="00183735">
            <w:rPr>
              <w:rFonts w:hint="eastAsia"/>
              <w:lang w:eastAsia="zh-CN"/>
            </w:rPr>
            <w:delText xml:space="preserve"> </w:delText>
          </w:r>
        </w:del>
      </w:ins>
      <w:ins w:id="2366" w:author="Rapporteur" w:date="2022-05-24T15:59:00Z">
        <w:r w:rsidR="00183735">
          <w:rPr>
            <w:lang w:val="en-US" w:eastAsia="zh-CN"/>
          </w:rPr>
          <w:t> </w:t>
        </w:r>
      </w:ins>
      <w:ins w:id="2367" w:author="S2-2204784" w:date="2022-05-24T08:51:00Z">
        <w:r w:rsidRPr="00A82F05">
          <w:rPr>
            <w:rFonts w:hint="eastAsia"/>
            <w:lang w:eastAsia="zh-CN"/>
          </w:rPr>
          <w:t xml:space="preserve">1: the </w:t>
        </w:r>
        <w:r>
          <w:rPr>
            <w:rFonts w:hint="eastAsia"/>
            <w:lang w:eastAsia="zh-CN"/>
          </w:rPr>
          <w:t xml:space="preserve">UE can request PDU Session Establishment </w:t>
        </w:r>
        <w:r>
          <w:rPr>
            <w:lang w:val="en-US" w:eastAsia="zh-CN"/>
          </w:rPr>
          <w:t>for a Conditional S-NSSAI only if the conditions associated to the Conditional S-NSSAI are valid</w:t>
        </w:r>
        <w:r w:rsidRPr="00A82F05">
          <w:rPr>
            <w:rFonts w:hint="eastAsia"/>
            <w:lang w:eastAsia="zh-CN"/>
          </w:rPr>
          <w:t>.</w:t>
        </w:r>
      </w:ins>
    </w:p>
    <w:p w14:paraId="71E666FA" w14:textId="120246B1" w:rsidR="00526920" w:rsidRDefault="00526920" w:rsidP="00526920">
      <w:pPr>
        <w:pStyle w:val="B1"/>
        <w:rPr>
          <w:ins w:id="2368" w:author="S2-2204784" w:date="2022-05-24T08:51:00Z"/>
          <w:lang w:eastAsia="zh-CN"/>
        </w:rPr>
      </w:pPr>
      <w:ins w:id="2369" w:author="S2-2204784" w:date="2022-05-24T08:51:00Z">
        <w:r w:rsidRPr="00333F85">
          <w:t>-</w:t>
        </w:r>
        <w:r w:rsidRPr="00333F85">
          <w:tab/>
        </w:r>
        <w:r w:rsidRPr="00A82F05">
          <w:rPr>
            <w:rFonts w:hint="eastAsia"/>
            <w:lang w:eastAsia="zh-CN"/>
          </w:rPr>
          <w:t>S</w:t>
        </w:r>
        <w:r>
          <w:rPr>
            <w:rFonts w:hint="eastAsia"/>
            <w:lang w:eastAsia="zh-CN"/>
          </w:rPr>
          <w:t>tep</w:t>
        </w:r>
        <w:del w:id="2370" w:author="Rapporteur" w:date="2022-05-24T15:59:00Z">
          <w:r w:rsidDel="00183735">
            <w:rPr>
              <w:rFonts w:hint="eastAsia"/>
              <w:lang w:eastAsia="zh-CN"/>
            </w:rPr>
            <w:delText xml:space="preserve"> </w:delText>
          </w:r>
        </w:del>
      </w:ins>
      <w:ins w:id="2371" w:author="Rapporteur" w:date="2022-05-24T15:59:00Z">
        <w:r w:rsidR="00183735">
          <w:rPr>
            <w:lang w:val="en-US" w:eastAsia="zh-CN"/>
          </w:rPr>
          <w:t> </w:t>
        </w:r>
      </w:ins>
      <w:ins w:id="2372" w:author="S2-2204784" w:date="2022-05-24T08:51:00Z">
        <w:r>
          <w:rPr>
            <w:rFonts w:hint="eastAsia"/>
            <w:lang w:eastAsia="zh-CN"/>
          </w:rPr>
          <w:t>2</w:t>
        </w:r>
        <w:r w:rsidRPr="00A82F05">
          <w:rPr>
            <w:rFonts w:hint="eastAsia"/>
            <w:lang w:eastAsia="zh-CN"/>
          </w:rPr>
          <w:t xml:space="preserve">: the </w:t>
        </w:r>
        <w:r>
          <w:rPr>
            <w:rFonts w:hint="eastAsia"/>
            <w:lang w:eastAsia="zh-CN"/>
          </w:rPr>
          <w:t>AMF verif</w:t>
        </w:r>
        <w:r>
          <w:rPr>
            <w:lang w:val="en-US" w:eastAsia="zh-CN"/>
          </w:rPr>
          <w:t>ies</w:t>
        </w:r>
        <w:r>
          <w:rPr>
            <w:rFonts w:hint="eastAsia"/>
            <w:lang w:eastAsia="zh-CN"/>
          </w:rPr>
          <w:t xml:space="preserve"> whether the </w:t>
        </w:r>
        <w:r>
          <w:rPr>
            <w:lang w:val="en-US" w:eastAsia="zh-CN"/>
          </w:rPr>
          <w:t>conditions associated to the Conditional S-NSSAI are valid</w:t>
        </w:r>
        <w:r>
          <w:rPr>
            <w:rFonts w:hint="eastAsia"/>
            <w:lang w:eastAsia="zh-CN"/>
          </w:rPr>
          <w:t xml:space="preserve"> </w:t>
        </w:r>
        <w:r>
          <w:rPr>
            <w:lang w:val="en-US" w:eastAsia="zh-CN"/>
          </w:rPr>
          <w:t>and, i</w:t>
        </w:r>
        <w:r>
          <w:rPr>
            <w:rFonts w:hint="eastAsia"/>
            <w:lang w:eastAsia="zh-CN"/>
          </w:rPr>
          <w:t>f not, the AMF rejects the request.</w:t>
        </w:r>
      </w:ins>
    </w:p>
    <w:p w14:paraId="2F096DA5" w14:textId="77777777" w:rsidR="00526920" w:rsidRPr="00320611" w:rsidRDefault="00526920" w:rsidP="00526920">
      <w:pPr>
        <w:pStyle w:val="41"/>
        <w:rPr>
          <w:ins w:id="2373" w:author="S2-2204784" w:date="2022-05-24T08:51:00Z"/>
          <w:lang w:eastAsia="ko-KR"/>
        </w:rPr>
      </w:pPr>
      <w:bookmarkStart w:id="2374" w:name="_Toc104302443"/>
      <w:bookmarkStart w:id="2375" w:name="_Toc104359409"/>
      <w:ins w:id="2376" w:author="S2-2204784" w:date="2022-05-24T08:51:00Z">
        <w:r>
          <w:rPr>
            <w:lang w:eastAsia="ko-KR"/>
          </w:rPr>
          <w:t>6.11.3.4</w:t>
        </w:r>
        <w:r>
          <w:rPr>
            <w:lang w:eastAsia="ko-KR"/>
          </w:rPr>
          <w:tab/>
          <w:t>Service Request</w:t>
        </w:r>
        <w:bookmarkEnd w:id="2374"/>
        <w:bookmarkEnd w:id="2375"/>
      </w:ins>
    </w:p>
    <w:p w14:paraId="17C03147" w14:textId="403DE7FD" w:rsidR="00526920" w:rsidRDefault="00526920" w:rsidP="00526920">
      <w:pPr>
        <w:rPr>
          <w:ins w:id="2377" w:author="S2-2204784" w:date="2022-05-24T08:51:00Z"/>
        </w:rPr>
      </w:pPr>
      <w:ins w:id="2378" w:author="S2-2204784" w:date="2022-05-24T08:51:00Z">
        <w:r>
          <w:t>The Service Request procedure in clause</w:t>
        </w:r>
        <w:del w:id="2379" w:author="Rapporteur" w:date="2022-05-24T15:59:00Z">
          <w:r w:rsidDel="00183735">
            <w:delText xml:space="preserve"> </w:delText>
          </w:r>
        </w:del>
      </w:ins>
      <w:ins w:id="2380" w:author="Rapporteur" w:date="2022-05-24T15:59:00Z">
        <w:r w:rsidR="00183735">
          <w:t> </w:t>
        </w:r>
      </w:ins>
      <w:ins w:id="2381" w:author="S2-2204784" w:date="2022-05-24T08:51:00Z">
        <w:r>
          <w:t>4.2.3.2 in TS</w:t>
        </w:r>
        <w:del w:id="2382" w:author="Rapporteur" w:date="2022-05-24T15:59:00Z">
          <w:r w:rsidDel="00183735">
            <w:delText xml:space="preserve"> </w:delText>
          </w:r>
        </w:del>
      </w:ins>
      <w:ins w:id="2383" w:author="Rapporteur" w:date="2022-05-24T15:59:00Z">
        <w:r w:rsidR="00183735">
          <w:t> </w:t>
        </w:r>
      </w:ins>
      <w:ins w:id="2384" w:author="S2-2204784" w:date="2022-05-24T08:51:00Z">
        <w:r>
          <w:t>23.502</w:t>
        </w:r>
      </w:ins>
      <w:ins w:id="2385" w:author="Rapporteur" w:date="2022-05-24T15:59:00Z">
        <w:r w:rsidR="00183735">
          <w:t> [5]</w:t>
        </w:r>
      </w:ins>
      <w:ins w:id="2386" w:author="S2-2204784" w:date="2022-05-24T08:51:00Z">
        <w:r>
          <w:t xml:space="preserve"> if enhanced as follows:</w:t>
        </w:r>
      </w:ins>
    </w:p>
    <w:p w14:paraId="432F3E92" w14:textId="77777777" w:rsidR="00526920" w:rsidRDefault="00526920" w:rsidP="00526920">
      <w:pPr>
        <w:pStyle w:val="B1"/>
        <w:rPr>
          <w:ins w:id="2387" w:author="S2-2204784" w:date="2022-05-24T08:51:00Z"/>
        </w:rPr>
      </w:pPr>
      <w:ins w:id="2388" w:author="S2-2204784" w:date="2022-05-24T08:51:00Z">
        <w:r>
          <w:rPr>
            <w:lang w:val="en-US"/>
          </w:rPr>
          <w:t>-</w:t>
        </w:r>
        <w:r>
          <w:rPr>
            <w:lang w:val="en-US"/>
          </w:rPr>
          <w:tab/>
        </w:r>
        <w:r w:rsidRPr="00320611">
          <w:t xml:space="preserve">when the UE performs a Service Request for </w:t>
        </w:r>
        <w:r>
          <w:rPr>
            <w:lang w:val="en-US"/>
          </w:rPr>
          <w:t xml:space="preserve">a Conditional </w:t>
        </w:r>
        <w:r w:rsidRPr="00320611">
          <w:t xml:space="preserve">S-NSSAI </w:t>
        </w:r>
        <w:r>
          <w:rPr>
            <w:lang w:val="en-US"/>
          </w:rPr>
          <w:t xml:space="preserve">whose associated conditions are no longer valid and therefore </w:t>
        </w:r>
        <w:r w:rsidRPr="00320611">
          <w:t xml:space="preserve">is no longer available (e.g. the UE has moved outside the TA </w:t>
        </w:r>
        <w:r>
          <w:rPr>
            <w:lang w:val="en-US"/>
          </w:rPr>
          <w:t xml:space="preserve">or Serving Area </w:t>
        </w:r>
        <w:r w:rsidRPr="00320611">
          <w:t xml:space="preserve">where the S-NSSAI is available or the time conditions have changed), the request for the resources associated to the S-NSSAI is rejected and an indication is provided to the UE as to why. If the S-NSSAI was in the Allowed NSSAI, the AMF may provide a new Allowed </w:t>
        </w:r>
        <w:r w:rsidRPr="00625A1F">
          <w:t>NSSAI, and a Conditionally Allowed NSSAI to the UE.</w:t>
        </w:r>
      </w:ins>
    </w:p>
    <w:p w14:paraId="06802F59" w14:textId="77777777" w:rsidR="00526920" w:rsidRPr="00320611" w:rsidRDefault="00526920" w:rsidP="00526920">
      <w:pPr>
        <w:pStyle w:val="41"/>
        <w:rPr>
          <w:ins w:id="2389" w:author="S2-2204784" w:date="2022-05-24T08:51:00Z"/>
          <w:lang w:eastAsia="ko-KR"/>
        </w:rPr>
      </w:pPr>
      <w:bookmarkStart w:id="2390" w:name="_Toc104302444"/>
      <w:bookmarkStart w:id="2391" w:name="_Toc104359410"/>
      <w:ins w:id="2392" w:author="S2-2204784" w:date="2022-05-24T08:51:00Z">
        <w:r>
          <w:rPr>
            <w:lang w:eastAsia="ko-KR"/>
          </w:rPr>
          <w:t>6.11.3.5</w:t>
        </w:r>
        <w:r>
          <w:rPr>
            <w:lang w:eastAsia="ko-KR"/>
          </w:rPr>
          <w:tab/>
          <w:t>PDU Session Release</w:t>
        </w:r>
        <w:bookmarkEnd w:id="2390"/>
        <w:bookmarkEnd w:id="2391"/>
      </w:ins>
    </w:p>
    <w:p w14:paraId="7EA527AB" w14:textId="2D685FE4" w:rsidR="00526920" w:rsidRPr="00A261A6" w:rsidRDefault="00526920" w:rsidP="00526920">
      <w:pPr>
        <w:rPr>
          <w:ins w:id="2393" w:author="S2-2204784" w:date="2022-05-24T08:51:00Z"/>
          <w:lang w:val="en-US" w:eastAsia="zh-CN"/>
        </w:rPr>
      </w:pPr>
      <w:ins w:id="2394" w:author="S2-2204784" w:date="2022-05-24T08:51:00Z">
        <w:r w:rsidRPr="00A261A6">
          <w:rPr>
            <w:lang w:eastAsia="zh-CN"/>
          </w:rPr>
          <w:t>The PDU Session Release procedures in clause</w:t>
        </w:r>
        <w:del w:id="2395" w:author="Rapporteur" w:date="2022-05-24T15:59:00Z">
          <w:r w:rsidRPr="00A261A6" w:rsidDel="00183735">
            <w:rPr>
              <w:lang w:eastAsia="zh-CN"/>
            </w:rPr>
            <w:delText xml:space="preserve"> </w:delText>
          </w:r>
        </w:del>
      </w:ins>
      <w:ins w:id="2396" w:author="Rapporteur" w:date="2022-05-24T15:59:00Z">
        <w:r w:rsidR="00183735">
          <w:rPr>
            <w:rFonts w:ascii="Calibri" w:eastAsia="Calibri" w:hAnsi="Calibri" w:cs="Calibri"/>
            <w:lang w:val="en-US" w:eastAsia="zh-CN"/>
          </w:rPr>
          <w:t> </w:t>
        </w:r>
      </w:ins>
      <w:ins w:id="2397" w:author="S2-2204784" w:date="2022-05-24T08:51:00Z">
        <w:r w:rsidRPr="00A261A6">
          <w:rPr>
            <w:lang w:eastAsia="zh-CN"/>
          </w:rPr>
          <w:t>4.3.4.2 (non-roaming and roaming with local breakout) and clause 4.3.4.3 (home-routed roaming) in TS 23.502</w:t>
        </w:r>
      </w:ins>
      <w:ins w:id="2398" w:author="Rapporteur" w:date="2022-05-24T15:59:00Z">
        <w:r w:rsidR="00183735">
          <w:rPr>
            <w:lang w:val="en-US" w:eastAsia="zh-CN"/>
          </w:rPr>
          <w:t> [5]</w:t>
        </w:r>
      </w:ins>
      <w:ins w:id="2399" w:author="S2-2204784" w:date="2022-05-24T08:51:00Z">
        <w:r w:rsidRPr="00A261A6">
          <w:rPr>
            <w:lang w:eastAsia="zh-CN"/>
          </w:rPr>
          <w:t xml:space="preserve"> are modified as follows:</w:t>
        </w:r>
      </w:ins>
    </w:p>
    <w:p w14:paraId="20EFD01F" w14:textId="34FEEF57" w:rsidR="00526920" w:rsidRPr="00A261A6" w:rsidRDefault="00526920" w:rsidP="00526920">
      <w:pPr>
        <w:pStyle w:val="B1"/>
        <w:rPr>
          <w:ins w:id="2400" w:author="S2-2204784" w:date="2022-05-24T08:51:00Z"/>
          <w:lang w:eastAsia="zh-CN"/>
        </w:rPr>
      </w:pPr>
      <w:ins w:id="2401" w:author="S2-2204784" w:date="2022-05-24T08:51:00Z">
        <w:r w:rsidRPr="00A261A6">
          <w:t>-</w:t>
        </w:r>
        <w:del w:id="2402" w:author="Rapporteur" w:date="2022-05-24T16:00:00Z">
          <w:r w:rsidRPr="00A261A6" w:rsidDel="00183735">
            <w:delText xml:space="preserve">     </w:delText>
          </w:r>
        </w:del>
      </w:ins>
      <w:ins w:id="2403" w:author="Rapporteur" w:date="2022-05-24T16:00:00Z">
        <w:r w:rsidR="00183735">
          <w:tab/>
        </w:r>
      </w:ins>
      <w:ins w:id="2404" w:author="S2-2204784" w:date="2022-05-24T08:51:00Z">
        <w:r w:rsidRPr="00A261A6">
          <w:rPr>
            <w:lang w:eastAsia="zh-CN"/>
          </w:rPr>
          <w:t>Step</w:t>
        </w:r>
        <w:del w:id="2405" w:author="Rapporteur" w:date="2022-05-24T16:00:00Z">
          <w:r w:rsidRPr="00A261A6" w:rsidDel="00183735">
            <w:rPr>
              <w:lang w:eastAsia="zh-CN"/>
            </w:rPr>
            <w:delText xml:space="preserve"> </w:delText>
          </w:r>
        </w:del>
      </w:ins>
      <w:ins w:id="2406" w:author="Rapporteur" w:date="2022-05-24T16:00:00Z">
        <w:r w:rsidR="00183735">
          <w:rPr>
            <w:lang w:val="en-US" w:eastAsia="zh-CN"/>
          </w:rPr>
          <w:t> </w:t>
        </w:r>
      </w:ins>
      <w:ins w:id="2407" w:author="S2-2204784" w:date="2022-05-24T08:51:00Z">
        <w:r w:rsidRPr="00A261A6">
          <w:rPr>
            <w:lang w:eastAsia="zh-CN"/>
          </w:rPr>
          <w:t>1a in clauses</w:t>
        </w:r>
        <w:del w:id="2408" w:author="Rapporteur" w:date="2022-05-24T16:00:00Z">
          <w:r w:rsidRPr="00A261A6" w:rsidDel="00183735">
            <w:rPr>
              <w:lang w:eastAsia="zh-CN"/>
            </w:rPr>
            <w:delText xml:space="preserve"> </w:delText>
          </w:r>
        </w:del>
      </w:ins>
      <w:ins w:id="2409" w:author="Rapporteur" w:date="2022-05-24T16:00:00Z">
        <w:r w:rsidR="00183735">
          <w:rPr>
            <w:lang w:val="en-US" w:eastAsia="zh-CN"/>
          </w:rPr>
          <w:t> </w:t>
        </w:r>
      </w:ins>
      <w:ins w:id="2410" w:author="S2-2204784" w:date="2022-05-24T08:51:00Z">
        <w:r w:rsidRPr="00A261A6">
          <w:rPr>
            <w:lang w:eastAsia="zh-CN"/>
          </w:rPr>
          <w:t xml:space="preserve">4.3.4.2 and 4.3.4.3: the UE initiates the PDU Session release when it detects that it moves out of the </w:t>
        </w:r>
        <w:r w:rsidRPr="00A261A6">
          <w:rPr>
            <w:lang w:val="en-US" w:eastAsia="zh-CN"/>
          </w:rPr>
          <w:t xml:space="preserve">TA or </w:t>
        </w:r>
        <w:r w:rsidRPr="00A261A6">
          <w:rPr>
            <w:lang w:eastAsia="zh-CN"/>
          </w:rPr>
          <w:t xml:space="preserve">Area of Service of the </w:t>
        </w:r>
        <w:r w:rsidRPr="00A261A6">
          <w:rPr>
            <w:lang w:val="en-US" w:eastAsia="zh-CN"/>
          </w:rPr>
          <w:t xml:space="preserve">Conditional </w:t>
        </w:r>
        <w:r w:rsidRPr="00A261A6">
          <w:rPr>
            <w:lang w:eastAsia="zh-CN"/>
          </w:rPr>
          <w:t>S-NSSAI associated with the PDU Session.</w:t>
        </w:r>
      </w:ins>
    </w:p>
    <w:p w14:paraId="2B0FF8A0" w14:textId="19F0FD02" w:rsidR="00526920" w:rsidRDefault="00526920" w:rsidP="00526920">
      <w:pPr>
        <w:pStyle w:val="B1"/>
        <w:rPr>
          <w:ins w:id="2411" w:author="S2-2204784" w:date="2022-05-24T08:51:00Z"/>
          <w:lang w:eastAsia="zh-CN"/>
        </w:rPr>
      </w:pPr>
      <w:ins w:id="2412" w:author="S2-2204784" w:date="2022-05-24T08:51:00Z">
        <w:r w:rsidRPr="00A261A6">
          <w:t>-</w:t>
        </w:r>
        <w:del w:id="2413" w:author="Rapporteur" w:date="2022-05-24T16:00:00Z">
          <w:r w:rsidRPr="00A261A6" w:rsidDel="00183735">
            <w:delText xml:space="preserve">     </w:delText>
          </w:r>
        </w:del>
      </w:ins>
      <w:ins w:id="2414" w:author="Rapporteur" w:date="2022-05-24T16:00:00Z">
        <w:r w:rsidR="00183735">
          <w:tab/>
        </w:r>
      </w:ins>
      <w:ins w:id="2415" w:author="S2-2204784" w:date="2022-05-24T08:51:00Z">
        <w:r w:rsidRPr="00A261A6">
          <w:rPr>
            <w:lang w:eastAsia="zh-CN"/>
          </w:rPr>
          <w:t>Step</w:t>
        </w:r>
        <w:del w:id="2416" w:author="Rapporteur" w:date="2022-05-24T16:00:00Z">
          <w:r w:rsidRPr="00A261A6" w:rsidDel="00183735">
            <w:rPr>
              <w:lang w:eastAsia="zh-CN"/>
            </w:rPr>
            <w:delText xml:space="preserve"> </w:delText>
          </w:r>
        </w:del>
      </w:ins>
      <w:ins w:id="2417" w:author="Rapporteur" w:date="2022-05-24T16:00:00Z">
        <w:r w:rsidR="00183735">
          <w:rPr>
            <w:lang w:val="en-US" w:eastAsia="zh-CN"/>
          </w:rPr>
          <w:t> </w:t>
        </w:r>
      </w:ins>
      <w:ins w:id="2418" w:author="S2-2204784" w:date="2022-05-24T08:51:00Z">
        <w:r w:rsidRPr="00A261A6">
          <w:rPr>
            <w:lang w:eastAsia="zh-CN"/>
          </w:rPr>
          <w:t>1c in clause</w:t>
        </w:r>
        <w:del w:id="2419" w:author="Rapporteur" w:date="2022-05-24T16:00:00Z">
          <w:r w:rsidRPr="00A261A6" w:rsidDel="00183735">
            <w:rPr>
              <w:lang w:eastAsia="zh-CN"/>
            </w:rPr>
            <w:delText xml:space="preserve"> </w:delText>
          </w:r>
        </w:del>
      </w:ins>
      <w:ins w:id="2420" w:author="Rapporteur" w:date="2022-05-24T16:00:00Z">
        <w:r w:rsidR="00183735">
          <w:rPr>
            <w:lang w:val="en-US" w:eastAsia="zh-CN"/>
          </w:rPr>
          <w:t> </w:t>
        </w:r>
      </w:ins>
      <w:ins w:id="2421" w:author="S2-2204784" w:date="2022-05-24T08:51:00Z">
        <w:r w:rsidRPr="00A261A6">
          <w:rPr>
            <w:lang w:eastAsia="zh-CN"/>
          </w:rPr>
          <w:t xml:space="preserve">4.3.4.2: the AMF verifies whether the UE moves out of the </w:t>
        </w:r>
        <w:r w:rsidRPr="00A261A6">
          <w:rPr>
            <w:lang w:val="en-US" w:eastAsia="zh-CN"/>
          </w:rPr>
          <w:t>TA</w:t>
        </w:r>
        <w:r>
          <w:rPr>
            <w:lang w:val="en-US" w:eastAsia="zh-CN"/>
          </w:rPr>
          <w:t>(s)</w:t>
        </w:r>
        <w:r w:rsidRPr="00A261A6">
          <w:rPr>
            <w:lang w:val="en-US" w:eastAsia="zh-CN"/>
          </w:rPr>
          <w:t xml:space="preserve"> or </w:t>
        </w:r>
        <w:r w:rsidRPr="00A261A6">
          <w:rPr>
            <w:lang w:eastAsia="zh-CN"/>
          </w:rPr>
          <w:t xml:space="preserve">Area of Service </w:t>
        </w:r>
        <w:r w:rsidRPr="00A261A6">
          <w:rPr>
            <w:lang w:val="en-US" w:eastAsia="zh-CN"/>
          </w:rPr>
          <w:t xml:space="preserve">where a Conditional </w:t>
        </w:r>
        <w:r w:rsidRPr="00A261A6">
          <w:rPr>
            <w:lang w:eastAsia="zh-CN"/>
          </w:rPr>
          <w:t xml:space="preserve">S-NSSAI associated with the PDU Session </w:t>
        </w:r>
        <w:r w:rsidRPr="00A261A6">
          <w:rPr>
            <w:lang w:val="en-US" w:eastAsia="zh-CN"/>
          </w:rPr>
          <w:t xml:space="preserve">is available, e.g. based on </w:t>
        </w:r>
        <w:r w:rsidRPr="00A261A6">
          <w:rPr>
            <w:lang w:eastAsia="zh-CN"/>
          </w:rPr>
          <w:t>the serving cell of the UE, the geographical UE location or the area type event report from LMF as described in clause</w:t>
        </w:r>
        <w:del w:id="2422" w:author="Rapporteur" w:date="2022-05-24T16:00:00Z">
          <w:r w:rsidRPr="00A261A6" w:rsidDel="00183735">
            <w:rPr>
              <w:lang w:eastAsia="zh-CN"/>
            </w:rPr>
            <w:delText xml:space="preserve"> </w:delText>
          </w:r>
        </w:del>
      </w:ins>
      <w:ins w:id="2423" w:author="Rapporteur" w:date="2022-05-24T16:00:00Z">
        <w:r w:rsidR="00183735">
          <w:rPr>
            <w:lang w:val="en-US" w:eastAsia="zh-CN"/>
          </w:rPr>
          <w:t> </w:t>
        </w:r>
      </w:ins>
      <w:ins w:id="2424" w:author="S2-2204784" w:date="2022-05-24T08:51:00Z">
        <w:r w:rsidRPr="00A261A6">
          <w:rPr>
            <w:lang w:eastAsia="zh-CN"/>
          </w:rPr>
          <w:t>4.1a.5.1 in TS 23.273</w:t>
        </w:r>
      </w:ins>
      <w:ins w:id="2425" w:author="Rapporteur" w:date="2022-05-24T16:00:00Z">
        <w:r w:rsidR="00183735">
          <w:rPr>
            <w:lang w:val="en-US" w:eastAsia="zh-CN"/>
          </w:rPr>
          <w:t> [</w:t>
        </w:r>
      </w:ins>
      <w:ins w:id="2426" w:author="Rapporteur" w:date="2022-05-24T16:01:00Z">
        <w:r w:rsidR="00183735">
          <w:rPr>
            <w:lang w:val="en-US" w:eastAsia="zh-CN"/>
          </w:rPr>
          <w:t>15</w:t>
        </w:r>
      </w:ins>
      <w:ins w:id="2427" w:author="Rapporteur" w:date="2022-05-24T16:00:00Z">
        <w:r w:rsidR="00183735">
          <w:rPr>
            <w:lang w:val="en-US" w:eastAsia="zh-CN"/>
          </w:rPr>
          <w:t>]</w:t>
        </w:r>
      </w:ins>
      <w:ins w:id="2428" w:author="S2-2204784" w:date="2022-05-24T08:51:00Z">
        <w:r w:rsidRPr="00A261A6">
          <w:rPr>
            <w:lang w:val="en-US" w:eastAsia="zh-CN"/>
          </w:rPr>
          <w:t xml:space="preserve">, and </w:t>
        </w:r>
        <w:r w:rsidRPr="00A261A6">
          <w:rPr>
            <w:lang w:eastAsia="zh-CN"/>
          </w:rPr>
          <w:t>the AMF requests the release of the PDU Session</w:t>
        </w:r>
        <w:r w:rsidRPr="00A261A6">
          <w:rPr>
            <w:lang w:val="en-US" w:eastAsia="zh-CN"/>
          </w:rPr>
          <w:t xml:space="preserve"> corresponding to the Conditional S-NSSAI</w:t>
        </w:r>
        <w:r w:rsidRPr="00A261A6">
          <w:rPr>
            <w:lang w:eastAsia="zh-CN"/>
          </w:rPr>
          <w:t>.</w:t>
        </w:r>
      </w:ins>
    </w:p>
    <w:p w14:paraId="64731A9E" w14:textId="4C4AE313" w:rsidR="00C73A96" w:rsidRPr="00526920" w:rsidRDefault="00526920" w:rsidP="00526920">
      <w:pPr>
        <w:pStyle w:val="B1"/>
        <w:rPr>
          <w:lang w:eastAsia="zh-CN"/>
        </w:rPr>
      </w:pPr>
      <w:ins w:id="2429" w:author="S2-2204784" w:date="2022-05-24T08:51:00Z">
        <w:r>
          <w:rPr>
            <w:rFonts w:eastAsia="DengXian"/>
            <w:lang w:val="en-US" w:eastAsia="zh-CN"/>
          </w:rPr>
          <w:t>-</w:t>
        </w:r>
        <w:r>
          <w:rPr>
            <w:rFonts w:eastAsia="DengXian"/>
            <w:lang w:val="en-US" w:eastAsia="zh-CN"/>
          </w:rPr>
          <w:tab/>
        </w:r>
        <w:r w:rsidRPr="00A82F05">
          <w:rPr>
            <w:rFonts w:eastAsia="DengXian" w:hint="eastAsia"/>
            <w:lang w:eastAsia="zh-CN"/>
          </w:rPr>
          <w:t>S</w:t>
        </w:r>
        <w:r>
          <w:rPr>
            <w:rFonts w:eastAsia="DengXian" w:hint="eastAsia"/>
            <w:lang w:eastAsia="zh-CN"/>
          </w:rPr>
          <w:t>tep</w:t>
        </w:r>
        <w:del w:id="2430" w:author="Rapporteur" w:date="2022-05-24T16:01:00Z">
          <w:r w:rsidDel="00183735">
            <w:rPr>
              <w:rFonts w:eastAsia="DengXian" w:hint="eastAsia"/>
              <w:lang w:eastAsia="zh-CN"/>
            </w:rPr>
            <w:delText xml:space="preserve"> </w:delText>
          </w:r>
        </w:del>
      </w:ins>
      <w:ins w:id="2431" w:author="Rapporteur" w:date="2022-05-24T16:01:00Z">
        <w:r w:rsidR="00183735">
          <w:rPr>
            <w:rFonts w:eastAsia="DengXian"/>
            <w:lang w:val="en-US" w:eastAsia="zh-CN"/>
          </w:rPr>
          <w:t> </w:t>
        </w:r>
      </w:ins>
      <w:ins w:id="2432" w:author="S2-2204784" w:date="2022-05-24T08:51:00Z">
        <w:r>
          <w:rPr>
            <w:rFonts w:eastAsia="DengXian" w:hint="eastAsia"/>
            <w:lang w:eastAsia="zh-CN"/>
          </w:rPr>
          <w:t>1b in clause</w:t>
        </w:r>
        <w:del w:id="2433" w:author="Rapporteur" w:date="2022-05-24T16:01:00Z">
          <w:r w:rsidDel="00183735">
            <w:rPr>
              <w:rFonts w:eastAsia="DengXian" w:hint="eastAsia"/>
              <w:lang w:eastAsia="zh-CN"/>
            </w:rPr>
            <w:delText xml:space="preserve"> </w:delText>
          </w:r>
        </w:del>
      </w:ins>
      <w:ins w:id="2434" w:author="Rapporteur" w:date="2022-05-24T16:01:00Z">
        <w:r w:rsidR="00183735">
          <w:rPr>
            <w:rFonts w:eastAsia="DengXian"/>
            <w:lang w:val="en-US" w:eastAsia="zh-CN"/>
          </w:rPr>
          <w:t> </w:t>
        </w:r>
      </w:ins>
      <w:ins w:id="2435" w:author="S2-2204784" w:date="2022-05-24T08:51:00Z">
        <w:r>
          <w:rPr>
            <w:rFonts w:eastAsia="DengXian" w:hint="eastAsia"/>
            <w:lang w:eastAsia="zh-CN"/>
          </w:rPr>
          <w:t>4.3.4.3</w:t>
        </w:r>
        <w:r w:rsidRPr="00A82F05">
          <w:rPr>
            <w:rFonts w:eastAsia="DengXian" w:hint="eastAsia"/>
            <w:lang w:eastAsia="zh-CN"/>
          </w:rPr>
          <w:t xml:space="preserve">: </w:t>
        </w:r>
        <w:r w:rsidRPr="00A261A6">
          <w:rPr>
            <w:lang w:eastAsia="zh-CN"/>
          </w:rPr>
          <w:t xml:space="preserve">the AMF verifies whether the UE moves out of the </w:t>
        </w:r>
        <w:r w:rsidRPr="00A261A6">
          <w:rPr>
            <w:lang w:val="en-US" w:eastAsia="zh-CN"/>
          </w:rPr>
          <w:t>TA</w:t>
        </w:r>
        <w:r>
          <w:rPr>
            <w:lang w:val="en-US" w:eastAsia="zh-CN"/>
          </w:rPr>
          <w:t>(s)</w:t>
        </w:r>
        <w:r w:rsidRPr="00A261A6">
          <w:rPr>
            <w:lang w:val="en-US" w:eastAsia="zh-CN"/>
          </w:rPr>
          <w:t xml:space="preserve"> or </w:t>
        </w:r>
        <w:r w:rsidRPr="00A261A6">
          <w:rPr>
            <w:lang w:eastAsia="zh-CN"/>
          </w:rPr>
          <w:t xml:space="preserve">Area of Service </w:t>
        </w:r>
        <w:r w:rsidRPr="00A261A6">
          <w:rPr>
            <w:lang w:val="en-US" w:eastAsia="zh-CN"/>
          </w:rPr>
          <w:t xml:space="preserve">where a Conditional </w:t>
        </w:r>
        <w:r w:rsidRPr="00A261A6">
          <w:rPr>
            <w:lang w:eastAsia="zh-CN"/>
          </w:rPr>
          <w:t xml:space="preserve">S-NSSAI associated with the PDU Session </w:t>
        </w:r>
        <w:r w:rsidRPr="00A261A6">
          <w:rPr>
            <w:lang w:val="en-US" w:eastAsia="zh-CN"/>
          </w:rPr>
          <w:t xml:space="preserve">is available, e.g. based on </w:t>
        </w:r>
        <w:r w:rsidRPr="00A261A6">
          <w:rPr>
            <w:lang w:eastAsia="zh-CN"/>
          </w:rPr>
          <w:t>the serving cell of the UE, the geographical UE location or the area type event report from LMF as described in clause</w:t>
        </w:r>
        <w:del w:id="2436" w:author="Rapporteur" w:date="2022-05-24T16:01:00Z">
          <w:r w:rsidRPr="00A261A6" w:rsidDel="00183735">
            <w:rPr>
              <w:lang w:eastAsia="zh-CN"/>
            </w:rPr>
            <w:delText xml:space="preserve"> </w:delText>
          </w:r>
        </w:del>
      </w:ins>
      <w:ins w:id="2437" w:author="Rapporteur" w:date="2022-05-24T16:01:00Z">
        <w:r w:rsidR="00183735">
          <w:rPr>
            <w:lang w:val="en-US" w:eastAsia="zh-CN"/>
          </w:rPr>
          <w:t> </w:t>
        </w:r>
      </w:ins>
      <w:ins w:id="2438" w:author="S2-2204784" w:date="2022-05-24T08:51:00Z">
        <w:r w:rsidRPr="00A261A6">
          <w:rPr>
            <w:lang w:eastAsia="zh-CN"/>
          </w:rPr>
          <w:t>4.1a.5.1 in TS 23.273</w:t>
        </w:r>
      </w:ins>
      <w:ins w:id="2439" w:author="Rapporteur" w:date="2022-05-24T16:01:00Z">
        <w:r w:rsidR="00183735">
          <w:rPr>
            <w:lang w:val="en-US" w:eastAsia="zh-CN"/>
          </w:rPr>
          <w:t> [15]</w:t>
        </w:r>
      </w:ins>
      <w:ins w:id="2440" w:author="S2-2204784" w:date="2022-05-24T08:51:00Z">
        <w:r w:rsidRPr="00A261A6">
          <w:rPr>
            <w:lang w:val="en-US" w:eastAsia="zh-CN"/>
          </w:rPr>
          <w:t xml:space="preserve">, and </w:t>
        </w:r>
        <w:r w:rsidRPr="00A261A6">
          <w:rPr>
            <w:lang w:eastAsia="zh-CN"/>
          </w:rPr>
          <w:t>the AMF requests the release of the PDU Session</w:t>
        </w:r>
        <w:r w:rsidRPr="00A261A6">
          <w:rPr>
            <w:lang w:val="en-US" w:eastAsia="zh-CN"/>
          </w:rPr>
          <w:t xml:space="preserve"> corresponding to the Conditional S-NSSAI</w:t>
        </w:r>
        <w:r>
          <w:rPr>
            <w:rFonts w:eastAsia="DengXian" w:hint="eastAsia"/>
            <w:lang w:eastAsia="zh-CN"/>
          </w:rPr>
          <w:t>.</w:t>
        </w:r>
      </w:ins>
    </w:p>
    <w:p w14:paraId="2ED10454" w14:textId="3FA54553" w:rsidR="00C73A96" w:rsidRPr="00320611" w:rsidRDefault="00C73A96" w:rsidP="00C86DBB">
      <w:pPr>
        <w:pStyle w:val="31"/>
        <w:rPr>
          <w:lang w:eastAsia="zh-CN"/>
        </w:rPr>
      </w:pPr>
      <w:bookmarkStart w:id="2441" w:name="_Toc104302445"/>
      <w:bookmarkStart w:id="2442" w:name="_Toc104359411"/>
      <w:bookmarkStart w:id="2443" w:name="_Toc104789044"/>
      <w:r w:rsidRPr="00320611">
        <w:rPr>
          <w:lang w:eastAsia="zh-CN"/>
        </w:rPr>
        <w:t>6.</w:t>
      </w:r>
      <w:r w:rsidR="00A15B6A" w:rsidRPr="00320611">
        <w:rPr>
          <w:lang w:eastAsia="zh-CN"/>
        </w:rPr>
        <w:t>11</w:t>
      </w:r>
      <w:r w:rsidRPr="00320611">
        <w:rPr>
          <w:lang w:eastAsia="zh-CN"/>
        </w:rPr>
        <w:t>.4</w:t>
      </w:r>
      <w:r w:rsidRPr="00320611">
        <w:rPr>
          <w:lang w:eastAsia="zh-CN"/>
        </w:rPr>
        <w:tab/>
      </w:r>
      <w:r w:rsidRPr="00320611">
        <w:rPr>
          <w:lang w:eastAsia="ja-JP"/>
        </w:rPr>
        <w:t>Impacts on services, entities and interfaces</w:t>
      </w:r>
      <w:bookmarkEnd w:id="2441"/>
      <w:bookmarkEnd w:id="2442"/>
      <w:bookmarkEnd w:id="2443"/>
    </w:p>
    <w:p w14:paraId="46227E96" w14:textId="7C46649A" w:rsidR="00C73A96" w:rsidRPr="00320611" w:rsidRDefault="00C73A96" w:rsidP="003A5264">
      <w:pPr>
        <w:rPr>
          <w:lang w:eastAsia="zh-CN"/>
        </w:rPr>
      </w:pPr>
      <w:r w:rsidRPr="00320611">
        <w:rPr>
          <w:lang w:eastAsia="zh-CN"/>
        </w:rPr>
        <w:t>The following impacts have been identified:</w:t>
      </w:r>
    </w:p>
    <w:p w14:paraId="7CE16E27" w14:textId="77777777" w:rsidR="003A5264" w:rsidRPr="00320611" w:rsidRDefault="003A5264" w:rsidP="003A5264">
      <w:pPr>
        <w:pStyle w:val="B1"/>
      </w:pPr>
      <w:r w:rsidRPr="00320611">
        <w:t>-</w:t>
      </w:r>
      <w:r w:rsidRPr="00320611">
        <w:tab/>
        <w:t>UE:</w:t>
      </w:r>
    </w:p>
    <w:p w14:paraId="4969ED92" w14:textId="7CCDE56A" w:rsidR="003A5264" w:rsidRPr="00320611" w:rsidRDefault="003A5264" w:rsidP="003A5264">
      <w:pPr>
        <w:pStyle w:val="B2"/>
      </w:pPr>
      <w:r w:rsidRPr="00320611">
        <w:t>-</w:t>
      </w:r>
      <w:r w:rsidRPr="00320611">
        <w:tab/>
        <w:t>interpreting and processing new information in Rejected NSSAI or new Conditional S-NSSAI IE.</w:t>
      </w:r>
    </w:p>
    <w:p w14:paraId="78FE2AC5" w14:textId="77777777" w:rsidR="00FF600E" w:rsidRPr="002E01CC" w:rsidRDefault="00FF600E" w:rsidP="00FF600E">
      <w:pPr>
        <w:pStyle w:val="B2"/>
        <w:rPr>
          <w:ins w:id="2444" w:author="S2-2204786" w:date="2022-05-24T09:09:00Z"/>
        </w:rPr>
      </w:pPr>
      <w:ins w:id="2445" w:author="S2-2204786" w:date="2022-05-24T09:09:00Z">
        <w:r>
          <w:t>-</w:t>
        </w:r>
        <w:r>
          <w:tab/>
          <w:t xml:space="preserve">support for the Conditional S-NSSAI feature indication at registration. </w:t>
        </w:r>
      </w:ins>
    </w:p>
    <w:p w14:paraId="4902369E" w14:textId="77777777" w:rsidR="003A5264" w:rsidRPr="00320611" w:rsidRDefault="003A5264" w:rsidP="003A5264">
      <w:pPr>
        <w:pStyle w:val="B1"/>
      </w:pPr>
      <w:r w:rsidRPr="00320611">
        <w:t>-</w:t>
      </w:r>
      <w:r w:rsidRPr="00320611">
        <w:tab/>
        <w:t>AMF:</w:t>
      </w:r>
    </w:p>
    <w:p w14:paraId="22D9DD01" w14:textId="5B67909C" w:rsidR="003A5264" w:rsidRPr="00320611" w:rsidRDefault="003A5264" w:rsidP="003A5264">
      <w:pPr>
        <w:pStyle w:val="B2"/>
      </w:pPr>
      <w:r w:rsidRPr="00320611">
        <w:t>-</w:t>
      </w:r>
      <w:r w:rsidRPr="00320611">
        <w:tab/>
        <w:t>prov</w:t>
      </w:r>
      <w:r w:rsidRPr="00320611">
        <w:lastRenderedPageBreak/>
        <w:t>iding new information in Rejected NSSAI or new Conditional S-NSSAI IE.</w:t>
      </w:r>
    </w:p>
    <w:p w14:paraId="74082CF1" w14:textId="344D4B40" w:rsidR="003A5264" w:rsidRPr="00320611" w:rsidRDefault="003A5264" w:rsidP="003A5264">
      <w:pPr>
        <w:pStyle w:val="B2"/>
      </w:pPr>
      <w:r w:rsidRPr="00320611">
        <w:t>-</w:t>
      </w:r>
      <w:r w:rsidRPr="00320611">
        <w:tab/>
        <w:t>providing rejection cause at Service Request.</w:t>
      </w:r>
    </w:p>
    <w:p w14:paraId="57B155E7" w14:textId="77777777" w:rsidR="00526920" w:rsidRDefault="00526920" w:rsidP="00526920">
      <w:pPr>
        <w:pStyle w:val="B1"/>
        <w:rPr>
          <w:ins w:id="2446" w:author="S2-2204784" w:date="2022-05-24T08:51:00Z"/>
          <w:lang w:val="en-US"/>
        </w:rPr>
      </w:pPr>
      <w:ins w:id="2447" w:author="S2-2204784" w:date="2022-05-24T08:51:00Z">
        <w:r>
          <w:rPr>
            <w:lang w:val="en-US"/>
          </w:rPr>
          <w:t>-</w:t>
        </w:r>
        <w:r>
          <w:rPr>
            <w:lang w:val="en-US"/>
          </w:rPr>
          <w:tab/>
          <w:t>RAN:</w:t>
        </w:r>
      </w:ins>
    </w:p>
    <w:p w14:paraId="49395682" w14:textId="54CF6ADD" w:rsidR="00526920" w:rsidRPr="008F4A17" w:rsidDel="005477C7" w:rsidRDefault="00526920" w:rsidP="00526920">
      <w:pPr>
        <w:pStyle w:val="B2"/>
        <w:rPr>
          <w:ins w:id="2448" w:author="S2-2204784" w:date="2022-05-24T08:51:00Z"/>
          <w:del w:id="2449" w:author="Rapporteur" w:date="2022-05-25T07:00:00Z"/>
          <w:lang w:val="en-US"/>
        </w:rPr>
      </w:pPr>
      <w:ins w:id="2450" w:author="S2-2204784" w:date="2022-05-24T08:51:00Z">
        <w:del w:id="2451" w:author="Rapporteur" w:date="2022-05-25T07:00:00Z">
          <w:r w:rsidDel="005477C7">
            <w:rPr>
              <w:lang w:val="en-US"/>
            </w:rPr>
            <w:delText>-</w:delText>
          </w:r>
          <w:r w:rsidDel="005477C7">
            <w:rPr>
              <w:lang w:val="en-US"/>
            </w:rPr>
            <w:tab/>
          </w:r>
        </w:del>
      </w:ins>
    </w:p>
    <w:p w14:paraId="37B8A007" w14:textId="64C455D5" w:rsidR="00526920" w:rsidRPr="008F4A17" w:rsidRDefault="00526920" w:rsidP="00526920">
      <w:pPr>
        <w:pStyle w:val="EditorsNote"/>
        <w:rPr>
          <w:ins w:id="2452" w:author="S2-2204784" w:date="2022-05-24T08:51:00Z"/>
          <w:lang w:val="en-US"/>
        </w:rPr>
      </w:pPr>
      <w:ins w:id="2453" w:author="S2-2204784" w:date="2022-05-24T08:51:00Z">
        <w:r>
          <w:rPr>
            <w:lang w:val="en-US"/>
          </w:rPr>
          <w:t>Editor</w:t>
        </w:r>
        <w:del w:id="2454" w:author="Rapporteur" w:date="2022-05-24T16:01:00Z">
          <w:r w:rsidDel="00183735">
            <w:rPr>
              <w:lang w:val="en-US"/>
            </w:rPr>
            <w:delText>’</w:delText>
          </w:r>
        </w:del>
      </w:ins>
      <w:ins w:id="2455" w:author="Rapporteur" w:date="2022-05-24T16:01:00Z">
        <w:r w:rsidR="00183735">
          <w:rPr>
            <w:lang w:val="en-US"/>
          </w:rPr>
          <w:t>'</w:t>
        </w:r>
      </w:ins>
      <w:ins w:id="2456" w:author="S2-2204784" w:date="2022-05-24T08:51:00Z">
        <w:r>
          <w:rPr>
            <w:lang w:val="en-US"/>
          </w:rPr>
          <w:t xml:space="preserve">s </w:t>
        </w:r>
        <w:del w:id="2457" w:author="Rapporteur" w:date="2022-05-24T16:01:00Z">
          <w:r w:rsidDel="00183735">
            <w:rPr>
              <w:lang w:val="en-US"/>
            </w:rPr>
            <w:delText>N</w:delText>
          </w:r>
        </w:del>
      </w:ins>
      <w:ins w:id="2458" w:author="Rapporteur" w:date="2022-05-24T16:01:00Z">
        <w:r w:rsidR="00183735">
          <w:rPr>
            <w:lang w:val="en-US"/>
          </w:rPr>
          <w:t>n</w:t>
        </w:r>
      </w:ins>
      <w:ins w:id="2459" w:author="S2-2204784" w:date="2022-05-24T08:51:00Z">
        <w:r>
          <w:rPr>
            <w:lang w:val="en-US"/>
          </w:rPr>
          <w:t>ote: exact impacts on RAN and impacts on other NFs are to be identified.</w:t>
        </w:r>
      </w:ins>
    </w:p>
    <w:p w14:paraId="65BCB6A7" w14:textId="2D2B1155" w:rsidR="00385819" w:rsidRPr="00320611" w:rsidRDefault="00385819" w:rsidP="00C86DBB">
      <w:pPr>
        <w:pStyle w:val="21"/>
        <w:rPr>
          <w:lang w:eastAsia="ja-JP"/>
        </w:rPr>
      </w:pPr>
      <w:bookmarkStart w:id="2460" w:name="_Toc104302446"/>
      <w:bookmarkStart w:id="2461" w:name="_Toc104359412"/>
      <w:bookmarkStart w:id="2462" w:name="_Toc104789045"/>
      <w:r w:rsidRPr="00320611">
        <w:rPr>
          <w:lang w:eastAsia="zh-CN"/>
        </w:rPr>
        <w:t>6.</w:t>
      </w:r>
      <w:r w:rsidR="00A15B6A" w:rsidRPr="00320611">
        <w:rPr>
          <w:lang w:eastAsia="zh-CN"/>
        </w:rPr>
        <w:t>12</w:t>
      </w:r>
      <w:r w:rsidRPr="00320611">
        <w:rPr>
          <w:lang w:eastAsia="ko-KR"/>
        </w:rPr>
        <w:tab/>
      </w:r>
      <w:r w:rsidRPr="00320611">
        <w:rPr>
          <w:lang w:eastAsia="ja-JP"/>
        </w:rPr>
        <w:t>Solution</w:t>
      </w:r>
      <w:r w:rsidRPr="00320611">
        <w:rPr>
          <w:lang w:eastAsia="zh-CN"/>
        </w:rPr>
        <w:t xml:space="preserve"> #</w:t>
      </w:r>
      <w:r w:rsidR="00A15B6A" w:rsidRPr="00320611">
        <w:rPr>
          <w:lang w:eastAsia="zh-CN"/>
        </w:rPr>
        <w:t>12</w:t>
      </w:r>
      <w:r w:rsidRPr="00320611">
        <w:rPr>
          <w:lang w:eastAsia="ja-JP"/>
        </w:rPr>
        <w:t>: Solution for Centralized Counting for Multiple Service Areas and 5GS-EPS Interworking</w:t>
      </w:r>
      <w:bookmarkEnd w:id="2460"/>
      <w:bookmarkEnd w:id="2461"/>
      <w:bookmarkEnd w:id="2462"/>
    </w:p>
    <w:p w14:paraId="13B80195" w14:textId="1F1D12F8" w:rsidR="00385819" w:rsidRPr="00320611" w:rsidRDefault="00385819" w:rsidP="00C86DBB">
      <w:pPr>
        <w:pStyle w:val="31"/>
        <w:rPr>
          <w:lang w:eastAsia="ja-JP"/>
        </w:rPr>
      </w:pPr>
      <w:bookmarkStart w:id="2463" w:name="_Toc104302447"/>
      <w:bookmarkStart w:id="2464" w:name="_Toc104359413"/>
      <w:bookmarkStart w:id="2465" w:name="_Toc104789046"/>
      <w:r w:rsidRPr="00320611">
        <w:rPr>
          <w:lang w:eastAsia="ja-JP"/>
        </w:rPr>
        <w:t>6.</w:t>
      </w:r>
      <w:r w:rsidR="00A15B6A" w:rsidRPr="00320611">
        <w:rPr>
          <w:lang w:eastAsia="ja-JP"/>
        </w:rPr>
        <w:t>12</w:t>
      </w:r>
      <w:r w:rsidRPr="00320611">
        <w:rPr>
          <w:lang w:eastAsia="ja-JP"/>
        </w:rPr>
        <w:t>.1</w:t>
      </w:r>
      <w:r w:rsidRPr="00320611">
        <w:rPr>
          <w:lang w:eastAsia="ja-JP"/>
        </w:rPr>
        <w:tab/>
        <w:t>Description</w:t>
      </w:r>
      <w:bookmarkEnd w:id="2463"/>
      <w:bookmarkEnd w:id="2464"/>
      <w:bookmarkEnd w:id="2465"/>
    </w:p>
    <w:p w14:paraId="15216D99" w14:textId="387E6799" w:rsidR="00385819" w:rsidRPr="00320611" w:rsidRDefault="00385819" w:rsidP="00385819">
      <w:pPr>
        <w:overflowPunct w:val="0"/>
        <w:autoSpaceDE w:val="0"/>
        <w:autoSpaceDN w:val="0"/>
        <w:adjustRightInd w:val="0"/>
        <w:textAlignment w:val="baseline"/>
      </w:pPr>
      <w:r w:rsidRPr="00320611">
        <w:t xml:space="preserve">In this solution, and in support of 5GS only slices, when multiple Service Areas are deployed, it is proposed that a single central NSACF NF performs the PLMN global counting and admission to ensure a consistent counting, e.g. such that during handover between different Service Areas no additional admission needs to be performed. The admission request includes all necessary information to enable the central NSACF NF to collect all pertinent information per Service Area. Interaction between the NF performing the admission, be it the SMF or the AMF, occurs with the designated central NSCAF for that purpose. The central NSACF NF responsible for PLMN global count is discovered via NRF </w:t>
      </w:r>
      <w:ins w:id="2466" w:author="S2-2204787" w:date="2022-05-24T09:10:00Z">
        <w:r w:rsidR="00B0608B">
          <w:t>as per clause</w:t>
        </w:r>
        <w:del w:id="2467" w:author="Rapporteur" w:date="2022-05-24T16:07:00Z">
          <w:r w:rsidR="00B0608B" w:rsidDel="00183735">
            <w:delText xml:space="preserve"> </w:delText>
          </w:r>
        </w:del>
      </w:ins>
      <w:ins w:id="2468" w:author="Rapporteur" w:date="2022-05-24T16:07:00Z">
        <w:r w:rsidR="00183735">
          <w:t> </w:t>
        </w:r>
      </w:ins>
      <w:ins w:id="2469" w:author="S2-2204787" w:date="2022-05-24T09:10:00Z">
        <w:r w:rsidR="00B0608B">
          <w:t xml:space="preserve">6.12.2.4 </w:t>
        </w:r>
      </w:ins>
      <w:r w:rsidRPr="00320611">
        <w:t>or can be pre-configured.</w:t>
      </w:r>
    </w:p>
    <w:p w14:paraId="3E765076" w14:textId="00143F4D" w:rsidR="00385819" w:rsidRPr="00320611" w:rsidDel="00B0608B" w:rsidRDefault="00385819" w:rsidP="003A5264">
      <w:pPr>
        <w:pStyle w:val="EditorsNote"/>
        <w:rPr>
          <w:del w:id="2470" w:author="S2-2204787" w:date="2022-05-24T09:10:00Z"/>
          <w:rFonts w:eastAsia="맑은 고딕"/>
        </w:rPr>
      </w:pPr>
      <w:del w:id="2471" w:author="S2-2204787" w:date="2022-05-24T09:10:00Z">
        <w:r w:rsidRPr="00320611" w:rsidDel="00B0608B">
          <w:rPr>
            <w:rFonts w:eastAsia="맑은 고딕"/>
          </w:rPr>
          <w:delText>Editor</w:delText>
        </w:r>
        <w:r w:rsidR="00A13E1F" w:rsidRPr="00320611" w:rsidDel="00B0608B">
          <w:rPr>
            <w:rFonts w:eastAsia="맑은 고딕"/>
          </w:rPr>
          <w:delText>'</w:delText>
        </w:r>
        <w:r w:rsidRPr="00320611" w:rsidDel="00B0608B">
          <w:rPr>
            <w:rFonts w:eastAsia="맑은 고딕"/>
          </w:rPr>
          <w:delText xml:space="preserve">s </w:delText>
        </w:r>
        <w:r w:rsidR="00A15B6A" w:rsidRPr="00320611" w:rsidDel="00B0608B">
          <w:rPr>
            <w:rFonts w:eastAsia="맑은 고딕"/>
          </w:rPr>
          <w:delText>n</w:delText>
        </w:r>
        <w:r w:rsidRPr="00320611" w:rsidDel="00B0608B">
          <w:rPr>
            <w:rFonts w:eastAsia="맑은 고딕"/>
          </w:rPr>
          <w:delText>ote:</w:delText>
        </w:r>
        <w:r w:rsidR="00A15B6A" w:rsidRPr="00320611" w:rsidDel="00B0608B">
          <w:rPr>
            <w:rFonts w:eastAsia="맑은 고딕"/>
          </w:rPr>
          <w:tab/>
        </w:r>
        <w:r w:rsidRPr="00320611" w:rsidDel="00B0608B">
          <w:rPr>
            <w:rFonts w:eastAsia="맑은 고딕"/>
          </w:rPr>
          <w:delText>It is FFS if the central NSACF is located at the HPLMN how the NRF query which is based on the service area or configuration based mechanism is supported.</w:delText>
        </w:r>
      </w:del>
    </w:p>
    <w:p w14:paraId="5BF99C74" w14:textId="77777777" w:rsidR="00385819" w:rsidRPr="00320611" w:rsidRDefault="00385819" w:rsidP="003A5264">
      <w:pPr>
        <w:rPr>
          <w:lang w:eastAsia="ja-JP"/>
        </w:rPr>
      </w:pPr>
      <w:r w:rsidRPr="00320611">
        <w:rPr>
          <w:lang w:eastAsia="ja-JP"/>
        </w:rPr>
        <w:t>Two options are proposed to enable a Service Area to perform some local tasks; e.g. keeping local statistics in conjunction with centralized counting with a single central NSACF NF:</w:t>
      </w:r>
    </w:p>
    <w:p w14:paraId="11F3E2F6" w14:textId="31997591" w:rsidR="00385819" w:rsidRPr="00320611" w:rsidRDefault="00385819" w:rsidP="003A5264">
      <w:pPr>
        <w:rPr>
          <w:b/>
          <w:bCs/>
          <w:lang w:eastAsia="ja-JP"/>
        </w:rPr>
      </w:pPr>
      <w:r w:rsidRPr="00320611">
        <w:rPr>
          <w:b/>
          <w:bCs/>
          <w:lang w:eastAsia="ja-JP"/>
        </w:rPr>
        <w:t>Option 1: Transparent Proxying to central NSACF NF Via an intermediate NF</w:t>
      </w:r>
    </w:p>
    <w:p w14:paraId="5456C285" w14:textId="1D50D241" w:rsidR="00385819" w:rsidRPr="00320611" w:rsidRDefault="00385819" w:rsidP="003A5264">
      <w:pPr>
        <w:rPr>
          <w:lang w:eastAsia="ja-JP"/>
        </w:rPr>
      </w:pPr>
      <w:r w:rsidRPr="00320611">
        <w:rPr>
          <w:lang w:eastAsia="ja-JP"/>
        </w:rPr>
        <w:t>Based on policy, an NF, e.g</w:t>
      </w:r>
      <w:r w:rsidR="003A5264" w:rsidRPr="00320611">
        <w:rPr>
          <w:lang w:eastAsia="ja-JP"/>
        </w:rPr>
        <w:t>.</w:t>
      </w:r>
      <w:r w:rsidRPr="00320611">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1F714947" w14:textId="27A59389" w:rsidR="00385819" w:rsidRPr="00320611" w:rsidDel="00B0608B" w:rsidRDefault="00385819" w:rsidP="003A5264">
      <w:pPr>
        <w:pStyle w:val="EditorsNote"/>
        <w:rPr>
          <w:del w:id="2472" w:author="S2-2204787" w:date="2022-05-24T09:10:00Z"/>
          <w:rFonts w:eastAsia="맑은 고딕"/>
        </w:rPr>
      </w:pPr>
      <w:del w:id="2473" w:author="S2-2204787" w:date="2022-05-24T09:10:00Z">
        <w:r w:rsidRPr="00320611" w:rsidDel="00B0608B">
          <w:rPr>
            <w:rFonts w:eastAsia="맑은 고딕"/>
          </w:rPr>
          <w:delText>Editor</w:delText>
        </w:r>
        <w:r w:rsidR="00A13E1F" w:rsidRPr="00320611" w:rsidDel="00B0608B">
          <w:rPr>
            <w:rFonts w:eastAsia="맑은 고딕"/>
          </w:rPr>
          <w:delText>'</w:delText>
        </w:r>
        <w:r w:rsidRPr="00320611" w:rsidDel="00B0608B">
          <w:rPr>
            <w:rFonts w:eastAsia="맑은 고딕"/>
          </w:rPr>
          <w:delText xml:space="preserve">s </w:delText>
        </w:r>
        <w:r w:rsidR="00A15B6A" w:rsidRPr="00320611" w:rsidDel="00B0608B">
          <w:rPr>
            <w:rFonts w:eastAsia="맑은 고딕"/>
          </w:rPr>
          <w:delText>n</w:delText>
        </w:r>
        <w:r w:rsidRPr="00320611" w:rsidDel="00B0608B">
          <w:rPr>
            <w:rFonts w:eastAsia="맑은 고딕"/>
          </w:rPr>
          <w:delText>ote:</w:delText>
        </w:r>
        <w:r w:rsidR="00A15B6A" w:rsidRPr="00320611" w:rsidDel="00B0608B">
          <w:rPr>
            <w:rFonts w:eastAsia="맑은 고딕"/>
          </w:rPr>
          <w:tab/>
        </w:r>
        <w:r w:rsidRPr="00320611" w:rsidDel="00B0608B">
          <w:rPr>
            <w:rFonts w:eastAsia="맑은 고딕"/>
          </w:rPr>
          <w:delText>It is FFS whether this local NF can be the enhancement of the Rel-17 NSACF.</w:delText>
        </w:r>
      </w:del>
    </w:p>
    <w:p w14:paraId="4101F2C6" w14:textId="5E461A80" w:rsidR="003A5264" w:rsidRPr="00320611" w:rsidDel="00B0608B" w:rsidRDefault="00385819" w:rsidP="003A5264">
      <w:pPr>
        <w:pStyle w:val="EditorsNote"/>
        <w:rPr>
          <w:del w:id="2474" w:author="S2-2204787" w:date="2022-05-24T09:10:00Z"/>
          <w:rFonts w:eastAsia="맑은 고딕"/>
        </w:rPr>
      </w:pPr>
      <w:del w:id="2475" w:author="S2-2204787" w:date="2022-05-24T09:10:00Z">
        <w:r w:rsidRPr="00320611" w:rsidDel="00B0608B">
          <w:rPr>
            <w:rFonts w:eastAsia="맑은 고딕"/>
          </w:rPr>
          <w:delText>Editor</w:delText>
        </w:r>
        <w:r w:rsidR="00A13E1F" w:rsidRPr="00320611" w:rsidDel="00B0608B">
          <w:rPr>
            <w:rFonts w:eastAsia="맑은 고딕"/>
          </w:rPr>
          <w:delText>'</w:delText>
        </w:r>
        <w:r w:rsidRPr="00320611" w:rsidDel="00B0608B">
          <w:rPr>
            <w:rFonts w:eastAsia="맑은 고딕"/>
          </w:rPr>
          <w:delText xml:space="preserve">s </w:delText>
        </w:r>
        <w:r w:rsidR="003A5264" w:rsidRPr="00320611" w:rsidDel="00B0608B">
          <w:rPr>
            <w:rFonts w:eastAsia="맑은 고딕"/>
          </w:rPr>
          <w:delText>note</w:delText>
        </w:r>
        <w:r w:rsidRPr="00320611" w:rsidDel="00B0608B">
          <w:rPr>
            <w:rFonts w:eastAsia="맑은 고딕"/>
          </w:rPr>
          <w:delText>:</w:delText>
        </w:r>
        <w:r w:rsidR="003A5264" w:rsidRPr="00320611" w:rsidDel="00B0608B">
          <w:rPr>
            <w:rFonts w:eastAsia="맑은 고딕"/>
          </w:rPr>
          <w:tab/>
          <w:delText>T</w:delText>
        </w:r>
        <w:r w:rsidRPr="00320611" w:rsidDel="00B0608B">
          <w:rPr>
            <w:rFonts w:eastAsia="맑은 고딕"/>
          </w:rPr>
          <w:delText>o support the local statistics it is expected that all message between AMF/SMF and the central NSACF need go through that local NF. Then how to ensure the same service area AMF/SMF go through the same local NF?</w:delText>
        </w:r>
      </w:del>
    </w:p>
    <w:p w14:paraId="5814DDEA" w14:textId="4E8298CD" w:rsidR="00385819" w:rsidRPr="00320611" w:rsidRDefault="00385819" w:rsidP="003A5264">
      <w:r w:rsidRPr="00320611">
        <w:t>The interaction with such a local NF is such, that the local NF in the Service Area proxies the original request, as is, to the central NSACF NF, after performing the tasks it desires upon receipt of the admission Request intended for the central NSACF NF. Hence, in this option1, the interaction with the central NSACF server is proxied via an intermediate NF to the central NF, as long as it is transparent to the central NSACF NF. Transparent means that the central NSACF NF cannot distinguish whether the Request is direct from the AMF/SMF or proxied via an intermediate NF.</w:t>
      </w:r>
      <w:ins w:id="2476" w:author="S2-2204787" w:date="2022-05-24T09:10:00Z">
        <w:r w:rsidR="00B0608B" w:rsidRPr="00B0608B">
          <w:t xml:space="preserve"> </w:t>
        </w:r>
        <w:r w:rsidR="00B0608B">
          <w:t>It also need ensure the response message from central NSACF go through the intermediate NF. The local NF can be configured in this option with the central NSACF, can discover the central NSACF as per clause</w:t>
        </w:r>
        <w:del w:id="2477" w:author="Rapporteur" w:date="2022-05-24T16:07:00Z">
          <w:r w:rsidR="00B0608B" w:rsidDel="00183735">
            <w:delText xml:space="preserve"> </w:delText>
          </w:r>
        </w:del>
      </w:ins>
      <w:ins w:id="2478" w:author="Rapporteur" w:date="2022-05-24T16:07:00Z">
        <w:r w:rsidR="00183735">
          <w:t> </w:t>
        </w:r>
      </w:ins>
      <w:ins w:id="2479" w:author="S2-2204787" w:date="2022-05-24T09:10:00Z">
        <w:r w:rsidR="00B0608B">
          <w:t>6.12.2.4, or can receive the information from the AMF/SMF.</w:t>
        </w:r>
      </w:ins>
    </w:p>
    <w:p w14:paraId="339251E5" w14:textId="77777777" w:rsidR="00385819" w:rsidRPr="00E878F1" w:rsidRDefault="00385819" w:rsidP="00E878F1">
      <w:pPr>
        <w:rPr>
          <w:b/>
          <w:bCs/>
          <w:lang w:eastAsia="ja-JP"/>
        </w:rPr>
      </w:pPr>
      <w:r w:rsidRPr="00E878F1">
        <w:rPr>
          <w:b/>
          <w:bCs/>
        </w:rPr>
        <w:t>Option 2: Dual Interaction with Local NF, and central NSACF NF</w:t>
      </w:r>
    </w:p>
    <w:p w14:paraId="0F5C89A6" w14:textId="7F781293" w:rsidR="00385819" w:rsidRPr="00320611" w:rsidRDefault="00385819" w:rsidP="003A5264">
      <w:pPr>
        <w:rPr>
          <w:lang w:eastAsia="ja-JP"/>
        </w:rPr>
      </w:pPr>
      <w:r w:rsidRPr="00320611">
        <w:rPr>
          <w:lang w:eastAsia="ja-JP"/>
        </w:rPr>
        <w:t>Based on policy, an NF, e.g</w:t>
      </w:r>
      <w:r w:rsidR="003A5264" w:rsidRPr="00320611">
        <w:rPr>
          <w:lang w:eastAsia="ja-JP"/>
        </w:rPr>
        <w:t>.</w:t>
      </w:r>
      <w:r w:rsidRPr="00320611">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6C195568" w14:textId="3805C30E" w:rsidR="00385819" w:rsidRPr="00320611" w:rsidDel="00B0608B" w:rsidRDefault="00385819" w:rsidP="003A5264">
      <w:pPr>
        <w:pStyle w:val="EditorsNote"/>
        <w:rPr>
          <w:del w:id="2480" w:author="S2-2204787" w:date="2022-05-24T09:10:00Z"/>
          <w:rFonts w:eastAsia="맑은 고딕"/>
        </w:rPr>
      </w:pPr>
      <w:del w:id="2481" w:author="S2-2204787" w:date="2022-05-24T09:10:00Z">
        <w:r w:rsidRPr="00320611" w:rsidDel="00B0608B">
          <w:rPr>
            <w:rFonts w:eastAsia="맑은 고딕"/>
          </w:rPr>
          <w:delText>Editor</w:delText>
        </w:r>
        <w:r w:rsidR="00A13E1F" w:rsidRPr="00320611" w:rsidDel="00B0608B">
          <w:rPr>
            <w:rFonts w:eastAsia="맑은 고딕"/>
          </w:rPr>
          <w:delText>'</w:delText>
        </w:r>
        <w:r w:rsidRPr="00320611" w:rsidDel="00B0608B">
          <w:rPr>
            <w:rFonts w:eastAsia="맑은 고딕"/>
          </w:rPr>
          <w:delText xml:space="preserve">s </w:delText>
        </w:r>
        <w:r w:rsidR="00A15B6A" w:rsidRPr="00320611" w:rsidDel="00B0608B">
          <w:rPr>
            <w:rFonts w:eastAsia="맑은 고딕"/>
          </w:rPr>
          <w:delText>n</w:delText>
        </w:r>
        <w:r w:rsidRPr="00320611" w:rsidDel="00B0608B">
          <w:rPr>
            <w:rFonts w:eastAsia="맑은 고딕"/>
          </w:rPr>
          <w:delText>ote:</w:delText>
        </w:r>
        <w:r w:rsidR="00A15B6A" w:rsidRPr="00320611" w:rsidDel="00B0608B">
          <w:rPr>
            <w:rFonts w:eastAsia="맑은 고딕"/>
          </w:rPr>
          <w:tab/>
        </w:r>
        <w:r w:rsidRPr="00320611" w:rsidDel="00B0608B">
          <w:rPr>
            <w:rFonts w:eastAsia="맑은 고딕"/>
          </w:rPr>
          <w:delText>It is FFS how the AMF/SMF interact with local NF, e.g. replicate all message with the central NSACF or others? This also depend on which NF is the local NF.</w:delText>
        </w:r>
      </w:del>
    </w:p>
    <w:p w14:paraId="09DE6A49" w14:textId="77777777" w:rsidR="003A5264" w:rsidRPr="00320611" w:rsidRDefault="003A5264" w:rsidP="003A5264">
      <w:pPr>
        <w:rPr>
          <w:lang w:eastAsia="ja-JP"/>
        </w:rPr>
      </w:pPr>
      <w:r w:rsidRPr="00320611">
        <w:rPr>
          <w:lang w:eastAsia="ja-JP"/>
        </w:rPr>
        <w:t>Hence the AMF/SMFs performs dual interactions in parallel; once towards the central NSACF NF, and an additional one towards a local NF in the Service Area.</w:t>
      </w:r>
    </w:p>
    <w:p w14:paraId="6A604F96" w14:textId="77777777" w:rsidR="00B0608B" w:rsidRDefault="00B0608B" w:rsidP="00B0608B">
      <w:pPr>
        <w:rPr>
          <w:ins w:id="2482" w:author="S2-2204787" w:date="2022-05-24T09:11:00Z"/>
        </w:rPr>
      </w:pPr>
      <w:ins w:id="2483" w:author="S2-2204787" w:date="2022-05-24T09:11:00Z">
        <w:r>
          <w:t xml:space="preserve">For both options 1 or 2, AMFs/SMFs are configured with a service area to be used for a local NF selection and a service area to be used for central NSACF selection. </w:t>
        </w:r>
      </w:ins>
    </w:p>
    <w:p w14:paraId="0BDA19FE" w14:textId="53434485" w:rsidR="00B0608B" w:rsidRPr="00752E66" w:rsidRDefault="00B0608B">
      <w:pPr>
        <w:pStyle w:val="NO"/>
        <w:rPr>
          <w:ins w:id="2484" w:author="S2-2204787" w:date="2022-05-24T09:11:00Z"/>
        </w:rPr>
        <w:pPrChange w:id="2485" w:author="Rapporteur" w:date="2022-05-24T16:15:00Z">
          <w:pPr>
            <w:pStyle w:val="EditorsNote"/>
          </w:pPr>
        </w:pPrChange>
      </w:pPr>
      <w:ins w:id="2486" w:author="S2-2204787" w:date="2022-05-24T09:11:00Z">
        <w:r w:rsidRPr="006E7F91">
          <w:t>NOTE</w:t>
        </w:r>
      </w:ins>
      <w:ins w:id="2487" w:author="Rapporteur" w:date="2022-05-24T16:15:00Z">
        <w:r w:rsidR="006E7F91">
          <w:rPr>
            <w:lang w:val="en-US"/>
          </w:rPr>
          <w:t> 1</w:t>
        </w:r>
      </w:ins>
      <w:ins w:id="2488" w:author="S2-2204787" w:date="2022-05-24T09:11:00Z">
        <w:r w:rsidRPr="006E7F91">
          <w:t>:</w:t>
        </w:r>
        <w:del w:id="2489" w:author="Rapporteur" w:date="2022-05-24T16:15:00Z">
          <w:r w:rsidRPr="006E7F91" w:rsidDel="006E7F91">
            <w:delText xml:space="preserve"> </w:delText>
          </w:r>
        </w:del>
      </w:ins>
      <w:ins w:id="2490" w:author="Rapporteur" w:date="2022-05-24T16:15:00Z">
        <w:r w:rsidR="006E7F91">
          <w:tab/>
        </w:r>
      </w:ins>
      <w:ins w:id="2491" w:author="S2-2204787" w:date="2022-05-24T09:11:00Z">
        <w:del w:id="2492" w:author="Rapporteur" w:date="2022-05-24T16:15:00Z">
          <w:r w:rsidRPr="006E7F91" w:rsidDel="006E7F91">
            <w:delText>t</w:delText>
          </w:r>
        </w:del>
      </w:ins>
      <w:ins w:id="2493" w:author="Rapporteur" w:date="2022-05-24T16:15:00Z">
        <w:r w:rsidR="006E7F91">
          <w:t>T</w:t>
        </w:r>
      </w:ins>
      <w:ins w:id="2494" w:author="S2-2204787" w:date="2022-05-24T09:11:00Z">
        <w:r w:rsidRPr="006E7F91">
          <w:t>hese two-service areas are for two different NF discovery and selection. It can be different.</w:t>
        </w:r>
        <w:del w:id="2495" w:author="Rapporteur" w:date="2022-05-24T16:15:00Z">
          <w:r w:rsidRPr="006E7F91" w:rsidDel="006E7F91">
            <w:delText xml:space="preserve"> </w:delText>
          </w:r>
          <w:r w:rsidRPr="00752E66" w:rsidDel="006E7F91">
            <w:delText xml:space="preserve"> </w:delText>
          </w:r>
        </w:del>
      </w:ins>
    </w:p>
    <w:p w14:paraId="4923D959" w14:textId="77777777" w:rsidR="00B0608B" w:rsidRPr="00385819" w:rsidRDefault="00B0608B" w:rsidP="00B0608B">
      <w:pPr>
        <w:rPr>
          <w:ins w:id="2496" w:author="S2-2204787" w:date="2022-05-24T09:11:00Z"/>
        </w:rPr>
      </w:pPr>
      <w:ins w:id="2497" w:author="S2-2204787" w:date="2022-05-24T09:11:00Z">
        <w:r w:rsidRPr="000919B7">
          <w:t>As an additional option, the AMFs/SMFs can be configured with the local NFs to be used. The central NSACF t</w:t>
        </w:r>
        <w:r w:rsidRPr="000919B7">
          <w:lastRenderedPageBreak/>
          <w:t>o be used can be discovered by the appropriate NF or be configured in the appropriate NFs depending on the selected option by the PLMN.</w:t>
        </w:r>
      </w:ins>
    </w:p>
    <w:p w14:paraId="0CD1E89E" w14:textId="77777777" w:rsidR="003A5264" w:rsidRPr="00320611" w:rsidRDefault="003A5264" w:rsidP="003A5264">
      <w:pPr>
        <w:rPr>
          <w:lang w:eastAsia="ja-JP"/>
        </w:rPr>
      </w:pPr>
      <w:r w:rsidRPr="00320611">
        <w:rPr>
          <w:lang w:eastAsia="ja-JP"/>
        </w:rPr>
        <w:t>In support of roaming, and to enable such a central NF to handle roaming UEs, as well as home bound UEs, the admission query to the central NF includes the PLMN-ID where the UE is roaming.</w:t>
      </w:r>
    </w:p>
    <w:p w14:paraId="0965B369" w14:textId="680F7418" w:rsidR="003A5264" w:rsidRPr="00320611" w:rsidRDefault="003A5264" w:rsidP="003A5264">
      <w:pPr>
        <w:rPr>
          <w:lang w:eastAsia="ja-JP"/>
        </w:rPr>
      </w:pPr>
      <w:r w:rsidRPr="00320611">
        <w:rPr>
          <w:lang w:eastAsia="ja-JP"/>
        </w:rPr>
        <w:t>To support EPS counting while interworking with 5GS when activated and where home routing is the only option for attachment to EPS, a central NSCAF NF could be optionally dedicated for 5GS-EPS interworking shared count</w:t>
      </w:r>
      <w:ins w:id="2498" w:author="S2-2204787" w:date="2022-05-24T09:11:00Z">
        <w:r w:rsidR="00B0608B" w:rsidRPr="00B0608B">
          <w:t xml:space="preserve"> </w:t>
        </w:r>
        <w:r w:rsidR="00B0608B">
          <w:t>as per clause</w:t>
        </w:r>
        <w:del w:id="2499" w:author="Rapporteur" w:date="2022-05-24T16:07:00Z">
          <w:r w:rsidR="00B0608B" w:rsidDel="00183735">
            <w:delText xml:space="preserve"> </w:delText>
          </w:r>
        </w:del>
      </w:ins>
      <w:ins w:id="2500" w:author="Rapporteur" w:date="2022-05-24T16:07:00Z">
        <w:r w:rsidR="00183735">
          <w:t> </w:t>
        </w:r>
      </w:ins>
      <w:ins w:id="2501" w:author="S2-2204787" w:date="2022-05-24T09:11:00Z">
        <w:r w:rsidR="00B0608B">
          <w:t>6.12.2.4</w:t>
        </w:r>
      </w:ins>
      <w:r w:rsidRPr="00320611">
        <w:rPr>
          <w:lang w:eastAsia="ja-JP"/>
        </w:rPr>
        <w:t>. In this case, such a dedicated NF is discovered. The PLMN can also reuse a single NSACF NF for all admissions.</w:t>
      </w:r>
    </w:p>
    <w:p w14:paraId="22B8CBCA" w14:textId="77777777" w:rsidR="003A5264" w:rsidRPr="00320611" w:rsidRDefault="003A5264" w:rsidP="003A5264">
      <w:pPr>
        <w:rPr>
          <w:lang w:eastAsia="ja-JP"/>
        </w:rPr>
      </w:pPr>
      <w:r w:rsidRPr="00320611">
        <w:rPr>
          <w:lang w:eastAsia="ja-JP"/>
        </w:rPr>
        <w:t>Similar to the 5GS case, and based on policy, a NF performing admission with the central NSACF responsible for the shared 5GS-EPS count may additionally and optionally interact with a local NF associated with the Service Area, for any additional capabilities not supported by the central NSACF NF. Such additional capabilities are not specified. Hence, in this case as well, both options 1 and 2 above for 5GS only slices are supported for the 5GS-EPS interworking case.</w:t>
      </w:r>
    </w:p>
    <w:p w14:paraId="64270E19" w14:textId="0E4BA0E6" w:rsidR="003A5264" w:rsidRPr="00320611" w:rsidRDefault="003A5264" w:rsidP="003A5264">
      <w:pPr>
        <w:rPr>
          <w:lang w:eastAsia="ja-JP"/>
        </w:rPr>
      </w:pPr>
      <w:r w:rsidRPr="00320611">
        <w:rPr>
          <w:lang w:eastAsia="ja-JP"/>
        </w:rPr>
        <w:t>With central count regardless of any interactions with a local NF based on either option 1 or option 2, admission is solely based on the central NSACF, even if these local NFs are local NSACFs maintaining count.</w:t>
      </w:r>
      <w:ins w:id="2502" w:author="S2-2204787" w:date="2022-05-24T09:11:00Z">
        <w:r w:rsidR="00B0608B" w:rsidRPr="00B0608B">
          <w:t xml:space="preserve"> </w:t>
        </w:r>
        <w:r w:rsidR="00B0608B">
          <w:t>Given that the service area is included in the interaction with the central NSACF for all cases, see clause</w:t>
        </w:r>
        <w:del w:id="2503" w:author="Rapporteur" w:date="2022-05-24T16:07:00Z">
          <w:r w:rsidR="00B0608B" w:rsidDel="00183735">
            <w:delText xml:space="preserve"> </w:delText>
          </w:r>
        </w:del>
      </w:ins>
      <w:ins w:id="2504" w:author="Rapporteur" w:date="2022-05-24T16:07:00Z">
        <w:r w:rsidR="00183735">
          <w:t> </w:t>
        </w:r>
      </w:ins>
      <w:ins w:id="2505" w:author="S2-2204787" w:date="2022-05-24T09:11:00Z">
        <w:r w:rsidR="00B0608B">
          <w:t>6.12.2.1.1, as one example, the central NSACF is able to determine when a UE, who has a stored state in it as being registered in one service area, has moved to a new service area when a new admission request arrives from a new service area, and as such the central NSACF does not perform an admission in this case.</w:t>
        </w:r>
      </w:ins>
    </w:p>
    <w:p w14:paraId="36524432" w14:textId="778EAFCF" w:rsidR="00385819" w:rsidRPr="00320611" w:rsidDel="00B0608B" w:rsidRDefault="00385819" w:rsidP="003A5264">
      <w:pPr>
        <w:pStyle w:val="EditorsNote"/>
        <w:rPr>
          <w:del w:id="2506" w:author="S2-2204787" w:date="2022-05-24T09:11:00Z"/>
          <w:rFonts w:eastAsia="Yu Mincho"/>
        </w:rPr>
      </w:pPr>
      <w:del w:id="2507" w:author="S2-2204787" w:date="2022-05-24T09:11:00Z">
        <w:r w:rsidRPr="00320611" w:rsidDel="00B0608B">
          <w:rPr>
            <w:rFonts w:eastAsia="맑은 고딕"/>
          </w:rPr>
          <w:delText>Editor</w:delText>
        </w:r>
        <w:r w:rsidR="00A13E1F" w:rsidRPr="00320611" w:rsidDel="00B0608B">
          <w:rPr>
            <w:rFonts w:eastAsia="맑은 고딕"/>
          </w:rPr>
          <w:delText>'</w:delText>
        </w:r>
        <w:r w:rsidRPr="00320611" w:rsidDel="00B0608B">
          <w:rPr>
            <w:rFonts w:eastAsia="맑은 고딕"/>
          </w:rPr>
          <w:delText xml:space="preserve">s </w:delText>
        </w:r>
        <w:r w:rsidR="00A15B6A" w:rsidRPr="00320611" w:rsidDel="00B0608B">
          <w:rPr>
            <w:rFonts w:eastAsia="맑은 고딕"/>
          </w:rPr>
          <w:delText>n</w:delText>
        </w:r>
        <w:r w:rsidRPr="00320611" w:rsidDel="00B0608B">
          <w:rPr>
            <w:rFonts w:eastAsia="맑은 고딕"/>
          </w:rPr>
          <w:delText>ote:</w:delText>
        </w:r>
        <w:r w:rsidR="00A15B6A" w:rsidRPr="00320611" w:rsidDel="00B0608B">
          <w:rPr>
            <w:rFonts w:eastAsia="맑은 고딕"/>
          </w:rPr>
          <w:tab/>
        </w:r>
        <w:r w:rsidRPr="00320611" w:rsidDel="00B0608B">
          <w:rPr>
            <w:rFonts w:eastAsia="맑은 고딕"/>
          </w:rPr>
          <w:delText xml:space="preserve">It is FFS whether it is same central NSACF for above three case, i.e. EPS interworking, roaming, multi 5G service area. If not, how to achieve service continuity if UE encounter the related </w:delText>
        </w:r>
        <w:r w:rsidR="003A5264" w:rsidRPr="00320611" w:rsidDel="00B0608B">
          <w:rPr>
            <w:rFonts w:eastAsia="맑은 고딕"/>
          </w:rPr>
          <w:delText>scenario</w:delText>
        </w:r>
        <w:r w:rsidRPr="00320611" w:rsidDel="00B0608B">
          <w:rPr>
            <w:rFonts w:eastAsia="맑은 고딕"/>
          </w:rPr>
          <w:delText>.</w:delText>
        </w:r>
      </w:del>
    </w:p>
    <w:p w14:paraId="50DF185B" w14:textId="024F0F31" w:rsidR="00B0608B" w:rsidRPr="00A25203" w:rsidRDefault="00B0608B" w:rsidP="00B0608B">
      <w:pPr>
        <w:pStyle w:val="NO"/>
        <w:rPr>
          <w:ins w:id="2508" w:author="S2-2204787" w:date="2022-05-24T09:11:00Z"/>
        </w:rPr>
      </w:pPr>
      <w:ins w:id="2509" w:author="S2-2204787" w:date="2022-05-24T09:11:00Z">
        <w:r>
          <w:t>NOTE</w:t>
        </w:r>
      </w:ins>
      <w:ins w:id="2510" w:author="Rapporteur" w:date="2022-05-24T16:15:00Z">
        <w:r w:rsidR="006E7F91">
          <w:rPr>
            <w:lang w:val="en-US"/>
          </w:rPr>
          <w:t> 2</w:t>
        </w:r>
      </w:ins>
      <w:ins w:id="2511" w:author="S2-2204787" w:date="2022-05-24T09:11:00Z">
        <w:r>
          <w:t>:</w:t>
        </w:r>
        <w:del w:id="2512" w:author="Rapporteur" w:date="2022-05-24T16:15:00Z">
          <w:r w:rsidDel="006E7F91">
            <w:delText xml:space="preserve">  </w:delText>
          </w:r>
        </w:del>
      </w:ins>
      <w:ins w:id="2513" w:author="Rapporteur" w:date="2022-05-24T16:15:00Z">
        <w:r w:rsidR="006E7F91">
          <w:tab/>
        </w:r>
      </w:ins>
      <w:ins w:id="2514" w:author="S2-2204787" w:date="2022-05-24T09:11:00Z">
        <w:r>
          <w:t>As stated before functions performed in the local NF are out of scope. A Release 17 NSACF, as currently specified, is not expected to be used in this case as a local NF. This solution defines access to a central NSACF and any local NF must adapt to ensure compliance, depending on the adopted option. Indeed, implementations may choose not to support any local NF option for a centralized NSACF as all information is available there. However, a Release 17 NSACF is enhanced, as detailed in the procedures below, to become a centralized NSACF.</w:t>
        </w:r>
      </w:ins>
    </w:p>
    <w:p w14:paraId="0D0F0B42" w14:textId="6213A7B2" w:rsidR="00385819" w:rsidRPr="00320611" w:rsidRDefault="00385819" w:rsidP="00C86DBB">
      <w:pPr>
        <w:pStyle w:val="31"/>
        <w:rPr>
          <w:lang w:eastAsia="ja-JP"/>
        </w:rPr>
      </w:pPr>
      <w:bookmarkStart w:id="2515" w:name="_Toc104302448"/>
      <w:bookmarkStart w:id="2516" w:name="_Toc104359414"/>
      <w:bookmarkStart w:id="2517" w:name="_Toc104789047"/>
      <w:r w:rsidRPr="00320611">
        <w:rPr>
          <w:lang w:eastAsia="ja-JP"/>
        </w:rPr>
        <w:t>6.</w:t>
      </w:r>
      <w:r w:rsidR="00A15B6A" w:rsidRPr="00320611">
        <w:rPr>
          <w:lang w:eastAsia="ja-JP"/>
        </w:rPr>
        <w:t>12</w:t>
      </w:r>
      <w:r w:rsidRPr="00320611">
        <w:rPr>
          <w:lang w:eastAsia="ja-JP"/>
        </w:rPr>
        <w:t>.2</w:t>
      </w:r>
      <w:r w:rsidRPr="00320611">
        <w:rPr>
          <w:lang w:eastAsia="ja-JP"/>
        </w:rPr>
        <w:tab/>
        <w:t>Procedures</w:t>
      </w:r>
      <w:bookmarkEnd w:id="2515"/>
      <w:bookmarkEnd w:id="2516"/>
      <w:bookmarkEnd w:id="2517"/>
    </w:p>
    <w:p w14:paraId="152F9555" w14:textId="75D3741B" w:rsidR="00385819" w:rsidRPr="00320611" w:rsidRDefault="00385819" w:rsidP="00C86DBB">
      <w:pPr>
        <w:pStyle w:val="41"/>
        <w:rPr>
          <w:lang w:eastAsia="ja-JP"/>
        </w:rPr>
      </w:pPr>
      <w:bookmarkStart w:id="2518" w:name="_Toc104302449"/>
      <w:bookmarkStart w:id="2519" w:name="_Toc104359415"/>
      <w:r w:rsidRPr="00320611">
        <w:rPr>
          <w:lang w:eastAsia="ja-JP"/>
        </w:rPr>
        <w:t>6.</w:t>
      </w:r>
      <w:r w:rsidR="00A15B6A" w:rsidRPr="00320611">
        <w:rPr>
          <w:lang w:eastAsia="ja-JP"/>
        </w:rPr>
        <w:t>12</w:t>
      </w:r>
      <w:r w:rsidRPr="00320611">
        <w:rPr>
          <w:lang w:eastAsia="ja-JP"/>
        </w:rPr>
        <w:t>.2.1</w:t>
      </w:r>
      <w:r w:rsidR="0091047D" w:rsidRPr="00320611">
        <w:rPr>
          <w:lang w:eastAsia="ja-JP"/>
        </w:rPr>
        <w:tab/>
      </w:r>
      <w:r w:rsidRPr="00320611">
        <w:rPr>
          <w:lang w:eastAsia="ja-JP"/>
        </w:rPr>
        <w:t>UE Registration Admission</w:t>
      </w:r>
      <w:bookmarkEnd w:id="2518"/>
      <w:bookmarkEnd w:id="2519"/>
    </w:p>
    <w:p w14:paraId="5D8093C0" w14:textId="23071C65" w:rsidR="00385819" w:rsidRPr="00320611" w:rsidRDefault="00385819" w:rsidP="00C86DBB">
      <w:pPr>
        <w:pStyle w:val="51"/>
        <w:rPr>
          <w:lang w:eastAsia="ja-JP"/>
        </w:rPr>
      </w:pPr>
      <w:bookmarkStart w:id="2520" w:name="_Toc104302450"/>
      <w:bookmarkStart w:id="2521" w:name="_Toc104359416"/>
      <w:r w:rsidRPr="00320611">
        <w:rPr>
          <w:lang w:eastAsia="ja-JP"/>
        </w:rPr>
        <w:t>6.</w:t>
      </w:r>
      <w:r w:rsidR="00A15B6A" w:rsidRPr="00320611">
        <w:rPr>
          <w:lang w:eastAsia="ja-JP"/>
        </w:rPr>
        <w:t>12</w:t>
      </w:r>
      <w:r w:rsidRPr="00320611">
        <w:rPr>
          <w:lang w:eastAsia="ja-JP"/>
        </w:rPr>
        <w:t>.2.1.1</w:t>
      </w:r>
      <w:r w:rsidR="0091047D" w:rsidRPr="00320611">
        <w:rPr>
          <w:lang w:eastAsia="ja-JP"/>
        </w:rPr>
        <w:tab/>
      </w:r>
      <w:r w:rsidRPr="00320611">
        <w:rPr>
          <w:lang w:eastAsia="ja-JP"/>
        </w:rPr>
        <w:t>5GS only slices</w:t>
      </w:r>
      <w:bookmarkEnd w:id="2520"/>
      <w:bookmarkEnd w:id="2521"/>
    </w:p>
    <w:p w14:paraId="62DEBDAB" w14:textId="36218AA8" w:rsidR="003A5264" w:rsidRPr="00320611" w:rsidRDefault="003A5264" w:rsidP="003A5264">
      <w:pPr>
        <w:rPr>
          <w:lang w:eastAsia="ja-JP"/>
        </w:rPr>
      </w:pPr>
      <w:r w:rsidRPr="00320611">
        <w:rPr>
          <w:lang w:eastAsia="ja-JP"/>
        </w:rPr>
        <w:t xml:space="preserve">In this procedure, there is a single central NSACF NF performing the count for the entire PLMN. The AMF discovers the central NSACF NF performing the PLMN global counting. The NF profile for the NSACF is updated to indicate that the NSACF is the central NSACF for the S-NSSAI handling the PLMN global count for 5GS slices, i.e. discovery procedure in </w:t>
      </w:r>
      <w:r w:rsidR="00E878F1" w:rsidRPr="00320611">
        <w:rPr>
          <w:lang w:eastAsia="ja-JP"/>
        </w:rPr>
        <w:t>TS</w:t>
      </w:r>
      <w:r w:rsidR="00E878F1">
        <w:rPr>
          <w:lang w:eastAsia="ja-JP"/>
        </w:rPr>
        <w:t> </w:t>
      </w:r>
      <w:r w:rsidR="00E878F1" w:rsidRPr="00320611">
        <w:rPr>
          <w:lang w:eastAsia="ja-JP"/>
        </w:rPr>
        <w:t>23.502</w:t>
      </w:r>
      <w:r w:rsidR="00E878F1">
        <w:rPr>
          <w:lang w:eastAsia="ja-JP"/>
        </w:rPr>
        <w:t> </w:t>
      </w:r>
      <w:r w:rsidR="00E878F1" w:rsidRPr="00320611">
        <w:rPr>
          <w:lang w:eastAsia="ja-JP"/>
        </w:rPr>
        <w:t>[</w:t>
      </w:r>
      <w:r w:rsidRPr="00320611">
        <w:rPr>
          <w:lang w:eastAsia="ja-JP"/>
        </w:rPr>
        <w:t xml:space="preserve">5] clause 5.2.7.2.2 is updated and clause 6.3.22 of </w:t>
      </w:r>
      <w:r w:rsidR="00E878F1" w:rsidRPr="00320611">
        <w:rPr>
          <w:lang w:eastAsia="ja-JP"/>
        </w:rPr>
        <w:t>TS</w:t>
      </w:r>
      <w:r w:rsidR="00E878F1">
        <w:rPr>
          <w:lang w:eastAsia="ja-JP"/>
        </w:rPr>
        <w:t> </w:t>
      </w:r>
      <w:r w:rsidR="00E878F1" w:rsidRPr="00320611">
        <w:rPr>
          <w:lang w:eastAsia="ja-JP"/>
        </w:rPr>
        <w:t>23.501</w:t>
      </w:r>
      <w:r w:rsidR="00E878F1">
        <w:rPr>
          <w:lang w:eastAsia="ja-JP"/>
        </w:rPr>
        <w:t> </w:t>
      </w:r>
      <w:r w:rsidR="00E878F1" w:rsidRPr="00320611">
        <w:rPr>
          <w:lang w:eastAsia="ja-JP"/>
        </w:rPr>
        <w:t>[</w:t>
      </w:r>
      <w:r w:rsidRPr="00320611">
        <w:rPr>
          <w:lang w:eastAsia="ja-JP"/>
        </w:rPr>
        <w:t>2] is updated, and the central NSACF information can be encoded as part of the NSACF service capabilities as a specific capability or as part of the NSACF Serving Area information.</w:t>
      </w:r>
    </w:p>
    <w:p w14:paraId="484452B9" w14:textId="5B581D4F" w:rsidR="003A5264" w:rsidRPr="00320611" w:rsidRDefault="003A5264" w:rsidP="003A5264">
      <w:pPr>
        <w:rPr>
          <w:lang w:eastAsia="ja-JP"/>
        </w:rPr>
      </w:pPr>
      <w:r w:rsidRPr="00320611">
        <w:rPr>
          <w:lang w:eastAsia="ja-JP"/>
        </w:rPr>
        <w:t xml:space="preserve">The AMF performs admission as in clause 4.2.11.2 of </w:t>
      </w:r>
      <w:r w:rsidR="00E878F1" w:rsidRPr="00320611">
        <w:rPr>
          <w:lang w:eastAsia="ja-JP"/>
        </w:rPr>
        <w:t>TS</w:t>
      </w:r>
      <w:r w:rsidR="00E878F1">
        <w:rPr>
          <w:lang w:eastAsia="ja-JP"/>
        </w:rPr>
        <w:t> </w:t>
      </w:r>
      <w:r w:rsidR="00E878F1" w:rsidRPr="00320611">
        <w:rPr>
          <w:lang w:eastAsia="ja-JP"/>
        </w:rPr>
        <w:t>23.502</w:t>
      </w:r>
      <w:r w:rsidR="00E878F1">
        <w:rPr>
          <w:lang w:eastAsia="ja-JP"/>
        </w:rPr>
        <w:t> </w:t>
      </w:r>
      <w:r w:rsidR="00E878F1" w:rsidRPr="00320611">
        <w:rPr>
          <w:lang w:eastAsia="ja-JP"/>
        </w:rPr>
        <w:t>[</w:t>
      </w:r>
      <w:r w:rsidRPr="00320611">
        <w:rPr>
          <w:lang w:eastAsia="ja-JP"/>
        </w:rPr>
        <w:t>5] with the following changes:</w:t>
      </w:r>
    </w:p>
    <w:p w14:paraId="7BE487D4" w14:textId="77777777" w:rsidR="003A5264" w:rsidRPr="00320611" w:rsidRDefault="003A5264" w:rsidP="003A5264">
      <w:pPr>
        <w:pStyle w:val="B1"/>
        <w:rPr>
          <w:rFonts w:eastAsia="맑은 고딕"/>
        </w:rPr>
      </w:pPr>
      <w:r w:rsidRPr="00320611">
        <w:rPr>
          <w:rFonts w:eastAsia="맑은 고딕"/>
        </w:rPr>
        <w:t>-</w:t>
      </w:r>
      <w:r w:rsidRPr="00320611">
        <w:rPr>
          <w:rFonts w:eastAsia="맑은 고딕"/>
        </w:rPr>
        <w:tab/>
        <w:t>The AMF includes the Ser</w:t>
      </w:r>
      <w:r w:rsidRPr="00320611">
        <w:rPr>
          <w:rFonts w:eastAsia="맑은 고딕"/>
        </w:rPr>
        <w:lastRenderedPageBreak/>
        <w:t>vice Area, and the PLMN ID in its request to the central NSACF NF.</w:t>
      </w:r>
    </w:p>
    <w:p w14:paraId="567C086B" w14:textId="77777777" w:rsidR="003A5264" w:rsidRPr="00320611" w:rsidRDefault="003A5264" w:rsidP="003A5264">
      <w:pPr>
        <w:pStyle w:val="B1"/>
        <w:rPr>
          <w:rFonts w:eastAsia="맑은 고딕"/>
        </w:rPr>
      </w:pPr>
      <w:r w:rsidRPr="00320611">
        <w:rPr>
          <w:rFonts w:eastAsia="맑은 고딕"/>
        </w:rPr>
        <w:t>-</w:t>
      </w:r>
      <w:r w:rsidRPr="00320611">
        <w:rPr>
          <w:rFonts w:eastAsia="맑은 고딕"/>
        </w:rPr>
        <w:tab/>
        <w:t>AMF performs either option 1 or option 2 below:</w:t>
      </w:r>
    </w:p>
    <w:p w14:paraId="1CF7B25E" w14:textId="77777777"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In support of </w:t>
      </w:r>
      <w:r w:rsidRPr="00E878F1">
        <w:rPr>
          <w:rFonts w:eastAsia="맑은 고딕"/>
          <w:b/>
          <w:bCs/>
        </w:rPr>
        <w:t>option 1</w:t>
      </w:r>
      <w:r w:rsidRPr="00320611">
        <w:rPr>
          <w:rFonts w:eastAsia="맑은 고딕"/>
        </w:rPr>
        <w:t>, the AMF, based on policy, communicates directly with central NSACF NF or via an intermediate NF that proxies the original request unaltered to the central NSACF. The actions performed in the intermediate NF are out of scope.</w:t>
      </w:r>
    </w:p>
    <w:p w14:paraId="77FF011F" w14:textId="77777777"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In support of </w:t>
      </w:r>
      <w:r w:rsidRPr="00320611">
        <w:rPr>
          <w:rFonts w:eastAsia="맑은 고딕"/>
          <w:b/>
          <w:bCs/>
        </w:rPr>
        <w:t>option 2</w:t>
      </w:r>
      <w:r w:rsidRPr="00320611">
        <w:rPr>
          <w:rFonts w:eastAsia="맑은 고딕"/>
        </w:rPr>
        <w:t>, the AMF, based on policy, sends the admission request to the central NSACF NF, and sends the admission request as well to a local NF in the Service Area. The local NF performs tasks out of scope of standardization.</w:t>
      </w:r>
    </w:p>
    <w:p w14:paraId="0763896D" w14:textId="77777777" w:rsidR="003A5264" w:rsidRPr="00320611" w:rsidRDefault="003A5264" w:rsidP="003A5264">
      <w:pPr>
        <w:pStyle w:val="B1"/>
        <w:rPr>
          <w:rFonts w:eastAsia="맑은 고딕"/>
        </w:rPr>
      </w:pPr>
      <w:r w:rsidRPr="00320611">
        <w:rPr>
          <w:rFonts w:eastAsia="맑은 고딕"/>
        </w:rPr>
        <w:t>-</w:t>
      </w:r>
      <w:r w:rsidRPr="00320611">
        <w:rPr>
          <w:rFonts w:eastAsia="맑은 고딕"/>
        </w:rPr>
        <w:tab/>
        <w:t>The central NSACF NF does not change the number of registered UE for a UE that is moving between multiple Service Areas given that the UE has already been admitted and successfully registered in an old Service Area. In this case, the central NSACF NF performing the PLMN global counting only updates the UE stored information.</w:t>
      </w:r>
    </w:p>
    <w:p w14:paraId="73373DF0" w14:textId="77777777" w:rsidR="003A5264" w:rsidRPr="00320611" w:rsidRDefault="003A5264" w:rsidP="003A5264">
      <w:pPr>
        <w:pStyle w:val="B1"/>
        <w:rPr>
          <w:rFonts w:eastAsia="맑은 고딕"/>
        </w:rPr>
      </w:pPr>
      <w:r w:rsidRPr="00320611">
        <w:rPr>
          <w:rFonts w:eastAsia="맑은 고딕"/>
        </w:rPr>
        <w:tab/>
        <w:t>The AMF, in case the policy is to communicate additionally with local NSACFs (option 2), updates the applicable local NSACF with the change i.e. UE leaving one Service Area and entering the new Service Area.</w:t>
      </w:r>
    </w:p>
    <w:p w14:paraId="2DC918D3" w14:textId="5AEDB928" w:rsidR="00385819" w:rsidRPr="00320611" w:rsidRDefault="003A5264" w:rsidP="003A5264">
      <w:r w:rsidRPr="00320611">
        <w:t>With central count regardless of any interactions with a local NSACF based on either option 1 or option 2, admission is solely based on the central NSACF, even if these local NSACFs maintaining count.</w:t>
      </w:r>
    </w:p>
    <w:p w14:paraId="01CB6A5D" w14:textId="7DBB0F7F" w:rsidR="00385819" w:rsidRPr="00320611" w:rsidRDefault="00385819" w:rsidP="00C86DBB">
      <w:pPr>
        <w:pStyle w:val="51"/>
        <w:rPr>
          <w:lang w:eastAsia="ja-JP"/>
        </w:rPr>
      </w:pPr>
      <w:bookmarkStart w:id="2522" w:name="_Toc104302451"/>
      <w:bookmarkStart w:id="2523" w:name="_Toc104359417"/>
      <w:r w:rsidRPr="00320611">
        <w:rPr>
          <w:lang w:eastAsia="ja-JP"/>
        </w:rPr>
        <w:t>6.</w:t>
      </w:r>
      <w:r w:rsidR="0091047D" w:rsidRPr="00320611">
        <w:rPr>
          <w:lang w:eastAsia="ja-JP"/>
        </w:rPr>
        <w:t>12</w:t>
      </w:r>
      <w:r w:rsidRPr="00320611">
        <w:rPr>
          <w:lang w:eastAsia="ja-JP"/>
        </w:rPr>
        <w:t>.2.1.2</w:t>
      </w:r>
      <w:r w:rsidR="0091047D" w:rsidRPr="00320611">
        <w:rPr>
          <w:lang w:eastAsia="ja-JP"/>
        </w:rPr>
        <w:tab/>
      </w:r>
      <w:r w:rsidRPr="00320611">
        <w:rPr>
          <w:lang w:eastAsia="ja-JP"/>
        </w:rPr>
        <w:t>5GS-EPS Interworking with EPS Counting Active</w:t>
      </w:r>
      <w:bookmarkEnd w:id="2522"/>
      <w:bookmarkEnd w:id="2523"/>
    </w:p>
    <w:p w14:paraId="07753863" w14:textId="77777777" w:rsidR="003A5264" w:rsidRPr="00320611" w:rsidRDefault="003A5264" w:rsidP="003A5264">
      <w:pPr>
        <w:rPr>
          <w:lang w:eastAsia="ja-JP"/>
        </w:rPr>
      </w:pPr>
      <w:r w:rsidRPr="00320611">
        <w:rPr>
          <w:lang w:eastAsia="ja-JP"/>
        </w:rPr>
        <w:t>In this solution, there is a shared count for maximum number of Registered UEs for interworking between 5GS and EPS. The count can be performed by a central NSACF NF dedicated for 5GS-EPC interworking, or the central NSACF NF used for 5GS sli</w:t>
      </w:r>
      <w:r w:rsidRPr="00320611">
        <w:rPr>
          <w:lang w:eastAsia="ja-JP"/>
        </w:rPr>
        <w:lastRenderedPageBreak/>
        <w:t>ces can be used. The count can be separate or bundled with the 5GC only slices count.</w:t>
      </w:r>
    </w:p>
    <w:p w14:paraId="504C6BAC" w14:textId="6420F46F" w:rsidR="003A5264" w:rsidRPr="00320611" w:rsidRDefault="003A5264" w:rsidP="003A5264">
      <w:pPr>
        <w:rPr>
          <w:lang w:eastAsia="ja-JP"/>
        </w:rPr>
      </w:pPr>
      <w:r w:rsidRPr="00320611">
        <w:rPr>
          <w:lang w:eastAsia="ja-JP"/>
        </w:rPr>
        <w:t xml:space="preserve">If a dedicated 5GS-EPS central NSACF NF is used, the AMF/SMF+PGW-C discovers the central NSACF NF handling the shared 5GS-EPS count for the number of Registered UEs. The NF profile for the NSACF is updated to indicate that the NSACF is the central NSACF for the for shared 5GS-EPS count for number of Registered UEs., i.e. </w:t>
      </w:r>
      <w:r w:rsidR="00E878F1" w:rsidRPr="00320611">
        <w:rPr>
          <w:lang w:eastAsia="ja-JP"/>
        </w:rPr>
        <w:t>TS</w:t>
      </w:r>
      <w:r w:rsidR="00E878F1">
        <w:rPr>
          <w:lang w:eastAsia="ja-JP"/>
        </w:rPr>
        <w:t> </w:t>
      </w:r>
      <w:r w:rsidR="00E878F1" w:rsidRPr="00320611">
        <w:rPr>
          <w:lang w:eastAsia="ja-JP"/>
        </w:rPr>
        <w:t>23.502</w:t>
      </w:r>
      <w:r w:rsidR="00E878F1">
        <w:rPr>
          <w:lang w:eastAsia="ja-JP"/>
        </w:rPr>
        <w:t> </w:t>
      </w:r>
      <w:r w:rsidR="00E878F1" w:rsidRPr="00320611">
        <w:rPr>
          <w:lang w:eastAsia="ja-JP"/>
        </w:rPr>
        <w:t>[</w:t>
      </w:r>
      <w:r w:rsidRPr="00320611">
        <w:rPr>
          <w:lang w:eastAsia="ja-JP"/>
        </w:rPr>
        <w:t xml:space="preserve">5] clause 5.2.7.2.2 is updated and clause 6.3.22 of </w:t>
      </w:r>
      <w:r w:rsidR="00E878F1" w:rsidRPr="00320611">
        <w:rPr>
          <w:lang w:eastAsia="ja-JP"/>
        </w:rPr>
        <w:t>TS</w:t>
      </w:r>
      <w:r w:rsidR="00E878F1">
        <w:rPr>
          <w:lang w:eastAsia="ja-JP"/>
        </w:rPr>
        <w:t> </w:t>
      </w:r>
      <w:r w:rsidR="00E878F1" w:rsidRPr="00320611">
        <w:rPr>
          <w:lang w:eastAsia="ja-JP"/>
        </w:rPr>
        <w:t>23.501</w:t>
      </w:r>
      <w:r w:rsidR="00E878F1">
        <w:rPr>
          <w:lang w:eastAsia="ja-JP"/>
        </w:rPr>
        <w:t> </w:t>
      </w:r>
      <w:r w:rsidR="00E878F1" w:rsidRPr="00320611">
        <w:rPr>
          <w:lang w:eastAsia="ja-JP"/>
        </w:rPr>
        <w:t>[</w:t>
      </w:r>
      <w:r w:rsidRPr="00320611">
        <w:rPr>
          <w:lang w:eastAsia="ja-JP"/>
        </w:rPr>
        <w:t>2] is updated, and the central NSACF information can be encoded as part of the NSACF service capabilities as a specific capability or as part of the shared 5GS-EPS count.</w:t>
      </w:r>
    </w:p>
    <w:p w14:paraId="02CEA313" w14:textId="7788C1F1" w:rsidR="003A5264" w:rsidRPr="00320611" w:rsidRDefault="003A5264" w:rsidP="003A5264">
      <w:pPr>
        <w:rPr>
          <w:lang w:eastAsia="ja-JP"/>
        </w:rPr>
      </w:pPr>
      <w:r w:rsidRPr="00320611">
        <w:rPr>
          <w:lang w:eastAsia="ja-JP"/>
        </w:rPr>
        <w:t xml:space="preserve">The AMF/SMF+PGW-C performs admission as in clause 4.2.11.2 of </w:t>
      </w:r>
      <w:r w:rsidR="00E878F1" w:rsidRPr="00320611">
        <w:rPr>
          <w:lang w:eastAsia="ja-JP"/>
        </w:rPr>
        <w:t>TS</w:t>
      </w:r>
      <w:r w:rsidR="00E878F1">
        <w:rPr>
          <w:lang w:eastAsia="ja-JP"/>
        </w:rPr>
        <w:t> </w:t>
      </w:r>
      <w:r w:rsidR="00E878F1" w:rsidRPr="00320611">
        <w:rPr>
          <w:lang w:eastAsia="ja-JP"/>
        </w:rPr>
        <w:t>23.502</w:t>
      </w:r>
      <w:r w:rsidR="00E878F1">
        <w:rPr>
          <w:lang w:eastAsia="ja-JP"/>
        </w:rPr>
        <w:t> </w:t>
      </w:r>
      <w:r w:rsidR="00E878F1" w:rsidRPr="00320611">
        <w:rPr>
          <w:lang w:eastAsia="ja-JP"/>
        </w:rPr>
        <w:t>[</w:t>
      </w:r>
      <w:r w:rsidRPr="00320611">
        <w:rPr>
          <w:lang w:eastAsia="ja-JP"/>
        </w:rPr>
        <w:t>5] with the following changes:</w:t>
      </w:r>
    </w:p>
    <w:p w14:paraId="0D865898" w14:textId="77777777" w:rsidR="003A5264" w:rsidRPr="00320611" w:rsidRDefault="003A5264" w:rsidP="003A5264">
      <w:pPr>
        <w:pStyle w:val="B1"/>
        <w:rPr>
          <w:rFonts w:eastAsia="맑은 고딕"/>
        </w:rPr>
      </w:pPr>
      <w:r w:rsidRPr="00320611">
        <w:rPr>
          <w:rFonts w:eastAsia="맑은 고딕"/>
        </w:rPr>
        <w:t>-</w:t>
      </w:r>
      <w:r w:rsidRPr="00320611">
        <w:rPr>
          <w:rFonts w:eastAsia="맑은 고딕"/>
        </w:rPr>
        <w:tab/>
        <w:t>The AMF/ SMF+PGW-C includes the Service Area, the PLMN ID where the UE is currently in its request to the central NSACF responsible for shared 5GS-EPS count for number of Registered UEs</w:t>
      </w:r>
    </w:p>
    <w:p w14:paraId="3376E75C" w14:textId="77777777" w:rsidR="003A5264" w:rsidRPr="00320611" w:rsidRDefault="003A5264" w:rsidP="003A5264">
      <w:pPr>
        <w:pStyle w:val="B1"/>
        <w:rPr>
          <w:rFonts w:eastAsia="맑은 고딕"/>
        </w:rPr>
      </w:pPr>
      <w:r w:rsidRPr="00320611">
        <w:rPr>
          <w:rFonts w:eastAsia="맑은 고딕"/>
        </w:rPr>
        <w:t>-</w:t>
      </w:r>
      <w:r w:rsidRPr="00320611">
        <w:rPr>
          <w:rFonts w:eastAsia="맑은 고딕"/>
        </w:rPr>
        <w:tab/>
        <w:t>AMF/SMF+PGW-C performs either option 1 or option 2 below:</w:t>
      </w:r>
    </w:p>
    <w:p w14:paraId="74658100" w14:textId="77777777"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In support of </w:t>
      </w:r>
      <w:r w:rsidRPr="00320611">
        <w:rPr>
          <w:rFonts w:eastAsia="맑은 고딕"/>
          <w:b/>
          <w:bCs/>
        </w:rPr>
        <w:t>option 1</w:t>
      </w:r>
      <w:r w:rsidRPr="00320611">
        <w:rPr>
          <w:rFonts w:eastAsia="맑은 고딕"/>
        </w:rPr>
        <w:t>, the AMF/SMF+PGW-C, based on policy, communicates directly with central NSACF NF or via an intermediate NF that proxies the original request unaltered to the central NSACF. The actions performed in the intermediate NF are out of scope.</w:t>
      </w:r>
    </w:p>
    <w:p w14:paraId="50C05024" w14:textId="77777777"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In support of </w:t>
      </w:r>
      <w:r w:rsidRPr="00320611">
        <w:rPr>
          <w:rFonts w:eastAsia="맑은 고딕"/>
          <w:b/>
          <w:bCs/>
        </w:rPr>
        <w:t>option 2</w:t>
      </w:r>
      <w:r w:rsidRPr="00320611">
        <w:rPr>
          <w:rFonts w:eastAsia="맑은 고딕"/>
        </w:rPr>
        <w:t>, the AMF/SMF+PGW-C, based on policy, sends the admission request to the central NSACF NF, and sends the admission request as well to a local NF in the Service Area. The local NF performs tasks out of scope of standardization.</w:t>
      </w:r>
    </w:p>
    <w:p w14:paraId="1AD11374" w14:textId="77777777" w:rsidR="003A5264" w:rsidRPr="00320611" w:rsidRDefault="003A5264" w:rsidP="003A5264">
      <w:r w:rsidRPr="00320611">
        <w:t>The NSACF NF responsible for the shared 5GS-EPS count or number of Registered UEs does not change the number of registered UE for a UE that is moving between multiple Service Areas given that the UE has already been admit</w:t>
      </w:r>
      <w:r w:rsidRPr="00320611">
        <w:lastRenderedPageBreak/>
        <w:t>ted and registered in an old Service Area and counted for. The NSACF NF handling the shared 5GS-EPS count simply updates the UE stored information.</w:t>
      </w:r>
    </w:p>
    <w:p w14:paraId="71AC42C5" w14:textId="77777777" w:rsidR="003A5264" w:rsidRPr="00320611" w:rsidRDefault="003A5264" w:rsidP="003A5264">
      <w:r w:rsidRPr="00320611">
        <w:t>The AMF/SMF+PGW-C, in case the policy is to communicate additionally with local NSACFs (option 2), updates the applicable local NSACF with the change i.e. UE leaving one access to another access.</w:t>
      </w:r>
    </w:p>
    <w:p w14:paraId="7C241579" w14:textId="71339FC4" w:rsidR="00385819" w:rsidRPr="00320611" w:rsidRDefault="00385819" w:rsidP="00C86DBB">
      <w:pPr>
        <w:pStyle w:val="41"/>
        <w:rPr>
          <w:lang w:eastAsia="ja-JP"/>
        </w:rPr>
      </w:pPr>
      <w:bookmarkStart w:id="2524" w:name="_Toc104302452"/>
      <w:bookmarkStart w:id="2525" w:name="_Toc104359418"/>
      <w:r w:rsidRPr="00320611">
        <w:rPr>
          <w:lang w:eastAsia="ja-JP"/>
        </w:rPr>
        <w:t>6.</w:t>
      </w:r>
      <w:r w:rsidR="0091047D" w:rsidRPr="00320611">
        <w:rPr>
          <w:lang w:eastAsia="ja-JP"/>
        </w:rPr>
        <w:t>12</w:t>
      </w:r>
      <w:r w:rsidRPr="00320611">
        <w:rPr>
          <w:lang w:eastAsia="ja-JP"/>
        </w:rPr>
        <w:t>.2.2</w:t>
      </w:r>
      <w:r w:rsidR="00CA3FEB" w:rsidRPr="00320611">
        <w:rPr>
          <w:lang w:eastAsia="ja-JP"/>
        </w:rPr>
        <w:tab/>
      </w:r>
      <w:r w:rsidRPr="00320611">
        <w:rPr>
          <w:lang w:eastAsia="ja-JP"/>
        </w:rPr>
        <w:t>Roaming</w:t>
      </w:r>
      <w:bookmarkEnd w:id="2524"/>
      <w:bookmarkEnd w:id="2525"/>
    </w:p>
    <w:p w14:paraId="0F58C58F" w14:textId="26F91D05" w:rsidR="00385819" w:rsidRPr="00320611" w:rsidRDefault="003A5264" w:rsidP="003A5264">
      <w:pPr>
        <w:rPr>
          <w:lang w:eastAsia="ja-JP"/>
        </w:rPr>
      </w:pPr>
      <w:r w:rsidRPr="00320611">
        <w:rPr>
          <w:lang w:eastAsia="ja-JP"/>
        </w:rPr>
        <w:t>Roaming is covered by the above solution as the PLMN ID is included in an admission request, enabling the NSACF NF to identify roaming UEs.</w:t>
      </w:r>
    </w:p>
    <w:p w14:paraId="5B9FC980" w14:textId="26304C0C" w:rsidR="00385819" w:rsidRPr="00320611" w:rsidRDefault="00385819" w:rsidP="00C86DBB">
      <w:pPr>
        <w:pStyle w:val="41"/>
        <w:rPr>
          <w:lang w:eastAsia="ja-JP"/>
        </w:rPr>
      </w:pPr>
      <w:bookmarkStart w:id="2526" w:name="_Toc104302453"/>
      <w:bookmarkStart w:id="2527" w:name="_Toc104359419"/>
      <w:r w:rsidRPr="00320611">
        <w:rPr>
          <w:lang w:eastAsia="ja-JP"/>
        </w:rPr>
        <w:t>6.</w:t>
      </w:r>
      <w:r w:rsidR="00CA3FEB" w:rsidRPr="00320611">
        <w:rPr>
          <w:lang w:eastAsia="ja-JP"/>
        </w:rPr>
        <w:t>12</w:t>
      </w:r>
      <w:r w:rsidRPr="00320611">
        <w:rPr>
          <w:lang w:eastAsia="ja-JP"/>
        </w:rPr>
        <w:t>.2.3</w:t>
      </w:r>
      <w:r w:rsidR="00CA3FEB" w:rsidRPr="00320611">
        <w:rPr>
          <w:lang w:eastAsia="ja-JP"/>
        </w:rPr>
        <w:tab/>
      </w:r>
      <w:r w:rsidRPr="00320611">
        <w:rPr>
          <w:lang w:eastAsia="ja-JP"/>
        </w:rPr>
        <w:t>UE PDU Session Admission</w:t>
      </w:r>
      <w:bookmarkEnd w:id="2526"/>
      <w:bookmarkEnd w:id="2527"/>
    </w:p>
    <w:p w14:paraId="1C022971" w14:textId="09544740" w:rsidR="00385819" w:rsidRPr="00320611" w:rsidRDefault="00385819" w:rsidP="00C86DBB">
      <w:pPr>
        <w:pStyle w:val="51"/>
        <w:rPr>
          <w:lang w:eastAsia="ja-JP"/>
        </w:rPr>
      </w:pPr>
      <w:bookmarkStart w:id="2528" w:name="_Toc104302454"/>
      <w:bookmarkStart w:id="2529" w:name="_Toc104359420"/>
      <w:r w:rsidRPr="00320611">
        <w:rPr>
          <w:lang w:eastAsia="ja-JP"/>
        </w:rPr>
        <w:t>6.</w:t>
      </w:r>
      <w:r w:rsidR="00CA3FEB" w:rsidRPr="00320611">
        <w:rPr>
          <w:lang w:eastAsia="ja-JP"/>
        </w:rPr>
        <w:t>12</w:t>
      </w:r>
      <w:r w:rsidRPr="00320611">
        <w:rPr>
          <w:lang w:eastAsia="ja-JP"/>
        </w:rPr>
        <w:t>.2.3.1</w:t>
      </w:r>
      <w:r w:rsidR="00CA3FEB" w:rsidRPr="00320611">
        <w:rPr>
          <w:lang w:eastAsia="ja-JP"/>
        </w:rPr>
        <w:tab/>
      </w:r>
      <w:r w:rsidRPr="00320611">
        <w:rPr>
          <w:lang w:eastAsia="ja-JP"/>
        </w:rPr>
        <w:t>5GS only slices</w:t>
      </w:r>
      <w:bookmarkEnd w:id="2528"/>
      <w:bookmarkEnd w:id="2529"/>
    </w:p>
    <w:p w14:paraId="758393C1" w14:textId="1BC18280" w:rsidR="003A5264" w:rsidRPr="00320611" w:rsidRDefault="003A5264" w:rsidP="003A5264">
      <w:pPr>
        <w:rPr>
          <w:lang w:eastAsia="ja-JP"/>
        </w:rPr>
      </w:pPr>
      <w:r w:rsidRPr="00320611">
        <w:rPr>
          <w:lang w:eastAsia="ja-JP"/>
        </w:rPr>
        <w:t xml:space="preserve">In this procedure, the SMF discovers the central NSACF NF performing the PLMN global counting for number of PDU sessions for network slices subject to NSAC. The NF profile for the NSACF is updated to indicate that the NSACF is the central NSACF for the S-NSSAI handling the PLMN global count for the number of PDU sessions, i.e. </w:t>
      </w:r>
      <w:r w:rsidR="00E878F1" w:rsidRPr="00320611">
        <w:rPr>
          <w:lang w:eastAsia="ja-JP"/>
        </w:rPr>
        <w:t>TS</w:t>
      </w:r>
      <w:r w:rsidR="00E878F1">
        <w:rPr>
          <w:lang w:eastAsia="ja-JP"/>
        </w:rPr>
        <w:t> </w:t>
      </w:r>
      <w:r w:rsidR="00E878F1" w:rsidRPr="00320611">
        <w:rPr>
          <w:lang w:eastAsia="ja-JP"/>
        </w:rPr>
        <w:t>23.502</w:t>
      </w:r>
      <w:r w:rsidR="00E878F1">
        <w:rPr>
          <w:lang w:eastAsia="ja-JP"/>
        </w:rPr>
        <w:t> </w:t>
      </w:r>
      <w:r w:rsidR="00E878F1" w:rsidRPr="00320611">
        <w:rPr>
          <w:lang w:eastAsia="ja-JP"/>
        </w:rPr>
        <w:t>[</w:t>
      </w:r>
      <w:r w:rsidRPr="00320611">
        <w:rPr>
          <w:lang w:eastAsia="ja-JP"/>
        </w:rPr>
        <w:t xml:space="preserve">5] clause 5.2.7.2.2 is updated and clause 6.3.22 of </w:t>
      </w:r>
      <w:r w:rsidR="00E878F1" w:rsidRPr="00320611">
        <w:rPr>
          <w:lang w:eastAsia="ja-JP"/>
        </w:rPr>
        <w:t>TS</w:t>
      </w:r>
      <w:r w:rsidR="00E878F1">
        <w:rPr>
          <w:lang w:eastAsia="ja-JP"/>
        </w:rPr>
        <w:t> </w:t>
      </w:r>
      <w:r w:rsidR="00E878F1" w:rsidRPr="00320611">
        <w:rPr>
          <w:lang w:eastAsia="ja-JP"/>
        </w:rPr>
        <w:t>23.501</w:t>
      </w:r>
      <w:r w:rsidR="00E878F1">
        <w:rPr>
          <w:lang w:eastAsia="ja-JP"/>
        </w:rPr>
        <w:t> </w:t>
      </w:r>
      <w:r w:rsidR="00E878F1" w:rsidRPr="00320611">
        <w:rPr>
          <w:lang w:eastAsia="ja-JP"/>
        </w:rPr>
        <w:t>[</w:t>
      </w:r>
      <w:r w:rsidRPr="00320611">
        <w:rPr>
          <w:lang w:eastAsia="ja-JP"/>
        </w:rPr>
        <w:t>2] is updated, and the central NSACF information can be encoded as part of the NSACF service capabilities as a specific capability or as part of the NSACF Serving Area information.</w:t>
      </w:r>
    </w:p>
    <w:p w14:paraId="4764D9D8" w14:textId="4CD3DCAC" w:rsidR="003A5264" w:rsidRPr="00320611" w:rsidRDefault="003A5264" w:rsidP="003A5264">
      <w:pPr>
        <w:rPr>
          <w:lang w:eastAsia="ja-JP"/>
        </w:rPr>
      </w:pPr>
      <w:r w:rsidRPr="00320611">
        <w:rPr>
          <w:lang w:eastAsia="ja-JP"/>
        </w:rPr>
        <w:t xml:space="preserve">The SMF performs admission as in clause 4.2.11.4 of </w:t>
      </w:r>
      <w:r w:rsidR="00E878F1" w:rsidRPr="00320611">
        <w:rPr>
          <w:lang w:eastAsia="ja-JP"/>
        </w:rPr>
        <w:t>TS</w:t>
      </w:r>
      <w:r w:rsidR="00E878F1">
        <w:rPr>
          <w:lang w:eastAsia="ja-JP"/>
        </w:rPr>
        <w:t> </w:t>
      </w:r>
      <w:r w:rsidR="00E878F1" w:rsidRPr="00320611">
        <w:rPr>
          <w:lang w:eastAsia="ja-JP"/>
        </w:rPr>
        <w:t>23.502</w:t>
      </w:r>
      <w:r w:rsidR="00E878F1">
        <w:rPr>
          <w:lang w:eastAsia="ja-JP"/>
        </w:rPr>
        <w:t> </w:t>
      </w:r>
      <w:r w:rsidR="00E878F1" w:rsidRPr="00320611">
        <w:rPr>
          <w:lang w:eastAsia="ja-JP"/>
        </w:rPr>
        <w:t>[</w:t>
      </w:r>
      <w:r w:rsidRPr="00320611">
        <w:rPr>
          <w:lang w:eastAsia="ja-JP"/>
        </w:rPr>
        <w:t>5] with the following changes:</w:t>
      </w:r>
    </w:p>
    <w:p w14:paraId="61F2F976" w14:textId="77777777" w:rsidR="003A5264" w:rsidRPr="00320611" w:rsidRDefault="003A5264" w:rsidP="003A5264">
      <w:pPr>
        <w:pStyle w:val="B1"/>
        <w:rPr>
          <w:rFonts w:eastAsia="맑은 고딕"/>
        </w:rPr>
      </w:pPr>
      <w:r w:rsidRPr="00320611">
        <w:rPr>
          <w:rFonts w:eastAsia="맑은 고딕"/>
        </w:rPr>
        <w:t>-</w:t>
      </w:r>
      <w:r w:rsidRPr="00320611">
        <w:rPr>
          <w:rFonts w:eastAsia="맑은 고딕"/>
        </w:rPr>
        <w:tab/>
        <w:t>The SMF includes the Service Area, and the PLMN ID in its request to the central NSACF NF.</w:t>
      </w:r>
    </w:p>
    <w:p w14:paraId="10C17B22" w14:textId="77777777" w:rsidR="003A5264" w:rsidRPr="00320611" w:rsidRDefault="003A5264" w:rsidP="003A5264">
      <w:pPr>
        <w:pStyle w:val="B1"/>
        <w:rPr>
          <w:rFonts w:eastAsia="맑은 고딕"/>
        </w:rPr>
      </w:pPr>
      <w:r w:rsidRPr="00320611">
        <w:rPr>
          <w:rFonts w:eastAsia="맑은 고딕"/>
        </w:rPr>
        <w:t>-</w:t>
      </w:r>
      <w:r w:rsidRPr="00320611">
        <w:rPr>
          <w:rFonts w:eastAsia="맑은 고딕"/>
        </w:rPr>
        <w:tab/>
        <w:t>SMF performs either option 1 or option 2 below:</w:t>
      </w:r>
    </w:p>
    <w:p w14:paraId="153AD9C4" w14:textId="77777777"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In support of </w:t>
      </w:r>
      <w:r w:rsidRPr="00320611">
        <w:rPr>
          <w:rFonts w:eastAsia="맑은 고딕"/>
          <w:b/>
          <w:bCs/>
        </w:rPr>
        <w:t>option 1</w:t>
      </w:r>
      <w:r w:rsidRPr="00320611">
        <w:rPr>
          <w:rFonts w:eastAsia="맑은 고딕"/>
        </w:rPr>
        <w:t>, the SMF, based on policy, communicates directly with central NSACF NF or via an intermediate NF that proxies the original request unaltered to the central NSACF. The actions performed in the intermediate NF are out of scope.</w:t>
      </w:r>
    </w:p>
    <w:p w14:paraId="78D94FA4" w14:textId="77777777"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In support of </w:t>
      </w:r>
      <w:r w:rsidRPr="00320611">
        <w:rPr>
          <w:rFonts w:eastAsia="맑은 고딕"/>
          <w:b/>
          <w:bCs/>
        </w:rPr>
        <w:t>option 2</w:t>
      </w:r>
      <w:r w:rsidRPr="00320611">
        <w:rPr>
          <w:rFonts w:eastAsia="맑은 고딕"/>
        </w:rPr>
        <w:t>, the SMF, based on policy, sends the admission request to the central NSACF NF, and sends the admission request as well to a local NF in the Service Area. The local NF performs tasks out of scope of standardization.</w:t>
      </w:r>
    </w:p>
    <w:p w14:paraId="13541767" w14:textId="77777777" w:rsidR="003A5264" w:rsidRPr="00320611" w:rsidRDefault="003A5264" w:rsidP="003A5264">
      <w:r w:rsidRPr="00320611">
        <w:t>When a PDU session is handed over between two Service Areas, the central NSACF NF handling the number of PDU session does not change the number of PDU sessions if the session is successfully handed over. In case of a successful handover, the central NSACF NF performing the PLMN global counting simply updates the UE stored information. The SMF, in case the policy is to communicate additionally with local NSACFs (option 2), updates the applicable local NSACFs with the change i.e. UE leaving one Service Area and entering the new Service Area.</w:t>
      </w:r>
    </w:p>
    <w:p w14:paraId="0C9FA9ED" w14:textId="77777777" w:rsidR="003A5264" w:rsidRPr="00320611" w:rsidRDefault="003A5264" w:rsidP="003A5264">
      <w:r w:rsidRPr="00320611">
        <w:t>With central count regardless of any interactions with a local based on either option 1 or option 2, admission is solely based on the central NSACF, even if these local NFs are local NSACFs maintaining count.</w:t>
      </w:r>
    </w:p>
    <w:p w14:paraId="10727EBC" w14:textId="29B6C812" w:rsidR="00385819" w:rsidRPr="00320611" w:rsidRDefault="00385819" w:rsidP="00C86DBB">
      <w:pPr>
        <w:pStyle w:val="51"/>
        <w:rPr>
          <w:lang w:eastAsia="ja-JP"/>
        </w:rPr>
      </w:pPr>
      <w:bookmarkStart w:id="2530" w:name="_Toc104302455"/>
      <w:bookmarkStart w:id="2531" w:name="_Toc104359421"/>
      <w:r w:rsidRPr="00320611">
        <w:rPr>
          <w:lang w:eastAsia="ja-JP"/>
        </w:rPr>
        <w:t>6.</w:t>
      </w:r>
      <w:r w:rsidR="00CA3FEB" w:rsidRPr="00320611">
        <w:rPr>
          <w:lang w:eastAsia="ja-JP"/>
        </w:rPr>
        <w:t>12</w:t>
      </w:r>
      <w:r w:rsidRPr="00320611">
        <w:rPr>
          <w:lang w:eastAsia="ja-JP"/>
        </w:rPr>
        <w:t>.2.3.2</w:t>
      </w:r>
      <w:r w:rsidR="00204CFA" w:rsidRPr="00320611">
        <w:rPr>
          <w:lang w:eastAsia="ja-JP"/>
        </w:rPr>
        <w:tab/>
      </w:r>
      <w:r w:rsidRPr="00320611">
        <w:rPr>
          <w:lang w:eastAsia="ja-JP"/>
        </w:rPr>
        <w:t>5GS-EPS Interworking with EPS Counting Active</w:t>
      </w:r>
      <w:bookmarkEnd w:id="2530"/>
      <w:bookmarkEnd w:id="2531"/>
    </w:p>
    <w:p w14:paraId="065B8D25" w14:textId="77777777" w:rsidR="003A5264" w:rsidRPr="00320611" w:rsidRDefault="003A5264" w:rsidP="003A5264">
      <w:r w:rsidRPr="00320611">
        <w:t>In this solution, there is a shared count for maximum number of PDU sessions between 5GS and EPS performed by a central NSACF NF dedicated for that purpose, or the central NSACF NF used for 5GS slices can be used.</w:t>
      </w:r>
    </w:p>
    <w:p w14:paraId="66248B15" w14:textId="69C4B6B9" w:rsidR="003A5264" w:rsidRPr="00320611" w:rsidRDefault="003A5264" w:rsidP="003A5264">
      <w:r w:rsidRPr="00320611">
        <w:t xml:space="preserve">If a dedicated 5GS-EPS central NSACF NF is used, the SMF/SMF+PGW-C discovers the central NSACF NF handling the shared 5GS-EPS count for the number of PDU sessions for a slice subject to NSACF. The NF profile for the NSACF is updated to indicate that the NSACF is the central NSACF for the for shared 5GS-EPS count for number of PDU sessions i.e. </w:t>
      </w:r>
      <w:r w:rsidR="00E878F1" w:rsidRPr="00320611">
        <w:t>TS</w:t>
      </w:r>
      <w:r w:rsidR="00E878F1">
        <w:t> </w:t>
      </w:r>
      <w:r w:rsidR="00E878F1" w:rsidRPr="00320611">
        <w:t>23.502</w:t>
      </w:r>
      <w:r w:rsidR="00E878F1">
        <w:t> </w:t>
      </w:r>
      <w:r w:rsidR="00E878F1" w:rsidRPr="00320611">
        <w:t>[</w:t>
      </w:r>
      <w:r w:rsidRPr="00320611">
        <w:t xml:space="preserve">5] clause 5.2.7.2.2 is updated and clause 6.3.22 of </w:t>
      </w:r>
      <w:r w:rsidR="00E878F1" w:rsidRPr="00320611">
        <w:t>TS</w:t>
      </w:r>
      <w:r w:rsidR="00E878F1">
        <w:t> </w:t>
      </w:r>
      <w:r w:rsidR="00E878F1" w:rsidRPr="00320611">
        <w:t>23.501</w:t>
      </w:r>
      <w:r w:rsidR="00E878F1">
        <w:t> </w:t>
      </w:r>
      <w:r w:rsidR="00E878F1" w:rsidRPr="00320611">
        <w:t>[</w:t>
      </w:r>
      <w:r w:rsidRPr="00320611">
        <w:t>2</w:t>
      </w:r>
      <w:r w:rsidRPr="00320611">
        <w:lastRenderedPageBreak/>
        <w:t>] is updated, and the central NSACF information can be encoded as part of the NSACF service capabilities as a specific capability or as part of the shared 5GS-EPS count.</w:t>
      </w:r>
    </w:p>
    <w:p w14:paraId="35432ECC" w14:textId="356B58FD" w:rsidR="003A5264" w:rsidRPr="00320611" w:rsidRDefault="003A5264" w:rsidP="003A5264">
      <w:r w:rsidRPr="00320611">
        <w:t xml:space="preserve">The SMF/SMF+PGW-C performs admission as in clause 4.2.11.2 of </w:t>
      </w:r>
      <w:r w:rsidR="00E878F1" w:rsidRPr="00320611">
        <w:t>TS</w:t>
      </w:r>
      <w:r w:rsidR="00E878F1">
        <w:t> </w:t>
      </w:r>
      <w:r w:rsidR="00E878F1" w:rsidRPr="00320611">
        <w:t>23.502</w:t>
      </w:r>
      <w:r w:rsidR="00E878F1">
        <w:t> </w:t>
      </w:r>
      <w:r w:rsidR="00E878F1" w:rsidRPr="00320611">
        <w:t>[</w:t>
      </w:r>
      <w:r w:rsidRPr="00320611">
        <w:t>5] with the following changes:</w:t>
      </w:r>
    </w:p>
    <w:p w14:paraId="06276C98" w14:textId="77777777" w:rsidR="003A5264" w:rsidRPr="00320611" w:rsidRDefault="003A5264" w:rsidP="003A5264">
      <w:pPr>
        <w:pStyle w:val="B1"/>
        <w:rPr>
          <w:rFonts w:eastAsia="맑은 고딕"/>
        </w:rPr>
      </w:pPr>
      <w:r w:rsidRPr="00320611">
        <w:rPr>
          <w:rFonts w:eastAsia="맑은 고딕"/>
        </w:rPr>
        <w:t>-</w:t>
      </w:r>
      <w:r w:rsidRPr="00320611">
        <w:rPr>
          <w:rFonts w:eastAsia="맑은 고딕"/>
        </w:rPr>
        <w:tab/>
        <w:t>The SMF/ SMF+PGW-C includes the Service Area, the PLMN ID in its request to the central NSACF NF responsible for shared 5GS-EPS count for maximum number of PDU sessions.</w:t>
      </w:r>
    </w:p>
    <w:p w14:paraId="3E35A394" w14:textId="77777777" w:rsidR="003A5264" w:rsidRPr="00320611" w:rsidRDefault="003A5264" w:rsidP="003A5264">
      <w:pPr>
        <w:pStyle w:val="B1"/>
        <w:rPr>
          <w:rFonts w:eastAsia="맑은 고딕"/>
        </w:rPr>
      </w:pPr>
      <w:r w:rsidRPr="00320611">
        <w:rPr>
          <w:rFonts w:eastAsia="맑은 고딕"/>
        </w:rPr>
        <w:t>-</w:t>
      </w:r>
      <w:r w:rsidRPr="00320611">
        <w:rPr>
          <w:rFonts w:eastAsia="맑은 고딕"/>
        </w:rPr>
        <w:tab/>
        <w:t>SMF/SMF+PGW-C performs either option 1 or option 2 below:</w:t>
      </w:r>
    </w:p>
    <w:p w14:paraId="0888F75C" w14:textId="77777777"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In support of </w:t>
      </w:r>
      <w:r w:rsidRPr="00320611">
        <w:rPr>
          <w:rFonts w:eastAsia="맑은 고딕"/>
          <w:b/>
          <w:bCs/>
        </w:rPr>
        <w:t>option 1</w:t>
      </w:r>
      <w:r w:rsidRPr="00320611">
        <w:rPr>
          <w:rFonts w:eastAsia="맑은 고딕"/>
        </w:rPr>
        <w:t>, the SMF/SMF+PGW-C, based on policy, communicates directly with central NSACF NF or via an intermediate NF that proxies the original request unaltered to the central NSACF. The actions performed in the intermediate NF are out of scope.</w:t>
      </w:r>
    </w:p>
    <w:p w14:paraId="24334451" w14:textId="77777777"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In support of </w:t>
      </w:r>
      <w:r w:rsidRPr="00320611">
        <w:rPr>
          <w:rFonts w:eastAsia="맑은 고딕"/>
          <w:b/>
          <w:bCs/>
        </w:rPr>
        <w:t>option 2</w:t>
      </w:r>
      <w:r w:rsidRPr="00320611">
        <w:rPr>
          <w:rFonts w:eastAsia="맑은 고딕"/>
        </w:rPr>
        <w:t>, the SMF/SMF+PGW-C, based on policy, sends the admission request to the central NSACF NF, and sends the admission request as well to a local NF in the Service Area. The local NF performs tasks out of scope of standardization.</w:t>
      </w:r>
    </w:p>
    <w:p w14:paraId="380A5939" w14:textId="77777777" w:rsidR="003A5264" w:rsidRPr="00320611" w:rsidRDefault="003A5264" w:rsidP="003A5264">
      <w:r w:rsidRPr="00320611">
        <w:t>When a PDU session is handed over between 5GS and EPS, the central NSACF NF handling the number of PDU session does not change the number of PDU sessions if the session is successfully handed over between 5GS and EPS. In case of a successful handover, the NSACF NF handling the shared 5GS-EPS count simply updates the UE stored information.</w:t>
      </w:r>
    </w:p>
    <w:p w14:paraId="23105C4C" w14:textId="0CF8094D" w:rsidR="00B0608B" w:rsidRDefault="003A5264" w:rsidP="00B0608B">
      <w:pPr>
        <w:rPr>
          <w:ins w:id="2532" w:author="S2-2204787" w:date="2022-05-24T09:12:00Z"/>
        </w:rPr>
      </w:pPr>
      <w:r w:rsidRPr="00320611">
        <w:t>The SMF/SMF+PGW-C, in case the policy is to communicate additionally with local NSACFs (option 2), updates the applicable local NSACF with the change i.e. UE leaving one access to another access.</w:t>
      </w:r>
    </w:p>
    <w:p w14:paraId="45B19AEA" w14:textId="77777777" w:rsidR="00B0608B" w:rsidRDefault="00B0608B" w:rsidP="00B0608B">
      <w:pPr>
        <w:pStyle w:val="41"/>
        <w:rPr>
          <w:ins w:id="2533" w:author="S2-2204787" w:date="2022-05-24T09:12:00Z"/>
        </w:rPr>
      </w:pPr>
      <w:bookmarkStart w:id="2534" w:name="_Toc104302456"/>
      <w:bookmarkStart w:id="2535" w:name="_Toc104359422"/>
      <w:bookmarkStart w:id="2536" w:name="_Toc83302257"/>
      <w:bookmarkStart w:id="2537" w:name="_Hlk90632160"/>
      <w:ins w:id="2538" w:author="S2-2204787" w:date="2022-05-24T09:12:00Z">
        <w:r>
          <w:t>6.12.2.4</w:t>
        </w:r>
        <w:r>
          <w:tab/>
          <w:t>Discovery of Central NSACF</w:t>
        </w:r>
        <w:bookmarkEnd w:id="2534"/>
        <w:bookmarkEnd w:id="2535"/>
        <w:r>
          <w:t xml:space="preserve"> </w:t>
        </w:r>
        <w:bookmarkEnd w:id="2536"/>
      </w:ins>
    </w:p>
    <w:p w14:paraId="4990CB8A" w14:textId="77777777" w:rsidR="00B0608B" w:rsidRDefault="00B0608B" w:rsidP="00B0608B">
      <w:pPr>
        <w:rPr>
          <w:ins w:id="2539" w:author="S2-2204787" w:date="2022-05-24T09:12:00Z"/>
        </w:rPr>
      </w:pPr>
      <w:ins w:id="2540" w:author="S2-2204787" w:date="2022-05-24T09:12:00Z">
        <w:r>
          <w:t>Currently following factors may be considered by the NF consumer for NSACF selection:</w:t>
        </w:r>
      </w:ins>
    </w:p>
    <w:p w14:paraId="52DD4061" w14:textId="77777777" w:rsidR="00B0608B" w:rsidRDefault="00B0608B" w:rsidP="00B0608B">
      <w:pPr>
        <w:pStyle w:val="B1"/>
        <w:rPr>
          <w:ins w:id="2541" w:author="S2-2204787" w:date="2022-05-24T09:12:00Z"/>
        </w:rPr>
      </w:pPr>
      <w:ins w:id="2542" w:author="S2-2204787" w:date="2022-05-24T09:12:00Z">
        <w:r>
          <w:t>-</w:t>
        </w:r>
        <w:r>
          <w:tab/>
          <w:t>S-NSSAI(s).</w:t>
        </w:r>
      </w:ins>
    </w:p>
    <w:p w14:paraId="0CFB9B83" w14:textId="77777777" w:rsidR="00B0608B" w:rsidRDefault="00B0608B" w:rsidP="00B0608B">
      <w:pPr>
        <w:pStyle w:val="B1"/>
        <w:rPr>
          <w:ins w:id="2543" w:author="S2-2204787" w:date="2022-05-24T09:12:00Z"/>
        </w:rPr>
      </w:pPr>
      <w:ins w:id="2544" w:author="S2-2204787" w:date="2022-05-24T09:12:00Z">
        <w:r>
          <w:t>-</w:t>
        </w:r>
        <w:r>
          <w:tab/>
          <w:t>NSACF Serving Area information. The NSACF service area is related to the location of the NF consumer.</w:t>
        </w:r>
      </w:ins>
    </w:p>
    <w:p w14:paraId="2B89B500" w14:textId="77777777" w:rsidR="00B0608B" w:rsidRDefault="00B0608B" w:rsidP="00B0608B">
      <w:pPr>
        <w:pStyle w:val="NO"/>
        <w:rPr>
          <w:ins w:id="2545" w:author="S2-2204787" w:date="2022-05-24T09:12:00Z"/>
        </w:rPr>
      </w:pPr>
      <w:ins w:id="2546" w:author="S2-2204787" w:date="2022-05-24T09:12:00Z">
        <w:r>
          <w:t>NOTE:</w:t>
        </w:r>
        <w:r>
          <w:tab/>
          <w:t>Each Serving Area is unique and unambiguously identified.</w:t>
        </w:r>
      </w:ins>
    </w:p>
    <w:p w14:paraId="5CF1949E" w14:textId="77777777" w:rsidR="00B0608B" w:rsidRDefault="00B0608B" w:rsidP="00B0608B">
      <w:pPr>
        <w:rPr>
          <w:ins w:id="2547" w:author="S2-2204787" w:date="2022-05-24T09:12:00Z"/>
        </w:rPr>
      </w:pPr>
      <w:ins w:id="2548" w:author="S2-2204787" w:date="2022-05-24T09:12:00Z">
        <w:r>
          <w:t>For central counting, a PLMN shall include a service area</w:t>
        </w:r>
        <w:r w:rsidRPr="009817BD">
          <w:t xml:space="preserve"> unambiguously identified for that purpose</w:t>
        </w:r>
        <w:r>
          <w:t>. This could be as an example, the PLMN ID. In roaming case the PLMN ID is the HPLMN ID. Stage 3 makes the final determination This enables an AMF/SMF utilizing centralized counting to be able to select the appropriate NSACF.</w:t>
        </w:r>
      </w:ins>
    </w:p>
    <w:p w14:paraId="43D13040" w14:textId="3ADF6683" w:rsidR="003A5264" w:rsidRPr="00320611" w:rsidRDefault="00B0608B" w:rsidP="00B0608B">
      <w:ins w:id="2549" w:author="S2-2204787" w:date="2022-05-24T09:12:00Z">
        <w:r>
          <w:t>If applicable a</w:t>
        </w:r>
        <w:r w:rsidRPr="009817BD">
          <w:t xml:space="preserve">n NSACF </w:t>
        </w:r>
        <w:r>
          <w:t xml:space="preserve">can be </w:t>
        </w:r>
        <w:r w:rsidRPr="009817BD">
          <w:t xml:space="preserve">utilized </w:t>
        </w:r>
        <w:r>
          <w:t>e</w:t>
        </w:r>
        <w:r>
          <w:lastRenderedPageBreak/>
          <w:t xml:space="preserve">xclusively </w:t>
        </w:r>
        <w:r w:rsidRPr="009817BD">
          <w:t>for 5GC EPC interworking, when EPC and 5GC have a joint admission counting between them</w:t>
        </w:r>
        <w:r>
          <w:t>. In this case</w:t>
        </w:r>
        <w:r w:rsidRPr="009817BD">
          <w:t xml:space="preserve">, </w:t>
        </w:r>
        <w:r>
          <w:t xml:space="preserve">there </w:t>
        </w:r>
        <w:r w:rsidRPr="009817BD">
          <w:t>shall</w:t>
        </w:r>
        <w:r>
          <w:t xml:space="preserve"> be </w:t>
        </w:r>
        <w:r w:rsidRPr="009817BD">
          <w:t>an NSACF service area distinctly, and unambiguously identified for that purpose. A PLMN</w:t>
        </w:r>
        <w:r>
          <w:t xml:space="preserve"> can only</w:t>
        </w:r>
        <w:r w:rsidRPr="009817BD">
          <w:t xml:space="preserve"> have only one NSACF for that purpose used by both EPC, and 5GC for admission purposes in this case. This NSACF is </w:t>
        </w:r>
        <w:r>
          <w:t xml:space="preserve">also </w:t>
        </w:r>
        <w:r w:rsidRPr="009817BD">
          <w:t>utilized for home and outbound roamers</w:t>
        </w:r>
        <w:r>
          <w:t xml:space="preserve"> in all VPLMNs</w:t>
        </w:r>
        <w:r w:rsidRPr="009817BD">
          <w:t>.</w:t>
        </w:r>
      </w:ins>
      <w:bookmarkEnd w:id="2537"/>
    </w:p>
    <w:p w14:paraId="6A57D460" w14:textId="2CA5639C" w:rsidR="00385819" w:rsidRPr="00320611" w:rsidRDefault="00385819" w:rsidP="00C86DBB">
      <w:pPr>
        <w:pStyle w:val="31"/>
        <w:rPr>
          <w:lang w:eastAsia="zh-CN"/>
        </w:rPr>
      </w:pPr>
      <w:bookmarkStart w:id="2550" w:name="_Toc104302457"/>
      <w:bookmarkStart w:id="2551" w:name="_Toc104359423"/>
      <w:bookmarkStart w:id="2552" w:name="_Toc104789048"/>
      <w:r w:rsidRPr="00320611">
        <w:rPr>
          <w:lang w:eastAsia="zh-CN"/>
        </w:rPr>
        <w:t>6.</w:t>
      </w:r>
      <w:r w:rsidR="008A48AA" w:rsidRPr="00320611">
        <w:rPr>
          <w:lang w:eastAsia="zh-CN"/>
        </w:rPr>
        <w:t>12</w:t>
      </w:r>
      <w:r w:rsidRPr="00320611">
        <w:rPr>
          <w:lang w:eastAsia="zh-CN"/>
        </w:rPr>
        <w:t>.3</w:t>
      </w:r>
      <w:r w:rsidRPr="00320611">
        <w:rPr>
          <w:lang w:eastAsia="zh-CN"/>
        </w:rPr>
        <w:tab/>
      </w:r>
      <w:r w:rsidRPr="00320611">
        <w:rPr>
          <w:lang w:eastAsia="ja-JP"/>
        </w:rPr>
        <w:t xml:space="preserve">Impacts on </w:t>
      </w:r>
      <w:r w:rsidR="00E927DF" w:rsidRPr="00320611">
        <w:rPr>
          <w:lang w:eastAsia="zh-CN"/>
        </w:rPr>
        <w:t>services, entities and interfaces</w:t>
      </w:r>
      <w:bookmarkEnd w:id="2550"/>
      <w:bookmarkEnd w:id="2551"/>
      <w:bookmarkEnd w:id="2552"/>
    </w:p>
    <w:p w14:paraId="467B4F1A" w14:textId="1F085D85" w:rsidR="00385819" w:rsidRPr="00320611" w:rsidDel="00B0608B" w:rsidRDefault="00385819" w:rsidP="003A5264">
      <w:pPr>
        <w:pStyle w:val="EditorsNote"/>
        <w:rPr>
          <w:del w:id="2553" w:author="S2-2204787" w:date="2022-05-24T09:13:00Z"/>
          <w:rFonts w:eastAsia="맑은 고딕"/>
        </w:rPr>
      </w:pPr>
      <w:del w:id="2554" w:author="S2-2204787" w:date="2022-05-24T09:13:00Z">
        <w:r w:rsidRPr="00320611" w:rsidDel="00B0608B">
          <w:rPr>
            <w:rFonts w:eastAsia="맑은 고딕"/>
          </w:rPr>
          <w:delText>Editor</w:delText>
        </w:r>
        <w:r w:rsidR="00A13E1F" w:rsidRPr="00320611" w:rsidDel="00B0608B">
          <w:rPr>
            <w:rFonts w:eastAsia="맑은 고딕"/>
          </w:rPr>
          <w:delText>'</w:delText>
        </w:r>
        <w:r w:rsidRPr="00320611" w:rsidDel="00B0608B">
          <w:rPr>
            <w:rFonts w:eastAsia="맑은 고딕"/>
          </w:rPr>
          <w:delText>s note:</w:delText>
        </w:r>
        <w:r w:rsidRPr="00320611" w:rsidDel="00B0608B">
          <w:rPr>
            <w:rFonts w:eastAsia="맑은 고딕"/>
          </w:rPr>
          <w:tab/>
          <w:delText>This clause captures impacts on existing 3GPP nodes and functional elements.</w:delText>
        </w:r>
      </w:del>
    </w:p>
    <w:p w14:paraId="2A51186F" w14:textId="77777777" w:rsidR="00B0608B" w:rsidRPr="004F097B" w:rsidRDefault="00B0608B" w:rsidP="00B0608B">
      <w:pPr>
        <w:rPr>
          <w:ins w:id="2555" w:author="S2-2204787" w:date="2022-05-24T09:13:00Z"/>
          <w:lang w:eastAsia="ko-KR"/>
        </w:rPr>
      </w:pPr>
      <w:ins w:id="2556" w:author="S2-2204787" w:date="2022-05-24T09:13:00Z">
        <w:r>
          <w:rPr>
            <w:lang w:eastAsia="ko-KR"/>
          </w:rPr>
          <w:t xml:space="preserve">NSACF: Enhanced to support reception of service area in an incoming request, detecting a UE moving between service </w:t>
        </w:r>
        <w:r w:rsidRPr="004F097B">
          <w:rPr>
            <w:lang w:eastAsia="ko-KR"/>
          </w:rPr>
          <w:t>areas to avoid admission, as well as registering its capabilities in NRF.</w:t>
        </w:r>
      </w:ins>
    </w:p>
    <w:p w14:paraId="042320B0" w14:textId="77777777" w:rsidR="00B0608B" w:rsidRDefault="00B0608B" w:rsidP="00B0608B">
      <w:pPr>
        <w:rPr>
          <w:ins w:id="2557" w:author="S2-2204787" w:date="2022-05-24T09:13:00Z"/>
          <w:lang w:eastAsia="ko-KR"/>
        </w:rPr>
      </w:pPr>
      <w:ins w:id="2558" w:author="S2-2204787" w:date="2022-05-24T09:13:00Z">
        <w:r w:rsidRPr="004F097B">
          <w:rPr>
            <w:lang w:eastAsia="ko-KR"/>
          </w:rPr>
          <w:t xml:space="preserve">AMF: </w:t>
        </w:r>
      </w:ins>
    </w:p>
    <w:p w14:paraId="52A9A28E" w14:textId="77777777" w:rsidR="00B0608B" w:rsidRPr="0086405B" w:rsidRDefault="00B0608B">
      <w:pPr>
        <w:numPr>
          <w:ilvl w:val="0"/>
          <w:numId w:val="25"/>
        </w:numPr>
        <w:overflowPunct w:val="0"/>
        <w:autoSpaceDE w:val="0"/>
        <w:autoSpaceDN w:val="0"/>
        <w:adjustRightInd w:val="0"/>
        <w:textAlignment w:val="baseline"/>
        <w:rPr>
          <w:ins w:id="2559" w:author="S2-2204787" w:date="2022-05-24T09:13:00Z"/>
          <w:rFonts w:eastAsia="DengXian"/>
          <w:lang w:eastAsia="zh-CN"/>
        </w:rPr>
        <w:pPrChange w:id="2560" w:author="S2-2205380" w:date="2022-05-24T09:59:00Z">
          <w:pPr>
            <w:numPr>
              <w:numId w:val="39"/>
            </w:numPr>
            <w:tabs>
              <w:tab w:val="num" w:pos="360"/>
              <w:tab w:val="num" w:pos="720"/>
            </w:tabs>
            <w:overflowPunct w:val="0"/>
            <w:autoSpaceDE w:val="0"/>
            <w:autoSpaceDN w:val="0"/>
            <w:adjustRightInd w:val="0"/>
            <w:ind w:left="720" w:hanging="720"/>
            <w:textAlignment w:val="baseline"/>
          </w:pPr>
        </w:pPrChange>
      </w:pPr>
      <w:ins w:id="2561" w:author="S2-2204787" w:date="2022-05-24T09:13:00Z">
        <w:r w:rsidRPr="004F097B">
          <w:rPr>
            <w:lang w:eastAsia="ko-KR"/>
          </w:rPr>
          <w:t xml:space="preserve">To perform discovery, and </w:t>
        </w:r>
        <w:r>
          <w:rPr>
            <w:lang w:eastAsia="ko-KR"/>
          </w:rPr>
          <w:t xml:space="preserve">may </w:t>
        </w:r>
        <w:r w:rsidRPr="004F097B">
          <w:rPr>
            <w:lang w:eastAsia="ko-KR"/>
          </w:rPr>
          <w:t>support either option 1 or option 2</w:t>
        </w:r>
      </w:ins>
    </w:p>
    <w:p w14:paraId="50CDF847" w14:textId="77777777" w:rsidR="00B0608B" w:rsidRPr="0086405B" w:rsidRDefault="00B0608B">
      <w:pPr>
        <w:numPr>
          <w:ilvl w:val="0"/>
          <w:numId w:val="25"/>
        </w:numPr>
        <w:overflowPunct w:val="0"/>
        <w:autoSpaceDE w:val="0"/>
        <w:autoSpaceDN w:val="0"/>
        <w:adjustRightInd w:val="0"/>
        <w:textAlignment w:val="baseline"/>
        <w:rPr>
          <w:ins w:id="2562" w:author="S2-2204787" w:date="2022-05-24T09:13:00Z"/>
          <w:rFonts w:eastAsia="DengXian"/>
          <w:lang w:eastAsia="zh-CN"/>
        </w:rPr>
        <w:pPrChange w:id="2563" w:author="S2-2205380" w:date="2022-05-24T09:59:00Z">
          <w:pPr>
            <w:numPr>
              <w:numId w:val="39"/>
            </w:numPr>
            <w:tabs>
              <w:tab w:val="num" w:pos="360"/>
              <w:tab w:val="num" w:pos="720"/>
            </w:tabs>
            <w:overflowPunct w:val="0"/>
            <w:autoSpaceDE w:val="0"/>
            <w:autoSpaceDN w:val="0"/>
            <w:adjustRightInd w:val="0"/>
            <w:ind w:left="720" w:hanging="720"/>
            <w:textAlignment w:val="baseline"/>
          </w:pPr>
        </w:pPrChange>
      </w:pPr>
      <w:ins w:id="2564" w:author="S2-2204787" w:date="2022-05-24T09:13:00Z">
        <w:r w:rsidRPr="0086405B">
          <w:rPr>
            <w:rFonts w:eastAsia="DengXian" w:hint="eastAsia"/>
            <w:lang w:eastAsia="zh-CN"/>
          </w:rPr>
          <w:t>I</w:t>
        </w:r>
        <w:r w:rsidRPr="0086405B">
          <w:rPr>
            <w:rFonts w:eastAsia="DengXian"/>
            <w:lang w:eastAsia="zh-CN"/>
          </w:rPr>
          <w:t xml:space="preserve">nclude the service area and PLMN ID for admission control. </w:t>
        </w:r>
      </w:ins>
    </w:p>
    <w:p w14:paraId="08BA9BB4" w14:textId="77777777" w:rsidR="00B0608B" w:rsidRDefault="00B0608B" w:rsidP="00B0608B">
      <w:pPr>
        <w:rPr>
          <w:ins w:id="2565" w:author="S2-2204787" w:date="2022-05-24T09:13:00Z"/>
          <w:lang w:eastAsia="ko-KR"/>
        </w:rPr>
      </w:pPr>
      <w:ins w:id="2566" w:author="S2-2204787" w:date="2022-05-24T09:13:00Z">
        <w:r w:rsidRPr="004F097B">
          <w:rPr>
            <w:lang w:eastAsia="ko-KR"/>
          </w:rPr>
          <w:t xml:space="preserve">SMF: </w:t>
        </w:r>
      </w:ins>
    </w:p>
    <w:p w14:paraId="79F40F0B" w14:textId="77777777" w:rsidR="00B0608B" w:rsidRDefault="00B0608B">
      <w:pPr>
        <w:numPr>
          <w:ilvl w:val="0"/>
          <w:numId w:val="26"/>
        </w:numPr>
        <w:overflowPunct w:val="0"/>
        <w:autoSpaceDE w:val="0"/>
        <w:autoSpaceDN w:val="0"/>
        <w:adjustRightInd w:val="0"/>
        <w:textAlignment w:val="baseline"/>
        <w:rPr>
          <w:ins w:id="2567" w:author="S2-2204787" w:date="2022-05-24T09:13:00Z"/>
          <w:lang w:eastAsia="ko-KR"/>
        </w:rPr>
        <w:pPrChange w:id="2568" w:author="S2-2205380" w:date="2022-05-24T09:59:00Z">
          <w:pPr>
            <w:numPr>
              <w:numId w:val="40"/>
            </w:numPr>
            <w:tabs>
              <w:tab w:val="num" w:pos="360"/>
              <w:tab w:val="num" w:pos="720"/>
            </w:tabs>
            <w:overflowPunct w:val="0"/>
            <w:autoSpaceDE w:val="0"/>
            <w:autoSpaceDN w:val="0"/>
            <w:adjustRightInd w:val="0"/>
            <w:ind w:left="720" w:hanging="720"/>
            <w:textAlignment w:val="baseline"/>
          </w:pPr>
        </w:pPrChange>
      </w:pPr>
      <w:ins w:id="2569" w:author="S2-2204787" w:date="2022-05-24T09:13:00Z">
        <w:r w:rsidRPr="004F097B">
          <w:rPr>
            <w:lang w:eastAsia="ko-KR"/>
          </w:rPr>
          <w:t xml:space="preserve">To perform discovery and </w:t>
        </w:r>
        <w:r>
          <w:rPr>
            <w:lang w:eastAsia="ko-KR"/>
          </w:rPr>
          <w:t xml:space="preserve">may </w:t>
        </w:r>
        <w:r w:rsidRPr="004F097B">
          <w:rPr>
            <w:lang w:eastAsia="ko-KR"/>
          </w:rPr>
          <w:t>support either option or option 2.</w:t>
        </w:r>
      </w:ins>
    </w:p>
    <w:p w14:paraId="22F22437" w14:textId="77777777" w:rsidR="00B0608B" w:rsidRPr="004F097B" w:rsidRDefault="00B0608B">
      <w:pPr>
        <w:numPr>
          <w:ilvl w:val="0"/>
          <w:numId w:val="26"/>
        </w:numPr>
        <w:overflowPunct w:val="0"/>
        <w:autoSpaceDE w:val="0"/>
        <w:autoSpaceDN w:val="0"/>
        <w:adjustRightInd w:val="0"/>
        <w:textAlignment w:val="baseline"/>
        <w:rPr>
          <w:ins w:id="2570" w:author="S2-2204787" w:date="2022-05-24T09:13:00Z"/>
          <w:lang w:eastAsia="ko-KR"/>
        </w:rPr>
        <w:pPrChange w:id="2571" w:author="S2-2205380" w:date="2022-05-24T09:59:00Z">
          <w:pPr>
            <w:numPr>
              <w:numId w:val="40"/>
            </w:numPr>
            <w:tabs>
              <w:tab w:val="num" w:pos="360"/>
              <w:tab w:val="num" w:pos="720"/>
            </w:tabs>
            <w:overflowPunct w:val="0"/>
            <w:autoSpaceDE w:val="0"/>
            <w:autoSpaceDN w:val="0"/>
            <w:adjustRightInd w:val="0"/>
            <w:ind w:left="720" w:hanging="720"/>
            <w:textAlignment w:val="baseline"/>
          </w:pPr>
        </w:pPrChange>
      </w:pPr>
      <w:ins w:id="2572" w:author="S2-2204787" w:date="2022-05-24T09:13:00Z">
        <w:r w:rsidRPr="003F034F">
          <w:rPr>
            <w:rFonts w:eastAsia="DengXian" w:hint="eastAsia"/>
            <w:lang w:eastAsia="zh-CN"/>
          </w:rPr>
          <w:t>I</w:t>
        </w:r>
        <w:r w:rsidRPr="003F034F">
          <w:rPr>
            <w:rFonts w:eastAsia="DengXian"/>
            <w:lang w:eastAsia="zh-CN"/>
          </w:rPr>
          <w:t xml:space="preserve">nclude the service area and PLMN ID for admission control. </w:t>
        </w:r>
      </w:ins>
    </w:p>
    <w:p w14:paraId="3E641857" w14:textId="77777777" w:rsidR="00B0608B" w:rsidRDefault="00B0608B" w:rsidP="00B0608B">
      <w:pPr>
        <w:rPr>
          <w:ins w:id="2573" w:author="S2-2204787" w:date="2022-05-24T09:13:00Z"/>
          <w:lang w:eastAsia="ko-KR"/>
        </w:rPr>
      </w:pPr>
      <w:ins w:id="2574" w:author="S2-2204787" w:date="2022-05-24T09:13:00Z">
        <w:r w:rsidRPr="004F097B">
          <w:rPr>
            <w:lang w:eastAsia="ko-KR"/>
          </w:rPr>
          <w:t xml:space="preserve">Local NF: Optional NF. The functionality provided by this local NF is out of scope. </w:t>
        </w:r>
        <w:r>
          <w:rPr>
            <w:lang w:eastAsia="ko-KR"/>
          </w:rPr>
          <w:t>However, it need be able to discover the central NSACF. If</w:t>
        </w:r>
        <w:r w:rsidRPr="004F097B">
          <w:rPr>
            <w:lang w:eastAsia="ko-KR"/>
          </w:rPr>
          <w:t xml:space="preserve"> this NF is deployed in support of option1, it must ensure that it can proxy a received request from an AMF /SMF in the service area served by this local NF </w:t>
        </w:r>
        <w:r>
          <w:rPr>
            <w:lang w:eastAsia="ko-KR"/>
          </w:rPr>
          <w:t xml:space="preserve">transparently to the central NSACF </w:t>
        </w:r>
        <w:r w:rsidRPr="004F097B">
          <w:rPr>
            <w:lang w:eastAsia="ko-KR"/>
          </w:rPr>
          <w:t xml:space="preserve">as well as the </w:t>
        </w:r>
        <w:r>
          <w:rPr>
            <w:lang w:eastAsia="ko-KR"/>
          </w:rPr>
          <w:t xml:space="preserve">received </w:t>
        </w:r>
        <w:r w:rsidRPr="004F097B">
          <w:rPr>
            <w:lang w:eastAsia="ko-KR"/>
          </w:rPr>
          <w:t>responses back to the corresponding request in the initiating AMF/SMF.</w:t>
        </w:r>
      </w:ins>
    </w:p>
    <w:p w14:paraId="611088C4" w14:textId="6CF2B1FB" w:rsidR="003A5264" w:rsidRPr="00B0608B" w:rsidRDefault="00B0608B" w:rsidP="00B0608B">
      <w:pPr>
        <w:pStyle w:val="NO"/>
      </w:pPr>
      <w:ins w:id="2575" w:author="S2-2204787" w:date="2022-05-24T09:13:00Z">
        <w:r w:rsidRPr="00942B20">
          <w:rPr>
            <w:rFonts w:hint="eastAsia"/>
            <w:lang w:eastAsia="ko-KR"/>
          </w:rPr>
          <w:t>N</w:t>
        </w:r>
        <w:r>
          <w:rPr>
            <w:lang w:eastAsia="ko-KR"/>
          </w:rPr>
          <w:t>OTE</w:t>
        </w:r>
        <w:r w:rsidRPr="00942B20">
          <w:rPr>
            <w:lang w:eastAsia="ko-KR"/>
          </w:rPr>
          <w:t xml:space="preserve">: </w:t>
        </w:r>
        <w:r w:rsidRPr="00942B20">
          <w:rPr>
            <w:lang w:eastAsia="ko-KR"/>
          </w:rPr>
          <w:tab/>
          <w:t>the local statistics is to be executed at the local NF is out of scope.</w:t>
        </w:r>
      </w:ins>
    </w:p>
    <w:p w14:paraId="1C046FB9" w14:textId="2B48DDEB" w:rsidR="00A837AE" w:rsidRPr="00320611" w:rsidRDefault="00A837AE" w:rsidP="00C86DBB">
      <w:pPr>
        <w:pStyle w:val="21"/>
        <w:rPr>
          <w:lang w:eastAsia="ja-JP"/>
        </w:rPr>
      </w:pPr>
      <w:bookmarkStart w:id="2576" w:name="_Toc104302458"/>
      <w:bookmarkStart w:id="2577" w:name="_Toc104359424"/>
      <w:bookmarkStart w:id="2578" w:name="_Toc104789049"/>
      <w:r w:rsidRPr="00320611">
        <w:rPr>
          <w:lang w:eastAsia="zh-CN"/>
        </w:rPr>
        <w:t>6.</w:t>
      </w:r>
      <w:r w:rsidR="00204CFA" w:rsidRPr="00320611">
        <w:rPr>
          <w:lang w:eastAsia="zh-CN"/>
        </w:rPr>
        <w:t>13</w:t>
      </w:r>
      <w:r w:rsidRPr="00320611">
        <w:rPr>
          <w:lang w:eastAsia="ko-KR"/>
        </w:rPr>
        <w:tab/>
      </w:r>
      <w:r w:rsidRPr="00320611">
        <w:rPr>
          <w:lang w:eastAsia="ja-JP"/>
        </w:rPr>
        <w:t>Solution</w:t>
      </w:r>
      <w:r w:rsidRPr="00320611">
        <w:rPr>
          <w:lang w:eastAsia="zh-CN"/>
        </w:rPr>
        <w:t xml:space="preserve"> #</w:t>
      </w:r>
      <w:r w:rsidR="00204CFA" w:rsidRPr="00320611">
        <w:rPr>
          <w:lang w:eastAsia="zh-CN"/>
        </w:rPr>
        <w:t>13</w:t>
      </w:r>
      <w:r w:rsidRPr="00320611">
        <w:rPr>
          <w:lang w:eastAsia="ja-JP"/>
        </w:rPr>
        <w:t>: Hierarchical NSACF Architecture for Maximum UE/PDU Session number control</w:t>
      </w:r>
      <w:bookmarkEnd w:id="2576"/>
      <w:bookmarkEnd w:id="2577"/>
      <w:bookmarkEnd w:id="2578"/>
    </w:p>
    <w:p w14:paraId="713EC094" w14:textId="2576471B" w:rsidR="00A837AE" w:rsidRPr="00320611" w:rsidRDefault="00A837AE" w:rsidP="00C86DBB">
      <w:pPr>
        <w:pStyle w:val="31"/>
        <w:rPr>
          <w:lang w:eastAsia="ko-KR"/>
        </w:rPr>
      </w:pPr>
      <w:bookmarkStart w:id="2579" w:name="_Toc104302459"/>
      <w:bookmarkStart w:id="2580" w:name="_Toc104359425"/>
      <w:bookmarkStart w:id="2581" w:name="_Toc104789050"/>
      <w:r w:rsidRPr="00320611">
        <w:rPr>
          <w:lang w:eastAsia="ko-KR"/>
        </w:rPr>
        <w:t>6.</w:t>
      </w:r>
      <w:r w:rsidR="00204CFA" w:rsidRPr="00320611">
        <w:rPr>
          <w:lang w:eastAsia="ko-KR"/>
        </w:rPr>
        <w:t>13</w:t>
      </w:r>
      <w:r w:rsidRPr="00320611">
        <w:rPr>
          <w:lang w:eastAsia="ko-KR"/>
        </w:rPr>
        <w:t>.1</w:t>
      </w:r>
      <w:r w:rsidRPr="00320611">
        <w:rPr>
          <w:lang w:eastAsia="ko-KR"/>
        </w:rPr>
        <w:tab/>
        <w:t>Introduction</w:t>
      </w:r>
      <w:bookmarkEnd w:id="2579"/>
      <w:bookmarkEnd w:id="2580"/>
      <w:bookmarkEnd w:id="2581"/>
    </w:p>
    <w:p w14:paraId="71DB0C4D" w14:textId="77777777" w:rsidR="003A5264" w:rsidRPr="00320611" w:rsidRDefault="003A5264" w:rsidP="003A5264">
      <w:pPr>
        <w:rPr>
          <w:lang w:eastAsia="ko-KR"/>
        </w:rPr>
      </w:pPr>
      <w:r w:rsidRPr="00320611">
        <w:rPr>
          <w:lang w:eastAsia="ko-KR"/>
        </w:rPr>
        <w:t>This is a solution to Key Issue #4, "Support of NSAC involving multi service Area".</w:t>
      </w:r>
    </w:p>
    <w:p w14:paraId="628F8A2D" w14:textId="77777777" w:rsidR="003A5264" w:rsidRPr="00320611" w:rsidRDefault="003A5264" w:rsidP="003A5264">
      <w:pPr>
        <w:rPr>
          <w:lang w:eastAsia="ko-KR"/>
        </w:rPr>
      </w:pPr>
      <w:r w:rsidRPr="00320611">
        <w:rPr>
          <w:lang w:eastAsia="ko-KR"/>
        </w:rPr>
        <w:t>As defined in Rel-17 an NSACF is deployed on a service area basis, which can be one NSACF instance or one NSACF Set. Each NSACF performs maximum number of registered UE or established PDU session number control independently. It is possible that UE registration or PDU session establishment is rejected by the network due to the maximum number of UE/PDU session is reached at the current serving NSACF even the maximum number may still be available at other NSACF. This also impacts the session continuity when the UE moves across the service area.</w:t>
      </w:r>
    </w:p>
    <w:p w14:paraId="2B1857F5" w14:textId="5180BAAF" w:rsidR="003A5264" w:rsidRPr="00320611" w:rsidRDefault="003A5264" w:rsidP="003A5264">
      <w:pPr>
        <w:rPr>
          <w:lang w:eastAsia="ko-KR"/>
        </w:rPr>
      </w:pPr>
      <w:r w:rsidRPr="00320611">
        <w:rPr>
          <w:lang w:eastAsia="ko-KR"/>
        </w:rPr>
        <w:t>Thus how to enhance the NSAC mechanism when multi NSACFs are deployed at the network need be considered.</w:t>
      </w:r>
      <w:ins w:id="2582" w:author="S2-2204788" w:date="2022-05-24T09:14:00Z">
        <w:r w:rsidR="00CA1DCD" w:rsidRPr="00CA1DCD">
          <w:rPr>
            <w:lang w:eastAsia="ko-KR"/>
          </w:rPr>
          <w:t xml:space="preserve"> </w:t>
        </w:r>
        <w:r w:rsidR="00CA1DCD">
          <w:rPr>
            <w:lang w:eastAsia="ko-KR"/>
          </w:rPr>
          <w:t>In addition, a particular case of Multiple NSACFs may be in a r</w:t>
        </w:r>
        <w:r w:rsidR="00CA1DCD">
          <w:rPr>
            <w:lang w:eastAsia="ko-KR"/>
          </w:rPr>
          <w:lastRenderedPageBreak/>
          <w:t>oaming use case and this should also be covered.</w:t>
        </w:r>
      </w:ins>
    </w:p>
    <w:p w14:paraId="6AFE3431" w14:textId="21754AF4" w:rsidR="00A837AE" w:rsidRPr="00320611" w:rsidRDefault="00A837AE" w:rsidP="00C86DBB">
      <w:pPr>
        <w:pStyle w:val="31"/>
        <w:rPr>
          <w:rFonts w:eastAsia="SimSun"/>
          <w:lang w:eastAsia="zh-CN"/>
        </w:rPr>
      </w:pPr>
      <w:bookmarkStart w:id="2583" w:name="_Toc104302460"/>
      <w:bookmarkStart w:id="2584" w:name="_Toc104359426"/>
      <w:bookmarkStart w:id="2585" w:name="_Toc104789051"/>
      <w:r w:rsidRPr="00320611">
        <w:rPr>
          <w:lang w:eastAsia="ja-JP"/>
        </w:rPr>
        <w:t>6.</w:t>
      </w:r>
      <w:r w:rsidR="00204CFA" w:rsidRPr="00320611">
        <w:rPr>
          <w:lang w:eastAsia="ja-JP"/>
        </w:rPr>
        <w:t>13</w:t>
      </w:r>
      <w:r w:rsidRPr="00320611">
        <w:rPr>
          <w:lang w:eastAsia="ja-JP"/>
        </w:rPr>
        <w:t>.2</w:t>
      </w:r>
      <w:r w:rsidRPr="00320611">
        <w:rPr>
          <w:lang w:eastAsia="ja-JP"/>
        </w:rPr>
        <w:tab/>
        <w:t>Functional Description</w:t>
      </w:r>
      <w:bookmarkEnd w:id="2583"/>
      <w:bookmarkEnd w:id="2584"/>
      <w:bookmarkEnd w:id="2585"/>
    </w:p>
    <w:p w14:paraId="650763DF" w14:textId="77777777" w:rsidR="006D7673" w:rsidRDefault="003A5264" w:rsidP="003A5264">
      <w:pPr>
        <w:rPr>
          <w:ins w:id="2586" w:author="S2-2204788" w:date="2022-05-24T09:15:00Z"/>
          <w:lang w:eastAsia="ko-KR"/>
        </w:rPr>
      </w:pPr>
      <w:r w:rsidRPr="00320611">
        <w:rPr>
          <w:lang w:eastAsia="ko-KR"/>
        </w:rPr>
        <w:t xml:space="preserve">The hierarchical NSACF architecture for </w:t>
      </w:r>
      <w:ins w:id="2587" w:author="S2-2204788" w:date="2022-05-24T09:14:00Z">
        <w:r w:rsidR="00CA1DCD">
          <w:rPr>
            <w:lang w:eastAsia="ko-KR"/>
          </w:rPr>
          <w:t xml:space="preserve">the control of the maximum number of registered </w:t>
        </w:r>
      </w:ins>
      <w:r w:rsidRPr="00320611">
        <w:rPr>
          <w:lang w:eastAsia="ko-KR"/>
        </w:rPr>
        <w:t>UE</w:t>
      </w:r>
      <w:ins w:id="2588" w:author="S2-2204788" w:date="2022-05-24T09:14:00Z">
        <w:r w:rsidR="006D7673">
          <w:rPr>
            <w:lang w:eastAsia="ko-KR"/>
          </w:rPr>
          <w:t>s</w:t>
        </w:r>
      </w:ins>
      <w:del w:id="2589" w:author="S2-2204788" w:date="2022-05-24T09:14:00Z">
        <w:r w:rsidRPr="00320611" w:rsidDel="006D7673">
          <w:rPr>
            <w:lang w:eastAsia="ko-KR"/>
          </w:rPr>
          <w:delText xml:space="preserve"> number control</w:delText>
        </w:r>
      </w:del>
      <w:r w:rsidRPr="00320611">
        <w:rPr>
          <w:lang w:eastAsia="ko-KR"/>
        </w:rPr>
        <w:t xml:space="preserve"> is shown as the Figure 6.</w:t>
      </w:r>
      <w:del w:id="2590" w:author="S2-2204788" w:date="2022-05-24T09:14:00Z">
        <w:r w:rsidRPr="00320611" w:rsidDel="006D7673">
          <w:rPr>
            <w:lang w:eastAsia="ko-KR"/>
          </w:rPr>
          <w:delText>X</w:delText>
        </w:r>
      </w:del>
      <w:ins w:id="2591" w:author="S2-2204788" w:date="2022-05-24T09:14:00Z">
        <w:r w:rsidR="006D7673">
          <w:rPr>
            <w:lang w:eastAsia="ko-KR"/>
          </w:rPr>
          <w:t>13</w:t>
        </w:r>
      </w:ins>
      <w:r w:rsidRPr="00320611">
        <w:rPr>
          <w:lang w:eastAsia="ko-KR"/>
        </w:rPr>
        <w:t xml:space="preserve">.2-1. For an S-NSSAI, one NSACF acting as Primary NSACF is introduced. Other NSACFs take the same role as the existing NSACF, i.e. serving one service area. </w:t>
      </w:r>
      <w:ins w:id="2592" w:author="S2-2204788" w:date="2022-05-24T09:15:00Z">
        <w:r w:rsidR="006D7673">
          <w:rPr>
            <w:lang w:eastAsia="ko-KR"/>
          </w:rPr>
          <w:t>The Primary NSACF and NSACF is the enhancement of the NSACF defined in Rel-17 to support centralized management of a single maximum number of UEs or PDU sessions.</w:t>
        </w:r>
      </w:ins>
    </w:p>
    <w:p w14:paraId="29A88195" w14:textId="332DB7C1" w:rsidR="003A5264" w:rsidRPr="00320611" w:rsidRDefault="003A5264" w:rsidP="003A5264">
      <w:pPr>
        <w:rPr>
          <w:lang w:eastAsia="ko-KR"/>
        </w:rPr>
      </w:pPr>
      <w:r w:rsidRPr="00320611">
        <w:rPr>
          <w:lang w:eastAsia="ko-KR"/>
        </w:rPr>
        <w:t>The slice SLA attribute</w:t>
      </w:r>
      <w:del w:id="2593" w:author="S2-2204788" w:date="2022-05-24T09:15:00Z">
        <w:r w:rsidRPr="00320611" w:rsidDel="006D7673">
          <w:rPr>
            <w:lang w:eastAsia="ko-KR"/>
          </w:rPr>
          <w:delText>s</w:delText>
        </w:r>
      </w:del>
      <w:ins w:id="2594" w:author="S2-2204788" w:date="2022-05-24T09:15:00Z">
        <w:r w:rsidR="006D7673">
          <w:rPr>
            <w:lang w:eastAsia="ko-KR"/>
          </w:rPr>
          <w:t xml:space="preserve"> (e.g. Maximum number of UEs)</w:t>
        </w:r>
      </w:ins>
      <w:r w:rsidRPr="00320611">
        <w:rPr>
          <w:lang w:eastAsia="ko-KR"/>
        </w:rPr>
        <w:t>, i.e. the global maximum number value</w:t>
      </w:r>
      <w:del w:id="2595" w:author="S2-2204788" w:date="2022-05-24T09:15:00Z">
        <w:r w:rsidRPr="00320611" w:rsidDel="006D7673">
          <w:rPr>
            <w:lang w:eastAsia="ko-KR"/>
          </w:rPr>
          <w:delText>s</w:delText>
        </w:r>
      </w:del>
      <w:ins w:id="2596" w:author="S2-2204788" w:date="2022-05-24T09:15:00Z">
        <w:r w:rsidR="006D7673">
          <w:rPr>
            <w:lang w:eastAsia="ko-KR"/>
          </w:rPr>
          <w:t xml:space="preserve"> valid across Service Areas</w:t>
        </w:r>
      </w:ins>
      <w:r w:rsidRPr="00320611">
        <w:rPr>
          <w:lang w:eastAsia="ko-KR"/>
        </w:rPr>
        <w:t>, is only configured at the Primary NSACF. The global maximum number value is shared among different service area(s). The Primary NSACF registers its NF profile to the NRF, which can be discovered by other NF.</w:t>
      </w:r>
      <w:ins w:id="2597" w:author="S2-2204788" w:date="2022-05-24T09:15:00Z">
        <w:r w:rsidR="006D7673" w:rsidRPr="006D7673">
          <w:rPr>
            <w:lang w:eastAsia="ko-KR"/>
          </w:rPr>
          <w:t xml:space="preserve"> </w:t>
        </w:r>
        <w:r w:rsidR="006D7673">
          <w:rPr>
            <w:lang w:eastAsia="ko-KR"/>
          </w:rPr>
          <w:t>The NF profile of the Primary NSACF includes the information that for the indicated S-NSSAI it manages all service area, i.e. the global service area.</w:t>
        </w:r>
      </w:ins>
    </w:p>
    <w:p w14:paraId="6C8DB15F" w14:textId="77777777" w:rsidR="00A837AE" w:rsidRPr="00320611" w:rsidRDefault="00A837AE" w:rsidP="003A5264">
      <w:pPr>
        <w:pStyle w:val="TH"/>
        <w:rPr>
          <w:rFonts w:eastAsia="맑은 고딕"/>
        </w:rPr>
      </w:pPr>
      <w:r w:rsidRPr="00320611">
        <w:rPr>
          <w:rFonts w:eastAsia="맑은 고딕"/>
        </w:rPr>
        <w:object w:dxaOrig="11565" w:dyaOrig="6406" w14:anchorId="4E1BADB2">
          <v:shape id="_x0000_i1043" type="#_x0000_t75" style="width:307pt;height:141.1pt" o:ole="">
            <v:imagedata r:id="rId47" o:title="" croptop="5628f" cropbottom="10624f" cropleft="7267f" cropright="13956f"/>
          </v:shape>
          <o:OLEObject Type="Embed" ProgID="Visio.Drawing.15" ShapeID="_x0000_i1043" DrawAspect="Content" ObjectID="_1715402138" r:id="rId48"/>
        </w:object>
      </w:r>
    </w:p>
    <w:p w14:paraId="4C802265" w14:textId="77777777" w:rsidR="003A5264" w:rsidRPr="00320611" w:rsidRDefault="003A5264" w:rsidP="005E51FC">
      <w:pPr>
        <w:pStyle w:val="NF"/>
        <w:rPr>
          <w:rFonts w:eastAsia="맑은 고딕"/>
        </w:rPr>
      </w:pPr>
      <w:r w:rsidRPr="00320611">
        <w:rPr>
          <w:rFonts w:eastAsia="맑은 고딕"/>
          <w:b/>
          <w:bCs/>
        </w:rPr>
        <w:t>Nxx:</w:t>
      </w:r>
      <w:r w:rsidRPr="00320611">
        <w:rPr>
          <w:rFonts w:eastAsia="맑은 고딕"/>
        </w:rPr>
        <w:tab/>
        <w:t>Reference point between Primary NSACF and NSACF.</w:t>
      </w:r>
    </w:p>
    <w:p w14:paraId="6AB44E5C" w14:textId="7D4A7C8A" w:rsidR="003A5264" w:rsidRPr="005E51FC" w:rsidDel="005E51FC" w:rsidRDefault="003A5264">
      <w:pPr>
        <w:pStyle w:val="TF"/>
        <w:spacing w:beforeLines="50" w:before="120"/>
        <w:rPr>
          <w:del w:id="2598" w:author="Rapporteur" w:date="2022-05-25T08:15:00Z"/>
          <w:rPrChange w:id="2599" w:author="Rapporteur" w:date="2022-05-25T08:15:00Z">
            <w:rPr>
              <w:del w:id="2600" w:author="Rapporteur" w:date="2022-05-25T08:15:00Z"/>
              <w:rFonts w:eastAsia="맑은 고딕"/>
            </w:rPr>
          </w:rPrChange>
        </w:rPr>
        <w:pPrChange w:id="2601" w:author="Rapporteur" w:date="2022-05-25T08:15:00Z">
          <w:pPr>
            <w:pStyle w:val="NF"/>
          </w:pPr>
        </w:pPrChange>
      </w:pPr>
    </w:p>
    <w:p w14:paraId="12DA80CD" w14:textId="17884D20" w:rsidR="00A837AE" w:rsidRPr="005E51FC" w:rsidRDefault="00A837AE">
      <w:pPr>
        <w:pStyle w:val="TF"/>
        <w:spacing w:beforeLines="50" w:before="120"/>
        <w:rPr>
          <w:rPrChange w:id="2602" w:author="Rapporteur" w:date="2022-05-25T08:15:00Z">
            <w:rPr>
              <w:rFonts w:eastAsia="맑은 고딕"/>
            </w:rPr>
          </w:rPrChange>
        </w:rPr>
        <w:pPrChange w:id="2603" w:author="Rapporteur" w:date="2022-05-25T08:15:00Z">
          <w:pPr>
            <w:pStyle w:val="TF"/>
          </w:pPr>
        </w:pPrChange>
      </w:pPr>
      <w:r w:rsidRPr="005E51FC">
        <w:rPr>
          <w:rPrChange w:id="2604" w:author="Rapporteur" w:date="2022-05-25T08:15:00Z">
            <w:rPr>
              <w:rFonts w:eastAsia="맑은 고딕"/>
            </w:rPr>
          </w:rPrChange>
        </w:rPr>
        <w:t>Figure 6.</w:t>
      </w:r>
      <w:r w:rsidR="00204CFA" w:rsidRPr="005E51FC">
        <w:rPr>
          <w:rPrChange w:id="2605" w:author="Rapporteur" w:date="2022-05-25T08:15:00Z">
            <w:rPr>
              <w:rFonts w:eastAsia="맑은 고딕"/>
            </w:rPr>
          </w:rPrChange>
        </w:rPr>
        <w:t>13</w:t>
      </w:r>
      <w:r w:rsidRPr="005E51FC">
        <w:rPr>
          <w:rPrChange w:id="2606" w:author="Rapporteur" w:date="2022-05-25T08:15:00Z">
            <w:rPr>
              <w:rFonts w:eastAsia="맑은 고딕"/>
            </w:rPr>
          </w:rPrChange>
        </w:rPr>
        <w:t>.2-1: Hierarchical NSACF Architecture for UE number control</w:t>
      </w:r>
      <w:ins w:id="2607" w:author="S2-2204788" w:date="2022-05-24T09:16:00Z">
        <w:r w:rsidR="006D7673">
          <w:t>(non-roaming case)</w:t>
        </w:r>
      </w:ins>
    </w:p>
    <w:p w14:paraId="699245F9" w14:textId="77777777" w:rsidR="006D7673" w:rsidRPr="00320611" w:rsidRDefault="006D7673" w:rsidP="006D7673">
      <w:pPr>
        <w:pStyle w:val="TH"/>
        <w:rPr>
          <w:ins w:id="2608" w:author="S2-2204788" w:date="2022-05-24T09:16:00Z"/>
        </w:rPr>
      </w:pPr>
      <w:ins w:id="2609" w:author="S2-2204788" w:date="2022-05-24T09:16:00Z">
        <w:r w:rsidRPr="00320611">
          <w:rPr>
            <w:noProof/>
          </w:rPr>
          <w:object w:dxaOrig="11565" w:dyaOrig="6406" w14:anchorId="0EF1B3FA">
            <v:shape id="_x0000_i1044" type="#_x0000_t75" alt="" style="width:307pt;height:137.1pt;mso-width-percent:0;mso-height-percent:0;mso-width-percent:0;mso-height-percent:0" o:ole="">
              <v:imagedata r:id="rId49" o:title="" croptop="5628f" cropbottom="12350f" cropleft="7267f" cropright="13956f"/>
            </v:shape>
            <o:OLEObject Type="Embed" ProgID="Visio.Drawing.15" ShapeID="_x0000_i1044" DrawAspect="Content" ObjectID="_1715402139" r:id="rId50"/>
          </w:object>
        </w:r>
      </w:ins>
    </w:p>
    <w:p w14:paraId="2B935E97" w14:textId="77777777" w:rsidR="006D7673" w:rsidRPr="00320611" w:rsidRDefault="006D7673" w:rsidP="00A073E2">
      <w:pPr>
        <w:pStyle w:val="NF"/>
        <w:rPr>
          <w:ins w:id="2610" w:author="S2-2204788" w:date="2022-05-24T09:16:00Z"/>
        </w:rPr>
      </w:pPr>
      <w:ins w:id="2611" w:author="S2-2204788" w:date="2022-05-24T09:16:00Z">
        <w:r w:rsidRPr="00320611">
          <w:rPr>
            <w:b/>
            <w:bCs/>
          </w:rPr>
          <w:t>N</w:t>
        </w:r>
        <w:r>
          <w:rPr>
            <w:b/>
            <w:bCs/>
          </w:rPr>
          <w:t>yy</w:t>
        </w:r>
        <w:r w:rsidRPr="00320611">
          <w:rPr>
            <w:b/>
            <w:bCs/>
          </w:rPr>
          <w:t>:</w:t>
        </w:r>
        <w:r w:rsidRPr="00320611">
          <w:tab/>
          <w:t>Reference point between Primary NSACF and NSACF.</w:t>
        </w:r>
      </w:ins>
    </w:p>
    <w:p w14:paraId="4FA0875E" w14:textId="77777777" w:rsidR="006D7673" w:rsidRPr="002514BE" w:rsidRDefault="006D7673" w:rsidP="006D7673">
      <w:pPr>
        <w:pStyle w:val="TF"/>
        <w:spacing w:beforeLines="50" w:before="120"/>
        <w:rPr>
          <w:ins w:id="2612" w:author="S2-2204788" w:date="2022-05-24T09:16:00Z"/>
        </w:rPr>
      </w:pPr>
      <w:ins w:id="2613" w:author="S2-2204788" w:date="2022-05-24T09:16:00Z">
        <w:r w:rsidRPr="00320611">
          <w:t>Figure 6.13.2-</w:t>
        </w:r>
        <w:r>
          <w:t>2</w:t>
        </w:r>
        <w:r w:rsidRPr="00320611">
          <w:t xml:space="preserve">: Hierarchical NSACF Architecture </w:t>
        </w:r>
        <w:r>
          <w:t>(Roaming case)</w:t>
        </w:r>
      </w:ins>
    </w:p>
    <w:p w14:paraId="5FB3E3AD" w14:textId="731B1E15" w:rsidR="003A5264" w:rsidRPr="00320611" w:rsidRDefault="003A5264" w:rsidP="003A5264">
      <w:pPr>
        <w:rPr>
          <w:lang w:eastAsia="ko-KR"/>
        </w:rPr>
      </w:pPr>
      <w:r w:rsidRPr="00320611">
        <w:rPr>
          <w:lang w:eastAsia="ko-KR"/>
        </w:rPr>
        <w:t>With the replacement of the AMF with SMF</w:t>
      </w:r>
      <w:ins w:id="2614" w:author="S2-2204788" w:date="2022-05-24T09:16:00Z">
        <w:r w:rsidR="006D7673" w:rsidRPr="006D7673">
          <w:rPr>
            <w:lang w:eastAsia="ko-KR"/>
          </w:rPr>
          <w:t xml:space="preserve"> </w:t>
        </w:r>
        <w:r w:rsidR="006D7673">
          <w:rPr>
            <w:lang w:eastAsia="ko-KR"/>
          </w:rPr>
          <w:t>or SMF+PGW-c</w:t>
        </w:r>
      </w:ins>
      <w:r w:rsidRPr="00320611">
        <w:rPr>
          <w:lang w:eastAsia="ko-KR"/>
        </w:rPr>
        <w:t xml:space="preserve">, </w:t>
      </w:r>
      <w:ins w:id="2615" w:author="S2-2204788" w:date="2022-05-24T09:16:00Z">
        <w:r w:rsidR="006D7673">
          <w:rPr>
            <w:lang w:eastAsia="ko-KR"/>
          </w:rPr>
          <w:t xml:space="preserve">the </w:t>
        </w:r>
      </w:ins>
      <w:r w:rsidRPr="00320611">
        <w:rPr>
          <w:lang w:eastAsia="ko-KR"/>
        </w:rPr>
        <w:t xml:space="preserve">same architecture is used for </w:t>
      </w:r>
      <w:ins w:id="2616" w:author="S2-2204788" w:date="2022-05-24T09:16:00Z">
        <w:r w:rsidR="006D7673">
          <w:rPr>
            <w:lang w:eastAsia="ko-KR"/>
          </w:rPr>
          <w:t xml:space="preserve">the enforcement of a </w:t>
        </w:r>
      </w:ins>
      <w:r w:rsidRPr="00320611">
        <w:rPr>
          <w:lang w:eastAsia="ko-KR"/>
        </w:rPr>
        <w:t xml:space="preserve">maximum </w:t>
      </w:r>
      <w:ins w:id="2617" w:author="S2-2204788" w:date="2022-05-24T09:17:00Z">
        <w:r w:rsidR="006D7673" w:rsidRPr="00320611">
          <w:rPr>
            <w:lang w:eastAsia="ko-KR"/>
          </w:rPr>
          <w:t xml:space="preserve">number </w:t>
        </w:r>
        <w:r w:rsidR="006D7673">
          <w:rPr>
            <w:lang w:eastAsia="ko-KR"/>
          </w:rPr>
          <w:t xml:space="preserve">of </w:t>
        </w:r>
      </w:ins>
      <w:r w:rsidRPr="00320611">
        <w:rPr>
          <w:lang w:eastAsia="ko-KR"/>
        </w:rPr>
        <w:t>PDU session</w:t>
      </w:r>
      <w:del w:id="2618" w:author="S2-2204788" w:date="2022-05-24T09:17:00Z">
        <w:r w:rsidRPr="00320611" w:rsidDel="006D7673">
          <w:rPr>
            <w:lang w:eastAsia="ko-KR"/>
          </w:rPr>
          <w:delText xml:space="preserve"> number control</w:delText>
        </w:r>
      </w:del>
      <w:r w:rsidRPr="00320611">
        <w:rPr>
          <w:lang w:eastAsia="ko-KR"/>
        </w:rPr>
        <w:t>.</w:t>
      </w:r>
      <w:ins w:id="2619" w:author="S2-2204788" w:date="2022-05-24T09:17:00Z">
        <w:r w:rsidR="006D7673">
          <w:rPr>
            <w:lang w:eastAsia="ko-KR"/>
          </w:rPr>
          <w:t xml:space="preserve"> In roaming cases the NSACF interacting with primary NSACF, </w:t>
        </w:r>
        <w:r w:rsidR="006D7673" w:rsidRPr="00704EFD">
          <w:rPr>
            <w:lang w:eastAsia="ko-KR"/>
          </w:rPr>
          <w:t>which</w:t>
        </w:r>
        <w:r w:rsidR="006D7673">
          <w:rPr>
            <w:lang w:eastAsia="ko-KR"/>
          </w:rPr>
          <w:t xml:space="preserve"> </w:t>
        </w:r>
        <w:r w:rsidR="006D7673" w:rsidRPr="00704EFD">
          <w:rPr>
            <w:lang w:eastAsia="ko-KR"/>
          </w:rPr>
          <w:t>is</w:t>
        </w:r>
        <w:r w:rsidR="006D7673">
          <w:rPr>
            <w:lang w:eastAsia="ko-KR"/>
          </w:rPr>
          <w:t xml:space="preserve"> located at the HPLMN, for the mapped S-NSSAI of the VPLMN.</w:t>
        </w:r>
      </w:ins>
    </w:p>
    <w:p w14:paraId="69A08DB7" w14:textId="1CC5425C" w:rsidR="003A5264" w:rsidRPr="00320611" w:rsidRDefault="003A5264" w:rsidP="003A5264">
      <w:pPr>
        <w:rPr>
          <w:lang w:eastAsia="ko-KR"/>
        </w:rPr>
      </w:pPr>
      <w:r w:rsidRPr="00320611">
        <w:rPr>
          <w:lang w:eastAsia="ko-KR"/>
        </w:rPr>
        <w:t xml:space="preserve">To improve the signalling efficiency the Primary NSACF may allocate </w:t>
      </w:r>
      <w:ins w:id="2620" w:author="S2-2204788" w:date="2022-05-24T09:17:00Z">
        <w:r w:rsidR="006D7673">
          <w:rPr>
            <w:lang w:eastAsia="ko-KR"/>
          </w:rPr>
          <w:t>to each of the NSACFs</w:t>
        </w:r>
        <w:r w:rsidR="006D7673" w:rsidRPr="00320611">
          <w:rPr>
            <w:lang w:eastAsia="ko-KR"/>
          </w:rPr>
          <w:t xml:space="preserve"> </w:t>
        </w:r>
        <w:r w:rsidR="006D7673">
          <w:rPr>
            <w:lang w:eastAsia="ko-KR"/>
          </w:rPr>
          <w:t xml:space="preserve">a </w:t>
        </w:r>
      </w:ins>
      <w:r w:rsidRPr="00320611">
        <w:rPr>
          <w:lang w:eastAsia="ko-KR"/>
        </w:rPr>
        <w:t xml:space="preserve">partial </w:t>
      </w:r>
      <w:ins w:id="2621" w:author="S2-2204788" w:date="2022-05-24T09:17:00Z">
        <w:r w:rsidR="006D7673">
          <w:rPr>
            <w:lang w:eastAsia="ko-KR"/>
          </w:rPr>
          <w:t>amount of the global maximum number that is required to be enforced.</w:t>
        </w:r>
      </w:ins>
      <w:del w:id="2622" w:author="S2-2204788" w:date="2022-05-24T09:17:00Z">
        <w:r w:rsidRPr="00320611" w:rsidDel="006D7673">
          <w:rPr>
            <w:lang w:eastAsia="ko-KR"/>
          </w:rPr>
          <w:delText>of the global maxim number value to the NSACF, i.e. the local maximum number.</w:delText>
        </w:r>
      </w:del>
      <w:r w:rsidRPr="00320611">
        <w:rPr>
          <w:lang w:eastAsia="ko-KR"/>
        </w:rPr>
        <w:t xml:space="preserve"> When the AMF or SMF</w:t>
      </w:r>
      <w:ins w:id="2623" w:author="S2-2204788" w:date="2022-05-24T09:18:00Z">
        <w:r w:rsidR="006D7673">
          <w:rPr>
            <w:lang w:eastAsia="ko-KR"/>
          </w:rPr>
          <w:t>(+PGW-C)</w:t>
        </w:r>
      </w:ins>
      <w:r w:rsidRPr="00320611">
        <w:rPr>
          <w:lang w:eastAsia="ko-KR"/>
        </w:rPr>
        <w:t xml:space="preserve"> interact with the NSACF, if the local maximum number at the NSACF is reached, the NSACF interact with the Primary NSACF</w:t>
      </w:r>
      <w:ins w:id="2624" w:author="S2-2204788" w:date="2022-05-24T09:18:00Z">
        <w:r w:rsidR="006D7673" w:rsidRPr="006D7673">
          <w:rPr>
            <w:lang w:eastAsia="ko-KR"/>
          </w:rPr>
          <w:t xml:space="preserve"> </w:t>
        </w:r>
        <w:r w:rsidR="006D7673">
          <w:rPr>
            <w:lang w:eastAsia="ko-KR"/>
          </w:rPr>
          <w:t>to check whether there is more allowance for the specific S-NSSAI</w:t>
        </w:r>
      </w:ins>
      <w:r w:rsidRPr="00320611">
        <w:rPr>
          <w:lang w:eastAsia="ko-KR"/>
        </w:rPr>
        <w:t>.</w:t>
      </w:r>
    </w:p>
    <w:p w14:paraId="0132C16C" w14:textId="417B885F" w:rsidR="003A5264" w:rsidRPr="00320611" w:rsidRDefault="003A5264" w:rsidP="003A5264">
      <w:pPr>
        <w:rPr>
          <w:lang w:eastAsia="ko-KR"/>
        </w:rPr>
      </w:pPr>
      <w:r w:rsidRPr="00320611">
        <w:rPr>
          <w:lang w:eastAsia="ko-KR"/>
        </w:rPr>
        <w:t xml:space="preserve">For the </w:t>
      </w:r>
      <w:ins w:id="2625" w:author="S2-2204788" w:date="2022-05-24T09:18:00Z">
        <w:r w:rsidR="00AB04F1">
          <w:rPr>
            <w:lang w:eastAsia="ko-KR"/>
          </w:rPr>
          <w:t>NEF</w:t>
        </w:r>
        <w:r w:rsidR="00AB04F1" w:rsidRPr="00320611">
          <w:rPr>
            <w:lang w:eastAsia="ko-KR"/>
          </w:rPr>
          <w:t xml:space="preserve"> </w:t>
        </w:r>
      </w:ins>
      <w:r w:rsidRPr="00320611">
        <w:rPr>
          <w:lang w:eastAsia="ko-KR"/>
        </w:rPr>
        <w:t xml:space="preserve">subscription </w:t>
      </w:r>
      <w:del w:id="2626" w:author="S2-2204788" w:date="2022-05-24T09:18:00Z">
        <w:r w:rsidRPr="00320611" w:rsidDel="00AB04F1">
          <w:rPr>
            <w:lang w:eastAsia="ko-KR"/>
          </w:rPr>
          <w:delText xml:space="preserve">of </w:delText>
        </w:r>
      </w:del>
      <w:ins w:id="2627" w:author="S2-2204788" w:date="2022-05-24T09:18:00Z">
        <w:r w:rsidR="00AB04F1">
          <w:rPr>
            <w:lang w:eastAsia="ko-KR"/>
          </w:rPr>
          <w:t xml:space="preserve">on the value of </w:t>
        </w:r>
      </w:ins>
      <w:r w:rsidRPr="00320611">
        <w:rPr>
          <w:lang w:eastAsia="ko-KR"/>
        </w:rPr>
        <w:t>the registered UE number or PDU session number</w:t>
      </w:r>
      <w:ins w:id="2628" w:author="S2-2204788" w:date="2022-05-24T09:18:00Z">
        <w:r w:rsidR="00AB04F1" w:rsidRPr="00AB04F1">
          <w:rPr>
            <w:lang w:eastAsia="ko-KR"/>
          </w:rPr>
          <w:t xml:space="preserve"> </w:t>
        </w:r>
        <w:r w:rsidR="00AB04F1">
          <w:rPr>
            <w:lang w:eastAsia="ko-KR"/>
          </w:rPr>
          <w:t>or UEs with at least one PDU session number</w:t>
        </w:r>
      </w:ins>
      <w:r w:rsidRPr="00320611">
        <w:rPr>
          <w:lang w:eastAsia="ko-KR"/>
        </w:rPr>
        <w:t xml:space="preserve">, same handling as the multi NSACF defined in </w:t>
      </w:r>
      <w:r w:rsidR="00E878F1" w:rsidRPr="00320611">
        <w:rPr>
          <w:lang w:eastAsia="ko-KR"/>
        </w:rPr>
        <w:t>TS</w:t>
      </w:r>
      <w:r w:rsidR="00E878F1">
        <w:rPr>
          <w:lang w:eastAsia="ko-KR"/>
        </w:rPr>
        <w:t> </w:t>
      </w:r>
      <w:r w:rsidR="00E878F1" w:rsidRPr="00320611">
        <w:rPr>
          <w:lang w:eastAsia="ko-KR"/>
        </w:rPr>
        <w:t>23.502</w:t>
      </w:r>
      <w:r w:rsidR="00E878F1">
        <w:rPr>
          <w:lang w:eastAsia="ko-KR"/>
        </w:rPr>
        <w:t> </w:t>
      </w:r>
      <w:r w:rsidR="00E878F1" w:rsidRPr="00320611">
        <w:rPr>
          <w:lang w:eastAsia="ko-KR"/>
        </w:rPr>
        <w:t>[</w:t>
      </w:r>
      <w:r w:rsidRPr="00320611">
        <w:rPr>
          <w:lang w:eastAsia="ko-KR"/>
        </w:rPr>
        <w:t>5] is executed, i.e. the NRF return the primary NSACF and other NSACF</w:t>
      </w:r>
      <w:ins w:id="2629" w:author="S2-2204788" w:date="2022-05-24T09:19:00Z">
        <w:r w:rsidR="00AB04F1">
          <w:rPr>
            <w:lang w:eastAsia="ko-KR"/>
          </w:rPr>
          <w:t>s</w:t>
        </w:r>
      </w:ins>
      <w:r w:rsidRPr="00320611">
        <w:rPr>
          <w:lang w:eastAsia="ko-KR"/>
        </w:rPr>
        <w:t xml:space="preserve"> to the NEF and NEF subscribes and get notification from primary NSACF and other NSACF</w:t>
      </w:r>
      <w:ins w:id="2630" w:author="S2-2204788" w:date="2022-05-24T09:19:00Z">
        <w:r w:rsidR="00AB04F1">
          <w:rPr>
            <w:lang w:eastAsia="ko-KR"/>
          </w:rPr>
          <w:t>s</w:t>
        </w:r>
      </w:ins>
      <w:r w:rsidRPr="00320611">
        <w:rPr>
          <w:lang w:eastAsia="ko-KR"/>
        </w:rPr>
        <w:t xml:space="preserve"> as before.</w:t>
      </w:r>
    </w:p>
    <w:p w14:paraId="178F6E18" w14:textId="77777777" w:rsidR="0079325B" w:rsidRPr="00CC6472" w:rsidRDefault="0079325B" w:rsidP="0079325B">
      <w:pPr>
        <w:rPr>
          <w:ins w:id="2631" w:author="S2-2204788" w:date="2022-05-24T09:19:00Z"/>
          <w:lang w:val="en-US" w:eastAsia="ko-KR"/>
        </w:rPr>
      </w:pPr>
      <w:ins w:id="2632" w:author="S2-2204788" w:date="2022-05-24T09:19:00Z">
        <w:r>
          <w:rPr>
            <w:rFonts w:hint="eastAsia"/>
            <w:lang w:val="en-US" w:eastAsia="ko-KR"/>
          </w:rPr>
          <w:t>A</w:t>
        </w:r>
        <w:r>
          <w:rPr>
            <w:lang w:val="en-US" w:eastAsia="ko-KR"/>
          </w:rPr>
          <w:t xml:space="preserve">s an alternative mechanism, the subscription from NEF can be only point to the primary NSACF. In this case the NEF invoke the subscription with the primary NSACF and Primary NSACF collect the information from the NSACFs. Per the subscription event filter, the primary NSACF notify the NEF </w:t>
        </w:r>
        <w:r>
          <w:rPr>
            <w:lang w:val="en-US" w:eastAsia="ko-KR"/>
          </w:rPr>
          <w:lastRenderedPageBreak/>
          <w:t>when the event if fulfilled.</w:t>
        </w:r>
      </w:ins>
    </w:p>
    <w:p w14:paraId="38A8BD8F" w14:textId="4A105022" w:rsidR="00A837AE" w:rsidRPr="00320611" w:rsidRDefault="00A837AE" w:rsidP="00C86DBB">
      <w:pPr>
        <w:pStyle w:val="31"/>
        <w:rPr>
          <w:lang w:eastAsia="ja-JP"/>
        </w:rPr>
      </w:pPr>
      <w:bookmarkStart w:id="2633" w:name="_Toc104302461"/>
      <w:bookmarkStart w:id="2634" w:name="_Toc104359427"/>
      <w:bookmarkStart w:id="2635" w:name="_Toc104789052"/>
      <w:r w:rsidRPr="00320611">
        <w:rPr>
          <w:lang w:eastAsia="ja-JP"/>
        </w:rPr>
        <w:t>6.</w:t>
      </w:r>
      <w:r w:rsidR="00204CFA" w:rsidRPr="00320611">
        <w:rPr>
          <w:lang w:eastAsia="ja-JP"/>
        </w:rPr>
        <w:t>13</w:t>
      </w:r>
      <w:r w:rsidRPr="00320611">
        <w:rPr>
          <w:lang w:eastAsia="ja-JP"/>
        </w:rPr>
        <w:t>.3</w:t>
      </w:r>
      <w:r w:rsidRPr="00320611">
        <w:rPr>
          <w:lang w:eastAsia="ja-JP"/>
        </w:rPr>
        <w:tab/>
        <w:t>Procedures</w:t>
      </w:r>
      <w:bookmarkEnd w:id="2633"/>
      <w:bookmarkEnd w:id="2634"/>
      <w:bookmarkEnd w:id="2635"/>
    </w:p>
    <w:p w14:paraId="1C875F31" w14:textId="6E094047" w:rsidR="00204CFA" w:rsidRPr="00320611" w:rsidDel="0079325B" w:rsidRDefault="00A837AE" w:rsidP="003B60FA">
      <w:pPr>
        <w:pStyle w:val="EditorsNote"/>
        <w:rPr>
          <w:del w:id="2636" w:author="S2-2204788" w:date="2022-05-24T09:19:00Z"/>
          <w:rFonts w:eastAsia="맑은 고딕"/>
        </w:rPr>
      </w:pPr>
      <w:del w:id="2637" w:author="S2-2204788" w:date="2022-05-24T09:19:00Z">
        <w:r w:rsidRPr="00320611" w:rsidDel="0079325B">
          <w:rPr>
            <w:rFonts w:eastAsia="맑은 고딕"/>
          </w:rPr>
          <w:delText>Editor</w:delText>
        </w:r>
        <w:r w:rsidR="00A13E1F" w:rsidRPr="00320611" w:rsidDel="0079325B">
          <w:rPr>
            <w:rFonts w:eastAsia="맑은 고딕"/>
          </w:rPr>
          <w:delText>'</w:delText>
        </w:r>
        <w:r w:rsidRPr="00320611" w:rsidDel="0079325B">
          <w:rPr>
            <w:rFonts w:eastAsia="맑은 고딕"/>
          </w:rPr>
          <w:delText>s note:</w:delText>
        </w:r>
        <w:r w:rsidR="00204CFA" w:rsidRPr="00320611" w:rsidDel="0079325B">
          <w:rPr>
            <w:rFonts w:eastAsia="맑은 고딕"/>
          </w:rPr>
          <w:tab/>
          <w:delText>W</w:delText>
        </w:r>
        <w:r w:rsidRPr="00320611" w:rsidDel="0079325B">
          <w:rPr>
            <w:rFonts w:eastAsia="맑은 고딕"/>
          </w:rPr>
          <w:delText>hether the Primary NSACF is a new NF and its service operation need be separated from the existing NSACF service operation is FFS.</w:delText>
        </w:r>
      </w:del>
    </w:p>
    <w:p w14:paraId="3C7CD8BD" w14:textId="2FB9E47F" w:rsidR="00A837AE" w:rsidRPr="00320611" w:rsidRDefault="00A837AE" w:rsidP="003B60FA">
      <w:pPr>
        <w:pStyle w:val="41"/>
      </w:pPr>
      <w:bookmarkStart w:id="2638" w:name="_Toc104302462"/>
      <w:bookmarkStart w:id="2639" w:name="_Toc104359428"/>
      <w:r w:rsidRPr="00320611">
        <w:t>6.</w:t>
      </w:r>
      <w:r w:rsidR="00204CFA" w:rsidRPr="00320611">
        <w:t>13</w:t>
      </w:r>
      <w:r w:rsidRPr="00320611">
        <w:t>.3.1</w:t>
      </w:r>
      <w:r w:rsidRPr="00320611">
        <w:tab/>
        <w:t>Registration management Procedures</w:t>
      </w:r>
      <w:bookmarkEnd w:id="2638"/>
      <w:bookmarkEnd w:id="2639"/>
    </w:p>
    <w:p w14:paraId="1C939092" w14:textId="70592B6B" w:rsidR="00A837AE" w:rsidRPr="00320611" w:rsidRDefault="003A5264" w:rsidP="003A5264">
      <w:pPr>
        <w:pStyle w:val="TH"/>
        <w:rPr>
          <w:rFonts w:eastAsia="맑은 고딕"/>
        </w:rPr>
      </w:pPr>
      <w:r w:rsidRPr="00320611">
        <w:rPr>
          <w:rFonts w:eastAsia="맑은 고딕"/>
        </w:rPr>
        <w:object w:dxaOrig="15346" w:dyaOrig="10036" w14:anchorId="16E364E7">
          <v:shape id="_x0000_i1045" type="#_x0000_t75" style="width:480.4pt;height:294.35pt" o:ole="">
            <v:imagedata r:id="rId51" o:title="" cropbottom="4780f"/>
          </v:shape>
          <o:OLEObject Type="Embed" ProgID="Visio.Drawing.15" ShapeID="_x0000_i1045" DrawAspect="Content" ObjectID="_1715402140" r:id="rId52"/>
        </w:object>
      </w:r>
    </w:p>
    <w:p w14:paraId="641DF692" w14:textId="097F9F20" w:rsidR="00A837AE" w:rsidRPr="00320611" w:rsidRDefault="00A837AE" w:rsidP="003A5264">
      <w:pPr>
        <w:pStyle w:val="TF"/>
        <w:rPr>
          <w:rFonts w:eastAsia="맑은 고딕"/>
        </w:rPr>
      </w:pPr>
      <w:r w:rsidRPr="00320611">
        <w:rPr>
          <w:rFonts w:eastAsia="맑은 고딕"/>
        </w:rPr>
        <w:t>Figure 6.</w:t>
      </w:r>
      <w:r w:rsidR="00204CFA" w:rsidRPr="00320611">
        <w:rPr>
          <w:rFonts w:eastAsia="맑은 고딕"/>
        </w:rPr>
        <w:t>13</w:t>
      </w:r>
      <w:r w:rsidRPr="00320611">
        <w:rPr>
          <w:rFonts w:eastAsia="맑은 고딕"/>
        </w:rPr>
        <w:t>.3.1-1: NSAC check of the maximum number of UEs</w:t>
      </w:r>
    </w:p>
    <w:p w14:paraId="69DE34AA" w14:textId="77777777" w:rsidR="0079325B" w:rsidRDefault="0079325B" w:rsidP="0079325B">
      <w:pPr>
        <w:rPr>
          <w:ins w:id="2640" w:author="S2-2204788" w:date="2022-05-24T09:19:00Z"/>
        </w:rPr>
      </w:pPr>
      <w:ins w:id="2641" w:author="S2-2204788" w:date="2022-05-24T09:19:00Z">
        <w:r>
          <w:t>If a S-NSSAI is subject to counting of registered UEs, it can be determined based on subscription. This simplifies the configuration in roaming and non-roaming cases. Also, this enables to indicate per VPLMN whether the feature is activated for a S-NSSAI to the VPLMN.</w:t>
        </w:r>
      </w:ins>
    </w:p>
    <w:p w14:paraId="6C892E74" w14:textId="090056CA" w:rsidR="00A837AE" w:rsidRPr="00320611" w:rsidRDefault="0079325B" w:rsidP="003A5264">
      <w:pPr>
        <w:rPr>
          <w:lang w:eastAsia="ja-JP"/>
        </w:rPr>
      </w:pPr>
      <w:ins w:id="2642" w:author="S2-2204788" w:date="2022-05-24T09:19:00Z">
        <w:r>
          <w:t>For a S-NSSAIs subject to counting of the number of registered UEs, t</w:t>
        </w:r>
      </w:ins>
      <w:del w:id="2643" w:author="S2-2204788" w:date="2022-05-24T09:19:00Z">
        <w:r w:rsidR="003A5264" w:rsidRPr="00320611" w:rsidDel="0079325B">
          <w:rPr>
            <w:lang w:eastAsia="ja-JP"/>
          </w:rPr>
          <w:delText>T</w:delText>
        </w:r>
      </w:del>
      <w:r w:rsidR="003A5264" w:rsidRPr="00320611">
        <w:rPr>
          <w:lang w:eastAsia="ja-JP"/>
        </w:rPr>
        <w:t>he enforcement of maximum number of UEs registered for an S-NSSAI is performed as following:</w:t>
      </w:r>
    </w:p>
    <w:p w14:paraId="6FE68840" w14:textId="265873E0" w:rsidR="003A5264" w:rsidRPr="00320611" w:rsidRDefault="003A5264" w:rsidP="003A5264">
      <w:pPr>
        <w:pStyle w:val="B1"/>
        <w:rPr>
          <w:rFonts w:eastAsia="맑은 고딕"/>
        </w:rPr>
      </w:pPr>
      <w:r w:rsidRPr="00320611">
        <w:rPr>
          <w:rFonts w:eastAsia="맑은 고딕"/>
        </w:rPr>
        <w:t>1-2.</w:t>
      </w:r>
      <w:r w:rsidRPr="00320611">
        <w:rPr>
          <w:rFonts w:eastAsia="맑은 고딕"/>
        </w:rPr>
        <w:tab/>
        <w:t xml:space="preserve">Same as the </w:t>
      </w:r>
      <w:del w:id="2644" w:author="Rapporteur" w:date="2022-05-24T16:01:00Z">
        <w:r w:rsidRPr="00320611" w:rsidDel="00183735">
          <w:rPr>
            <w:rFonts w:eastAsia="맑은 고딕"/>
          </w:rPr>
          <w:delText xml:space="preserve">steps </w:delText>
        </w:r>
      </w:del>
      <w:ins w:id="2645" w:author="Rapporteur" w:date="2022-05-24T16:01:00Z">
        <w:r w:rsidR="00183735" w:rsidRPr="00320611">
          <w:rPr>
            <w:rFonts w:eastAsia="맑은 고딕"/>
          </w:rPr>
          <w:t>steps</w:t>
        </w:r>
        <w:r w:rsidR="00183735">
          <w:rPr>
            <w:rFonts w:eastAsia="맑은 고딕"/>
            <w:lang w:val="en-US"/>
          </w:rPr>
          <w:t> </w:t>
        </w:r>
      </w:ins>
      <w:r w:rsidRPr="00320611">
        <w:rPr>
          <w:rFonts w:eastAsia="맑은 고딕"/>
        </w:rPr>
        <w:t xml:space="preserve">1-2 defined in clause 4.2.11.2 of </w:t>
      </w:r>
      <w:r w:rsidR="00E878F1" w:rsidRPr="00320611">
        <w:rPr>
          <w:rFonts w:eastAsia="맑은 고딕"/>
        </w:rPr>
        <w:t>TS</w:t>
      </w:r>
      <w:r w:rsidR="00E878F1">
        <w:rPr>
          <w:rFonts w:eastAsia="맑은 고딕"/>
        </w:rPr>
        <w:t> </w:t>
      </w:r>
      <w:r w:rsidR="00E878F1" w:rsidRPr="00320611">
        <w:rPr>
          <w:rFonts w:eastAsia="맑은 고딕"/>
        </w:rPr>
        <w:t>23.502</w:t>
      </w:r>
      <w:r w:rsidR="00E878F1">
        <w:rPr>
          <w:rFonts w:eastAsia="맑은 고딕"/>
        </w:rPr>
        <w:t> </w:t>
      </w:r>
      <w:r w:rsidR="00E878F1" w:rsidRPr="00320611">
        <w:rPr>
          <w:rFonts w:eastAsia="맑은 고딕"/>
        </w:rPr>
        <w:t>[</w:t>
      </w:r>
      <w:r w:rsidRPr="00320611">
        <w:rPr>
          <w:rFonts w:eastAsia="맑은 고딕"/>
        </w:rPr>
        <w:t>5].</w:t>
      </w:r>
    </w:p>
    <w:p w14:paraId="4ECD68DC" w14:textId="77777777" w:rsidR="003A5264" w:rsidRPr="00320611" w:rsidRDefault="003A5264" w:rsidP="003A5264">
      <w:pPr>
        <w:pStyle w:val="B1"/>
        <w:rPr>
          <w:rFonts w:eastAsia="맑은 고딕"/>
        </w:rPr>
      </w:pPr>
      <w:r w:rsidRPr="00320611">
        <w:rPr>
          <w:rFonts w:eastAsia="맑은 고딕"/>
        </w:rPr>
        <w:t>3.</w:t>
      </w:r>
      <w:r w:rsidRPr="00320611">
        <w:rPr>
          <w:rFonts w:eastAsia="맑은 고딕"/>
        </w:rPr>
        <w:tab/>
        <w:t>The NSACF performs NSAC for the indicated S-NSSAI.</w:t>
      </w:r>
    </w:p>
    <w:p w14:paraId="681F7A44" w14:textId="77777777" w:rsidR="003A5264" w:rsidRPr="00320611" w:rsidRDefault="003A5264" w:rsidP="003A5264">
      <w:pPr>
        <w:pStyle w:val="B1"/>
        <w:rPr>
          <w:rFonts w:eastAsia="맑은 고딕"/>
        </w:rPr>
      </w:pPr>
      <w:r w:rsidRPr="00320611">
        <w:rPr>
          <w:rFonts w:eastAsia="맑은 고딕"/>
        </w:rPr>
        <w:tab/>
        <w:t>If the update flag parameter from the AMF indicates increase,</w:t>
      </w:r>
    </w:p>
    <w:p w14:paraId="7D7A8280" w14:textId="2A722545"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If the local maximum number of UEs is </w:t>
      </w:r>
      <w:ins w:id="2646" w:author="S2-2204788" w:date="2022-05-24T09:20:00Z">
        <w:r w:rsidR="0079325B">
          <w:t>not yet reached</w:t>
        </w:r>
      </w:ins>
      <w:del w:id="2647" w:author="S2-2204788" w:date="2022-05-24T09:20:00Z">
        <w:r w:rsidRPr="00320611" w:rsidDel="0079325B">
          <w:rPr>
            <w:rFonts w:eastAsia="맑은 고딕"/>
          </w:rPr>
          <w:delText>available</w:delText>
        </w:r>
      </w:del>
      <w:r w:rsidRPr="00320611">
        <w:rPr>
          <w:rFonts w:eastAsia="맑은 고딕"/>
        </w:rPr>
        <w:t xml:space="preserve">, the NSACF execute same as step 3 defined in clause 4.2.11.2 of </w:t>
      </w:r>
      <w:r w:rsidR="00E878F1" w:rsidRPr="00320611">
        <w:rPr>
          <w:rFonts w:eastAsia="맑은 고딕"/>
        </w:rPr>
        <w:t>TS</w:t>
      </w:r>
      <w:r w:rsidR="00E878F1">
        <w:rPr>
          <w:rFonts w:eastAsia="맑은 고딕"/>
        </w:rPr>
        <w:t> </w:t>
      </w:r>
      <w:r w:rsidR="00E878F1" w:rsidRPr="00320611">
        <w:rPr>
          <w:rFonts w:eastAsia="맑은 고딕"/>
        </w:rPr>
        <w:t>23.502</w:t>
      </w:r>
      <w:r w:rsidR="00E878F1">
        <w:rPr>
          <w:rFonts w:eastAsia="맑은 고딕"/>
        </w:rPr>
        <w:t> </w:t>
      </w:r>
      <w:r w:rsidR="00E878F1" w:rsidRPr="00320611">
        <w:rPr>
          <w:rFonts w:eastAsia="맑은 고딕"/>
        </w:rPr>
        <w:t>[</w:t>
      </w:r>
      <w:r w:rsidRPr="00320611">
        <w:rPr>
          <w:rFonts w:eastAsia="맑은 고딕"/>
        </w:rPr>
        <w:t xml:space="preserve">5]. </w:t>
      </w:r>
      <w:del w:id="2648" w:author="Rapporteur" w:date="2022-05-24T16:01:00Z">
        <w:r w:rsidRPr="00320611" w:rsidDel="00183735">
          <w:rPr>
            <w:rFonts w:eastAsia="맑은 고딕"/>
          </w:rPr>
          <w:delText xml:space="preserve">Steps </w:delText>
        </w:r>
      </w:del>
      <w:ins w:id="2649" w:author="Rapporteur" w:date="2022-05-24T16:01:00Z">
        <w:r w:rsidR="00183735" w:rsidRPr="00320611">
          <w:rPr>
            <w:rFonts w:eastAsia="맑은 고딕"/>
          </w:rPr>
          <w:t>Steps</w:t>
        </w:r>
        <w:r w:rsidR="00183735">
          <w:rPr>
            <w:rFonts w:eastAsia="맑은 고딕"/>
            <w:lang w:val="en-US"/>
          </w:rPr>
          <w:t> </w:t>
        </w:r>
      </w:ins>
      <w:r w:rsidRPr="00320611">
        <w:rPr>
          <w:rFonts w:eastAsia="맑은 고딕"/>
        </w:rPr>
        <w:t>4-</w:t>
      </w:r>
      <w:del w:id="2650" w:author="S2-2204788" w:date="2022-05-24T09:20:00Z">
        <w:r w:rsidRPr="00320611" w:rsidDel="0079325B">
          <w:rPr>
            <w:rFonts w:eastAsia="맑은 고딕"/>
          </w:rPr>
          <w:delText xml:space="preserve">7 </w:delText>
        </w:r>
      </w:del>
      <w:ins w:id="2651" w:author="S2-2204788" w:date="2022-05-24T09:20:00Z">
        <w:r w:rsidR="0079325B">
          <w:rPr>
            <w:rFonts w:eastAsia="맑은 고딕"/>
          </w:rPr>
          <w:t>8</w:t>
        </w:r>
        <w:r w:rsidR="0079325B" w:rsidRPr="00320611">
          <w:rPr>
            <w:rFonts w:eastAsia="맑은 고딕"/>
          </w:rPr>
          <w:t xml:space="preserve"> </w:t>
        </w:r>
      </w:ins>
      <w:r w:rsidRPr="00320611">
        <w:rPr>
          <w:rFonts w:eastAsia="맑은 고딕"/>
        </w:rPr>
        <w:t>are skipped.</w:t>
      </w:r>
    </w:p>
    <w:p w14:paraId="09A66575" w14:textId="6221A20B" w:rsidR="003A5264" w:rsidRPr="00320611" w:rsidRDefault="003A5264" w:rsidP="003A5264">
      <w:pPr>
        <w:pStyle w:val="B2"/>
        <w:rPr>
          <w:rFonts w:eastAsia="맑은 고딕"/>
        </w:rPr>
      </w:pPr>
      <w:r w:rsidRPr="00320611">
        <w:rPr>
          <w:rFonts w:eastAsia="맑은 고딕"/>
        </w:rPr>
        <w:t>-</w:t>
      </w:r>
      <w:r w:rsidRPr="00320611">
        <w:rPr>
          <w:rFonts w:eastAsia="맑은 고딕"/>
        </w:rPr>
        <w:tab/>
        <w:t>If the local maximum number of UEs is reached</w:t>
      </w:r>
      <w:ins w:id="2652" w:author="S2-2204788" w:date="2022-05-24T09:20:00Z">
        <w:r w:rsidR="0079325B" w:rsidRPr="0079325B">
          <w:t xml:space="preserve"> </w:t>
        </w:r>
        <w:r w:rsidR="0079325B" w:rsidRPr="005053D7">
          <w:t>by admitting the UE and the Primary NSACF does not indicate to reject the further admission in an earlier interaction</w:t>
        </w:r>
      </w:ins>
      <w:r w:rsidRPr="00320611">
        <w:rPr>
          <w:rFonts w:eastAsia="맑은 고딕"/>
        </w:rPr>
        <w:t>, the NSACF interact with the Primary NSACF. Step 4-</w:t>
      </w:r>
      <w:del w:id="2653" w:author="S2-2204788" w:date="2022-05-24T09:20:00Z">
        <w:r w:rsidRPr="00320611" w:rsidDel="0079325B">
          <w:rPr>
            <w:rFonts w:eastAsia="맑은 고딕"/>
          </w:rPr>
          <w:delText xml:space="preserve">7 </w:delText>
        </w:r>
      </w:del>
      <w:ins w:id="2654" w:author="S2-2204788" w:date="2022-05-24T09:20:00Z">
        <w:r w:rsidR="0079325B">
          <w:rPr>
            <w:rFonts w:eastAsia="맑은 고딕"/>
          </w:rPr>
          <w:t>8</w:t>
        </w:r>
        <w:r w:rsidR="0079325B" w:rsidRPr="00320611">
          <w:rPr>
            <w:rFonts w:eastAsia="맑은 고딕"/>
          </w:rPr>
          <w:t xml:space="preserve"> </w:t>
        </w:r>
      </w:ins>
      <w:r w:rsidRPr="00320611">
        <w:rPr>
          <w:rFonts w:eastAsia="맑은 고딕"/>
        </w:rPr>
        <w:t>are executed.</w:t>
      </w:r>
    </w:p>
    <w:p w14:paraId="399365F1" w14:textId="77777777" w:rsidR="003A5264" w:rsidRPr="00320611" w:rsidRDefault="003A5264" w:rsidP="003A5264">
      <w:pPr>
        <w:pStyle w:val="B1"/>
        <w:rPr>
          <w:rFonts w:eastAsia="맑은 고딕"/>
        </w:rPr>
      </w:pPr>
      <w:r w:rsidRPr="00320611">
        <w:rPr>
          <w:rFonts w:eastAsia="맑은 고딕"/>
        </w:rPr>
        <w:tab/>
        <w:t>If the update flag parameter from the AMF indicates decrease,</w:t>
      </w:r>
    </w:p>
    <w:p w14:paraId="361CBCA3" w14:textId="7C0BD5C8"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If the UE entry to be deleted is stored at the NSACF, i.e. the UE entry with the same UE ID, NF ID and Access type is stored at the NSACF, the NSACF execute same as step 3 defined in clause 4.2.11.2 of </w:t>
      </w:r>
      <w:r w:rsidR="00E878F1" w:rsidRPr="00320611">
        <w:rPr>
          <w:rFonts w:eastAsia="맑은 고딕"/>
        </w:rPr>
        <w:t>TS</w:t>
      </w:r>
      <w:r w:rsidR="00E878F1">
        <w:rPr>
          <w:rFonts w:eastAsia="맑은 고딕"/>
        </w:rPr>
        <w:t> </w:t>
      </w:r>
      <w:r w:rsidR="00E878F1" w:rsidRPr="00320611">
        <w:rPr>
          <w:rFonts w:eastAsia="맑은 고딕"/>
        </w:rPr>
        <w:t>23.502</w:t>
      </w:r>
      <w:r w:rsidR="00E878F1">
        <w:rPr>
          <w:rFonts w:eastAsia="맑은 고딕"/>
        </w:rPr>
        <w:t> </w:t>
      </w:r>
      <w:r w:rsidR="00E878F1" w:rsidRPr="00320611">
        <w:rPr>
          <w:rFonts w:eastAsia="맑은 고딕"/>
        </w:rPr>
        <w:t>[</w:t>
      </w:r>
      <w:r w:rsidRPr="00320611">
        <w:rPr>
          <w:rFonts w:eastAsia="맑은 고딕"/>
        </w:rPr>
        <w:t xml:space="preserve">5]. </w:t>
      </w:r>
      <w:del w:id="2655" w:author="Rapporteur" w:date="2022-05-24T16:02:00Z">
        <w:r w:rsidRPr="00320611" w:rsidDel="00183735">
          <w:rPr>
            <w:rFonts w:eastAsia="맑은 고딕"/>
          </w:rPr>
          <w:delText xml:space="preserve">Steps </w:delText>
        </w:r>
      </w:del>
      <w:ins w:id="2656" w:author="Rapporteur" w:date="2022-05-24T16:02:00Z">
        <w:r w:rsidR="00183735" w:rsidRPr="00320611">
          <w:rPr>
            <w:rFonts w:eastAsia="맑은 고딕"/>
          </w:rPr>
          <w:t>Steps</w:t>
        </w:r>
        <w:r w:rsidR="00183735">
          <w:rPr>
            <w:rFonts w:eastAsia="맑은 고딕"/>
            <w:lang w:val="en-US"/>
          </w:rPr>
          <w:t> </w:t>
        </w:r>
      </w:ins>
      <w:r w:rsidRPr="00320611">
        <w:rPr>
          <w:rFonts w:eastAsia="맑은 고딕"/>
        </w:rPr>
        <w:t>4-</w:t>
      </w:r>
      <w:del w:id="2657" w:author="S2-2204788" w:date="2022-05-24T09:20:00Z">
        <w:r w:rsidRPr="00320611" w:rsidDel="0079325B">
          <w:rPr>
            <w:rFonts w:eastAsia="맑은 고딕"/>
          </w:rPr>
          <w:delText xml:space="preserve">7 </w:delText>
        </w:r>
      </w:del>
      <w:ins w:id="2658" w:author="S2-2204788" w:date="2022-05-24T09:20:00Z">
        <w:r w:rsidR="0079325B">
          <w:rPr>
            <w:rFonts w:eastAsia="맑은 고딕"/>
          </w:rPr>
          <w:t>8</w:t>
        </w:r>
        <w:r w:rsidR="0079325B" w:rsidRPr="00320611">
          <w:rPr>
            <w:rFonts w:eastAsia="맑은 고딕"/>
          </w:rPr>
          <w:t xml:space="preserve"> </w:t>
        </w:r>
      </w:ins>
      <w:r w:rsidRPr="00320611">
        <w:rPr>
          <w:rFonts w:eastAsia="맑은 고딕"/>
        </w:rPr>
        <w:t>are skipped.</w:t>
      </w:r>
    </w:p>
    <w:p w14:paraId="78CFA2A0" w14:textId="41158A27" w:rsidR="003A5264" w:rsidRPr="00320611" w:rsidRDefault="003A5264" w:rsidP="003A5264">
      <w:pPr>
        <w:pStyle w:val="B2"/>
        <w:rPr>
          <w:rFonts w:eastAsia="맑은 고딕"/>
        </w:rPr>
      </w:pPr>
      <w:r w:rsidRPr="00320611">
        <w:rPr>
          <w:rFonts w:eastAsia="맑은 고딕"/>
        </w:rPr>
        <w:t>-</w:t>
      </w:r>
      <w:r w:rsidRPr="00320611">
        <w:rPr>
          <w:rFonts w:eastAsia="맑은 고딕"/>
        </w:rPr>
        <w:tab/>
        <w:t xml:space="preserve">If the UE entry to be deleted is not stored at the NSACF, the NSACF interact with the Primary NSACF. </w:t>
      </w:r>
      <w:del w:id="2659" w:author="Rapporteur" w:date="2022-05-24T16:02:00Z">
        <w:r w:rsidRPr="00320611" w:rsidDel="00183735">
          <w:rPr>
            <w:rFonts w:eastAsia="맑은 고딕"/>
          </w:rPr>
          <w:delText xml:space="preserve">Steps </w:delText>
        </w:r>
      </w:del>
      <w:ins w:id="2660" w:author="Rapporteur" w:date="2022-05-24T16:02:00Z">
        <w:r w:rsidR="00183735" w:rsidRPr="00320611">
          <w:rPr>
            <w:rFonts w:eastAsia="맑은 고딕"/>
          </w:rPr>
          <w:t>Steps</w:t>
        </w:r>
        <w:r w:rsidR="00183735">
          <w:rPr>
            <w:rFonts w:eastAsia="맑은 고딕"/>
            <w:lang w:val="en-US"/>
          </w:rPr>
          <w:t> </w:t>
        </w:r>
      </w:ins>
      <w:r w:rsidRPr="00320611">
        <w:rPr>
          <w:rFonts w:eastAsia="맑은 고딕"/>
        </w:rPr>
        <w:t>4-</w:t>
      </w:r>
      <w:del w:id="2661" w:author="S2-2204788" w:date="2022-05-24T09:21:00Z">
        <w:r w:rsidRPr="00320611" w:rsidDel="0079325B">
          <w:rPr>
            <w:rFonts w:eastAsia="맑은 고딕"/>
          </w:rPr>
          <w:delText xml:space="preserve">7 </w:delText>
        </w:r>
      </w:del>
      <w:ins w:id="2662" w:author="S2-2204788" w:date="2022-05-24T09:21:00Z">
        <w:r w:rsidR="0079325B">
          <w:rPr>
            <w:rFonts w:eastAsia="맑은 고딕"/>
          </w:rPr>
          <w:t>8</w:t>
        </w:r>
        <w:r w:rsidR="0079325B" w:rsidRPr="00320611">
          <w:rPr>
            <w:rFonts w:eastAsia="맑은 고딕"/>
          </w:rPr>
          <w:t xml:space="preserve"> </w:t>
        </w:r>
      </w:ins>
      <w:r w:rsidRPr="00320611">
        <w:rPr>
          <w:rFonts w:eastAsia="맑은 고딕"/>
        </w:rPr>
        <w:t>are executed.</w:t>
      </w:r>
    </w:p>
    <w:p w14:paraId="39FAFFCA" w14:textId="41599680" w:rsidR="003A5264" w:rsidRPr="00320611" w:rsidRDefault="003A5264" w:rsidP="003A5264">
      <w:pPr>
        <w:pStyle w:val="B1"/>
        <w:rPr>
          <w:rFonts w:eastAsia="맑은 고딕"/>
        </w:rPr>
      </w:pPr>
      <w:r w:rsidRPr="00320611">
        <w:rPr>
          <w:rFonts w:eastAsia="맑은 고딕"/>
        </w:rPr>
        <w:t>4.</w:t>
      </w:r>
      <w:r w:rsidRPr="00320611">
        <w:rPr>
          <w:rFonts w:eastAsia="맑은 고딕"/>
        </w:rPr>
        <w:tab/>
        <w:t>If the Primary NSACF has not been discovered before, the NSACF discovers an</w:t>
      </w:r>
      <w:r w:rsidRPr="00320611">
        <w:rPr>
          <w:rFonts w:eastAsia="맑은 고딕"/>
        </w:rPr>
        <w:lastRenderedPageBreak/>
        <w:t>d selects the Primary NSACF</w:t>
      </w:r>
      <w:del w:id="2663" w:author="S2-2204788" w:date="2022-05-24T09:21:00Z">
        <w:r w:rsidRPr="00320611" w:rsidDel="0079325B">
          <w:rPr>
            <w:rFonts w:eastAsia="맑은 고딕"/>
          </w:rPr>
          <w:delText xml:space="preserve"> per the NF type</w:delText>
        </w:r>
      </w:del>
      <w:ins w:id="2664" w:author="S2-2204788" w:date="2022-05-24T09:21:00Z">
        <w:r w:rsidR="0079325B">
          <w:t>, which manages the global service area</w:t>
        </w:r>
      </w:ins>
      <w:r w:rsidRPr="00320611">
        <w:rPr>
          <w:rFonts w:eastAsia="맑은 고딕"/>
        </w:rPr>
        <w:t>.</w:t>
      </w:r>
    </w:p>
    <w:p w14:paraId="7244FDB1" w14:textId="77777777" w:rsidR="003A5264" w:rsidRPr="00320611" w:rsidRDefault="003A5264" w:rsidP="003A5264">
      <w:pPr>
        <w:pStyle w:val="B1"/>
        <w:rPr>
          <w:rFonts w:eastAsia="맑은 고딕"/>
        </w:rPr>
      </w:pPr>
      <w:r w:rsidRPr="00320611">
        <w:rPr>
          <w:rFonts w:eastAsia="맑은 고딕"/>
        </w:rPr>
        <w:t>5.</w:t>
      </w:r>
      <w:r w:rsidRPr="00320611">
        <w:rPr>
          <w:rFonts w:eastAsia="맑은 고딕"/>
        </w:rPr>
        <w:tab/>
        <w:t>The NSACF invokes Nnsacf_NSAC_NumberOfUEsUpdate_Request to the Primary NSACF.</w:t>
      </w:r>
    </w:p>
    <w:p w14:paraId="53EAC1B6" w14:textId="53DCE5EF" w:rsidR="003A5264" w:rsidRPr="00320611" w:rsidRDefault="003A5264" w:rsidP="003A5264">
      <w:pPr>
        <w:pStyle w:val="B1"/>
        <w:rPr>
          <w:rFonts w:eastAsia="맑은 고딕"/>
        </w:rPr>
      </w:pPr>
      <w:r w:rsidRPr="00320611">
        <w:rPr>
          <w:rFonts w:eastAsia="맑은 고딕"/>
        </w:rPr>
        <w:tab/>
        <w:t xml:space="preserve">The NSACF forwards the update request to the Primary NSACF. If the update flag parameter from the AMF indicates increase, the NSACF also include the </w:t>
      </w:r>
      <w:ins w:id="2665" w:author="S2-2204788" w:date="2022-05-24T09:21:00Z">
        <w:r w:rsidR="0079325B">
          <w:t>current</w:t>
        </w:r>
        <w:r w:rsidR="0079325B" w:rsidRPr="00320611">
          <w:t xml:space="preserve"> </w:t>
        </w:r>
      </w:ins>
      <w:r w:rsidRPr="00320611">
        <w:rPr>
          <w:rFonts w:eastAsia="맑은 고딕"/>
        </w:rPr>
        <w:t xml:space="preserve">local maximum number of UEs, which is the </w:t>
      </w:r>
      <w:del w:id="2666" w:author="S2-2204788" w:date="2022-05-24T09:21:00Z">
        <w:r w:rsidRPr="00320611" w:rsidDel="0079325B">
          <w:rPr>
            <w:rFonts w:eastAsia="맑은 고딕"/>
          </w:rPr>
          <w:delText xml:space="preserve">previous value </w:delText>
        </w:r>
      </w:del>
      <w:ins w:id="2667" w:author="S2-2204788" w:date="2022-05-24T09:21:00Z">
        <w:r w:rsidR="0079325B">
          <w:rPr>
            <w:rFonts w:eastAsia="맑은 고딕"/>
          </w:rPr>
          <w:t xml:space="preserve">last </w:t>
        </w:r>
      </w:ins>
      <w:r w:rsidRPr="00320611">
        <w:rPr>
          <w:rFonts w:eastAsia="맑은 고딕"/>
        </w:rPr>
        <w:t xml:space="preserve">received from </w:t>
      </w:r>
      <w:ins w:id="2668" w:author="S2-2204788" w:date="2022-05-24T09:21:00Z">
        <w:r w:rsidR="0079325B">
          <w:rPr>
            <w:rFonts w:eastAsia="맑은 고딕"/>
          </w:rPr>
          <w:t xml:space="preserve">the </w:t>
        </w:r>
      </w:ins>
      <w:r w:rsidRPr="00320611">
        <w:rPr>
          <w:rFonts w:eastAsia="맑은 고딕"/>
        </w:rPr>
        <w:t>Primary NSACF, i.e. the configured one before.</w:t>
      </w:r>
    </w:p>
    <w:p w14:paraId="7A6EB7A3" w14:textId="77777777" w:rsidR="003A5264" w:rsidRPr="00320611" w:rsidRDefault="003A5264" w:rsidP="003A5264">
      <w:pPr>
        <w:pStyle w:val="B1"/>
        <w:rPr>
          <w:rFonts w:eastAsia="맑은 고딕"/>
        </w:rPr>
      </w:pPr>
      <w:r w:rsidRPr="00320611">
        <w:rPr>
          <w:rFonts w:eastAsia="맑은 고딕"/>
        </w:rPr>
        <w:t>6.</w:t>
      </w:r>
      <w:r w:rsidRPr="00320611">
        <w:rPr>
          <w:rFonts w:eastAsia="맑은 고딕"/>
        </w:rPr>
        <w:tab/>
        <w:t>The Primary NSACF performs NSAC for the indicated S-NSSAI.</w:t>
      </w:r>
    </w:p>
    <w:p w14:paraId="4CD21E95" w14:textId="77777777" w:rsidR="0079325B" w:rsidRDefault="003A5264" w:rsidP="003A5264">
      <w:pPr>
        <w:pStyle w:val="B1"/>
        <w:rPr>
          <w:ins w:id="2669" w:author="S2-2204788" w:date="2022-05-24T09:23:00Z"/>
          <w:rFonts w:eastAsia="맑은 고딕"/>
        </w:rPr>
      </w:pPr>
      <w:r w:rsidRPr="00320611">
        <w:rPr>
          <w:rFonts w:eastAsia="맑은 고딕"/>
        </w:rPr>
        <w:tab/>
        <w:t>If the update flag parameter from the NSACF indicates increase and the local maximum number is received</w:t>
      </w:r>
      <w:ins w:id="2670" w:author="S2-2204788" w:date="2022-05-24T09:22:00Z">
        <w:r w:rsidR="0079325B" w:rsidRPr="0079325B">
          <w:t xml:space="preserve"> </w:t>
        </w:r>
        <w:r w:rsidR="0079325B" w:rsidRPr="000F2D7A">
          <w:t xml:space="preserve">by the Primary NSACF from the </w:t>
        </w:r>
        <w:r w:rsidR="0079325B" w:rsidRPr="00A006E8">
          <w:t>NSACF</w:t>
        </w:r>
      </w:ins>
      <w:r w:rsidRPr="00320611">
        <w:rPr>
          <w:rFonts w:eastAsia="맑은 고딕"/>
        </w:rPr>
        <w:t xml:space="preserve">, per operator's policy, the Primary NSACF may </w:t>
      </w:r>
      <w:del w:id="2671" w:author="S2-2204788" w:date="2022-05-24T09:22:00Z">
        <w:r w:rsidRPr="00320611" w:rsidDel="0079325B">
          <w:rPr>
            <w:rFonts w:eastAsia="맑은 고딕"/>
          </w:rPr>
          <w:delText xml:space="preserve">want to </w:delText>
        </w:r>
      </w:del>
      <w:r w:rsidRPr="00320611">
        <w:rPr>
          <w:rFonts w:eastAsia="맑은 고딕"/>
        </w:rPr>
        <w:t xml:space="preserve">delegate the </w:t>
      </w:r>
      <w:ins w:id="2672" w:author="S2-2204788" w:date="2022-05-24T09:22:00Z">
        <w:r w:rsidR="0079325B" w:rsidRPr="000F2D7A">
          <w:t>subsequent</w:t>
        </w:r>
      </w:ins>
      <w:del w:id="2673" w:author="S2-2204788" w:date="2022-05-24T09:22:00Z">
        <w:r w:rsidRPr="00320611" w:rsidDel="0079325B">
          <w:rPr>
            <w:rFonts w:eastAsia="맑은 고딕"/>
          </w:rPr>
          <w:delText>following</w:delText>
        </w:r>
      </w:del>
      <w:r w:rsidRPr="00320611">
        <w:rPr>
          <w:rFonts w:eastAsia="맑은 고딕"/>
        </w:rPr>
        <w:t xml:space="preserve"> NSAC update request </w:t>
      </w:r>
      <w:del w:id="2674" w:author="S2-2204788" w:date="2022-05-24T09:22:00Z">
        <w:r w:rsidRPr="00320611" w:rsidDel="0079325B">
          <w:rPr>
            <w:rFonts w:eastAsia="맑은 고딕"/>
          </w:rPr>
          <w:delText>done at</w:delText>
        </w:r>
      </w:del>
      <w:ins w:id="2675" w:author="S2-2204788" w:date="2022-05-24T09:22:00Z">
        <w:r w:rsidR="0079325B">
          <w:rPr>
            <w:rFonts w:eastAsia="맑은 고딕"/>
          </w:rPr>
          <w:t>to</w:t>
        </w:r>
      </w:ins>
      <w:r w:rsidRPr="00320611">
        <w:rPr>
          <w:rFonts w:eastAsia="맑은 고딕"/>
        </w:rPr>
        <w:t xml:space="preserve"> the NSACF. If the following NSAC update request is </w:t>
      </w:r>
      <w:del w:id="2676" w:author="S2-2204788" w:date="2022-05-24T09:23:00Z">
        <w:r w:rsidRPr="00320611" w:rsidDel="0079325B">
          <w:rPr>
            <w:rFonts w:eastAsia="맑은 고딕"/>
          </w:rPr>
          <w:delText>expected to be updated at</w:delText>
        </w:r>
      </w:del>
      <w:ins w:id="2677" w:author="S2-2204788" w:date="2022-05-24T09:23:00Z">
        <w:r w:rsidR="0079325B">
          <w:rPr>
            <w:rFonts w:eastAsia="맑은 고딕"/>
          </w:rPr>
          <w:t>delegated to</w:t>
        </w:r>
      </w:ins>
      <w:r w:rsidRPr="00320611">
        <w:rPr>
          <w:rFonts w:eastAsia="맑은 고딕"/>
        </w:rPr>
        <w:t xml:space="preserve"> the NSACF, the Primary NSACF increases the local maximum number of UEs allocated to the NSACF and </w:t>
      </w:r>
      <w:del w:id="2678" w:author="S2-2204788" w:date="2022-05-24T09:23:00Z">
        <w:r w:rsidRPr="00320611" w:rsidDel="0079325B">
          <w:rPr>
            <w:rFonts w:eastAsia="맑은 고딕"/>
          </w:rPr>
          <w:delText xml:space="preserve">ignores </w:delText>
        </w:r>
      </w:del>
      <w:ins w:id="2679" w:author="S2-2204788" w:date="2022-05-24T09:23:00Z">
        <w:r w:rsidR="0079325B" w:rsidRPr="00273BF1">
          <w:t>does not store</w:t>
        </w:r>
        <w:r w:rsidR="0079325B" w:rsidRPr="00320611">
          <w:rPr>
            <w:rFonts w:eastAsia="맑은 고딕"/>
          </w:rPr>
          <w:t xml:space="preserve"> </w:t>
        </w:r>
      </w:ins>
      <w:r w:rsidRPr="00320611">
        <w:rPr>
          <w:rFonts w:eastAsia="맑은 고딕"/>
        </w:rPr>
        <w:t xml:space="preserve">the received UE ID information. </w:t>
      </w:r>
    </w:p>
    <w:p w14:paraId="58207D29" w14:textId="77777777" w:rsidR="006B4E73" w:rsidRDefault="0079325B" w:rsidP="0079325B">
      <w:pPr>
        <w:pStyle w:val="B1"/>
        <w:rPr>
          <w:ins w:id="2680" w:author="S2-2204788" w:date="2022-05-24T09:25:00Z"/>
          <w:rFonts w:eastAsia="맑은 고딕"/>
        </w:rPr>
      </w:pPr>
      <w:ins w:id="2681" w:author="S2-2204788" w:date="2022-05-24T09:23:00Z">
        <w:r>
          <w:rPr>
            <w:rFonts w:eastAsia="맑은 고딕"/>
          </w:rPr>
          <w:tab/>
        </w:r>
      </w:ins>
      <w:r w:rsidR="003A5264" w:rsidRPr="00320611">
        <w:rPr>
          <w:rFonts w:eastAsia="맑은 고딕"/>
        </w:rPr>
        <w:t xml:space="preserve">If the update flag parameter from the NSACF indicates increase and the </w:t>
      </w:r>
      <w:del w:id="2682" w:author="S2-2204788" w:date="2022-05-24T09:23:00Z">
        <w:r w:rsidR="003A5264" w:rsidRPr="00320611" w:rsidDel="0079325B">
          <w:rPr>
            <w:rFonts w:eastAsia="맑은 고딕"/>
          </w:rPr>
          <w:delText xml:space="preserve">following </w:delText>
        </w:r>
      </w:del>
      <w:ins w:id="2683" w:author="S2-2204788" w:date="2022-05-24T09:23:00Z">
        <w:r w:rsidRPr="00273BF1">
          <w:t xml:space="preserve">subsequent </w:t>
        </w:r>
      </w:ins>
      <w:r w:rsidR="003A5264" w:rsidRPr="00320611">
        <w:rPr>
          <w:rFonts w:eastAsia="맑은 고딕"/>
        </w:rPr>
        <w:t xml:space="preserve">NSAC update request is expected to be </w:t>
      </w:r>
      <w:del w:id="2684" w:author="S2-2204788" w:date="2022-05-24T09:23:00Z">
        <w:r w:rsidR="003A5264" w:rsidRPr="00320611" w:rsidDel="0079325B">
          <w:rPr>
            <w:rFonts w:eastAsia="맑은 고딕"/>
          </w:rPr>
          <w:delText xml:space="preserve">updated </w:delText>
        </w:r>
      </w:del>
      <w:ins w:id="2685" w:author="S2-2204788" w:date="2022-05-24T09:23:00Z">
        <w:r w:rsidRPr="00273BF1">
          <w:t xml:space="preserve">handled </w:t>
        </w:r>
      </w:ins>
      <w:r w:rsidR="003A5264" w:rsidRPr="00320611">
        <w:rPr>
          <w:rFonts w:eastAsia="맑은 고딕"/>
        </w:rPr>
        <w:t>at the Primary NSACF</w:t>
      </w:r>
      <w:ins w:id="2686" w:author="S2-2204788" w:date="2022-05-24T09:25:00Z">
        <w:r w:rsidR="006B4E73" w:rsidRPr="006B4E73">
          <w:t xml:space="preserve"> </w:t>
        </w:r>
        <w:r w:rsidR="006B4E73" w:rsidRPr="00273BF1">
          <w:t>due to local maximum number is reached</w:t>
        </w:r>
      </w:ins>
      <w:del w:id="2687" w:author="S2-2204788" w:date="2022-05-24T09:25:00Z">
        <w:r w:rsidR="003A5264" w:rsidRPr="00320611" w:rsidDel="006B4E73">
          <w:rPr>
            <w:rFonts w:eastAsia="맑은 고딕"/>
          </w:rPr>
          <w:delText>,</w:delText>
        </w:r>
      </w:del>
      <w:ins w:id="2688" w:author="S2-2204788" w:date="2022-05-24T09:25:00Z">
        <w:r w:rsidR="006B4E73">
          <w:rPr>
            <w:rFonts w:eastAsia="맑은 고딕"/>
          </w:rPr>
          <w:t>:</w:t>
        </w:r>
      </w:ins>
    </w:p>
    <w:p w14:paraId="73DB980D" w14:textId="77777777" w:rsidR="006B4E73" w:rsidRPr="00273BF1" w:rsidRDefault="006B4E73">
      <w:pPr>
        <w:pStyle w:val="B2"/>
        <w:numPr>
          <w:ilvl w:val="0"/>
          <w:numId w:val="27"/>
        </w:numPr>
        <w:rPr>
          <w:ins w:id="2689" w:author="S2-2204788" w:date="2022-05-24T09:25:00Z"/>
        </w:rPr>
        <w:pPrChange w:id="2690" w:author="S2-2205380" w:date="2022-05-24T09:59:00Z">
          <w:pPr>
            <w:pStyle w:val="B2"/>
            <w:numPr>
              <w:numId w:val="41"/>
            </w:numPr>
            <w:tabs>
              <w:tab w:val="num" w:pos="360"/>
              <w:tab w:val="num" w:pos="720"/>
            </w:tabs>
            <w:ind w:left="644" w:hanging="360"/>
          </w:pPr>
        </w:pPrChange>
      </w:pPr>
      <w:ins w:id="2691" w:author="S2-2204788" w:date="2022-05-24T09:25:00Z">
        <w:r w:rsidRPr="00273BF1">
          <w:rPr>
            <w:lang w:val="en-US"/>
          </w:rPr>
          <w:t>I</w:t>
        </w:r>
        <w:r w:rsidRPr="00273BF1">
          <w:t>f the Primary NSACF has not allocated the complete range of the global maximum number, per the received UE ID information the UE entry stored at the Primary NSACF is updated for the related UE ID, including the NF ID and Access type.</w:t>
        </w:r>
      </w:ins>
    </w:p>
    <w:p w14:paraId="4A652BE6" w14:textId="77777777" w:rsidR="006B4E73" w:rsidRPr="00273BF1" w:rsidRDefault="006B4E73">
      <w:pPr>
        <w:pStyle w:val="B2"/>
        <w:numPr>
          <w:ilvl w:val="0"/>
          <w:numId w:val="27"/>
        </w:numPr>
        <w:rPr>
          <w:ins w:id="2692" w:author="S2-2204788" w:date="2022-05-24T09:25:00Z"/>
        </w:rPr>
        <w:pPrChange w:id="2693" w:author="S2-2205380" w:date="2022-05-24T09:59:00Z">
          <w:pPr>
            <w:pStyle w:val="B2"/>
            <w:numPr>
              <w:numId w:val="41"/>
            </w:numPr>
            <w:tabs>
              <w:tab w:val="num" w:pos="360"/>
              <w:tab w:val="num" w:pos="720"/>
            </w:tabs>
            <w:ind w:left="644" w:hanging="360"/>
          </w:pPr>
        </w:pPrChange>
      </w:pPr>
      <w:bookmarkStart w:id="2694" w:name="_Hlk103773920"/>
      <w:ins w:id="2695" w:author="S2-2204788" w:date="2022-05-24T09:25:00Z">
        <w:r w:rsidRPr="00273BF1">
          <w:t xml:space="preserve">If the Primary NSACF has allocated the complete range of the global maximum number </w:t>
        </w:r>
        <w:r w:rsidRPr="00273BF1">
          <w:rPr>
            <w:lang w:val="en-US"/>
          </w:rPr>
          <w:t xml:space="preserve">, </w:t>
        </w:r>
        <w:r w:rsidRPr="00273BF1">
          <w:t>th</w:t>
        </w:r>
        <w:r w:rsidRPr="00273BF1">
          <w:rPr>
            <w:lang w:val="en-US"/>
          </w:rPr>
          <w:t>e</w:t>
        </w:r>
        <w:r w:rsidRPr="00273BF1">
          <w:t xml:space="preserve">n </w:t>
        </w:r>
        <w:r w:rsidRPr="00273BF1">
          <w:rPr>
            <w:lang w:val="en-US"/>
          </w:rPr>
          <w:t>the</w:t>
        </w:r>
        <w:r w:rsidRPr="00273BF1">
          <w:t xml:space="preserve"> UE cannot be granted admission</w:t>
        </w:r>
        <w:r w:rsidRPr="00273BF1">
          <w:rPr>
            <w:lang w:val="en-US"/>
          </w:rPr>
          <w:t xml:space="preserve">. However SC </w:t>
        </w:r>
        <w:r w:rsidRPr="00B313C0">
          <w:rPr>
            <w:lang w:val="en-US"/>
          </w:rPr>
          <w:t>can still be supported if the UE ID was managed by the primary NSACF</w:t>
        </w:r>
        <w:r w:rsidRPr="00BF3413">
          <w:rPr>
            <w:lang w:val="en-US"/>
          </w:rPr>
          <w:t xml:space="preserve"> when the UE</w:t>
        </w:r>
        <w:r w:rsidRPr="00444142">
          <w:rPr>
            <w:lang w:val="en-US"/>
          </w:rPr>
          <w:t xml:space="preserve"> first registered </w:t>
        </w:r>
        <w:r w:rsidRPr="00745470">
          <w:rPr>
            <w:lang w:val="en-US"/>
          </w:rPr>
          <w:t>for admission in an old SA served by a local NSACF that forwarded the requested to the primary NSACF</w:t>
        </w:r>
        <w:r w:rsidRPr="00273BF1">
          <w:t>.</w:t>
        </w:r>
        <w:bookmarkEnd w:id="2694"/>
      </w:ins>
    </w:p>
    <w:p w14:paraId="2651F617" w14:textId="027C3252" w:rsidR="006B4E73" w:rsidRPr="00273BF1" w:rsidRDefault="006B4E73" w:rsidP="006B4E73">
      <w:pPr>
        <w:pStyle w:val="NO"/>
        <w:rPr>
          <w:ins w:id="2696" w:author="S2-2204788" w:date="2022-05-24T09:25:00Z"/>
        </w:rPr>
      </w:pPr>
      <w:ins w:id="2697" w:author="S2-2204788" w:date="2022-05-24T09:25:00Z">
        <w:r w:rsidRPr="00273BF1">
          <w:t>NOTE</w:t>
        </w:r>
        <w:del w:id="2698" w:author="Rapporteur" w:date="2022-05-24T16:02:00Z">
          <w:r w:rsidRPr="00273BF1" w:rsidDel="00183735">
            <w:delText xml:space="preserve"> </w:delText>
          </w:r>
        </w:del>
      </w:ins>
      <w:ins w:id="2699" w:author="Rapporteur" w:date="2022-05-24T16:02:00Z">
        <w:r w:rsidR="00183735">
          <w:rPr>
            <w:lang w:val="en-US"/>
          </w:rPr>
          <w:t> </w:t>
        </w:r>
      </w:ins>
      <w:ins w:id="2700" w:author="S2-2204788" w:date="2022-05-24T09:25:00Z">
        <w:r w:rsidRPr="00273BF1">
          <w:t>1:</w:t>
        </w:r>
        <w:del w:id="2701" w:author="Rapporteur" w:date="2022-05-24T16:02:00Z">
          <w:r w:rsidRPr="00273BF1" w:rsidDel="00183735">
            <w:rPr>
              <w:lang w:val="en-US"/>
            </w:rPr>
            <w:delText xml:space="preserve"> </w:delText>
          </w:r>
        </w:del>
      </w:ins>
      <w:ins w:id="2702" w:author="Rapporteur" w:date="2022-05-24T16:02:00Z">
        <w:r w:rsidR="00183735">
          <w:rPr>
            <w:lang w:val="en-US"/>
          </w:rPr>
          <w:tab/>
        </w:r>
      </w:ins>
      <w:ins w:id="2703" w:author="S2-2204788" w:date="2022-05-24T09:25:00Z">
        <w:r w:rsidRPr="00273BF1">
          <w:rPr>
            <w:lang w:val="en-US"/>
          </w:rPr>
          <w:tab/>
          <w:t xml:space="preserve">For the whole global maximum number, the maximum number managed by primary NSACF is the last one to be reached. So before the maximum number managed by Primary NSACF is nearly to be reached, </w:t>
        </w:r>
        <w:r w:rsidRPr="00273BF1">
          <w:t>the primary NSACF can decrease the local maximum number of registered UEs according to step</w:t>
        </w:r>
        <w:del w:id="2704" w:author="Rapporteur" w:date="2022-05-24T16:02:00Z">
          <w:r w:rsidRPr="00273BF1" w:rsidDel="00183735">
            <w:delText xml:space="preserve"> </w:delText>
          </w:r>
        </w:del>
      </w:ins>
      <w:ins w:id="2705" w:author="Rapporteur" w:date="2022-05-24T16:02:00Z">
        <w:r w:rsidR="00183735">
          <w:rPr>
            <w:lang w:val="en-US"/>
          </w:rPr>
          <w:t> </w:t>
        </w:r>
      </w:ins>
      <w:ins w:id="2706" w:author="S2-2204788" w:date="2022-05-24T09:25:00Z">
        <w:r w:rsidRPr="00273BF1">
          <w:t>4 of clause</w:t>
        </w:r>
        <w:del w:id="2707" w:author="Rapporteur" w:date="2022-05-24T16:02:00Z">
          <w:r w:rsidRPr="00273BF1" w:rsidDel="00183735">
            <w:delText xml:space="preserve"> </w:delText>
          </w:r>
        </w:del>
      </w:ins>
      <w:ins w:id="2708" w:author="Rapporteur" w:date="2022-05-24T16:02:00Z">
        <w:r w:rsidR="00183735">
          <w:rPr>
            <w:lang w:val="en-US"/>
          </w:rPr>
          <w:t> </w:t>
        </w:r>
      </w:ins>
      <w:ins w:id="2709" w:author="S2-2204788" w:date="2022-05-24T09:25:00Z">
        <w:r w:rsidRPr="00273BF1">
          <w:t>6.13.3.3 for those Local NSACF that are below a configured usage threshold.</w:t>
        </w:r>
      </w:ins>
    </w:p>
    <w:p w14:paraId="6F6D1143" w14:textId="3BCB0178" w:rsidR="003A5264" w:rsidRPr="00320611" w:rsidRDefault="006B4E73" w:rsidP="006B4E73">
      <w:pPr>
        <w:pStyle w:val="B1"/>
        <w:rPr>
          <w:rFonts w:eastAsia="맑은 고딕"/>
        </w:rPr>
      </w:pPr>
      <w:ins w:id="2710" w:author="S2-2204788" w:date="2022-05-24T09:26:00Z">
        <w:r>
          <w:rPr>
            <w:rFonts w:eastAsia="맑은 고딕"/>
          </w:rPr>
          <w:tab/>
        </w:r>
      </w:ins>
      <w:ins w:id="2711" w:author="S2-2204788" w:date="2022-05-24T09:25:00Z">
        <w:r>
          <w:rPr>
            <w:rFonts w:eastAsia="맑은 고딕"/>
          </w:rPr>
          <w:t>If</w:t>
        </w:r>
      </w:ins>
      <w:r w:rsidR="003A5264" w:rsidRPr="00320611">
        <w:rPr>
          <w:rFonts w:eastAsia="맑은 고딕"/>
        </w:rPr>
        <w:t xml:space="preserve"> </w:t>
      </w:r>
      <w:del w:id="2712" w:author="S2-2204788" w:date="2022-05-24T09:26:00Z">
        <w:r w:rsidR="003A5264" w:rsidRPr="00320611" w:rsidDel="006B4E73">
          <w:rPr>
            <w:rFonts w:eastAsia="맑은 고딕"/>
          </w:rPr>
          <w:delText xml:space="preserve">or </w:delText>
        </w:r>
      </w:del>
      <w:r w:rsidR="003A5264" w:rsidRPr="00320611">
        <w:rPr>
          <w:rFonts w:eastAsia="맑은 고딕"/>
        </w:rPr>
        <w:t>the update flag parameter from the NSACF indicates decrease</w:t>
      </w:r>
      <w:ins w:id="2713" w:author="S2-2204788" w:date="2022-05-24T09:26:00Z">
        <w:r w:rsidRPr="006B4E73">
          <w:t xml:space="preserve"> </w:t>
        </w:r>
        <w:r w:rsidRPr="00273BF1">
          <w:t>and the UE entry is managed by the primary NSACF</w:t>
        </w:r>
      </w:ins>
      <w:r w:rsidR="003A5264" w:rsidRPr="00320611">
        <w:rPr>
          <w:rFonts w:eastAsia="맑은 고딕"/>
        </w:rPr>
        <w:t>, per the received UE ID information the UE entry stored at the Primary NSACF is updated for the related UE ID,</w:t>
      </w:r>
      <w:ins w:id="2714" w:author="S2-2204788" w:date="2022-05-24T09:26:00Z">
        <w:r w:rsidRPr="006B4E73">
          <w:t xml:space="preserve"> </w:t>
        </w:r>
        <w:r w:rsidRPr="00273BF1">
          <w:t>including the</w:t>
        </w:r>
      </w:ins>
      <w:r w:rsidR="003A5264" w:rsidRPr="00320611">
        <w:rPr>
          <w:rFonts w:eastAsia="맑은 고딕"/>
        </w:rPr>
        <w:t xml:space="preserve"> NF ID and Access type.</w:t>
      </w:r>
    </w:p>
    <w:p w14:paraId="0C0105B7" w14:textId="2BCC281F" w:rsidR="003A5264" w:rsidRPr="00320611" w:rsidRDefault="003A5264" w:rsidP="00FE6BC0">
      <w:pPr>
        <w:pStyle w:val="NO"/>
        <w:rPr>
          <w:rFonts w:eastAsia="맑은 고딕"/>
        </w:rPr>
      </w:pPr>
      <w:r w:rsidRPr="00320611">
        <w:rPr>
          <w:rFonts w:eastAsia="맑은 고딕"/>
        </w:rPr>
        <w:t>NOTE</w:t>
      </w:r>
      <w:ins w:id="2715" w:author="S2-2204788" w:date="2022-05-24T09:26:00Z">
        <w:del w:id="2716" w:author="Rapporteur" w:date="2022-05-24T16:02:00Z">
          <w:r w:rsidR="006B4E73" w:rsidDel="00183735">
            <w:rPr>
              <w:rFonts w:eastAsia="맑은 고딕"/>
            </w:rPr>
            <w:delText xml:space="preserve"> </w:delText>
          </w:r>
        </w:del>
      </w:ins>
      <w:ins w:id="2717" w:author="Rapporteur" w:date="2022-05-24T16:02:00Z">
        <w:r w:rsidR="00183735">
          <w:rPr>
            <w:rFonts w:eastAsia="맑은 고딕"/>
            <w:lang w:val="en-US"/>
          </w:rPr>
          <w:t> </w:t>
        </w:r>
      </w:ins>
      <w:ins w:id="2718" w:author="S2-2204788" w:date="2022-05-24T09:26:00Z">
        <w:r w:rsidR="006B4E73">
          <w:rPr>
            <w:rFonts w:eastAsia="맑은 고딕"/>
          </w:rPr>
          <w:t>2</w:t>
        </w:r>
      </w:ins>
      <w:r w:rsidRPr="00320611">
        <w:rPr>
          <w:rFonts w:eastAsia="맑은 고딕"/>
        </w:rPr>
        <w:t>:</w:t>
      </w:r>
      <w:r w:rsidRPr="00320611">
        <w:rPr>
          <w:rFonts w:eastAsia="맑은 고딕"/>
        </w:rPr>
        <w:tab/>
        <w:t>The UE entry managed by the Primary NSACF is used to support the session continuity when the UE moves to the new service area and local maximum number is reached at the target NSACF.</w:t>
      </w:r>
    </w:p>
    <w:p w14:paraId="26D5A653" w14:textId="77777777" w:rsidR="003A5264" w:rsidRPr="00320611" w:rsidRDefault="003A5264" w:rsidP="003A5264">
      <w:pPr>
        <w:pStyle w:val="B1"/>
        <w:rPr>
          <w:rFonts w:eastAsia="맑은 고딕"/>
        </w:rPr>
      </w:pPr>
      <w:r w:rsidRPr="00320611">
        <w:rPr>
          <w:rFonts w:eastAsia="맑은 고딕"/>
        </w:rPr>
        <w:tab/>
        <w:t>If the update flag parameter fr</w:t>
      </w:r>
      <w:r w:rsidRPr="00320611">
        <w:rPr>
          <w:rFonts w:eastAsia="맑은 고딕"/>
        </w:rPr>
        <w:lastRenderedPageBreak/>
        <w:t>om the NSACF indicates decrease, the Primary NSACF updates the UE entry for the related UE ID, NF ID and Access type.</w:t>
      </w:r>
    </w:p>
    <w:p w14:paraId="0654E4A7" w14:textId="0B0C0C8A" w:rsidR="003A5264" w:rsidRPr="00320611" w:rsidRDefault="003A5264" w:rsidP="003A5264">
      <w:pPr>
        <w:pStyle w:val="B1"/>
        <w:rPr>
          <w:rFonts w:eastAsia="맑은 고딕"/>
        </w:rPr>
      </w:pPr>
      <w:r w:rsidRPr="00320611">
        <w:rPr>
          <w:rFonts w:eastAsia="맑은 고딕"/>
        </w:rPr>
        <w:t>7.</w:t>
      </w:r>
      <w:r w:rsidRPr="00320611">
        <w:rPr>
          <w:rFonts w:eastAsia="맑은 고딕"/>
        </w:rPr>
        <w:tab/>
        <w:t>The Primary NSACF returns the Nnsacf_NSAC_NumberOfUEsUpdate_Response. If the local maximum number of UEs is increased by the Primary NSACF, the updated local maximum number of UEs is also included, i.e. the updated configured value</w:t>
      </w:r>
      <w:ins w:id="2719" w:author="S2-2204788" w:date="2022-05-24T09:26:00Z">
        <w:r w:rsidR="006B4E73" w:rsidRPr="006B4E73">
          <w:t xml:space="preserve"> </w:t>
        </w:r>
        <w:r w:rsidR="006B4E73">
          <w:t>at the NSACF</w:t>
        </w:r>
      </w:ins>
      <w:r w:rsidRPr="00320611">
        <w:rPr>
          <w:rFonts w:eastAsia="맑은 고딕"/>
        </w:rPr>
        <w:t>.</w:t>
      </w:r>
    </w:p>
    <w:p w14:paraId="50F6A347" w14:textId="77777777" w:rsidR="003A5264" w:rsidRPr="00320611" w:rsidRDefault="003A5264" w:rsidP="003A5264">
      <w:pPr>
        <w:pStyle w:val="B1"/>
        <w:rPr>
          <w:rFonts w:eastAsia="맑은 고딕"/>
        </w:rPr>
      </w:pPr>
      <w:r w:rsidRPr="00320611">
        <w:rPr>
          <w:rFonts w:eastAsia="맑은 고딕"/>
        </w:rPr>
        <w:t>8.</w:t>
      </w:r>
      <w:r w:rsidRPr="00320611">
        <w:rPr>
          <w:rFonts w:eastAsia="맑은 고딕"/>
        </w:rPr>
        <w:tab/>
        <w:t>The NSACF checks the response from primary NSACF and determines whether it need update the UE entry stored at the NSACF.</w:t>
      </w:r>
    </w:p>
    <w:p w14:paraId="3A168D14" w14:textId="117327ED" w:rsidR="003A5264" w:rsidRPr="00320611" w:rsidRDefault="003A5264" w:rsidP="003A5264">
      <w:pPr>
        <w:pStyle w:val="B1"/>
        <w:rPr>
          <w:rFonts w:eastAsia="맑은 고딕"/>
        </w:rPr>
      </w:pPr>
      <w:r w:rsidRPr="00320611">
        <w:rPr>
          <w:rFonts w:eastAsia="맑은 고딕"/>
        </w:rPr>
        <w:tab/>
        <w:t xml:space="preserve">If </w:t>
      </w:r>
      <w:del w:id="2720" w:author="S2-2204788" w:date="2022-05-24T09:27:00Z">
        <w:r w:rsidRPr="00320611" w:rsidDel="006B4E73">
          <w:rPr>
            <w:rFonts w:eastAsia="맑은 고딕"/>
          </w:rPr>
          <w:delText xml:space="preserve">the </w:delText>
        </w:r>
      </w:del>
      <w:ins w:id="2721" w:author="S2-2204788" w:date="2022-05-24T09:27:00Z">
        <w:r w:rsidR="006B4E73">
          <w:t xml:space="preserve">a new </w:t>
        </w:r>
      </w:ins>
      <w:r w:rsidRPr="00320611">
        <w:rPr>
          <w:rFonts w:eastAsia="맑은 고딕"/>
        </w:rPr>
        <w:t>local maximum number of UEs is received from Primary NSACF, the NSACF replaces the local maximum number of UEs with the received updated value and update the UE entry for the related UE ID, NF ID and Access type. In other case the NSACF forwards the response to the AMF.</w:t>
      </w:r>
    </w:p>
    <w:p w14:paraId="63F81855" w14:textId="577E3487" w:rsidR="003A5264" w:rsidRPr="00320611" w:rsidRDefault="003A5264" w:rsidP="003A5264">
      <w:pPr>
        <w:pStyle w:val="B1"/>
        <w:rPr>
          <w:rFonts w:eastAsia="맑은 고딕"/>
        </w:rPr>
      </w:pPr>
      <w:r w:rsidRPr="00320611">
        <w:rPr>
          <w:rFonts w:eastAsia="맑은 고딕"/>
        </w:rPr>
        <w:t>9.</w:t>
      </w:r>
      <w:r w:rsidRPr="00320611">
        <w:rPr>
          <w:rFonts w:eastAsia="맑은 고딕"/>
        </w:rPr>
        <w:tab/>
        <w:t xml:space="preserve">Same as the step 4 defined in clause 4.2.11.2 of </w:t>
      </w:r>
      <w:r w:rsidR="00E878F1" w:rsidRPr="00320611">
        <w:rPr>
          <w:rFonts w:eastAsia="맑은 고딕"/>
        </w:rPr>
        <w:t>TS</w:t>
      </w:r>
      <w:r w:rsidR="00E878F1">
        <w:rPr>
          <w:rFonts w:eastAsia="맑은 고딕"/>
        </w:rPr>
        <w:t> </w:t>
      </w:r>
      <w:r w:rsidR="00E878F1" w:rsidRPr="00320611">
        <w:rPr>
          <w:rFonts w:eastAsia="맑은 고딕"/>
        </w:rPr>
        <w:t>23.502</w:t>
      </w:r>
      <w:r w:rsidR="00E878F1">
        <w:rPr>
          <w:rFonts w:eastAsia="맑은 고딕"/>
        </w:rPr>
        <w:t> </w:t>
      </w:r>
      <w:r w:rsidR="00E878F1" w:rsidRPr="00320611">
        <w:rPr>
          <w:rFonts w:eastAsia="맑은 고딕"/>
        </w:rPr>
        <w:t>[</w:t>
      </w:r>
      <w:r w:rsidRPr="00320611">
        <w:rPr>
          <w:rFonts w:eastAsia="맑은 고딕"/>
        </w:rPr>
        <w:t>5].</w:t>
      </w:r>
    </w:p>
    <w:p w14:paraId="68A30755" w14:textId="233F3FC8" w:rsidR="00A837AE" w:rsidRPr="00320611" w:rsidRDefault="00A837AE" w:rsidP="00C86DBB">
      <w:pPr>
        <w:pStyle w:val="41"/>
        <w:rPr>
          <w:lang w:eastAsia="ja-JP"/>
        </w:rPr>
      </w:pPr>
      <w:bookmarkStart w:id="2722" w:name="_Toc104302463"/>
      <w:bookmarkStart w:id="2723" w:name="_Toc104359429"/>
      <w:r w:rsidRPr="00320611">
        <w:rPr>
          <w:lang w:eastAsia="ja-JP"/>
        </w:rPr>
        <w:t>6.</w:t>
      </w:r>
      <w:r w:rsidR="00A9786D" w:rsidRPr="00320611">
        <w:rPr>
          <w:lang w:eastAsia="ja-JP"/>
        </w:rPr>
        <w:t>13</w:t>
      </w:r>
      <w:r w:rsidRPr="00320611">
        <w:rPr>
          <w:lang w:eastAsia="ja-JP"/>
        </w:rPr>
        <w:t>.3.2</w:t>
      </w:r>
      <w:r w:rsidRPr="00320611">
        <w:rPr>
          <w:lang w:eastAsia="ja-JP"/>
        </w:rPr>
        <w:tab/>
        <w:t>PDU Session management Procedures</w:t>
      </w:r>
      <w:bookmarkEnd w:id="2722"/>
      <w:bookmarkEnd w:id="2723"/>
    </w:p>
    <w:p w14:paraId="515D301A" w14:textId="6198E0EC" w:rsidR="00A837AE" w:rsidRPr="00320611" w:rsidRDefault="001B2090" w:rsidP="00FE6BC0">
      <w:pPr>
        <w:pStyle w:val="TH"/>
        <w:rPr>
          <w:rFonts w:eastAsia="맑은 고딕"/>
        </w:rPr>
      </w:pPr>
      <w:r w:rsidRPr="00320611">
        <w:rPr>
          <w:rFonts w:eastAsia="맑은 고딕"/>
        </w:rPr>
        <w:object w:dxaOrig="15346" w:dyaOrig="10036" w14:anchorId="2CA2A03A">
          <v:shape id="_x0000_i1046" type="#_x0000_t75" style="width:463.7pt;height:292.6pt" o:ole="">
            <v:imagedata r:id="rId53" o:title="" cropbottom="3410f" cropright="1214f"/>
          </v:shape>
          <o:OLEObject Type="Embed" ProgID="Visio.Drawing.15" ShapeID="_x0000_i1046" DrawAspect="Content" ObjectID="_1715402141" r:id="rId54"/>
        </w:object>
      </w:r>
    </w:p>
    <w:p w14:paraId="7F0B48AE" w14:textId="4C7EA995" w:rsidR="00A837AE" w:rsidRPr="00320611" w:rsidRDefault="00A837AE" w:rsidP="00FE6BC0">
      <w:pPr>
        <w:pStyle w:val="TF"/>
        <w:rPr>
          <w:rFonts w:eastAsia="맑은 고딕"/>
        </w:rPr>
      </w:pPr>
      <w:r w:rsidRPr="00320611">
        <w:rPr>
          <w:rFonts w:eastAsia="맑은 고딕"/>
        </w:rPr>
        <w:t>Figure 6.</w:t>
      </w:r>
      <w:r w:rsidR="00A9786D" w:rsidRPr="00320611">
        <w:rPr>
          <w:rFonts w:eastAsia="맑은 고딕"/>
        </w:rPr>
        <w:t>13</w:t>
      </w:r>
      <w:r w:rsidRPr="00320611">
        <w:rPr>
          <w:rFonts w:eastAsia="맑은 고딕"/>
        </w:rPr>
        <w:t>.3.2-1: NSAC check of the maximum number of PDU Sessions</w:t>
      </w:r>
    </w:p>
    <w:p w14:paraId="56A57A68" w14:textId="77777777" w:rsidR="006B4E73" w:rsidRDefault="006B4E73" w:rsidP="006B4E73">
      <w:pPr>
        <w:rPr>
          <w:ins w:id="2724" w:author="S2-2204788" w:date="2022-05-24T09:27:00Z"/>
        </w:rPr>
      </w:pPr>
      <w:ins w:id="2725" w:author="S2-2204788" w:date="2022-05-24T09:27:00Z">
        <w:r>
          <w:t>If a S-NSSAI is subject to counting of PDU sessions, it can be determined based on subscription information. This simplifies the configuration in roaming and non-roaming cases. Also, this enables to indicate per VPLMN whether the feature is activated for a S-NSSAI to the VPLMN.</w:t>
        </w:r>
      </w:ins>
    </w:p>
    <w:p w14:paraId="6EF04959" w14:textId="7C90A4C6" w:rsidR="00A837AE" w:rsidRPr="00320611" w:rsidRDefault="006B4E73" w:rsidP="00FE6BC0">
      <w:pPr>
        <w:rPr>
          <w:lang w:eastAsia="ja-JP"/>
        </w:rPr>
      </w:pPr>
      <w:ins w:id="2726" w:author="S2-2204788" w:date="2022-05-24T09:27:00Z">
        <w:r>
          <w:t xml:space="preserve">For a S-NSSAIs subject to counting of the number of PDU sessions, </w:t>
        </w:r>
      </w:ins>
      <w:del w:id="2727" w:author="S2-2204788" w:date="2022-05-24T09:27:00Z">
        <w:r w:rsidR="00FE6BC0" w:rsidRPr="00320611" w:rsidDel="006B4E73">
          <w:rPr>
            <w:lang w:eastAsia="ja-JP"/>
          </w:rPr>
          <w:delText>T</w:delText>
        </w:r>
      </w:del>
      <w:ins w:id="2728" w:author="S2-2204788" w:date="2022-05-24T09:27:00Z">
        <w:r>
          <w:rPr>
            <w:lang w:eastAsia="ja-JP"/>
          </w:rPr>
          <w:t>t</w:t>
        </w:r>
      </w:ins>
      <w:r w:rsidR="00FE6BC0" w:rsidRPr="00320611">
        <w:rPr>
          <w:lang w:eastAsia="ja-JP"/>
        </w:rPr>
        <w:t>he enforcement of maximum number of PDU Session established for an S-NSSAI is performed as following:</w:t>
      </w:r>
    </w:p>
    <w:p w14:paraId="54CC1D7A" w14:textId="18D0BE5F" w:rsidR="00FE6BC0" w:rsidRPr="00320611" w:rsidRDefault="00FE6BC0" w:rsidP="00FE6BC0">
      <w:pPr>
        <w:pStyle w:val="B1"/>
        <w:rPr>
          <w:rFonts w:eastAsia="맑은 고딕"/>
        </w:rPr>
      </w:pPr>
      <w:r w:rsidRPr="00320611">
        <w:rPr>
          <w:rFonts w:eastAsia="맑은 고딕"/>
        </w:rPr>
        <w:t>1-2.</w:t>
      </w:r>
      <w:r w:rsidRPr="00320611">
        <w:rPr>
          <w:rFonts w:eastAsia="맑은 고딕"/>
        </w:rPr>
        <w:tab/>
        <w:t xml:space="preserve">Same as the </w:t>
      </w:r>
      <w:del w:id="2729" w:author="Rapporteur" w:date="2022-05-24T16:02:00Z">
        <w:r w:rsidRPr="00320611" w:rsidDel="00183735">
          <w:rPr>
            <w:rFonts w:eastAsia="맑은 고딕"/>
          </w:rPr>
          <w:delText xml:space="preserve">steps </w:delText>
        </w:r>
      </w:del>
      <w:ins w:id="2730" w:author="Rapporteur" w:date="2022-05-24T16:02:00Z">
        <w:r w:rsidR="00183735" w:rsidRPr="00320611">
          <w:rPr>
            <w:rFonts w:eastAsia="맑은 고딕"/>
          </w:rPr>
          <w:t>steps</w:t>
        </w:r>
        <w:r w:rsidR="00183735">
          <w:rPr>
            <w:rFonts w:eastAsia="맑은 고딕"/>
            <w:lang w:val="en-US"/>
          </w:rPr>
          <w:t> </w:t>
        </w:r>
      </w:ins>
      <w:r w:rsidRPr="00320611">
        <w:rPr>
          <w:rFonts w:eastAsia="맑은 고딕"/>
        </w:rPr>
        <w:t xml:space="preserve">1-2 defined in clause 4.2.11.4 of </w:t>
      </w:r>
      <w:r w:rsidR="00E878F1" w:rsidRPr="00320611">
        <w:rPr>
          <w:rFonts w:eastAsia="맑은 고딕"/>
        </w:rPr>
        <w:t>TS</w:t>
      </w:r>
      <w:r w:rsidR="00E878F1">
        <w:rPr>
          <w:rFonts w:eastAsia="맑은 고딕"/>
        </w:rPr>
        <w:t> </w:t>
      </w:r>
      <w:r w:rsidR="00E878F1" w:rsidRPr="00320611">
        <w:rPr>
          <w:rFonts w:eastAsia="맑은 고딕"/>
        </w:rPr>
        <w:t>23.502</w:t>
      </w:r>
      <w:r w:rsidR="00E878F1">
        <w:rPr>
          <w:rFonts w:eastAsia="맑은 고딕"/>
        </w:rPr>
        <w:t> </w:t>
      </w:r>
      <w:r w:rsidR="00E878F1" w:rsidRPr="00320611">
        <w:rPr>
          <w:rFonts w:eastAsia="맑은 고딕"/>
        </w:rPr>
        <w:t>[</w:t>
      </w:r>
      <w:r w:rsidRPr="00320611">
        <w:rPr>
          <w:rFonts w:eastAsia="맑은 고딕"/>
        </w:rPr>
        <w:t>5].</w:t>
      </w:r>
    </w:p>
    <w:p w14:paraId="7FD49623" w14:textId="77777777" w:rsidR="00FE6BC0" w:rsidRPr="00320611" w:rsidRDefault="00FE6BC0" w:rsidP="00FE6BC0">
      <w:pPr>
        <w:pStyle w:val="B1"/>
        <w:rPr>
          <w:rFonts w:eastAsia="맑은 고딕"/>
        </w:rPr>
      </w:pPr>
      <w:r w:rsidRPr="00320611">
        <w:rPr>
          <w:rFonts w:eastAsia="맑은 고딕"/>
        </w:rPr>
        <w:t>3.</w:t>
      </w:r>
      <w:r w:rsidRPr="00320611">
        <w:rPr>
          <w:rFonts w:eastAsia="맑은 고딕"/>
        </w:rPr>
        <w:tab/>
        <w:t>The NSACF performs NSAC for the indicated S-NSSAI.</w:t>
      </w:r>
    </w:p>
    <w:p w14:paraId="540E3E42" w14:textId="7A21C022" w:rsidR="006B4E73" w:rsidRDefault="00FE6BC0" w:rsidP="00FE6BC0">
      <w:pPr>
        <w:pStyle w:val="B1"/>
        <w:rPr>
          <w:ins w:id="2731" w:author="S2-2204788" w:date="2022-05-24T09:27:00Z"/>
          <w:rFonts w:eastAsia="맑은 고딕"/>
        </w:rPr>
      </w:pPr>
      <w:r w:rsidRPr="00320611">
        <w:rPr>
          <w:rFonts w:eastAsia="맑은 고딕"/>
        </w:rPr>
        <w:tab/>
        <w:t>If the UE entry update at the NSACF is possible, e.g. Adding the associated PDU session ID for increase case or removing the associated PDU sessi</w:t>
      </w:r>
      <w:r w:rsidRPr="00320611">
        <w:rPr>
          <w:rFonts w:eastAsia="맑은 고딕"/>
        </w:rPr>
        <w:lastRenderedPageBreak/>
        <w:t xml:space="preserve">on ID for decrease case, same as step 3 defined in clause 4.2.11.4 of </w:t>
      </w:r>
      <w:r w:rsidR="00E878F1" w:rsidRPr="00320611">
        <w:rPr>
          <w:rFonts w:eastAsia="맑은 고딕"/>
        </w:rPr>
        <w:t>TS</w:t>
      </w:r>
      <w:r w:rsidR="00E878F1">
        <w:rPr>
          <w:rFonts w:eastAsia="맑은 고딕"/>
        </w:rPr>
        <w:t> </w:t>
      </w:r>
      <w:r w:rsidR="00E878F1" w:rsidRPr="00320611">
        <w:rPr>
          <w:rFonts w:eastAsia="맑은 고딕"/>
        </w:rPr>
        <w:t>23.502</w:t>
      </w:r>
      <w:r w:rsidR="00E878F1">
        <w:rPr>
          <w:rFonts w:eastAsia="맑은 고딕"/>
        </w:rPr>
        <w:t> </w:t>
      </w:r>
      <w:r w:rsidR="00E878F1" w:rsidRPr="00320611">
        <w:rPr>
          <w:rFonts w:eastAsia="맑은 고딕"/>
        </w:rPr>
        <w:t>[</w:t>
      </w:r>
      <w:r w:rsidRPr="00320611">
        <w:rPr>
          <w:rFonts w:eastAsia="맑은 고딕"/>
        </w:rPr>
        <w:t xml:space="preserve">5] is executed. </w:t>
      </w:r>
      <w:del w:id="2732" w:author="Rapporteur" w:date="2022-05-24T16:02:00Z">
        <w:r w:rsidRPr="00320611" w:rsidDel="00183735">
          <w:rPr>
            <w:rFonts w:eastAsia="맑은 고딕"/>
          </w:rPr>
          <w:delText xml:space="preserve">Steps </w:delText>
        </w:r>
      </w:del>
      <w:ins w:id="2733" w:author="Rapporteur" w:date="2022-05-24T16:02:00Z">
        <w:r w:rsidR="00183735" w:rsidRPr="00320611">
          <w:rPr>
            <w:rFonts w:eastAsia="맑은 고딕"/>
          </w:rPr>
          <w:t>Steps</w:t>
        </w:r>
        <w:r w:rsidR="00183735">
          <w:rPr>
            <w:rFonts w:eastAsia="맑은 고딕"/>
            <w:lang w:val="en-US"/>
          </w:rPr>
          <w:t> </w:t>
        </w:r>
      </w:ins>
      <w:r w:rsidRPr="00320611">
        <w:rPr>
          <w:rFonts w:eastAsia="맑은 고딕"/>
        </w:rPr>
        <w:t xml:space="preserve">4-8 are skipped. </w:t>
      </w:r>
    </w:p>
    <w:p w14:paraId="640CF8D6" w14:textId="2BC47C87" w:rsidR="00FE6BC0" w:rsidRDefault="006B4E73" w:rsidP="006B4E73">
      <w:pPr>
        <w:pStyle w:val="B1"/>
        <w:rPr>
          <w:ins w:id="2734" w:author="S2-2204788" w:date="2022-05-24T09:28:00Z"/>
          <w:rFonts w:eastAsia="맑은 고딕"/>
        </w:rPr>
      </w:pPr>
      <w:ins w:id="2735" w:author="S2-2204788" w:date="2022-05-24T09:27:00Z">
        <w:r>
          <w:rPr>
            <w:rFonts w:eastAsia="맑은 고딕"/>
          </w:rPr>
          <w:tab/>
        </w:r>
      </w:ins>
      <w:del w:id="2736" w:author="S2-2204788" w:date="2022-05-24T09:27:00Z">
        <w:r w:rsidR="00FE6BC0" w:rsidRPr="00320611" w:rsidDel="006B4E73">
          <w:rPr>
            <w:rFonts w:eastAsia="맑은 고딕"/>
          </w:rPr>
          <w:delText xml:space="preserve">Otherwise </w:delText>
        </w:r>
      </w:del>
      <w:ins w:id="2737" w:author="S2-2204788" w:date="2022-05-24T09:27:00Z">
        <w:r w:rsidRPr="005053D7">
          <w:t>If the UE entry update at the NSACF is impossible, i.e. the update flag parameter from the SMF(+PGW-C) indicates increase and by admitting the PDU session the local maximum PDU session number is reached,</w:t>
        </w:r>
        <w:r>
          <w:t xml:space="preserve"> </w:t>
        </w:r>
      </w:ins>
      <w:r w:rsidR="00FE6BC0" w:rsidRPr="00320611">
        <w:rPr>
          <w:rFonts w:eastAsia="맑은 고딕"/>
        </w:rPr>
        <w:t>the NSACF interact</w:t>
      </w:r>
      <w:ins w:id="2738" w:author="S2-2204788" w:date="2022-05-24T09:28:00Z">
        <w:r>
          <w:rPr>
            <w:rFonts w:eastAsia="맑은 고딕"/>
          </w:rPr>
          <w:t>s</w:t>
        </w:r>
      </w:ins>
      <w:r w:rsidR="00FE6BC0" w:rsidRPr="00320611">
        <w:rPr>
          <w:rFonts w:eastAsia="맑은 고딕"/>
        </w:rPr>
        <w:t xml:space="preserve"> with the Primary NSACF</w:t>
      </w:r>
      <w:ins w:id="2739" w:author="S2-2204788" w:date="2022-05-24T09:28:00Z">
        <w:r w:rsidRPr="006B4E73">
          <w:t xml:space="preserve"> </w:t>
        </w:r>
        <w:r w:rsidRPr="005053D7">
          <w:t>unless the Primary NSACF indicated to reject further PDU sessions in earlier interaction with a cause code (e.g. maximum number of PDU sessions reached). Step</w:t>
        </w:r>
        <w:del w:id="2740" w:author="Rapporteur" w:date="2022-05-24T16:02:00Z">
          <w:r w:rsidRPr="005053D7" w:rsidDel="00183735">
            <w:delText xml:space="preserve"> </w:delText>
          </w:r>
        </w:del>
      </w:ins>
      <w:ins w:id="2741" w:author="Rapporteur" w:date="2022-05-24T16:02:00Z">
        <w:r w:rsidR="00183735">
          <w:rPr>
            <w:lang w:val="en-US"/>
          </w:rPr>
          <w:t> </w:t>
        </w:r>
      </w:ins>
      <w:ins w:id="2742" w:author="S2-2204788" w:date="2022-05-24T09:28:00Z">
        <w:r w:rsidRPr="005053D7">
          <w:t>4-8 are executed</w:t>
        </w:r>
      </w:ins>
      <w:r w:rsidR="00FE6BC0" w:rsidRPr="00320611">
        <w:rPr>
          <w:rFonts w:eastAsia="맑은 고딕"/>
        </w:rPr>
        <w:t>.</w:t>
      </w:r>
    </w:p>
    <w:p w14:paraId="4047086C" w14:textId="50470C69" w:rsidR="006B4E73" w:rsidRPr="00320611" w:rsidRDefault="006B4E73" w:rsidP="006B4E73">
      <w:pPr>
        <w:pStyle w:val="B1"/>
        <w:rPr>
          <w:rFonts w:eastAsia="맑은 고딕"/>
        </w:rPr>
      </w:pPr>
      <w:ins w:id="2743" w:author="S2-2204788" w:date="2022-05-24T09:28:00Z">
        <w:r>
          <w:tab/>
        </w:r>
        <w:r w:rsidRPr="005053D7">
          <w:t>If the Primary NSACF indicates to reject the further admission before, the NSACF reject the admission of the new established PDU session. Step</w:t>
        </w:r>
        <w:del w:id="2744" w:author="Rapporteur" w:date="2022-05-24T16:02:00Z">
          <w:r w:rsidRPr="005053D7" w:rsidDel="00183735">
            <w:delText xml:space="preserve"> </w:delText>
          </w:r>
        </w:del>
      </w:ins>
      <w:ins w:id="2745" w:author="Rapporteur" w:date="2022-05-24T16:02:00Z">
        <w:r w:rsidR="00183735">
          <w:rPr>
            <w:lang w:val="en-US"/>
          </w:rPr>
          <w:t> </w:t>
        </w:r>
      </w:ins>
      <w:ins w:id="2746" w:author="S2-2204788" w:date="2022-05-24T09:28:00Z">
        <w:r w:rsidRPr="005053D7">
          <w:t>4-8 are skipped.</w:t>
        </w:r>
      </w:ins>
    </w:p>
    <w:p w14:paraId="36400316" w14:textId="3F79A1BF" w:rsidR="00FE6BC0" w:rsidRPr="00320611" w:rsidRDefault="00FE6BC0" w:rsidP="00FE6BC0">
      <w:pPr>
        <w:pStyle w:val="B1"/>
        <w:rPr>
          <w:rFonts w:eastAsia="맑은 고딕"/>
        </w:rPr>
      </w:pPr>
      <w:r w:rsidRPr="00320611">
        <w:rPr>
          <w:rFonts w:eastAsia="맑은 고딕"/>
        </w:rPr>
        <w:t>4.</w:t>
      </w:r>
      <w:r w:rsidRPr="00320611">
        <w:rPr>
          <w:rFonts w:eastAsia="맑은 고딕"/>
        </w:rPr>
        <w:tab/>
        <w:t>If the Primary NSACF has not been discovered before, the NSACF discovers and selects the Primary NSACF</w:t>
      </w:r>
      <w:del w:id="2747" w:author="S2-2204788" w:date="2022-05-24T09:28:00Z">
        <w:r w:rsidRPr="00320611" w:rsidDel="006B4E73">
          <w:rPr>
            <w:rFonts w:eastAsia="맑은 고딕"/>
          </w:rPr>
          <w:delText xml:space="preserve"> per the NF type</w:delText>
        </w:r>
      </w:del>
      <w:ins w:id="2748" w:author="S2-2204788" w:date="2022-05-24T09:28:00Z">
        <w:r w:rsidR="006B4E73" w:rsidRPr="005053D7">
          <w:t>, which manages the global service area</w:t>
        </w:r>
      </w:ins>
      <w:r w:rsidRPr="00320611">
        <w:rPr>
          <w:rFonts w:eastAsia="맑은 고딕"/>
        </w:rPr>
        <w:t>.</w:t>
      </w:r>
    </w:p>
    <w:p w14:paraId="26C1E626" w14:textId="77777777" w:rsidR="00FE6BC0" w:rsidRPr="00320611" w:rsidRDefault="00FE6BC0" w:rsidP="00FE6BC0">
      <w:pPr>
        <w:pStyle w:val="B1"/>
        <w:rPr>
          <w:rFonts w:eastAsia="맑은 고딕"/>
        </w:rPr>
      </w:pPr>
      <w:r w:rsidRPr="00320611">
        <w:rPr>
          <w:rFonts w:eastAsia="맑은 고딕"/>
        </w:rPr>
        <w:t>5.</w:t>
      </w:r>
      <w:r w:rsidRPr="00320611">
        <w:rPr>
          <w:rFonts w:eastAsia="맑은 고딕"/>
        </w:rPr>
        <w:tab/>
        <w:t>The NSACF invokes Nnsacf_NSAC_NumberUpdate_Request to the Primary NSACF. The message includes the S-NSSAI, requested local maximum PDU session number, i.e. increasing the local maximum PDU session number.</w:t>
      </w:r>
    </w:p>
    <w:p w14:paraId="79F264BE" w14:textId="675B1EC0" w:rsidR="00FE6BC0" w:rsidRPr="00320611" w:rsidRDefault="00FE6BC0" w:rsidP="00FE6BC0">
      <w:pPr>
        <w:pStyle w:val="B1"/>
        <w:rPr>
          <w:rFonts w:eastAsia="맑은 고딕"/>
        </w:rPr>
      </w:pPr>
      <w:r w:rsidRPr="00320611">
        <w:rPr>
          <w:rFonts w:eastAsia="맑은 고딕"/>
        </w:rPr>
        <w:t>6.</w:t>
      </w:r>
      <w:r w:rsidRPr="00320611">
        <w:rPr>
          <w:rFonts w:eastAsia="맑은 고딕"/>
        </w:rPr>
        <w:tab/>
        <w:t>The Primary NSACF checks the global maximum PDU session number and determine whether accept or reject the requested the local maximum PDU session number from NSACF, i.e. whether the update of the local maximum PDU session number of NSACF is accepted or not.</w:t>
      </w:r>
      <w:ins w:id="2749" w:author="S2-2204788" w:date="2022-05-24T09:29:00Z">
        <w:r w:rsidR="006B4E73">
          <w:rPr>
            <w:rFonts w:eastAsia="맑은 고딕"/>
          </w:rPr>
          <w:t xml:space="preserve"> </w:t>
        </w:r>
        <w:r w:rsidR="006B4E73" w:rsidRPr="005053D7">
          <w:t>If the Primary NSACF has no more available allowance for maximum number of PDU sessions, the Primary NSACF may indicate to NSACF to reject any new increase request. At any time, the Primary NSACF may notify NSACF to remove the indication of reject any new increase request if it has been notified to NSACF in earlier interaction.</w:t>
        </w:r>
      </w:ins>
    </w:p>
    <w:p w14:paraId="70EA9442" w14:textId="155B3880" w:rsidR="00FE6BC0" w:rsidRPr="00320611" w:rsidRDefault="00FE6BC0" w:rsidP="00FE6BC0">
      <w:pPr>
        <w:pStyle w:val="B1"/>
        <w:rPr>
          <w:rFonts w:eastAsia="맑은 고딕"/>
        </w:rPr>
      </w:pPr>
      <w:r w:rsidRPr="00320611">
        <w:rPr>
          <w:rFonts w:eastAsia="맑은 고딕"/>
        </w:rPr>
        <w:t>7.</w:t>
      </w:r>
      <w:r w:rsidRPr="00320611">
        <w:rPr>
          <w:rFonts w:eastAsia="맑은 고딕"/>
        </w:rPr>
        <w:tab/>
        <w:t xml:space="preserve">The Primary NSACF returns the Nnsacf_NSAC_NumberUpdate_Response. The response </w:t>
      </w:r>
      <w:ins w:id="2750" w:author="S2-2204788" w:date="2022-05-24T09:29:00Z">
        <w:r w:rsidR="006B4E73" w:rsidRPr="005053D7">
          <w:t xml:space="preserve">may </w:t>
        </w:r>
      </w:ins>
      <w:r w:rsidRPr="00320611">
        <w:rPr>
          <w:rFonts w:eastAsia="맑은 고딕"/>
        </w:rPr>
        <w:t>include a</w:t>
      </w:r>
      <w:del w:id="2751" w:author="S2-2204788" w:date="2022-05-24T09:29:00Z">
        <w:r w:rsidRPr="00320611" w:rsidDel="006B4E73">
          <w:rPr>
            <w:rFonts w:eastAsia="맑은 고딕"/>
          </w:rPr>
          <w:delText>n</w:delText>
        </w:r>
      </w:del>
      <w:ins w:id="2752" w:author="S2-2204788" w:date="2022-05-24T09:29:00Z">
        <w:r w:rsidR="006B4E73">
          <w:rPr>
            <w:rFonts w:eastAsia="맑은 고딕"/>
          </w:rPr>
          <w:t xml:space="preserve"> new</w:t>
        </w:r>
      </w:ins>
      <w:r w:rsidRPr="00320611">
        <w:rPr>
          <w:rFonts w:eastAsia="맑은 고딕"/>
        </w:rPr>
        <w:t xml:space="preserve"> allocated local maximum PDU session number,</w:t>
      </w:r>
      <w:del w:id="2753" w:author="S2-2204788" w:date="2022-05-24T09:29:00Z">
        <w:r w:rsidRPr="00320611" w:rsidDel="006B4E73">
          <w:rPr>
            <w:rFonts w:eastAsia="맑은 고딕"/>
          </w:rPr>
          <w:delText xml:space="preserve"> i.e. the updated configured value</w:delText>
        </w:r>
      </w:del>
      <w:ins w:id="2754" w:author="S2-2204788" w:date="2022-05-24T09:30:00Z">
        <w:r w:rsidR="006B4E73">
          <w:rPr>
            <w:rFonts w:eastAsia="맑은 고딕"/>
          </w:rPr>
          <w:t xml:space="preserve"> </w:t>
        </w:r>
      </w:ins>
      <w:ins w:id="2755" w:author="S2-2204788" w:date="2022-05-24T09:29:00Z">
        <w:r w:rsidR="006B4E73" w:rsidRPr="005053D7">
          <w:t xml:space="preserve">or it may return indication to reject any further </w:t>
        </w:r>
        <w:r w:rsidR="006B4E73">
          <w:t xml:space="preserve">new </w:t>
        </w:r>
        <w:r w:rsidR="006B4E73" w:rsidRPr="005053D7">
          <w:t>PDU sessions with a cause code</w:t>
        </w:r>
      </w:ins>
      <w:r w:rsidRPr="00320611">
        <w:rPr>
          <w:rFonts w:eastAsia="맑은 고딕"/>
        </w:rPr>
        <w:t>.</w:t>
      </w:r>
    </w:p>
    <w:p w14:paraId="7E825991" w14:textId="561B40C6" w:rsidR="00FE6BC0" w:rsidRPr="00320611" w:rsidRDefault="00FE6BC0" w:rsidP="00FE6BC0">
      <w:pPr>
        <w:pStyle w:val="B1"/>
        <w:rPr>
          <w:rFonts w:eastAsia="맑은 고딕"/>
        </w:rPr>
      </w:pPr>
      <w:r w:rsidRPr="00320611">
        <w:rPr>
          <w:rFonts w:eastAsia="맑은 고딕"/>
        </w:rPr>
        <w:t>8.</w:t>
      </w:r>
      <w:r w:rsidRPr="00320611">
        <w:rPr>
          <w:rFonts w:eastAsia="맑은 고딕"/>
        </w:rPr>
        <w:tab/>
      </w:r>
      <w:ins w:id="2756" w:author="S2-2204788" w:date="2022-05-24T09:30:00Z">
        <w:r w:rsidR="00BC0648" w:rsidRPr="005053D7">
          <w:t>If the primary NSACF provides a new allowance e.g. for the number of PDU sessions, t</w:t>
        </w:r>
      </w:ins>
      <w:del w:id="2757" w:author="S2-2204788" w:date="2022-05-24T09:30:00Z">
        <w:r w:rsidRPr="00320611" w:rsidDel="00BC0648">
          <w:rPr>
            <w:rFonts w:eastAsia="맑은 고딕"/>
          </w:rPr>
          <w:delText>T</w:delText>
        </w:r>
      </w:del>
      <w:r w:rsidRPr="00320611">
        <w:rPr>
          <w:rFonts w:eastAsia="맑은 고딕"/>
        </w:rPr>
        <w:t>he NSACF replaces the local maximum PDU session number with the received allocated local maximum PDU session number value. If the allocated local maximum PDU session number is increasing, the NSACF creates or adds the associated PDU session ID into the UE entry. Otherwise the NSACF rejects the permission to establish the PDU session</w:t>
      </w:r>
      <w:ins w:id="2758" w:author="S2-2204788" w:date="2022-05-24T09:30:00Z">
        <w:r w:rsidR="00BC0648" w:rsidRPr="00BC0648">
          <w:t xml:space="preserve"> </w:t>
        </w:r>
        <w:r w:rsidR="00BC0648" w:rsidRPr="005053D7">
          <w:t>as indicated</w:t>
        </w:r>
      </w:ins>
      <w:r w:rsidRPr="00320611">
        <w:rPr>
          <w:rFonts w:eastAsia="맑은 고딕"/>
        </w:rPr>
        <w:t>.</w:t>
      </w:r>
    </w:p>
    <w:p w14:paraId="14E542F4" w14:textId="5064F854" w:rsidR="00FE6BC0" w:rsidRPr="00320611" w:rsidRDefault="00FE6BC0" w:rsidP="00FE6BC0">
      <w:pPr>
        <w:pStyle w:val="B1"/>
        <w:rPr>
          <w:rFonts w:eastAsia="맑은 고딕"/>
        </w:rPr>
      </w:pPr>
      <w:r w:rsidRPr="00320611">
        <w:rPr>
          <w:rFonts w:eastAsia="맑은 고딕"/>
        </w:rPr>
        <w:t>9.</w:t>
      </w:r>
      <w:r w:rsidRPr="00320611">
        <w:rPr>
          <w:rFonts w:eastAsia="맑은 고딕"/>
        </w:rPr>
        <w:tab/>
        <w:t xml:space="preserve">Same as the step 4 defined in clause 4.2.11.4 of </w:t>
      </w:r>
      <w:r w:rsidR="00E878F1" w:rsidRPr="00320611">
        <w:rPr>
          <w:rFonts w:eastAsia="맑은 고딕"/>
        </w:rPr>
        <w:t>TS</w:t>
      </w:r>
      <w:r w:rsidR="00E878F1">
        <w:rPr>
          <w:rFonts w:eastAsia="맑은 고딕"/>
        </w:rPr>
        <w:t> </w:t>
      </w:r>
      <w:r w:rsidR="00E878F1" w:rsidRPr="00320611">
        <w:rPr>
          <w:rFonts w:eastAsia="맑은 고딕"/>
        </w:rPr>
        <w:t>23.502</w:t>
      </w:r>
      <w:r w:rsidR="00E878F1">
        <w:rPr>
          <w:rFonts w:eastAsia="맑은 고딕"/>
        </w:rPr>
        <w:t> </w:t>
      </w:r>
      <w:r w:rsidR="00E878F1" w:rsidRPr="00320611">
        <w:rPr>
          <w:rFonts w:eastAsia="맑은 고딕"/>
        </w:rPr>
        <w:t>[</w:t>
      </w:r>
      <w:r w:rsidRPr="00320611">
        <w:rPr>
          <w:rFonts w:eastAsia="맑은 고딕"/>
        </w:rPr>
        <w:t>5].</w:t>
      </w:r>
    </w:p>
    <w:p w14:paraId="7907966C" w14:textId="5DFC03FC" w:rsidR="00A837AE" w:rsidRPr="00320611" w:rsidRDefault="00A837AE" w:rsidP="00C86DBB">
      <w:pPr>
        <w:pStyle w:val="41"/>
        <w:rPr>
          <w:lang w:eastAsia="ja-JP"/>
        </w:rPr>
      </w:pPr>
      <w:bookmarkStart w:id="2759" w:name="_Toc104302464"/>
      <w:bookmarkStart w:id="2760" w:name="_Toc104359430"/>
      <w:r w:rsidRPr="00320611">
        <w:rPr>
          <w:lang w:eastAsia="ja-JP"/>
        </w:rPr>
        <w:t>6.</w:t>
      </w:r>
      <w:r w:rsidR="00CE338F" w:rsidRPr="00320611">
        <w:rPr>
          <w:lang w:eastAsia="ja-JP"/>
        </w:rPr>
        <w:t>13</w:t>
      </w:r>
      <w:r w:rsidRPr="00320611">
        <w:rPr>
          <w:lang w:eastAsia="ja-JP"/>
        </w:rPr>
        <w:t>.3.3</w:t>
      </w:r>
      <w:r w:rsidRPr="00320611">
        <w:rPr>
          <w:lang w:eastAsia="ja-JP"/>
        </w:rPr>
        <w:tab/>
        <w:t>Redistribution of local maximum number</w:t>
      </w:r>
      <w:bookmarkEnd w:id="2759"/>
      <w:bookmarkEnd w:id="2760"/>
    </w:p>
    <w:p w14:paraId="3322B83A" w14:textId="77777777" w:rsidR="00A837AE" w:rsidRPr="00320611" w:rsidRDefault="00A837AE" w:rsidP="00FE6BC0">
      <w:pPr>
        <w:pStyle w:val="TH"/>
        <w:rPr>
          <w:rFonts w:eastAsia="맑은 고딕"/>
        </w:rPr>
      </w:pPr>
      <w:r w:rsidRPr="00320611">
        <w:rPr>
          <w:rFonts w:eastAsia="맑은 고딕"/>
        </w:rPr>
        <w:object w:dxaOrig="15346" w:dyaOrig="10036" w14:anchorId="75E98E49">
          <v:shape id="_x0000_i1047" type="#_x0000_t75" style="width:292.6pt;height:201.6pt" o:ole="">
            <v:imagedata r:id="rId55" o:title="" cropbottom="20365f" cropleft="10726f" cropright="12058f"/>
          </v:shape>
          <o:OLEObject Type="Embed" ProgID="Visio.Drawing.15" ShapeID="_x0000_i1047" DrawAspect="Content" ObjectID="_1715402142" r:id="rId56"/>
        </w:object>
      </w:r>
    </w:p>
    <w:p w14:paraId="560260CF" w14:textId="2831BC08" w:rsidR="00A837AE" w:rsidRPr="00320611" w:rsidRDefault="00A837AE" w:rsidP="00FE6BC0">
      <w:pPr>
        <w:pStyle w:val="TF"/>
        <w:rPr>
          <w:rFonts w:eastAsia="맑은 고딕"/>
        </w:rPr>
      </w:pPr>
      <w:r w:rsidRPr="00320611">
        <w:rPr>
          <w:rFonts w:eastAsia="맑은 고딕"/>
        </w:rPr>
        <w:t>Figure 6.</w:t>
      </w:r>
      <w:r w:rsidR="00BB5DD3" w:rsidRPr="00320611">
        <w:rPr>
          <w:rFonts w:eastAsia="맑은 고딕"/>
        </w:rPr>
        <w:t>13</w:t>
      </w:r>
      <w:r w:rsidRPr="00320611">
        <w:rPr>
          <w:rFonts w:eastAsia="맑은 고딕"/>
        </w:rPr>
        <w:t>.3.3-1: Redistribution of local maximum number</w:t>
      </w:r>
    </w:p>
    <w:p w14:paraId="3448D9F0" w14:textId="170280D5" w:rsidR="00A837AE" w:rsidRPr="00320611" w:rsidRDefault="00FE6BC0" w:rsidP="00FE6BC0">
      <w:pPr>
        <w:rPr>
          <w:lang w:eastAsia="ja-JP"/>
        </w:rPr>
      </w:pPr>
      <w:r w:rsidRPr="00320611">
        <w:rPr>
          <w:lang w:eastAsia="ja-JP"/>
        </w:rPr>
        <w:t>At any time the Primary NSACF may update the allocated local Maximum number of UE or PDU session configured at the NSACF as following:</w:t>
      </w:r>
    </w:p>
    <w:p w14:paraId="43407590" w14:textId="5E25FA86" w:rsidR="00FE6BC0" w:rsidRPr="00320611" w:rsidRDefault="00FE6BC0" w:rsidP="00FE6BC0">
      <w:pPr>
        <w:pStyle w:val="B1"/>
        <w:rPr>
          <w:rFonts w:eastAsia="맑은 고딕"/>
        </w:rPr>
      </w:pPr>
      <w:r w:rsidRPr="00320611">
        <w:rPr>
          <w:rFonts w:eastAsia="맑은 고딕"/>
        </w:rPr>
        <w:t>1-2.</w:t>
      </w:r>
      <w:r w:rsidRPr="00320611">
        <w:rPr>
          <w:rFonts w:eastAsia="맑은 고딕"/>
        </w:rPr>
        <w:tab/>
        <w:t xml:space="preserve">The Primary NSACF subscribes the slice event exposure service from the NSACF. This is to get the current registered number of UE or established PDU session number. Per the subscription, the NSACF notifies the registered number of UE or established PDU session number to </w:t>
      </w:r>
      <w:ins w:id="2761" w:author="S2-2204788" w:date="2022-05-24T09:30:00Z">
        <w:r w:rsidR="00920FA6">
          <w:rPr>
            <w:rFonts w:eastAsia="맑은 고딕"/>
          </w:rPr>
          <w:t xml:space="preserve">the </w:t>
        </w:r>
      </w:ins>
      <w:r w:rsidRPr="00320611">
        <w:rPr>
          <w:rFonts w:eastAsia="맑은 고딕"/>
        </w:rPr>
        <w:t xml:space="preserve">Primary periodically or </w:t>
      </w:r>
      <w:ins w:id="2762" w:author="S2-2204788" w:date="2022-05-24T09:30:00Z">
        <w:r w:rsidR="00920FA6">
          <w:t xml:space="preserve">when </w:t>
        </w:r>
      </w:ins>
      <w:r w:rsidRPr="00320611">
        <w:rPr>
          <w:rFonts w:eastAsia="맑은 고딕"/>
        </w:rPr>
        <w:t>above</w:t>
      </w:r>
      <w:ins w:id="2763" w:author="S2-2204788" w:date="2022-05-24T09:31:00Z">
        <w:r w:rsidR="00920FA6">
          <w:rPr>
            <w:rFonts w:eastAsia="맑은 고딕"/>
          </w:rPr>
          <w:t xml:space="preserve"> or below</w:t>
        </w:r>
      </w:ins>
      <w:r w:rsidRPr="00320611">
        <w:rPr>
          <w:rFonts w:eastAsia="맑은 고딕"/>
        </w:rPr>
        <w:t xml:space="preserve"> the related threshold per the event subscribed.</w:t>
      </w:r>
    </w:p>
    <w:p w14:paraId="32C7D5C1" w14:textId="4DB3CDE7" w:rsidR="00FE6BC0" w:rsidRPr="00320611" w:rsidRDefault="00FE6BC0" w:rsidP="00FE6BC0">
      <w:pPr>
        <w:pStyle w:val="B1"/>
        <w:rPr>
          <w:rFonts w:eastAsia="맑은 고딕"/>
        </w:rPr>
      </w:pPr>
      <w:r w:rsidRPr="00320611">
        <w:rPr>
          <w:rFonts w:eastAsia="맑은 고딕"/>
        </w:rPr>
        <w:t>3.</w:t>
      </w:r>
      <w:r w:rsidRPr="00320611">
        <w:rPr>
          <w:rFonts w:eastAsia="맑은 고딕"/>
        </w:rPr>
        <w:tab/>
        <w:t xml:space="preserve">Per the received current registered UE/PDU session number </w:t>
      </w:r>
      <w:ins w:id="2764" w:author="S2-2204788" w:date="2022-05-24T09:31:00Z">
        <w:r w:rsidR="00920FA6">
          <w:t>at NSACF</w:t>
        </w:r>
        <w:r w:rsidR="00920FA6" w:rsidRPr="00320611">
          <w:t xml:space="preserve"> </w:t>
        </w:r>
      </w:ins>
      <w:r w:rsidRPr="00320611">
        <w:rPr>
          <w:rFonts w:eastAsia="맑은 고딕"/>
        </w:rPr>
        <w:t>and operator's policy, the Primary NSACF decides to update the local maximum UE/PDU session numbe</w:t>
      </w:r>
      <w:r w:rsidRPr="00320611">
        <w:rPr>
          <w:rFonts w:eastAsia="맑은 고딕"/>
        </w:rPr>
        <w:lastRenderedPageBreak/>
        <w:t>r value</w:t>
      </w:r>
      <w:ins w:id="2765" w:author="S2-2204788" w:date="2022-05-24T09:31:00Z">
        <w:r w:rsidR="00920FA6">
          <w:rPr>
            <w:rFonts w:eastAsia="맑은 고딕"/>
          </w:rPr>
          <w:t>s</w:t>
        </w:r>
      </w:ins>
      <w:r w:rsidRPr="00320611">
        <w:rPr>
          <w:rFonts w:eastAsia="맑은 고딕"/>
        </w:rPr>
        <w:t xml:space="preserve"> configured at the NSACF, i.e. the configured value.</w:t>
      </w:r>
    </w:p>
    <w:p w14:paraId="7AE93CAB" w14:textId="77777777" w:rsidR="00FE6BC0" w:rsidRPr="00320611" w:rsidRDefault="00FE6BC0" w:rsidP="00FE6BC0">
      <w:pPr>
        <w:pStyle w:val="B1"/>
        <w:rPr>
          <w:rFonts w:eastAsia="맑은 고딕"/>
        </w:rPr>
      </w:pPr>
      <w:r w:rsidRPr="00320611">
        <w:rPr>
          <w:rFonts w:eastAsia="맑은 고딕"/>
        </w:rPr>
        <w:t>4.</w:t>
      </w:r>
      <w:r w:rsidRPr="00320611">
        <w:rPr>
          <w:rFonts w:eastAsia="맑은 고딕"/>
        </w:rPr>
        <w:tab/>
        <w:t>The Primary NSACF invokes Nnsacf_NSAC_NumberUpdate_Request to the NSACF. The message includes the allocated local maximum number.</w:t>
      </w:r>
    </w:p>
    <w:p w14:paraId="5C857813" w14:textId="77777777" w:rsidR="00FE6BC0" w:rsidRPr="00320611" w:rsidRDefault="00FE6BC0" w:rsidP="00FE6BC0">
      <w:pPr>
        <w:pStyle w:val="B1"/>
        <w:rPr>
          <w:rFonts w:eastAsia="맑은 고딕"/>
        </w:rPr>
      </w:pPr>
      <w:r w:rsidRPr="00320611">
        <w:rPr>
          <w:rFonts w:eastAsia="맑은 고딕"/>
        </w:rPr>
        <w:t>5.</w:t>
      </w:r>
      <w:r w:rsidRPr="00320611">
        <w:rPr>
          <w:rFonts w:eastAsia="맑은 고딕"/>
        </w:rPr>
        <w:tab/>
        <w:t>The NSACF replaces the local maximum number with the received allocated local maximum number value.</w:t>
      </w:r>
    </w:p>
    <w:p w14:paraId="7E6C417F" w14:textId="77777777" w:rsidR="00FE6BC0" w:rsidRPr="00320611" w:rsidRDefault="00FE6BC0" w:rsidP="00FE6BC0">
      <w:pPr>
        <w:pStyle w:val="B1"/>
        <w:rPr>
          <w:rFonts w:eastAsia="맑은 고딕"/>
        </w:rPr>
      </w:pPr>
      <w:r w:rsidRPr="00320611">
        <w:rPr>
          <w:rFonts w:eastAsia="맑은 고딕"/>
        </w:rPr>
        <w:t>6.</w:t>
      </w:r>
      <w:r w:rsidRPr="00320611">
        <w:rPr>
          <w:rFonts w:eastAsia="맑은 고딕"/>
        </w:rPr>
        <w:tab/>
        <w:t>The NSACF returns the Nnsacf_NSAC_NumberUpdate_Response.</w:t>
      </w:r>
    </w:p>
    <w:p w14:paraId="22B7B191" w14:textId="0B5C05AE" w:rsidR="00A837AE" w:rsidRPr="00320611" w:rsidRDefault="00A837AE" w:rsidP="00C86DBB">
      <w:pPr>
        <w:pStyle w:val="41"/>
        <w:rPr>
          <w:lang w:eastAsia="ja-JP"/>
        </w:rPr>
      </w:pPr>
      <w:bookmarkStart w:id="2766" w:name="_Toc104302465"/>
      <w:bookmarkStart w:id="2767" w:name="_Toc104359431"/>
      <w:r w:rsidRPr="00320611">
        <w:rPr>
          <w:lang w:eastAsia="ja-JP"/>
        </w:rPr>
        <w:t>6.</w:t>
      </w:r>
      <w:r w:rsidR="00CE338F" w:rsidRPr="00320611">
        <w:rPr>
          <w:lang w:eastAsia="ja-JP"/>
        </w:rPr>
        <w:t>13</w:t>
      </w:r>
      <w:r w:rsidRPr="00320611">
        <w:rPr>
          <w:lang w:eastAsia="ja-JP"/>
        </w:rPr>
        <w:t>.3.4</w:t>
      </w:r>
      <w:r w:rsidRPr="00320611">
        <w:rPr>
          <w:lang w:eastAsia="ja-JP"/>
        </w:rPr>
        <w:tab/>
        <w:t>Session continuity handling</w:t>
      </w:r>
      <w:bookmarkEnd w:id="2766"/>
      <w:bookmarkEnd w:id="2767"/>
    </w:p>
    <w:p w14:paraId="7C23BED2" w14:textId="756B8ACB" w:rsidR="00A837AE" w:rsidRPr="00320611" w:rsidRDefault="00FE6BC0" w:rsidP="00FE6BC0">
      <w:r w:rsidRPr="00320611">
        <w:t>For maximum number of UE control, the NSACF discovered by the AMF (or SMF+PGW-C) is deployed as the following:</w:t>
      </w:r>
    </w:p>
    <w:p w14:paraId="20205C33"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Different service area within one PLMN: the NSACF is deployed in each service area.</w:t>
      </w:r>
    </w:p>
    <w:p w14:paraId="39451B7B"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Roaming: the NSACF is located at the VPLMN.</w:t>
      </w:r>
    </w:p>
    <w:p w14:paraId="5DE969BF"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EPS interworking: when the UE camps at the EPS network, the SMF+PGW-C select the NSACF at the serving PLMN or the NSACF at the HPLMN depending on whether the PDU session is LBO PDU session or HR PDU session. When the UE camps at the 5GS network, the AMF selects the NSACF at the camping service area of the serving PLMN.</w:t>
      </w:r>
    </w:p>
    <w:p w14:paraId="37672861" w14:textId="77777777" w:rsidR="00FE6BC0" w:rsidRPr="00320611" w:rsidRDefault="00FE6BC0" w:rsidP="00FE6BC0">
      <w:r w:rsidRPr="00320611">
        <w:t>In above all case there is only one Primary NSACF instance or one NSACF Set, which is located at the HPLMN.</w:t>
      </w:r>
    </w:p>
    <w:p w14:paraId="6BFD7FF7" w14:textId="77777777" w:rsidR="00FE6BC0" w:rsidRPr="00320611" w:rsidRDefault="00FE6BC0" w:rsidP="00FE6BC0">
      <w:r w:rsidRPr="00320611">
        <w:t>When UE moves across different service area, different NSACF may be interacted to perform the maximum UE number control. If local Maximum number is not reached at the NSACF, the NSACF accepts the UE registration at the new service area. If local Maximum number is reached, the NSACF forwards the NSAC request to the Primary NSACF. The Primary NSACF updates the UE ID entry per the received UE ID information until the maximum number at the Primary NSACF is reached. Thus even if the local maximum number at one NSACF is reached, the session continuity is</w:t>
      </w:r>
      <w:r w:rsidRPr="00320611">
        <w:lastRenderedPageBreak/>
        <w:t xml:space="preserve"> still supported.</w:t>
      </w:r>
    </w:p>
    <w:p w14:paraId="33D3C789" w14:textId="00916AC0" w:rsidR="00920FA6" w:rsidRPr="00320611" w:rsidRDefault="00920FA6" w:rsidP="00920FA6">
      <w:pPr>
        <w:pStyle w:val="41"/>
        <w:rPr>
          <w:ins w:id="2768" w:author="S2-2204788" w:date="2022-05-24T09:31:00Z"/>
        </w:rPr>
      </w:pPr>
      <w:bookmarkStart w:id="2769" w:name="_Toc104302466"/>
      <w:bookmarkStart w:id="2770" w:name="_Toc104359432"/>
      <w:ins w:id="2771" w:author="S2-2204788" w:date="2022-05-24T09:31:00Z">
        <w:r w:rsidRPr="00320611">
          <w:t>6.13.3.</w:t>
        </w:r>
        <w:del w:id="2772" w:author="Rapporteur" w:date="2022-05-25T07:22:00Z">
          <w:r w:rsidRPr="00320611" w:rsidDel="00D85773">
            <w:delText>4</w:delText>
          </w:r>
        </w:del>
      </w:ins>
      <w:ins w:id="2773" w:author="Rapporteur" w:date="2022-05-25T07:22:00Z">
        <w:r w:rsidR="00D85773">
          <w:t>5</w:t>
        </w:r>
      </w:ins>
      <w:ins w:id="2774" w:author="S2-2204788" w:date="2022-05-24T09:31:00Z">
        <w:r w:rsidRPr="00320611">
          <w:tab/>
        </w:r>
        <w:r>
          <w:t>HPLMN control and EPS counting support</w:t>
        </w:r>
        <w:bookmarkEnd w:id="2769"/>
        <w:bookmarkEnd w:id="2770"/>
      </w:ins>
    </w:p>
    <w:p w14:paraId="5E9A9CDF" w14:textId="77777777" w:rsidR="00920FA6" w:rsidRDefault="00920FA6" w:rsidP="00920FA6">
      <w:pPr>
        <w:rPr>
          <w:ins w:id="2775" w:author="S2-2204788" w:date="2022-05-24T09:31:00Z"/>
          <w:rFonts w:eastAsia="MS Mincho"/>
        </w:rPr>
      </w:pPr>
      <w:ins w:id="2776" w:author="S2-2204788" w:date="2022-05-24T09:31:00Z">
        <w:r>
          <w:rPr>
            <w:rFonts w:eastAsia="MS Mincho"/>
          </w:rPr>
          <w:t>Per the S2-2202800, GSMA has sent the new NSAC requirement. It includes two parts:</w:t>
        </w:r>
      </w:ins>
    </w:p>
    <w:p w14:paraId="6C810980" w14:textId="7859AEC0" w:rsidR="00920FA6" w:rsidRDefault="00D85773">
      <w:pPr>
        <w:pStyle w:val="B1"/>
        <w:ind w:left="0" w:firstLine="0"/>
        <w:rPr>
          <w:ins w:id="2777" w:author="S2-2204788" w:date="2022-05-24T09:31:00Z"/>
        </w:rPr>
        <w:pPrChange w:id="2778" w:author="Rapporteur" w:date="2022-05-25T07:23:00Z">
          <w:pPr>
            <w:pStyle w:val="B1"/>
            <w:numPr>
              <w:numId w:val="42"/>
            </w:numPr>
            <w:tabs>
              <w:tab w:val="num" w:pos="360"/>
              <w:tab w:val="num" w:pos="720"/>
            </w:tabs>
            <w:ind w:left="360" w:hanging="360"/>
          </w:pPr>
        </w:pPrChange>
      </w:pPr>
      <w:ins w:id="2779" w:author="Rapporteur" w:date="2022-05-25T07:23:00Z">
        <w:r w:rsidRPr="00D85773">
          <w:t xml:space="preserve"> 1</w:t>
        </w:r>
        <w:r>
          <w:t>.</w:t>
        </w:r>
        <w:r>
          <w:tab/>
        </w:r>
      </w:ins>
      <w:ins w:id="2780" w:author="S2-2204788" w:date="2022-05-24T09:31:00Z">
        <w:r w:rsidR="00920FA6" w:rsidRPr="00B8292E">
          <w:t>NSAC controlled by the HPLMN</w:t>
        </w:r>
        <w:r w:rsidR="00920FA6">
          <w:t xml:space="preserve"> for UE/PDU session number control</w:t>
        </w:r>
        <w:r w:rsidR="00920FA6" w:rsidRPr="00B8292E">
          <w:t>.</w:t>
        </w:r>
        <w:del w:id="2781" w:author="Rapporteur" w:date="2022-05-25T07:23:00Z">
          <w:r w:rsidR="00920FA6" w:rsidRPr="00B8292E" w:rsidDel="00D85773">
            <w:delText xml:space="preserve"> </w:delText>
          </w:r>
        </w:del>
      </w:ins>
    </w:p>
    <w:p w14:paraId="2D566252" w14:textId="77777777" w:rsidR="00920FA6" w:rsidRDefault="00920FA6">
      <w:pPr>
        <w:pStyle w:val="B2"/>
        <w:rPr>
          <w:ins w:id="2782" w:author="S2-2204788" w:date="2022-05-24T09:31:00Z"/>
        </w:rPr>
        <w:pPrChange w:id="2783" w:author="Rapporteur" w:date="2022-05-25T07:23:00Z">
          <w:pPr>
            <w:pStyle w:val="B1"/>
            <w:ind w:left="704" w:firstLine="0"/>
          </w:pPr>
        </w:pPrChange>
      </w:pPr>
      <w:ins w:id="2784" w:author="S2-2204788" w:date="2022-05-24T09:31:00Z">
        <w:r>
          <w:t>This is supported with the Primary NSACF located at the HPLMN.</w:t>
        </w:r>
        <w:del w:id="2785" w:author="Rapporteur" w:date="2022-05-25T07:23:00Z">
          <w:r w:rsidDel="00D85773">
            <w:delText xml:space="preserve"> </w:delText>
          </w:r>
        </w:del>
      </w:ins>
    </w:p>
    <w:p w14:paraId="76AD9A6C" w14:textId="6452ACF7" w:rsidR="00A837AE" w:rsidRPr="00320611" w:rsidRDefault="00A837AE" w:rsidP="00C86DBB">
      <w:pPr>
        <w:pStyle w:val="31"/>
        <w:rPr>
          <w:lang w:eastAsia="zh-CN"/>
        </w:rPr>
      </w:pPr>
      <w:bookmarkStart w:id="2786" w:name="_Toc104302467"/>
      <w:bookmarkStart w:id="2787" w:name="_Toc104359433"/>
      <w:bookmarkStart w:id="2788" w:name="_Toc104789053"/>
      <w:r w:rsidRPr="00320611">
        <w:rPr>
          <w:lang w:eastAsia="zh-CN"/>
        </w:rPr>
        <w:t>6.</w:t>
      </w:r>
      <w:r w:rsidR="002A5297" w:rsidRPr="00320611">
        <w:rPr>
          <w:lang w:eastAsia="zh-CN"/>
        </w:rPr>
        <w:t>13</w:t>
      </w:r>
      <w:r w:rsidRPr="00320611">
        <w:rPr>
          <w:lang w:eastAsia="zh-CN"/>
        </w:rPr>
        <w:t>.4</w:t>
      </w:r>
      <w:r w:rsidRPr="00320611">
        <w:rPr>
          <w:lang w:eastAsia="zh-CN"/>
        </w:rPr>
        <w:tab/>
      </w:r>
      <w:r w:rsidRPr="00320611">
        <w:rPr>
          <w:lang w:eastAsia="ja-JP"/>
        </w:rPr>
        <w:t>Impacts on services, entities and interfaces</w:t>
      </w:r>
      <w:bookmarkEnd w:id="2786"/>
      <w:bookmarkEnd w:id="2787"/>
      <w:bookmarkEnd w:id="2788"/>
    </w:p>
    <w:p w14:paraId="00F73B92" w14:textId="77777777" w:rsidR="00FE6BC0" w:rsidRPr="00320611" w:rsidRDefault="00FE6BC0" w:rsidP="00FE6BC0">
      <w:pPr>
        <w:rPr>
          <w:lang w:eastAsia="zh-CN"/>
        </w:rPr>
      </w:pPr>
      <w:r w:rsidRPr="00320611">
        <w:rPr>
          <w:lang w:eastAsia="zh-CN"/>
        </w:rPr>
        <w:t>The following impacts are foreseen by this solution:</w:t>
      </w:r>
    </w:p>
    <w:p w14:paraId="68A4D5FC" w14:textId="77777777" w:rsidR="00FE6BC0" w:rsidRPr="00320611" w:rsidRDefault="00FE6BC0" w:rsidP="00FE6BC0">
      <w:pPr>
        <w:rPr>
          <w:lang w:eastAsia="zh-CN"/>
        </w:rPr>
      </w:pPr>
      <w:r w:rsidRPr="00320611">
        <w:rPr>
          <w:lang w:eastAsia="zh-CN"/>
        </w:rPr>
        <w:t>NSACF:</w:t>
      </w:r>
    </w:p>
    <w:p w14:paraId="386336AE"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A new NSACF type, i.e. Primary NSACF, is introduced. Compare to the Rel-17 NSACF function, it manages the global Maximum number value and distribute global Maximum number to NSACF additionally.</w:t>
      </w:r>
    </w:p>
    <w:p w14:paraId="00B40C1A"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Support the update of the local Maximum number per the instruction from Primary NSACF.</w:t>
      </w:r>
    </w:p>
    <w:p w14:paraId="53C4A1A2" w14:textId="77777777" w:rsidR="00FE6BC0" w:rsidRPr="00320611" w:rsidRDefault="00FE6BC0" w:rsidP="00FE6BC0">
      <w:pPr>
        <w:pStyle w:val="B1"/>
        <w:rPr>
          <w:rFonts w:eastAsia="맑은 고딕"/>
        </w:rPr>
      </w:pPr>
      <w:r w:rsidRPr="00320611">
        <w:rPr>
          <w:rFonts w:eastAsia="맑은 고딕"/>
        </w:rPr>
        <w:t>-</w:t>
      </w:r>
      <w:r w:rsidRPr="00320611">
        <w:rPr>
          <w:rFonts w:eastAsia="맑은 고딕"/>
        </w:rPr>
        <w:tab/>
        <w:t>Determines whether the UE ID entry update is to be performed at the NSACF or Primary NSACF.</w:t>
      </w:r>
    </w:p>
    <w:p w14:paraId="2162CAE7" w14:textId="77777777" w:rsidR="00920FA6" w:rsidRPr="003F4550" w:rsidRDefault="00920FA6" w:rsidP="00920FA6">
      <w:pPr>
        <w:pStyle w:val="B1"/>
        <w:rPr>
          <w:ins w:id="2789" w:author="S2-2204788" w:date="2022-05-24T09:32:00Z"/>
          <w:rFonts w:eastAsia="MS Mincho"/>
        </w:rPr>
      </w:pPr>
      <w:ins w:id="2790" w:author="S2-2204788" w:date="2022-05-24T09:32:00Z">
        <w:r w:rsidRPr="00320611">
          <w:t>-</w:t>
        </w:r>
        <w:r w:rsidRPr="00320611">
          <w:tab/>
          <w:t>Support the update of</w:t>
        </w:r>
        <w:r>
          <w:t xml:space="preserve"> PDU session number.</w:t>
        </w:r>
      </w:ins>
    </w:p>
    <w:p w14:paraId="660EB976" w14:textId="77777777" w:rsidR="00920FA6" w:rsidRDefault="00920FA6" w:rsidP="00920FA6">
      <w:pPr>
        <w:pStyle w:val="B1"/>
        <w:ind w:left="0" w:firstLine="0"/>
        <w:rPr>
          <w:ins w:id="2791" w:author="S2-2204788" w:date="2022-05-24T09:32:00Z"/>
          <w:rFonts w:eastAsia="MS Mincho"/>
        </w:rPr>
      </w:pPr>
      <w:ins w:id="2792" w:author="S2-2204788" w:date="2022-05-24T09:32:00Z">
        <w:r>
          <w:rPr>
            <w:rFonts w:eastAsia="MS Mincho" w:hint="eastAsia"/>
          </w:rPr>
          <w:t>U</w:t>
        </w:r>
        <w:r>
          <w:rPr>
            <w:rFonts w:eastAsia="MS Mincho"/>
          </w:rPr>
          <w:t>DM/AMF/SMF:</w:t>
        </w:r>
        <w:del w:id="2793" w:author="Rapporteur" w:date="2022-05-25T07:23:00Z">
          <w:r w:rsidDel="00D85773">
            <w:rPr>
              <w:rFonts w:eastAsia="MS Mincho"/>
            </w:rPr>
            <w:delText xml:space="preserve"> </w:delText>
          </w:r>
        </w:del>
      </w:ins>
    </w:p>
    <w:p w14:paraId="5DEDD0E3" w14:textId="77777777" w:rsidR="00920FA6" w:rsidRDefault="00920FA6" w:rsidP="00920FA6">
      <w:pPr>
        <w:pStyle w:val="B1"/>
        <w:rPr>
          <w:ins w:id="2794" w:author="S2-2204788" w:date="2022-05-24T09:32:00Z"/>
        </w:rPr>
      </w:pPr>
      <w:ins w:id="2795" w:author="S2-2204788" w:date="2022-05-24T09:32:00Z">
        <w:r w:rsidRPr="00320611">
          <w:t>-</w:t>
        </w:r>
        <w:r w:rsidRPr="00320611">
          <w:tab/>
        </w:r>
        <w:r>
          <w:t>N</w:t>
        </w:r>
        <w:r w:rsidRPr="00320611">
          <w:t xml:space="preserve">ew </w:t>
        </w:r>
        <w:r>
          <w:t>subscription data to support the NSAC control, EPS counting, EPS counting with at least one PDU session.</w:t>
        </w:r>
      </w:ins>
    </w:p>
    <w:p w14:paraId="07737952" w14:textId="77777777" w:rsidR="00920FA6" w:rsidRDefault="00920FA6" w:rsidP="00920FA6">
      <w:pPr>
        <w:pStyle w:val="B1"/>
        <w:ind w:left="0" w:firstLine="0"/>
        <w:rPr>
          <w:ins w:id="2796" w:author="S2-2204788" w:date="2022-05-24T09:32:00Z"/>
          <w:rFonts w:eastAsia="MS Mincho"/>
        </w:rPr>
      </w:pPr>
      <w:ins w:id="2797" w:author="S2-2204788" w:date="2022-05-24T09:32:00Z">
        <w:r>
          <w:rPr>
            <w:rFonts w:eastAsia="MS Mincho"/>
          </w:rPr>
          <w:t>NEF:</w:t>
        </w:r>
        <w:del w:id="2798" w:author="Rapporteur" w:date="2022-05-25T07:23:00Z">
          <w:r w:rsidDel="00D85773">
            <w:rPr>
              <w:rFonts w:eastAsia="MS Mincho"/>
            </w:rPr>
            <w:delText xml:space="preserve"> </w:delText>
          </w:r>
        </w:del>
      </w:ins>
    </w:p>
    <w:p w14:paraId="740204FE" w14:textId="77777777" w:rsidR="00920FA6" w:rsidRDefault="00920FA6" w:rsidP="00920FA6">
      <w:pPr>
        <w:pStyle w:val="B1"/>
        <w:rPr>
          <w:ins w:id="2799" w:author="S2-2204788" w:date="2022-05-24T09:32:00Z"/>
          <w:rFonts w:eastAsiaTheme="minorEastAsia"/>
          <w:lang w:eastAsia="zh-CN"/>
        </w:rPr>
      </w:pPr>
      <w:ins w:id="2800" w:author="S2-2204788" w:date="2022-05-24T09:32:00Z">
        <w:r w:rsidRPr="00320611">
          <w:t>-</w:t>
        </w:r>
        <w:r w:rsidRPr="00320611">
          <w:tab/>
        </w:r>
        <w:r>
          <w:t>For the slice status subscription, only do the subscription with the Primary NSACF.</w:t>
        </w:r>
        <w:del w:id="2801" w:author="Rapporteur" w:date="2022-05-25T07:23:00Z">
          <w:r w:rsidDel="00D85773">
            <w:delText xml:space="preserve"> </w:delText>
          </w:r>
        </w:del>
      </w:ins>
    </w:p>
    <w:p w14:paraId="24EAA450" w14:textId="4104ABA0" w:rsidR="0046304C" w:rsidRPr="00320611" w:rsidRDefault="0046304C" w:rsidP="00C86DBB">
      <w:pPr>
        <w:pStyle w:val="21"/>
        <w:rPr>
          <w:lang w:eastAsia="ja-JP"/>
        </w:rPr>
      </w:pPr>
      <w:bookmarkStart w:id="2802" w:name="_Toc104302468"/>
      <w:bookmarkStart w:id="2803" w:name="_Toc104359434"/>
      <w:bookmarkStart w:id="2804" w:name="_Toc104789054"/>
      <w:r w:rsidRPr="00320611">
        <w:rPr>
          <w:lang w:eastAsia="zh-CN"/>
        </w:rPr>
        <w:t>6.</w:t>
      </w:r>
      <w:r w:rsidR="00A2797C" w:rsidRPr="00320611">
        <w:rPr>
          <w:lang w:eastAsia="zh-CN"/>
        </w:rPr>
        <w:t>14</w:t>
      </w:r>
      <w:r w:rsidRPr="00320611">
        <w:rPr>
          <w:lang w:eastAsia="ko-KR"/>
        </w:rPr>
        <w:tab/>
      </w:r>
      <w:r w:rsidRPr="00320611">
        <w:rPr>
          <w:lang w:eastAsia="ja-JP"/>
        </w:rPr>
        <w:t>Solution</w:t>
      </w:r>
      <w:r w:rsidRPr="00320611">
        <w:rPr>
          <w:lang w:eastAsia="zh-CN"/>
        </w:rPr>
        <w:t xml:space="preserve"> #</w:t>
      </w:r>
      <w:r w:rsidR="00A2797C" w:rsidRPr="00320611">
        <w:rPr>
          <w:lang w:eastAsia="zh-CN"/>
        </w:rPr>
        <w:t>14</w:t>
      </w:r>
      <w:r w:rsidRPr="00320611">
        <w:rPr>
          <w:lang w:eastAsia="ja-JP"/>
        </w:rPr>
        <w:t>: Maximum Number Distribution in multiple NSACFs</w:t>
      </w:r>
      <w:bookmarkEnd w:id="2802"/>
      <w:bookmarkEnd w:id="2803"/>
      <w:bookmarkEnd w:id="2804"/>
    </w:p>
    <w:p w14:paraId="58AE5B77" w14:textId="6B38E22E" w:rsidR="0046304C" w:rsidRPr="00320611" w:rsidRDefault="0046304C" w:rsidP="00C86DBB">
      <w:pPr>
        <w:pStyle w:val="31"/>
        <w:rPr>
          <w:lang w:eastAsia="ko-KR"/>
        </w:rPr>
      </w:pPr>
      <w:bookmarkStart w:id="2805" w:name="_Toc104302469"/>
      <w:bookmarkStart w:id="2806" w:name="_Toc104359435"/>
      <w:bookmarkStart w:id="2807" w:name="_Toc104789055"/>
      <w:r w:rsidRPr="00320611">
        <w:rPr>
          <w:lang w:eastAsia="ko-KR"/>
        </w:rPr>
        <w:t>6.</w:t>
      </w:r>
      <w:r w:rsidR="00A2797C" w:rsidRPr="00320611">
        <w:rPr>
          <w:lang w:eastAsia="ko-KR"/>
        </w:rPr>
        <w:t>14</w:t>
      </w:r>
      <w:r w:rsidRPr="00320611">
        <w:rPr>
          <w:lang w:eastAsia="ko-KR"/>
        </w:rPr>
        <w:t>.1</w:t>
      </w:r>
      <w:r w:rsidRPr="00320611">
        <w:rPr>
          <w:lang w:eastAsia="ko-KR"/>
        </w:rPr>
        <w:tab/>
        <w:t>Introduction</w:t>
      </w:r>
      <w:bookmarkEnd w:id="2805"/>
      <w:bookmarkEnd w:id="2806"/>
      <w:bookmarkEnd w:id="2807"/>
    </w:p>
    <w:p w14:paraId="36DB8714" w14:textId="77777777" w:rsidR="00FE6BC0" w:rsidRPr="00320611" w:rsidRDefault="00FE6BC0" w:rsidP="00FE6BC0">
      <w:r w:rsidRPr="00320611">
        <w:t>This solution aims to address the KI#4: Support of NSAC involving multi service Area. This solution can be applicable to both non roaming scenario and roaming scenario.</w:t>
      </w:r>
    </w:p>
    <w:p w14:paraId="266A247E" w14:textId="77777777" w:rsidR="00FE6BC0" w:rsidRPr="00320611" w:rsidRDefault="00FE6BC0" w:rsidP="00FE6BC0">
      <w:pPr>
        <w:pStyle w:val="NO"/>
      </w:pPr>
      <w:r w:rsidRPr="00320611">
        <w:t>NOTE:</w:t>
      </w:r>
      <w:r w:rsidRPr="00320611">
        <w:tab/>
        <w:t>This solution doesn't resolve the service continuity issue.</w:t>
      </w:r>
    </w:p>
    <w:p w14:paraId="1E164058" w14:textId="2C980473" w:rsidR="0046304C" w:rsidRPr="00320611" w:rsidRDefault="0046304C" w:rsidP="00C86DBB">
      <w:pPr>
        <w:pStyle w:val="31"/>
        <w:rPr>
          <w:lang w:eastAsia="ja-JP"/>
        </w:rPr>
      </w:pPr>
      <w:bookmarkStart w:id="2808" w:name="_Toc104302470"/>
      <w:bookmarkStart w:id="2809" w:name="_Toc104359436"/>
      <w:bookmarkStart w:id="2810" w:name="_Toc104789056"/>
      <w:r w:rsidRPr="00320611">
        <w:rPr>
          <w:lang w:eastAsia="ja-JP"/>
        </w:rPr>
        <w:t>6.</w:t>
      </w:r>
      <w:r w:rsidR="00A2797C" w:rsidRPr="00320611">
        <w:rPr>
          <w:lang w:eastAsia="ja-JP"/>
        </w:rPr>
        <w:t>14</w:t>
      </w:r>
      <w:r w:rsidRPr="00320611">
        <w:rPr>
          <w:lang w:eastAsia="ja-JP"/>
        </w:rPr>
        <w:t>.2</w:t>
      </w:r>
      <w:r w:rsidRPr="00320611">
        <w:rPr>
          <w:lang w:eastAsia="ja-JP"/>
        </w:rPr>
        <w:tab/>
        <w:t>Functional Description</w:t>
      </w:r>
      <w:bookmarkEnd w:id="2808"/>
      <w:bookmarkEnd w:id="2809"/>
      <w:bookmarkEnd w:id="2810"/>
    </w:p>
    <w:p w14:paraId="6EBE5512" w14:textId="77777777" w:rsidR="00FE6BC0" w:rsidRPr="00320611" w:rsidRDefault="00FE6BC0" w:rsidP="00FE6BC0">
      <w:pPr>
        <w:rPr>
          <w:lang w:eastAsia="zh-CN"/>
        </w:rPr>
      </w:pPr>
      <w:r w:rsidRPr="00320611">
        <w:rPr>
          <w:lang w:eastAsia="zh-CN"/>
        </w:rPr>
        <w:t>In this solution, there is one centralized NSACF controlling the overall maximum number of UEs and maximum number of PDU Sessions of the S-NSSAI. The distributed NSACF requests the local maximum number from the centralized NSACF. The centralized NSACF may also update the local maximum number to the related NSACFs,</w:t>
      </w:r>
    </w:p>
    <w:p w14:paraId="23F6FA53" w14:textId="77777777" w:rsidR="00FE6BC0" w:rsidRPr="00320611" w:rsidRDefault="00FE6BC0" w:rsidP="00FE6BC0">
      <w:pPr>
        <w:rPr>
          <w:lang w:eastAsia="zh-CN"/>
        </w:rPr>
      </w:pPr>
      <w:r w:rsidRPr="00320611">
        <w:rPr>
          <w:lang w:eastAsia="zh-CN"/>
        </w:rPr>
        <w:t>In roaming case the NSACF in VPLMN interacts with the centralized NSACF in the HPLMN to retrieve the local maximum number and perform the NSAC locally.</w:t>
      </w:r>
    </w:p>
    <w:p w14:paraId="0E61ACBA" w14:textId="77777777" w:rsidR="00FE6BC0" w:rsidRPr="00320611" w:rsidRDefault="00FE6BC0" w:rsidP="00FE6BC0">
      <w:pPr>
        <w:rPr>
          <w:lang w:eastAsia="zh-CN"/>
        </w:rPr>
      </w:pPr>
      <w:r w:rsidRPr="00320611">
        <w:rPr>
          <w:lang w:eastAsia="zh-CN"/>
        </w:rPr>
        <w:t>The central NSACF may invoke Nnsacf_SliceEventExposure service to request the number of UE and number of PDU session in each distributed NSACF.</w:t>
      </w:r>
    </w:p>
    <w:p w14:paraId="0665017F" w14:textId="374D2181" w:rsidR="00B00BFD" w:rsidRPr="00320611" w:rsidRDefault="00B00BFD" w:rsidP="003B60FA">
      <w:pPr>
        <w:pStyle w:val="EditorsNote"/>
      </w:pPr>
      <w:r w:rsidRPr="00320611">
        <w:t>Editor</w:t>
      </w:r>
      <w:r w:rsidR="00A13E1F" w:rsidRPr="00320611">
        <w:t>'</w:t>
      </w:r>
      <w:r w:rsidRPr="00320611">
        <w:t>s note:</w:t>
      </w:r>
      <w:r w:rsidRPr="00320611">
        <w:tab/>
        <w:t>It is FFS whether the central NSACF is a new node, and resolve it at next meeting.</w:t>
      </w:r>
    </w:p>
    <w:p w14:paraId="1F0788FD" w14:textId="25C47ADD" w:rsidR="0046304C" w:rsidRPr="00320611" w:rsidRDefault="0046304C" w:rsidP="00C86DBB">
      <w:pPr>
        <w:pStyle w:val="31"/>
        <w:rPr>
          <w:lang w:eastAsia="ja-JP"/>
        </w:rPr>
      </w:pPr>
      <w:bookmarkStart w:id="2811" w:name="_Toc104302471"/>
      <w:bookmarkStart w:id="2812" w:name="_Toc104359437"/>
      <w:bookmarkStart w:id="2813" w:name="_Toc104789057"/>
      <w:r w:rsidRPr="00320611">
        <w:rPr>
          <w:lang w:eastAsia="ja-JP"/>
        </w:rPr>
        <w:t>6.</w:t>
      </w:r>
      <w:r w:rsidR="00A2797C" w:rsidRPr="00320611">
        <w:rPr>
          <w:lang w:eastAsia="ja-JP"/>
        </w:rPr>
        <w:t>14</w:t>
      </w:r>
      <w:r w:rsidRPr="00320611">
        <w:rPr>
          <w:lang w:eastAsia="ja-JP"/>
        </w:rPr>
        <w:t>.3</w:t>
      </w:r>
      <w:r w:rsidRPr="00320611">
        <w:rPr>
          <w:lang w:eastAsia="ja-JP"/>
        </w:rPr>
        <w:tab/>
        <w:t>Procedure</w:t>
      </w:r>
      <w:bookmarkEnd w:id="2811"/>
      <w:bookmarkEnd w:id="2812"/>
      <w:bookmarkEnd w:id="2813"/>
    </w:p>
    <w:p w14:paraId="7F1F1531" w14:textId="77777777" w:rsidR="0046304C" w:rsidRPr="00320611" w:rsidRDefault="0046304C" w:rsidP="00FE6BC0">
      <w:pPr>
        <w:pStyle w:val="TH"/>
        <w:rPr>
          <w:rFonts w:eastAsia="맑은 고딕"/>
          <w:lang w:eastAsia="x-none"/>
        </w:rPr>
      </w:pPr>
      <w:r w:rsidRPr="00320611">
        <w:rPr>
          <w:rFonts w:eastAsia="맑은 고딕"/>
        </w:rPr>
        <w:object w:dxaOrig="7250" w:dyaOrig="5070" w14:anchorId="4581F040">
          <v:shape id="_x0000_i1048" type="#_x0000_t75" style="width:361.15pt;height:252.85pt" o:ole="">
            <v:imagedata r:id="rId57" o:title=""/>
          </v:shape>
          <o:OLEObject Type="Embed" ProgID="Visio.Drawing.15" ShapeID="_x0000_i1048" DrawAspect="Content" ObjectID="_1715402143" r:id="rId58"/>
        </w:object>
      </w:r>
    </w:p>
    <w:p w14:paraId="667CFD59" w14:textId="08076984" w:rsidR="0046304C" w:rsidRPr="00320611" w:rsidRDefault="0046304C" w:rsidP="00FE6BC0">
      <w:pPr>
        <w:pStyle w:val="TF"/>
        <w:rPr>
          <w:rFonts w:eastAsia="맑은 고딕"/>
        </w:rPr>
      </w:pPr>
      <w:r w:rsidRPr="00320611">
        <w:rPr>
          <w:rFonts w:eastAsia="맑은 고딕"/>
        </w:rPr>
        <w:t>Figure</w:t>
      </w:r>
      <w:r w:rsidR="00E927DF" w:rsidRPr="00320611">
        <w:rPr>
          <w:rFonts w:eastAsia="맑은 고딕"/>
          <w:noProof/>
        </w:rPr>
        <w:t xml:space="preserve"> </w:t>
      </w:r>
      <w:r w:rsidRPr="00320611">
        <w:rPr>
          <w:rFonts w:eastAsia="맑은 고딕"/>
        </w:rPr>
        <w:t>6.</w:t>
      </w:r>
      <w:r w:rsidR="00A2797C" w:rsidRPr="00320611">
        <w:rPr>
          <w:rFonts w:eastAsia="맑은 고딕"/>
        </w:rPr>
        <w:t>14</w:t>
      </w:r>
      <w:r w:rsidRPr="00320611">
        <w:rPr>
          <w:rFonts w:eastAsia="맑은 고딕"/>
        </w:rPr>
        <w:t>.3</w:t>
      </w:r>
      <w:r w:rsidR="00A2797C" w:rsidRPr="00320611">
        <w:rPr>
          <w:rFonts w:eastAsia="맑은 고딕"/>
        </w:rPr>
        <w:t>-1</w:t>
      </w:r>
      <w:r w:rsidRPr="00320611">
        <w:rPr>
          <w:rFonts w:eastAsia="맑은 고딕"/>
        </w:rPr>
        <w:t>: Procedure for Maximum Number Distribution in multiple NSACFs</w:t>
      </w:r>
    </w:p>
    <w:p w14:paraId="516D0A81" w14:textId="77777777" w:rsidR="00FE6BC0" w:rsidRPr="00320611" w:rsidRDefault="00FE6BC0" w:rsidP="00FE6BC0">
      <w:pPr>
        <w:pStyle w:val="B1"/>
      </w:pPr>
      <w:r w:rsidRPr="00320611">
        <w:t>1.</w:t>
      </w:r>
      <w:r w:rsidRPr="00320611">
        <w:tab/>
        <w:t>When there is no local maximum number in NSACF, or the number of UE or number of PDU session of the S-NSSAI will reach the local maximum number in the NSACF , it sends Local Maximum Number Request to centralized NSACF to request a new local maximum number.</w:t>
      </w:r>
    </w:p>
    <w:p w14:paraId="22469415" w14:textId="77777777" w:rsidR="00FE6BC0" w:rsidRPr="00320611" w:rsidRDefault="00FE6BC0" w:rsidP="00FE6BC0">
      <w:pPr>
        <w:pStyle w:val="B1"/>
      </w:pPr>
      <w:r w:rsidRPr="00320611">
        <w:t>2.</w:t>
      </w:r>
      <w:r w:rsidRPr="00320611">
        <w:tab/>
        <w:t>If the request is accepted, the central NSACF sends a new maximum number to the NSACF. The NSACF stores the new local maximum number of the S-NSSAI.</w:t>
      </w:r>
    </w:p>
    <w:p w14:paraId="701C8B93" w14:textId="77777777" w:rsidR="00FE6BC0" w:rsidRPr="00320611" w:rsidRDefault="00FE6BC0" w:rsidP="00FE6BC0">
      <w:pPr>
        <w:pStyle w:val="B1"/>
      </w:pPr>
      <w:r w:rsidRPr="00320611">
        <w:t>3.</w:t>
      </w:r>
      <w:r w:rsidRPr="00320611">
        <w:tab/>
        <w:t>At any time the centralized NSACF may send Local Maximum Number update message to update the local maximum number in the NSACF which has requested the local maximum number.</w:t>
      </w:r>
    </w:p>
    <w:p w14:paraId="75D63229" w14:textId="77777777" w:rsidR="00FE6BC0" w:rsidRPr="00320611" w:rsidRDefault="00FE6BC0" w:rsidP="00FE6BC0">
      <w:pPr>
        <w:pStyle w:val="B1"/>
      </w:pPr>
      <w:r w:rsidRPr="00320611">
        <w:t>4.</w:t>
      </w:r>
      <w:r w:rsidRPr="00320611">
        <w:tab/>
        <w:t>The NSACF stores the new local maximum value and send response message to the centralized NSACF.</w:t>
      </w:r>
    </w:p>
    <w:p w14:paraId="0CFCB4F4" w14:textId="179473CC" w:rsidR="0046304C" w:rsidRPr="00320611" w:rsidRDefault="0046304C" w:rsidP="00FE6BC0">
      <w:pPr>
        <w:pStyle w:val="31"/>
        <w:rPr>
          <w:lang w:eastAsia="zh-CN"/>
        </w:rPr>
      </w:pPr>
      <w:bookmarkStart w:id="2814" w:name="_Toc104302472"/>
      <w:bookmarkStart w:id="2815" w:name="_Toc104359438"/>
      <w:bookmarkStart w:id="2816" w:name="_Toc104789058"/>
      <w:r w:rsidRPr="00320611">
        <w:rPr>
          <w:lang w:eastAsia="zh-CN"/>
        </w:rPr>
        <w:t>6.</w:t>
      </w:r>
      <w:r w:rsidR="00A2797C" w:rsidRPr="00320611">
        <w:rPr>
          <w:lang w:eastAsia="zh-CN"/>
        </w:rPr>
        <w:t>14</w:t>
      </w:r>
      <w:r w:rsidRPr="00320611">
        <w:rPr>
          <w:lang w:eastAsia="zh-CN"/>
        </w:rPr>
        <w:t>.4</w:t>
      </w:r>
      <w:r w:rsidRPr="00320611">
        <w:rPr>
          <w:lang w:eastAsia="zh-CN"/>
        </w:rPr>
        <w:tab/>
      </w:r>
      <w:r w:rsidRPr="00320611">
        <w:rPr>
          <w:lang w:eastAsia="ja-JP"/>
        </w:rPr>
        <w:t>Impacts on services, entities and interfaces</w:t>
      </w:r>
      <w:bookmarkEnd w:id="2814"/>
      <w:bookmarkEnd w:id="2815"/>
      <w:bookmarkEnd w:id="2816"/>
    </w:p>
    <w:p w14:paraId="55B6AB1D" w14:textId="77777777" w:rsidR="0046304C" w:rsidRPr="00320611" w:rsidRDefault="0046304C" w:rsidP="00FE6BC0">
      <w:pPr>
        <w:rPr>
          <w:b/>
          <w:bCs/>
        </w:rPr>
      </w:pPr>
      <w:r w:rsidRPr="00320611">
        <w:rPr>
          <w:b/>
          <w:bCs/>
        </w:rPr>
        <w:t>NSACF:</w:t>
      </w:r>
    </w:p>
    <w:p w14:paraId="5BCF5365" w14:textId="328B8721" w:rsidR="0046304C" w:rsidRPr="00320611" w:rsidRDefault="00FE6BC0" w:rsidP="00FE6BC0">
      <w:pPr>
        <w:pStyle w:val="B1"/>
        <w:rPr>
          <w:rFonts w:eastAsia="Yu Mincho"/>
        </w:rPr>
      </w:pPr>
      <w:r w:rsidRPr="00320611">
        <w:rPr>
          <w:rFonts w:eastAsia="Yu Mincho"/>
        </w:rPr>
        <w:t>-</w:t>
      </w:r>
      <w:r w:rsidRPr="00320611">
        <w:rPr>
          <w:rFonts w:eastAsia="Yu Mincho"/>
        </w:rPr>
        <w:tab/>
        <w:t>new interaction between NSACFs for maximum number distribution.</w:t>
      </w:r>
    </w:p>
    <w:p w14:paraId="53CE7D42" w14:textId="7A774C28" w:rsidR="006452A5" w:rsidRPr="00333F85" w:rsidRDefault="006452A5" w:rsidP="006452A5">
      <w:pPr>
        <w:pStyle w:val="21"/>
        <w:rPr>
          <w:ins w:id="2817" w:author="S2-2203769" w:date="2022-05-24T07:55:00Z"/>
        </w:rPr>
      </w:pPr>
      <w:bookmarkStart w:id="2818" w:name="_Toc104302473"/>
      <w:bookmarkStart w:id="2819" w:name="_Toc104359439"/>
      <w:bookmarkStart w:id="2820" w:name="_Toc104789059"/>
      <w:ins w:id="2821" w:author="S2-2203769" w:date="2022-05-24T07:55:00Z">
        <w:r>
          <w:rPr>
            <w:lang w:eastAsia="zh-CN"/>
          </w:rPr>
          <w:t>6.</w:t>
        </w:r>
        <w:del w:id="2822" w:author="Rapporteur" w:date="2022-05-24T11:20:00Z">
          <w:r w:rsidDel="00B93C5C">
            <w:rPr>
              <w:lang w:eastAsia="zh-CN"/>
            </w:rPr>
            <w:delText>Y</w:delText>
          </w:r>
        </w:del>
      </w:ins>
      <w:ins w:id="2823" w:author="Rapporteur" w:date="2022-05-24T11:20:00Z">
        <w:r w:rsidR="00B93C5C">
          <w:rPr>
            <w:lang w:eastAsia="zh-CN"/>
          </w:rPr>
          <w:t>15</w:t>
        </w:r>
      </w:ins>
      <w:ins w:id="2824" w:author="S2-2203769" w:date="2022-05-24T07:55:00Z">
        <w:r w:rsidRPr="00333F85">
          <w:rPr>
            <w:lang w:eastAsia="ko-KR"/>
          </w:rPr>
          <w:tab/>
        </w:r>
        <w:r>
          <w:t>Solution #</w:t>
        </w:r>
        <w:del w:id="2825" w:author="Rapporteur" w:date="2022-05-24T10:45:00Z">
          <w:r w:rsidDel="00E02F1A">
            <w:delText>Y</w:delText>
          </w:r>
        </w:del>
      </w:ins>
      <w:ins w:id="2826" w:author="Rapporteur" w:date="2022-05-24T10:45:00Z">
        <w:r w:rsidR="00E02F1A">
          <w:t>15</w:t>
        </w:r>
      </w:ins>
      <w:ins w:id="2827" w:author="S2-2203769" w:date="2022-05-24T07:55:00Z">
        <w:r w:rsidRPr="00333F85">
          <w:t xml:space="preserve">: </w:t>
        </w:r>
        <w:r w:rsidRPr="00953421">
          <w:rPr>
            <w:lang w:eastAsia="ko-KR"/>
          </w:rPr>
          <w:t>Service continuity</w:t>
        </w:r>
        <w:r>
          <w:rPr>
            <w:lang w:eastAsia="ko-KR"/>
          </w:rPr>
          <w:t xml:space="preserve"> in case of Network Slice instance </w:t>
        </w:r>
        <w:r>
          <w:rPr>
            <w:bCs/>
            <w:lang w:eastAsia="zh-CN"/>
          </w:rPr>
          <w:t>overload</w:t>
        </w:r>
        <w:bookmarkEnd w:id="2818"/>
        <w:bookmarkEnd w:id="2819"/>
        <w:bookmarkEnd w:id="2820"/>
      </w:ins>
    </w:p>
    <w:p w14:paraId="33A81FDA" w14:textId="17768182" w:rsidR="006452A5" w:rsidRPr="00333F85" w:rsidRDefault="006452A5" w:rsidP="006452A5">
      <w:pPr>
        <w:pStyle w:val="31"/>
        <w:rPr>
          <w:ins w:id="2828" w:author="S2-2203769" w:date="2022-05-24T07:55:00Z"/>
          <w:lang w:eastAsia="ko-KR"/>
        </w:rPr>
      </w:pPr>
      <w:bookmarkStart w:id="2829" w:name="_Toc104302474"/>
      <w:bookmarkStart w:id="2830" w:name="_Toc104359440"/>
      <w:bookmarkStart w:id="2831" w:name="_Toc104789060"/>
      <w:ins w:id="2832" w:author="S2-2203769" w:date="2022-05-24T07:55:00Z">
        <w:r w:rsidRPr="00681F23">
          <w:rPr>
            <w:lang w:eastAsia="ko-KR"/>
          </w:rPr>
          <w:t>6.</w:t>
        </w:r>
        <w:del w:id="2833" w:author="Rapporteur" w:date="2022-05-24T11:20:00Z">
          <w:r w:rsidRPr="00681F23" w:rsidDel="00B93C5C">
            <w:rPr>
              <w:lang w:eastAsia="ko-KR"/>
            </w:rPr>
            <w:delText>Y</w:delText>
          </w:r>
        </w:del>
      </w:ins>
      <w:ins w:id="2834" w:author="Rapporteur" w:date="2022-05-24T11:20:00Z">
        <w:r w:rsidR="00B93C5C">
          <w:rPr>
            <w:lang w:eastAsia="ko-KR"/>
          </w:rPr>
          <w:t>15</w:t>
        </w:r>
      </w:ins>
      <w:ins w:id="2835" w:author="S2-2203769" w:date="2022-05-24T07:55:00Z">
        <w:r w:rsidRPr="00681F23">
          <w:rPr>
            <w:lang w:eastAsia="ko-KR"/>
          </w:rPr>
          <w:t>.1</w:t>
        </w:r>
        <w:r w:rsidRPr="00681F23">
          <w:rPr>
            <w:lang w:eastAsia="ko-KR"/>
          </w:rPr>
          <w:tab/>
          <w:t>Introduction</w:t>
        </w:r>
        <w:bookmarkEnd w:id="2829"/>
        <w:bookmarkEnd w:id="2830"/>
        <w:bookmarkEnd w:id="2831"/>
      </w:ins>
    </w:p>
    <w:p w14:paraId="53DAAB43" w14:textId="782AA829" w:rsidR="006452A5" w:rsidRDefault="006452A5" w:rsidP="00B93C5C">
      <w:pPr>
        <w:rPr>
          <w:ins w:id="2836" w:author="S2-2203769" w:date="2022-05-24T07:55:00Z"/>
        </w:rPr>
      </w:pPr>
      <w:ins w:id="2837" w:author="S2-2203769" w:date="2022-05-24T07:55:00Z">
        <w:r>
          <w:rPr>
            <w:lang w:eastAsia="zh-CN"/>
          </w:rPr>
          <w:t xml:space="preserve">Based on the operator's </w:t>
        </w:r>
        <w:r>
          <w:t xml:space="preserve">operational or deployment needs, an S-NSSAI can be associated with one or more Network Slice instances. Based on the </w:t>
        </w:r>
        <w:del w:id="2838" w:author="Rapporteur" w:date="2022-05-24T11:16:00Z">
          <w:r w:rsidDel="00B93C5C">
            <w:delText>C</w:delText>
          </w:r>
        </w:del>
      </w:ins>
      <w:ins w:id="2839" w:author="Rapporteur" w:date="2022-05-24T11:16:00Z">
        <w:r w:rsidR="00B93C5C">
          <w:t>c</w:t>
        </w:r>
      </w:ins>
      <w:ins w:id="2840" w:author="S2-2203769" w:date="2022-05-24T07:55:00Z">
        <w:r>
          <w:t>lause</w:t>
        </w:r>
        <w:del w:id="2841" w:author="Rapporteur" w:date="2022-05-24T11:16:00Z">
          <w:r w:rsidDel="00B93C5C">
            <w:delText xml:space="preserve"> </w:delText>
          </w:r>
        </w:del>
      </w:ins>
      <w:ins w:id="2842" w:author="Rapporteur" w:date="2022-05-24T11:16:00Z">
        <w:r w:rsidR="00B93C5C">
          <w:t> </w:t>
        </w:r>
      </w:ins>
      <w:ins w:id="2843" w:author="S2-2203769" w:date="2022-05-24T07:55:00Z">
        <w:r>
          <w:t>5.15.2.1 of TS</w:t>
        </w:r>
        <w:del w:id="2844" w:author="Rapporteur" w:date="2022-05-24T11:16:00Z">
          <w:r w:rsidDel="00B93C5C">
            <w:delText xml:space="preserve"> </w:delText>
          </w:r>
        </w:del>
      </w:ins>
      <w:ins w:id="2845" w:author="Rapporteur" w:date="2022-05-24T11:16:00Z">
        <w:r w:rsidR="00B93C5C">
          <w:t> </w:t>
        </w:r>
      </w:ins>
      <w:ins w:id="2846" w:author="S2-2203769" w:date="2022-05-24T07:55:00Z">
        <w:r>
          <w:t>23.501</w:t>
        </w:r>
      </w:ins>
      <w:ins w:id="2847" w:author="Rapporteur" w:date="2022-05-24T11:16:00Z">
        <w:r w:rsidR="00B93C5C">
          <w:t> </w:t>
        </w:r>
      </w:ins>
      <w:ins w:id="2848" w:author="S2-2203769" w:date="2022-05-24T07:55:00Z">
        <w:r>
          <w:t>[2], f</w:t>
        </w:r>
        <w:r w:rsidRPr="0035243B">
          <w:t xml:space="preserve">or any S-NSSAI, the network may at any one time serve the UE with only one Network Slice instance associated with this S-NSSAI until cases occur where e.g. this Network Slice instance is no longer valid in a given Registration Area, or a change in </w:t>
        </w:r>
        <w:r>
          <w:t xml:space="preserve">UE's Allowed NSSAI occurs, etc. </w:t>
        </w:r>
      </w:ins>
    </w:p>
    <w:p w14:paraId="06E9049B" w14:textId="77777777" w:rsidR="006452A5" w:rsidRPr="0083595B" w:rsidRDefault="006452A5">
      <w:pPr>
        <w:rPr>
          <w:ins w:id="2849" w:author="S2-2203769" w:date="2022-05-24T07:55:00Z"/>
          <w:rFonts w:ascii="Microsoft YaHei" w:eastAsia="MS Mincho" w:hAnsi="Microsoft YaHei"/>
          <w:lang w:eastAsia="zh-CN"/>
        </w:rPr>
        <w:pPrChange w:id="2850" w:author="Rapporteur" w:date="2022-05-24T11:18:00Z">
          <w:pPr>
            <w:spacing w:after="0"/>
          </w:pPr>
        </w:pPrChange>
      </w:pPr>
      <w:ins w:id="2851" w:author="S2-2203769" w:date="2022-05-24T07:55:00Z">
        <w:r>
          <w:t xml:space="preserve">The overall concept of </w:t>
        </w:r>
        <w:r w:rsidRPr="00AF62A2">
          <w:t xml:space="preserve">Early Binding and Late Binding </w:t>
        </w:r>
        <w:r>
          <w:t>for Network Slice instance selection are as follows since R15:</w:t>
        </w:r>
      </w:ins>
    </w:p>
    <w:p w14:paraId="34626AED" w14:textId="5A4E53A1" w:rsidR="006452A5" w:rsidDel="00B93C5C" w:rsidRDefault="00B93C5C">
      <w:pPr>
        <w:pStyle w:val="B1"/>
        <w:rPr>
          <w:ins w:id="2852" w:author="S2-2203769" w:date="2022-05-24T07:55:00Z"/>
          <w:del w:id="2853" w:author="Rapporteur" w:date="2022-05-24T11:17:00Z"/>
        </w:rPr>
        <w:pPrChange w:id="2854" w:author="Rapporteur" w:date="2022-05-24T11:17:00Z">
          <w:pPr>
            <w:ind w:left="1800" w:hanging="1800"/>
          </w:pPr>
        </w:pPrChange>
      </w:pPr>
      <w:ins w:id="2855" w:author="Rapporteur" w:date="2022-05-24T11:17:00Z">
        <w:r>
          <w:t>-</w:t>
        </w:r>
        <w:r>
          <w:tab/>
        </w:r>
      </w:ins>
      <w:ins w:id="2856" w:author="S2-2203769" w:date="2022-05-24T07:55:00Z">
        <w:r w:rsidR="006452A5">
          <w:t xml:space="preserve">Early Binding (EB) - </w:t>
        </w:r>
        <w:del w:id="2857" w:author="Rapporteur" w:date="2022-05-24T11:17:00Z">
          <w:r w:rsidR="006452A5" w:rsidDel="00B93C5C">
            <w:delText xml:space="preserve"> </w:delText>
          </w:r>
        </w:del>
        <w:r w:rsidR="006452A5">
          <w:t>As</w:t>
        </w:r>
        <w:r w:rsidR="006452A5">
          <w:lastRenderedPageBreak/>
          <w:t>sociating the UE with the selected NSI(s) according to the UE’s Allowed S-NSSAI(s) upon the successful UE registration. The identification of the selected target serving NSI corresponding to the Allowed S-NSSAI and the serving NRF for the target NSI are identified and responded to the serving AMF to support future PDU session establishment.</w:t>
        </w:r>
        <w:del w:id="2858" w:author="Rapporteur" w:date="2022-05-24T11:17:00Z">
          <w:r w:rsidR="006452A5" w:rsidDel="00B93C5C">
            <w:delText xml:space="preserve"> </w:delText>
          </w:r>
        </w:del>
      </w:ins>
    </w:p>
    <w:p w14:paraId="3EACDDEA" w14:textId="3C7E74A9" w:rsidR="006452A5" w:rsidRPr="00077950" w:rsidRDefault="006452A5">
      <w:pPr>
        <w:pStyle w:val="B1"/>
        <w:rPr>
          <w:ins w:id="2859" w:author="S2-2203769" w:date="2022-05-24T07:55:00Z"/>
        </w:rPr>
        <w:pPrChange w:id="2860" w:author="Rapporteur" w:date="2022-05-24T11:17:00Z">
          <w:pPr>
            <w:ind w:left="1800" w:hanging="1890"/>
          </w:pPr>
        </w:pPrChange>
      </w:pPr>
      <w:ins w:id="2861" w:author="S2-2203769" w:date="2022-05-24T07:55:00Z">
        <w:del w:id="2862" w:author="Rapporteur" w:date="2022-05-24T11:17:00Z">
          <w:r w:rsidDel="00B93C5C">
            <w:delText xml:space="preserve"> </w:delText>
          </w:r>
        </w:del>
      </w:ins>
      <w:ins w:id="2863" w:author="Rapporteur" w:date="2022-05-24T11:17:00Z">
        <w:r w:rsidR="00B93C5C">
          <w:t>-</w:t>
        </w:r>
        <w:r w:rsidR="00B93C5C">
          <w:tab/>
        </w:r>
      </w:ins>
      <w:ins w:id="2864" w:author="S2-2203769" w:date="2022-05-24T07:55:00Z">
        <w:r>
          <w:t xml:space="preserve">Late Binding (LB) - </w:t>
        </w:r>
        <w:del w:id="2865" w:author="Rapporteur" w:date="2022-05-24T11:17:00Z">
          <w:r w:rsidDel="00B93C5C">
            <w:delText xml:space="preserve"> </w:delText>
          </w:r>
        </w:del>
        <w:r>
          <w:t>Associating the UE with Allowed S-NSSAI upon the successful UE registration, however, the selection of the target NSI happens only when receiving the first PDU session establishment request for the specific Allowed S-NSSAI. Once the target NSI is selected, the serving NRF for the target NSI is also selected to progress the PDU session establishment procedure.</w:t>
        </w:r>
      </w:ins>
    </w:p>
    <w:p w14:paraId="08CA2F5B" w14:textId="77777777" w:rsidR="006452A5" w:rsidRPr="00C93093" w:rsidRDefault="006452A5" w:rsidP="006452A5">
      <w:pPr>
        <w:rPr>
          <w:ins w:id="2866" w:author="S2-2203769" w:date="2022-05-24T07:55:00Z"/>
          <w:bCs/>
          <w:lang w:eastAsia="zh-CN"/>
        </w:rPr>
      </w:pPr>
      <w:ins w:id="2867" w:author="S2-2203769" w:date="2022-05-24T07:55:00Z">
        <w:r>
          <w:t xml:space="preserve">As a consequence of </w:t>
        </w:r>
        <w:r w:rsidRPr="0035243B">
          <w:t xml:space="preserve">only one Network Slice instance associated with </w:t>
        </w:r>
        <w:r>
          <w:t xml:space="preserve">a given </w:t>
        </w:r>
        <w:r w:rsidRPr="0035243B">
          <w:t>S-NSSAI</w:t>
        </w:r>
        <w:r>
          <w:t xml:space="preserve"> to serve UE, the </w:t>
        </w:r>
        <w:r w:rsidRPr="00205DFD">
          <w:rPr>
            <w:bCs/>
            <w:lang w:eastAsia="zh-CN"/>
          </w:rPr>
          <w:t>AMF</w:t>
        </w:r>
        <w:r>
          <w:rPr>
            <w:bCs/>
            <w:lang w:eastAsia="zh-CN"/>
          </w:rPr>
          <w:t xml:space="preserve"> is constrained</w:t>
        </w:r>
        <w:r w:rsidRPr="00205DFD">
          <w:rPr>
            <w:bCs/>
            <w:lang w:eastAsia="zh-CN"/>
          </w:rPr>
          <w:t xml:space="preserve"> to discover SMF</w:t>
        </w:r>
        <w:r>
          <w:rPr>
            <w:bCs/>
            <w:lang w:eastAsia="zh-CN"/>
          </w:rPr>
          <w:t xml:space="preserve"> using the same </w:t>
        </w:r>
        <w:r w:rsidRPr="008513A4">
          <w:rPr>
            <w:bCs/>
            <w:lang w:eastAsia="zh-CN"/>
          </w:rPr>
          <w:t>Network Slice instance</w:t>
        </w:r>
        <w:r>
          <w:rPr>
            <w:bCs/>
            <w:lang w:eastAsia="zh-CN"/>
          </w:rPr>
          <w:t xml:space="preserve"> for a given S-NSSAI, once the </w:t>
        </w:r>
        <w:r w:rsidRPr="006B383B">
          <w:rPr>
            <w:bCs/>
            <w:lang w:eastAsia="zh-CN"/>
          </w:rPr>
          <w:t xml:space="preserve">Network Slice instance </w:t>
        </w:r>
        <w:r>
          <w:rPr>
            <w:bCs/>
            <w:lang w:eastAsia="zh-CN"/>
          </w:rPr>
          <w:t xml:space="preserve">is </w:t>
        </w:r>
        <w:r w:rsidRPr="006B383B">
          <w:rPr>
            <w:bCs/>
            <w:lang w:eastAsia="zh-CN"/>
          </w:rPr>
          <w:t>select</w:t>
        </w:r>
        <w:r>
          <w:rPr>
            <w:bCs/>
            <w:lang w:eastAsia="zh-CN"/>
          </w:rPr>
          <w:t xml:space="preserve">ed by NSSF to serve UE that is allowed to use this S-NSSAI. Therefore, </w:t>
        </w:r>
        <w:r>
          <w:t>the case where this</w:t>
        </w:r>
        <w:r w:rsidRPr="002B3209">
          <w:t xml:space="preserve"> </w:t>
        </w:r>
        <w:r>
          <w:t xml:space="preserve">Network Slice instance is overloaded </w:t>
        </w:r>
        <w:r w:rsidRPr="00A42E77">
          <w:t>occur</w:t>
        </w:r>
        <w:r>
          <w:t>s.</w:t>
        </w:r>
        <w:del w:id="2868" w:author="Rapporteur" w:date="2022-05-24T11:18:00Z">
          <w:r w:rsidDel="00B93C5C">
            <w:delText xml:space="preserve"> </w:delText>
          </w:r>
        </w:del>
      </w:ins>
    </w:p>
    <w:p w14:paraId="4F876543" w14:textId="34941F82" w:rsidR="006452A5" w:rsidRDefault="006452A5" w:rsidP="006452A5">
      <w:pPr>
        <w:rPr>
          <w:ins w:id="2869" w:author="S2-2203769" w:date="2022-05-24T07:55:00Z"/>
        </w:rPr>
      </w:pPr>
      <w:ins w:id="2870" w:author="S2-2203769" w:date="2022-05-24T07:55:00Z">
        <w:r w:rsidRPr="004646BC">
          <w:rPr>
            <w:lang w:eastAsia="zh-CN"/>
          </w:rPr>
          <w:t xml:space="preserve">This is a solution to </w:t>
        </w:r>
        <w:r>
          <w:t xml:space="preserve">Key Issue#1, </w:t>
        </w:r>
        <w:del w:id="2871" w:author="Rapporteur" w:date="2022-05-24T11:21:00Z">
          <w:r w:rsidDel="00B93C5C">
            <w:delText>“</w:delText>
          </w:r>
        </w:del>
      </w:ins>
      <w:ins w:id="2872" w:author="Rapporteur" w:date="2022-05-24T11:21:00Z">
        <w:r w:rsidR="00B93C5C">
          <w:t>"</w:t>
        </w:r>
      </w:ins>
      <w:ins w:id="2873" w:author="S2-2203769" w:date="2022-05-24T07:55:00Z">
        <w:r w:rsidRPr="00333F85">
          <w:t>Support of Network Slice Service continuity</w:t>
        </w:r>
        <w:del w:id="2874" w:author="Rapporteur" w:date="2022-05-24T11:21:00Z">
          <w:r w:rsidDel="00B93C5C">
            <w:delText>”</w:delText>
          </w:r>
        </w:del>
      </w:ins>
      <w:ins w:id="2875" w:author="Rapporteur" w:date="2022-05-24T11:21:00Z">
        <w:r w:rsidR="00B93C5C">
          <w:t>"</w:t>
        </w:r>
      </w:ins>
      <w:ins w:id="2876" w:author="S2-2203769" w:date="2022-05-24T07:55:00Z">
        <w:r>
          <w:t xml:space="preserve">, which proposes </w:t>
        </w:r>
        <w:r w:rsidRPr="00B51F67">
          <w:t>Network Slice instance</w:t>
        </w:r>
        <w:r>
          <w:t xml:space="preserve"> reselection for a given S-NSSAI, in order to </w:t>
        </w:r>
        <w:r w:rsidRPr="0050422C">
          <w:t>alleviate</w:t>
        </w:r>
        <w:r>
          <w:t xml:space="preserve"> current load status of selected </w:t>
        </w:r>
        <w:r w:rsidRPr="00B51F67">
          <w:t>Network Slice instance</w:t>
        </w:r>
        <w:r>
          <w:t>.</w:t>
        </w:r>
      </w:ins>
    </w:p>
    <w:p w14:paraId="1844A5D1" w14:textId="77777777" w:rsidR="006452A5" w:rsidRPr="00333F85" w:rsidRDefault="006452A5" w:rsidP="006452A5">
      <w:pPr>
        <w:rPr>
          <w:ins w:id="2877" w:author="S2-2203769" w:date="2022-05-24T07:55:00Z"/>
        </w:rPr>
      </w:pPr>
      <w:ins w:id="2878" w:author="S2-2203769" w:date="2022-05-24T07:55:00Z">
        <w:r>
          <w:t xml:space="preserve">This solution applies to both </w:t>
        </w:r>
        <w:r w:rsidRPr="00EA10AE">
          <w:t xml:space="preserve">no mobility </w:t>
        </w:r>
        <w:r w:rsidRPr="00333F85">
          <w:t>scenario</w:t>
        </w:r>
        <w:r>
          <w:t xml:space="preserve"> </w:t>
        </w:r>
        <w:r w:rsidRPr="00EA10AE">
          <w:t>and inter RA Mobility</w:t>
        </w:r>
        <w:r w:rsidRPr="003B7B4E">
          <w:t xml:space="preserve"> </w:t>
        </w:r>
        <w:r w:rsidRPr="00333F85">
          <w:t>scenario</w:t>
        </w:r>
        <w:r>
          <w:t>.</w:t>
        </w:r>
      </w:ins>
    </w:p>
    <w:p w14:paraId="1C99FAAD" w14:textId="79B8C808" w:rsidR="006452A5" w:rsidRPr="00333F85" w:rsidRDefault="006452A5" w:rsidP="006452A5">
      <w:pPr>
        <w:pStyle w:val="31"/>
        <w:rPr>
          <w:ins w:id="2879" w:author="S2-2203769" w:date="2022-05-24T07:55:00Z"/>
        </w:rPr>
      </w:pPr>
      <w:bookmarkStart w:id="2880" w:name="_Toc104302475"/>
      <w:bookmarkStart w:id="2881" w:name="_Toc104359441"/>
      <w:bookmarkStart w:id="2882" w:name="_Toc104789061"/>
      <w:ins w:id="2883" w:author="S2-2203769" w:date="2022-05-24T07:55:00Z">
        <w:r>
          <w:t>6.</w:t>
        </w:r>
        <w:del w:id="2884" w:author="Rapporteur" w:date="2022-05-24T11:21:00Z">
          <w:r w:rsidDel="00B93C5C">
            <w:delText>Y</w:delText>
          </w:r>
        </w:del>
      </w:ins>
      <w:ins w:id="2885" w:author="Rapporteur" w:date="2022-05-24T11:21:00Z">
        <w:r w:rsidR="00B93C5C">
          <w:t>15</w:t>
        </w:r>
      </w:ins>
      <w:ins w:id="2886" w:author="S2-2203769" w:date="2022-05-24T07:55:00Z">
        <w:r w:rsidRPr="00333F85">
          <w:t>.2</w:t>
        </w:r>
        <w:r w:rsidRPr="00333F85">
          <w:tab/>
          <w:t>Functional Description</w:t>
        </w:r>
        <w:bookmarkEnd w:id="2880"/>
        <w:bookmarkEnd w:id="2881"/>
        <w:bookmarkEnd w:id="2882"/>
      </w:ins>
    </w:p>
    <w:p w14:paraId="5A3277B8" w14:textId="77777777" w:rsidR="006452A5" w:rsidRDefault="006452A5" w:rsidP="006452A5">
      <w:pPr>
        <w:rPr>
          <w:ins w:id="2887" w:author="S2-2203769" w:date="2022-05-24T07:55:00Z"/>
          <w:lang w:eastAsia="zh-CN"/>
        </w:rPr>
      </w:pPr>
      <w:ins w:id="2888" w:author="S2-2203769" w:date="2022-05-24T07:55:00Z">
        <w:r>
          <w:rPr>
            <w:lang w:eastAsia="zh-CN"/>
          </w:rPr>
          <w:lastRenderedPageBreak/>
          <w:t>This solution is applied as follows:</w:t>
        </w:r>
        <w:del w:id="2889" w:author="Rapporteur" w:date="2022-05-24T11:19:00Z">
          <w:r w:rsidDel="00B93C5C">
            <w:rPr>
              <w:lang w:eastAsia="zh-CN"/>
            </w:rPr>
            <w:delText xml:space="preserve"> </w:delText>
          </w:r>
        </w:del>
      </w:ins>
    </w:p>
    <w:p w14:paraId="5D27A283" w14:textId="38F21A5B" w:rsidR="006452A5" w:rsidRDefault="00B93C5C">
      <w:pPr>
        <w:pStyle w:val="B1"/>
        <w:rPr>
          <w:ins w:id="2890" w:author="S2-2203769" w:date="2022-05-24T07:55:00Z"/>
        </w:rPr>
        <w:pPrChange w:id="2891" w:author="Rapporteur" w:date="2022-05-24T11:19:00Z">
          <w:pPr>
            <w:pStyle w:val="ac"/>
            <w:numPr>
              <w:numId w:val="43"/>
            </w:numPr>
            <w:tabs>
              <w:tab w:val="num" w:pos="360"/>
              <w:tab w:val="num" w:pos="720"/>
            </w:tabs>
            <w:ind w:leftChars="0" w:left="720" w:hanging="720"/>
          </w:pPr>
        </w:pPrChange>
      </w:pPr>
      <w:ins w:id="2892" w:author="Rapporteur" w:date="2022-05-24T11:19:00Z">
        <w:r>
          <w:t>-</w:t>
        </w:r>
        <w:r>
          <w:tab/>
        </w:r>
      </w:ins>
      <w:ins w:id="2893" w:author="S2-2203769" w:date="2022-05-24T07:55:00Z">
        <w:r w:rsidR="006452A5" w:rsidRPr="00D404D2">
          <w:t xml:space="preserve">It is assumed that the SMFs within the Network Slice instance </w:t>
        </w:r>
        <w:r w:rsidR="006452A5" w:rsidRPr="001243E3">
          <w:rPr>
            <w:rFonts w:hint="eastAsia"/>
          </w:rPr>
          <w:t>are</w:t>
        </w:r>
        <w:r w:rsidR="006452A5" w:rsidRPr="00D404D2">
          <w:t xml:space="preserve"> aware </w:t>
        </w:r>
        <w:r w:rsidR="006452A5">
          <w:t>whether</w:t>
        </w:r>
        <w:r w:rsidR="006452A5" w:rsidRPr="00D404D2">
          <w:t xml:space="preserve"> the Network Slice instance is overloaded. When the existing PDU session is decided as to be migrated</w:t>
        </w:r>
        <w:r w:rsidR="006452A5">
          <w:t xml:space="preserve"> to another </w:t>
        </w:r>
        <w:r w:rsidR="006452A5" w:rsidRPr="00D404D2">
          <w:t>Network Slice instance, the SMF performs PDU Session re-establishment by using the mechanism of SSC mode#2 or SSC mode#3.</w:t>
        </w:r>
      </w:ins>
    </w:p>
    <w:p w14:paraId="54925F2B" w14:textId="3AE9EFA6" w:rsidR="006452A5" w:rsidRDefault="00B93C5C">
      <w:pPr>
        <w:pStyle w:val="B2"/>
        <w:rPr>
          <w:ins w:id="2894" w:author="S2-2203769" w:date="2022-05-24T07:55:00Z"/>
        </w:rPr>
        <w:pPrChange w:id="2895" w:author="Rapporteur" w:date="2022-05-24T11:19:00Z">
          <w:pPr>
            <w:pStyle w:val="ac"/>
            <w:numPr>
              <w:ilvl w:val="1"/>
              <w:numId w:val="43"/>
            </w:numPr>
            <w:tabs>
              <w:tab w:val="num" w:pos="360"/>
              <w:tab w:val="num" w:pos="1440"/>
            </w:tabs>
            <w:ind w:leftChars="0" w:left="1440" w:hanging="720"/>
          </w:pPr>
        </w:pPrChange>
      </w:pPr>
      <w:ins w:id="2896" w:author="Rapporteur" w:date="2022-05-24T11:20:00Z">
        <w:r>
          <w:t>-</w:t>
        </w:r>
        <w:r>
          <w:tab/>
        </w:r>
      </w:ins>
      <w:ins w:id="2897" w:author="S2-2203769" w:date="2022-05-24T07:55:00Z">
        <w:r w:rsidR="006452A5" w:rsidRPr="00D404D2">
          <w:t xml:space="preserve">If there are </w:t>
        </w:r>
        <w:r w:rsidR="006452A5">
          <w:t xml:space="preserve">multiple </w:t>
        </w:r>
        <w:r w:rsidR="006452A5" w:rsidRPr="00D404D2">
          <w:t xml:space="preserve">existing PDU sessions associated with the Network Slice instance, the SMF decides which existing PDU sessions need to be migrated to </w:t>
        </w:r>
        <w:r w:rsidR="006452A5">
          <w:t>another</w:t>
        </w:r>
        <w:r w:rsidR="006452A5" w:rsidRPr="00D404D2">
          <w:t xml:space="preserve"> Network Slice instance based on, e.g., SSC mode and other local policy. In order to prevent resource overload within the new Network Slice instance, the SMF may select parts of existing PDU sessions to be migrated. </w:t>
        </w:r>
      </w:ins>
    </w:p>
    <w:p w14:paraId="0E59DDD3" w14:textId="3B9B7DEF" w:rsidR="006452A5" w:rsidRPr="00333F85" w:rsidRDefault="00B93C5C">
      <w:pPr>
        <w:pStyle w:val="B1"/>
        <w:rPr>
          <w:ins w:id="2898" w:author="S2-2203769" w:date="2022-05-24T07:55:00Z"/>
        </w:rPr>
        <w:pPrChange w:id="2899" w:author="Rapporteur" w:date="2022-05-24T11:20:00Z">
          <w:pPr>
            <w:pStyle w:val="ac"/>
            <w:numPr>
              <w:numId w:val="43"/>
            </w:numPr>
            <w:tabs>
              <w:tab w:val="num" w:pos="360"/>
              <w:tab w:val="num" w:pos="720"/>
            </w:tabs>
            <w:ind w:leftChars="0" w:left="720" w:hanging="720"/>
          </w:pPr>
        </w:pPrChange>
      </w:pPr>
      <w:ins w:id="2900" w:author="Rapporteur" w:date="2022-05-24T11:20:00Z">
        <w:r>
          <w:t>-</w:t>
        </w:r>
        <w:r>
          <w:tab/>
        </w:r>
      </w:ins>
      <w:ins w:id="2901" w:author="S2-2203769" w:date="2022-05-24T07:55:00Z">
        <w:r w:rsidR="006452A5" w:rsidRPr="00D404D2">
          <w:t xml:space="preserve">The AMF is notified that the event </w:t>
        </w:r>
        <w:r w:rsidR="006452A5">
          <w:t xml:space="preserve">that </w:t>
        </w:r>
        <w:r w:rsidR="006452A5" w:rsidRPr="00D404D2">
          <w:t xml:space="preserve">the Network Slice instance for a given S-NSSAI is overloaded, </w:t>
        </w:r>
        <w:r w:rsidR="006452A5">
          <w:t>e.g.</w:t>
        </w:r>
        <w:r w:rsidR="006452A5" w:rsidRPr="00D404D2">
          <w:t xml:space="preserve"> from OAM. The stored NS</w:t>
        </w:r>
        <w:r w:rsidR="006452A5">
          <w:t>I</w:t>
        </w:r>
        <w:r w:rsidR="006452A5" w:rsidRPr="00D404D2">
          <w:t xml:space="preserve"> ID</w:t>
        </w:r>
        <w:r w:rsidR="006452A5">
          <w:t xml:space="preserve"> </w:t>
        </w:r>
        <w:r w:rsidR="006452A5" w:rsidRPr="00D404D2">
          <w:t xml:space="preserve">that identifies the Network Slice instance that is overloaded is deleted by AMF </w:t>
        </w:r>
        <w:r w:rsidR="006452A5">
          <w:t>from the UE context</w:t>
        </w:r>
        <w:r w:rsidR="006452A5" w:rsidRPr="00D404D2">
          <w:t xml:space="preserve">. Then AMF will query NSSF to select a suitable Network Slice instance for </w:t>
        </w:r>
        <w:r w:rsidR="006452A5">
          <w:t xml:space="preserve">the </w:t>
        </w:r>
        <w:r w:rsidR="006452A5" w:rsidRPr="00D404D2">
          <w:t>new PDU session</w:t>
        </w:r>
        <w:r w:rsidR="006452A5">
          <w:t xml:space="preserve"> requested by UE</w:t>
        </w:r>
        <w:r w:rsidR="006452A5" w:rsidRPr="00D404D2">
          <w:t>.</w:t>
        </w:r>
      </w:ins>
    </w:p>
    <w:p w14:paraId="289F9C07" w14:textId="0E8643F3" w:rsidR="006452A5" w:rsidRDefault="006452A5" w:rsidP="006452A5">
      <w:pPr>
        <w:pStyle w:val="31"/>
        <w:rPr>
          <w:ins w:id="2902" w:author="S2-2203769" w:date="2022-05-24T07:55:00Z"/>
        </w:rPr>
      </w:pPr>
      <w:bookmarkStart w:id="2903" w:name="_Toc104302476"/>
      <w:bookmarkStart w:id="2904" w:name="_Toc104359442"/>
      <w:bookmarkStart w:id="2905" w:name="_Toc104789062"/>
      <w:ins w:id="2906" w:author="S2-2203769" w:date="2022-05-24T07:55:00Z">
        <w:r>
          <w:t>6.</w:t>
        </w:r>
        <w:del w:id="2907" w:author="Rapporteur" w:date="2022-05-24T11:21:00Z">
          <w:r w:rsidDel="00B93C5C">
            <w:delText>Y</w:delText>
          </w:r>
        </w:del>
      </w:ins>
      <w:ins w:id="2908" w:author="Rapporteur" w:date="2022-05-24T11:21:00Z">
        <w:r w:rsidR="00B93C5C">
          <w:t>15</w:t>
        </w:r>
      </w:ins>
      <w:ins w:id="2909" w:author="S2-2203769" w:date="2022-05-24T07:55:00Z">
        <w:r w:rsidRPr="00333F85">
          <w:t>.3</w:t>
        </w:r>
        <w:r w:rsidRPr="00333F85">
          <w:tab/>
          <w:t>Procedures</w:t>
        </w:r>
        <w:bookmarkEnd w:id="2903"/>
        <w:bookmarkEnd w:id="2904"/>
        <w:bookmarkEnd w:id="2905"/>
      </w:ins>
    </w:p>
    <w:bookmarkStart w:id="2910" w:name="_MON_1710093148"/>
    <w:bookmarkEnd w:id="2910"/>
    <w:p w14:paraId="0E31911D" w14:textId="77777777" w:rsidR="006452A5" w:rsidRDefault="006452A5">
      <w:pPr>
        <w:pStyle w:val="TH"/>
        <w:rPr>
          <w:ins w:id="2911" w:author="S2-2203769" w:date="2022-05-24T07:55:00Z"/>
        </w:rPr>
        <w:pPrChange w:id="2912" w:author="Rapporteur" w:date="2022-05-25T08:14:00Z">
          <w:pPr>
            <w:jc w:val="center"/>
          </w:pPr>
        </w:pPrChange>
      </w:pPr>
      <w:ins w:id="2913" w:author="S2-2203769" w:date="2022-05-24T07:55:00Z">
        <w:r>
          <w:object w:dxaOrig="7871" w:dyaOrig="5747" w14:anchorId="000ED358">
            <v:shape id="_x0000_i1049" type="#_x0000_t75" style="width:394.55pt;height:287.4pt" o:ole="">
              <v:imagedata r:id="rId59" o:title=""/>
            </v:shape>
            <o:OLEObject Type="Embed" ProgID="Word.Document.12" ShapeID="_x0000_i1049" DrawAspect="Content" ObjectID="_1715402144" r:id="rId60">
              <o:FieldCodes>\s</o:FieldCodes>
            </o:OLEObject>
          </w:object>
        </w:r>
      </w:ins>
    </w:p>
    <w:p w14:paraId="1E98AD79" w14:textId="2391F68F" w:rsidR="006452A5" w:rsidDel="00D85773" w:rsidRDefault="006452A5">
      <w:pPr>
        <w:pStyle w:val="TF"/>
        <w:rPr>
          <w:ins w:id="2914" w:author="S2-2203769" w:date="2022-05-24T07:55:00Z"/>
          <w:del w:id="2915" w:author="Rapporteur" w:date="2022-05-25T07:24:00Z"/>
        </w:rPr>
        <w:pPrChange w:id="2916" w:author="Rapporteur" w:date="2022-05-25T08:14:00Z">
          <w:pPr>
            <w:jc w:val="center"/>
          </w:pPr>
        </w:pPrChange>
      </w:pPr>
    </w:p>
    <w:p w14:paraId="6243CDAD" w14:textId="5CD281ED" w:rsidR="006452A5" w:rsidRPr="00BD302F" w:rsidRDefault="006452A5">
      <w:pPr>
        <w:pStyle w:val="TF"/>
        <w:rPr>
          <w:ins w:id="2917" w:author="S2-2203769" w:date="2022-05-24T07:55:00Z"/>
          <w:rFonts w:eastAsia="等线"/>
          <w:lang w:val="x-none" w:eastAsia="zh-CN"/>
        </w:rPr>
        <w:pPrChange w:id="2918" w:author="Rapporteur" w:date="2022-05-25T08:14:00Z">
          <w:pPr>
            <w:jc w:val="center"/>
          </w:pPr>
        </w:pPrChange>
      </w:pPr>
      <w:ins w:id="2919" w:author="S2-2203769" w:date="2022-05-24T07:55:00Z">
        <w:r w:rsidRPr="00BD302F">
          <w:rPr>
            <w:rFonts w:eastAsia="等线"/>
            <w:lang w:val="x-none" w:eastAsia="zh-CN"/>
          </w:rPr>
          <w:t>Figure 6.</w:t>
        </w:r>
        <w:del w:id="2920" w:author="Rapporteur" w:date="2022-05-24T11:21:00Z">
          <w:r w:rsidRPr="00BD302F" w:rsidDel="00B93C5C">
            <w:rPr>
              <w:rFonts w:eastAsia="等线"/>
              <w:lang w:val="x-none" w:eastAsia="zh-CN"/>
            </w:rPr>
            <w:delText>Y</w:delText>
          </w:r>
        </w:del>
      </w:ins>
      <w:ins w:id="2921" w:author="Rapporteur" w:date="2022-05-24T11:21:00Z">
        <w:r w:rsidR="00B93C5C">
          <w:rPr>
            <w:rFonts w:eastAsia="等线"/>
            <w:lang w:val="x-none" w:eastAsia="zh-CN"/>
          </w:rPr>
          <w:t>15</w:t>
        </w:r>
      </w:ins>
      <w:ins w:id="2922" w:author="S2-2203769" w:date="2022-05-24T07:55:00Z">
        <w:r w:rsidRPr="00BD302F">
          <w:rPr>
            <w:rFonts w:eastAsia="等线"/>
            <w:lang w:val="x-none" w:eastAsia="zh-CN"/>
          </w:rPr>
          <w:t>.3-1: Procedure of PDU Session re-establishment due to Network Slice instance overload</w:t>
        </w:r>
      </w:ins>
    </w:p>
    <w:p w14:paraId="5E365411" w14:textId="1E6074C0" w:rsidR="006452A5" w:rsidRPr="001E3FD1" w:rsidRDefault="00B93C5C">
      <w:pPr>
        <w:pStyle w:val="B1"/>
        <w:rPr>
          <w:ins w:id="2923" w:author="S2-2203769" w:date="2022-05-24T07:55:00Z"/>
        </w:rPr>
        <w:pPrChange w:id="2924" w:author="Rapporteur" w:date="2022-05-24T11:22:00Z">
          <w:pPr>
            <w:pStyle w:val="ac"/>
            <w:numPr>
              <w:numId w:val="44"/>
            </w:numPr>
            <w:tabs>
              <w:tab w:val="num" w:pos="360"/>
              <w:tab w:val="num" w:pos="720"/>
            </w:tabs>
            <w:ind w:leftChars="0" w:left="720" w:hanging="720"/>
          </w:pPr>
        </w:pPrChange>
      </w:pPr>
      <w:ins w:id="2925" w:author="Rapporteur" w:date="2022-05-24T11:22:00Z">
        <w:r w:rsidRPr="00B93C5C">
          <w:rPr>
            <w:lang w:val="x-none"/>
            <w:rPrChange w:id="2926" w:author="Rapporteur" w:date="2022-05-24T11:22:00Z">
              <w:rPr/>
            </w:rPrChange>
          </w:rPr>
          <w:t>1.</w:t>
        </w:r>
        <w:r>
          <w:tab/>
        </w:r>
      </w:ins>
      <w:ins w:id="2927" w:author="S2-2203769" w:date="2022-05-24T07:55:00Z">
        <w:r w:rsidR="006452A5" w:rsidRPr="001E3FD1">
          <w:t xml:space="preserve">The AMF </w:t>
        </w:r>
        <w:r w:rsidR="006452A5" w:rsidRPr="001E3FD1">
          <w:rPr>
            <w:rFonts w:hint="eastAsia"/>
          </w:rPr>
          <w:t>a</w:t>
        </w:r>
        <w:r w:rsidR="006452A5" w:rsidRPr="001E3FD1">
          <w:t xml:space="preserve">nd SMF are aware of the event </w:t>
        </w:r>
        <w:r w:rsidR="006452A5">
          <w:t>that</w:t>
        </w:r>
        <w:r w:rsidR="006452A5" w:rsidRPr="001E3FD1">
          <w:t xml:space="preserve"> the Network Slice instance </w:t>
        </w:r>
        <w:r w:rsidR="006452A5">
          <w:t xml:space="preserve">for a given S-NSSAI </w:t>
        </w:r>
        <w:r w:rsidR="006452A5" w:rsidRPr="001E3FD1">
          <w:t>is overloaded</w:t>
        </w:r>
        <w:r w:rsidR="006452A5">
          <w:t>, e.g. based on OAM.</w:t>
        </w:r>
      </w:ins>
    </w:p>
    <w:p w14:paraId="6543F16E" w14:textId="09AC2703" w:rsidR="006452A5" w:rsidRPr="00251333" w:rsidRDefault="00B93C5C">
      <w:pPr>
        <w:pStyle w:val="B1"/>
        <w:rPr>
          <w:ins w:id="2928" w:author="S2-2203769" w:date="2022-05-24T07:55:00Z"/>
        </w:rPr>
        <w:pPrChange w:id="2929" w:author="Rapporteur" w:date="2022-05-24T11:21:00Z">
          <w:pPr>
            <w:pStyle w:val="ac"/>
            <w:numPr>
              <w:numId w:val="44"/>
            </w:numPr>
            <w:tabs>
              <w:tab w:val="num" w:pos="360"/>
              <w:tab w:val="num" w:pos="720"/>
            </w:tabs>
            <w:ind w:leftChars="0" w:left="720" w:hanging="720"/>
          </w:pPr>
        </w:pPrChange>
      </w:pPr>
      <w:ins w:id="2930" w:author="Rapporteur" w:date="2022-05-24T11:22:00Z">
        <w:r>
          <w:t>2.</w:t>
        </w:r>
        <w:r>
          <w:tab/>
        </w:r>
      </w:ins>
      <w:ins w:id="2931" w:author="S2-2203769" w:date="2022-05-24T07:55:00Z">
        <w:r w:rsidR="006452A5">
          <w:t xml:space="preserve">If this </w:t>
        </w:r>
        <w:r w:rsidR="006452A5" w:rsidRPr="001E3FD1">
          <w:t>overloaded</w:t>
        </w:r>
        <w:r w:rsidR="006452A5">
          <w:t xml:space="preserve"> Network Slice instance</w:t>
        </w:r>
        <w:r w:rsidR="006452A5" w:rsidRPr="001B7C50">
          <w:t xml:space="preserve"> </w:t>
        </w:r>
        <w:r w:rsidR="006452A5">
          <w:t xml:space="preserve">is previously selected </w:t>
        </w:r>
        <w:r w:rsidR="006452A5" w:rsidRPr="001B7C50">
          <w:t>for UE</w:t>
        </w:r>
        <w:r w:rsidR="006452A5">
          <w:t>, t</w:t>
        </w:r>
        <w:r w:rsidR="006452A5" w:rsidRPr="00D404D2">
          <w:t>he stored NS ID</w:t>
        </w:r>
        <w:r w:rsidR="006452A5">
          <w:t xml:space="preserve"> </w:t>
        </w:r>
        <w:r w:rsidR="006452A5" w:rsidRPr="00D404D2">
          <w:t xml:space="preserve">that identifies the Network Slice instance that is overloaded is deleted by AMF </w:t>
        </w:r>
        <w:r w:rsidR="006452A5">
          <w:t xml:space="preserve">from the UE context. For existing PDU sessions </w:t>
        </w:r>
        <w:r w:rsidR="006452A5" w:rsidRPr="00D404D2">
          <w:t>associated with th</w:t>
        </w:r>
        <w:r w:rsidR="006452A5" w:rsidRPr="00D404D2">
          <w:lastRenderedPageBreak/>
          <w:t>e</w:t>
        </w:r>
        <w:r w:rsidR="006452A5">
          <w:t xml:space="preserve"> Network Slice instance, t</w:t>
        </w:r>
        <w:r w:rsidR="006452A5" w:rsidRPr="00D404D2">
          <w:t>he SMF performs PDU Session re-establishment by using the mechanism of SSC mode#2 or SSC mode#3</w:t>
        </w:r>
        <w:r w:rsidR="006452A5">
          <w:t xml:space="preserve"> as defined in </w:t>
        </w:r>
        <w:del w:id="2932" w:author="Rapporteur" w:date="2022-05-24T11:22:00Z">
          <w:r w:rsidR="006452A5" w:rsidDel="00B93C5C">
            <w:delText>C</w:delText>
          </w:r>
        </w:del>
      </w:ins>
      <w:ins w:id="2933" w:author="Rapporteur" w:date="2022-05-24T11:22:00Z">
        <w:r>
          <w:t>c</w:t>
        </w:r>
      </w:ins>
      <w:ins w:id="2934" w:author="S2-2203769" w:date="2022-05-24T07:55:00Z">
        <w:r w:rsidR="006452A5">
          <w:t>lause</w:t>
        </w:r>
        <w:del w:id="2935" w:author="Rapporteur" w:date="2022-05-24T11:22:00Z">
          <w:r w:rsidR="006452A5" w:rsidDel="00B93C5C">
            <w:delText xml:space="preserve"> </w:delText>
          </w:r>
        </w:del>
      </w:ins>
      <w:ins w:id="2936" w:author="Rapporteur" w:date="2022-05-24T11:22:00Z">
        <w:r>
          <w:rPr>
            <w:lang w:val="en-US"/>
          </w:rPr>
          <w:t> </w:t>
        </w:r>
      </w:ins>
      <w:ins w:id="2937" w:author="S2-2203769" w:date="2022-05-24T07:55:00Z">
        <w:r w:rsidR="006452A5">
          <w:t>4.3.5 of TS</w:t>
        </w:r>
        <w:del w:id="2938" w:author="Rapporteur" w:date="2022-05-24T11:22:00Z">
          <w:r w:rsidR="006452A5" w:rsidDel="00B93C5C">
            <w:delText xml:space="preserve"> </w:delText>
          </w:r>
        </w:del>
      </w:ins>
      <w:ins w:id="2939" w:author="Rapporteur" w:date="2022-05-24T11:22:00Z">
        <w:r>
          <w:rPr>
            <w:lang w:val="en-US"/>
          </w:rPr>
          <w:t> </w:t>
        </w:r>
      </w:ins>
      <w:ins w:id="2940" w:author="S2-2203769" w:date="2022-05-24T07:55:00Z">
        <w:r w:rsidR="006452A5">
          <w:t>23</w:t>
        </w:r>
        <w:r w:rsidR="006452A5" w:rsidRPr="00251333">
          <w:t>.502</w:t>
        </w:r>
        <w:del w:id="2941" w:author="Rapporteur" w:date="2022-05-24T11:22:00Z">
          <w:r w:rsidR="006452A5" w:rsidRPr="00251333" w:rsidDel="00B93C5C">
            <w:delText xml:space="preserve"> </w:delText>
          </w:r>
        </w:del>
      </w:ins>
      <w:ins w:id="2942" w:author="Rapporteur" w:date="2022-05-24T11:22:00Z">
        <w:r>
          <w:rPr>
            <w:lang w:val="en-US"/>
          </w:rPr>
          <w:t> </w:t>
        </w:r>
      </w:ins>
      <w:ins w:id="2943" w:author="S2-2203769" w:date="2022-05-24T07:55:00Z">
        <w:r w:rsidR="006452A5" w:rsidRPr="00251333">
          <w:rPr>
            <w:rFonts w:hint="eastAsia"/>
          </w:rPr>
          <w:t>[</w:t>
        </w:r>
        <w:r w:rsidR="006452A5">
          <w:t>5</w:t>
        </w:r>
        <w:r w:rsidR="006452A5" w:rsidRPr="00251333">
          <w:t>]. If there are multiple existing PDU sessions associated with the Network Slice instance, the SMF decides which existing PDU sessions need to be migrated to the new Network Slice instance based on, e.g., SSC mode and other local policy.</w:t>
        </w:r>
      </w:ins>
    </w:p>
    <w:p w14:paraId="7A920052" w14:textId="40F39845" w:rsidR="006452A5" w:rsidRPr="00251333" w:rsidRDefault="00B93C5C">
      <w:pPr>
        <w:pStyle w:val="B1"/>
        <w:rPr>
          <w:ins w:id="2944" w:author="S2-2203769" w:date="2022-05-24T07:55:00Z"/>
        </w:rPr>
        <w:pPrChange w:id="2945" w:author="Rapporteur" w:date="2022-05-24T11:21:00Z">
          <w:pPr>
            <w:pStyle w:val="ac"/>
            <w:numPr>
              <w:numId w:val="44"/>
            </w:numPr>
            <w:tabs>
              <w:tab w:val="num" w:pos="360"/>
              <w:tab w:val="num" w:pos="720"/>
            </w:tabs>
            <w:ind w:leftChars="0" w:left="720" w:hanging="720"/>
          </w:pPr>
        </w:pPrChange>
      </w:pPr>
      <w:ins w:id="2946" w:author="Rapporteur" w:date="2022-05-24T11:22:00Z">
        <w:r>
          <w:t>3.</w:t>
        </w:r>
        <w:r>
          <w:tab/>
        </w:r>
      </w:ins>
      <w:ins w:id="2947" w:author="S2-2203769" w:date="2022-05-24T07:55:00Z">
        <w:r w:rsidR="006452A5" w:rsidRPr="00251333">
          <w:t>The UE initiates PDU Session Establishment procedure as indicated by SMF, which requests to establish a new PDU session associated with same S-NSSAI as the existing PDU session.</w:t>
        </w:r>
      </w:ins>
    </w:p>
    <w:p w14:paraId="4E233131" w14:textId="3E9DBA95" w:rsidR="006452A5" w:rsidRPr="00251333" w:rsidRDefault="00B93C5C">
      <w:pPr>
        <w:pStyle w:val="B1"/>
        <w:rPr>
          <w:ins w:id="2948" w:author="S2-2203769" w:date="2022-05-24T07:55:00Z"/>
        </w:rPr>
        <w:pPrChange w:id="2949" w:author="Rapporteur" w:date="2022-05-24T11:21:00Z">
          <w:pPr>
            <w:pStyle w:val="ac"/>
            <w:numPr>
              <w:numId w:val="44"/>
            </w:numPr>
            <w:tabs>
              <w:tab w:val="num" w:pos="360"/>
              <w:tab w:val="num" w:pos="720"/>
            </w:tabs>
            <w:ind w:leftChars="0" w:left="720" w:hanging="720"/>
          </w:pPr>
        </w:pPrChange>
      </w:pPr>
      <w:ins w:id="2950" w:author="Rapporteur" w:date="2022-05-24T11:22:00Z">
        <w:r>
          <w:t>4.</w:t>
        </w:r>
        <w:r>
          <w:tab/>
        </w:r>
      </w:ins>
      <w:ins w:id="2951" w:author="S2-2203769" w:date="2022-05-24T07:55:00Z">
        <w:r w:rsidR="006452A5" w:rsidRPr="00251333">
          <w:t xml:space="preserve">Existing procedure </w:t>
        </w:r>
        <w:r w:rsidR="006452A5">
          <w:t>as described in clause</w:t>
        </w:r>
        <w:del w:id="2952" w:author="Rapporteur" w:date="2022-05-24T11:22:00Z">
          <w:r w:rsidR="006452A5" w:rsidDel="00B93C5C">
            <w:delText xml:space="preserve"> </w:delText>
          </w:r>
        </w:del>
      </w:ins>
      <w:ins w:id="2953" w:author="Rapporteur" w:date="2022-05-24T11:22:00Z">
        <w:r>
          <w:rPr>
            <w:lang w:val="en-US"/>
          </w:rPr>
          <w:t> </w:t>
        </w:r>
      </w:ins>
      <w:ins w:id="2954" w:author="S2-2203769" w:date="2022-05-24T07:55:00Z">
        <w:r w:rsidR="006452A5" w:rsidRPr="00140E21">
          <w:t>4.3.2.2.3</w:t>
        </w:r>
        <w:r w:rsidR="006452A5">
          <w:t xml:space="preserve"> of TS</w:t>
        </w:r>
        <w:del w:id="2955" w:author="Rapporteur" w:date="2022-05-24T11:22:00Z">
          <w:r w:rsidR="006452A5" w:rsidDel="00B93C5C">
            <w:delText xml:space="preserve"> </w:delText>
          </w:r>
        </w:del>
      </w:ins>
      <w:ins w:id="2956" w:author="Rapporteur" w:date="2022-05-24T11:22:00Z">
        <w:r>
          <w:rPr>
            <w:lang w:val="en-US"/>
          </w:rPr>
          <w:t> </w:t>
        </w:r>
      </w:ins>
      <w:ins w:id="2957" w:author="S2-2203769" w:date="2022-05-24T07:55:00Z">
        <w:r w:rsidR="006452A5">
          <w:t>23.502</w:t>
        </w:r>
        <w:del w:id="2958" w:author="Rapporteur" w:date="2022-05-24T11:23:00Z">
          <w:r w:rsidR="006452A5" w:rsidDel="00B93C5C">
            <w:delText xml:space="preserve"> </w:delText>
          </w:r>
        </w:del>
      </w:ins>
      <w:ins w:id="2959" w:author="Rapporteur" w:date="2022-05-24T11:23:00Z">
        <w:r>
          <w:rPr>
            <w:lang w:val="en-US"/>
          </w:rPr>
          <w:t> </w:t>
        </w:r>
      </w:ins>
      <w:ins w:id="2960" w:author="S2-2203769" w:date="2022-05-24T07:55:00Z">
        <w:r w:rsidR="006452A5">
          <w:t>[5] for</w:t>
        </w:r>
        <w:r w:rsidR="006452A5" w:rsidRPr="00251333">
          <w:t xml:space="preserve"> SMF selection is performed, where new NSI ID is determined for the same S-NSSAI.</w:t>
        </w:r>
      </w:ins>
    </w:p>
    <w:p w14:paraId="3722F1C1" w14:textId="6334AFBA" w:rsidR="006452A5" w:rsidRPr="00251333" w:rsidRDefault="00B93C5C">
      <w:pPr>
        <w:pStyle w:val="B1"/>
        <w:rPr>
          <w:ins w:id="2961" w:author="S2-2203769" w:date="2022-05-24T07:55:00Z"/>
        </w:rPr>
        <w:pPrChange w:id="2962" w:author="Rapporteur" w:date="2022-05-24T11:21:00Z">
          <w:pPr>
            <w:pStyle w:val="ac"/>
            <w:numPr>
              <w:numId w:val="44"/>
            </w:numPr>
            <w:tabs>
              <w:tab w:val="num" w:pos="360"/>
              <w:tab w:val="num" w:pos="720"/>
            </w:tabs>
            <w:ind w:leftChars="0" w:left="720" w:hanging="720"/>
          </w:pPr>
        </w:pPrChange>
      </w:pPr>
      <w:ins w:id="2963" w:author="Rapporteur" w:date="2022-05-24T11:22:00Z">
        <w:r>
          <w:t>5.</w:t>
        </w:r>
        <w:r>
          <w:tab/>
        </w:r>
      </w:ins>
      <w:ins w:id="2964" w:author="S2-2203769" w:date="2022-05-24T07:55:00Z">
        <w:r w:rsidR="006452A5" w:rsidRPr="00251333">
          <w:t>Other steps of the PDU Session Establishment procedure. A new SMF within the new Network Slice instance serves current PDU session. The old PDU Session is released as described in the TS</w:t>
        </w:r>
        <w:del w:id="2965" w:author="Rapporteur" w:date="2022-05-24T11:23:00Z">
          <w:r w:rsidR="006452A5" w:rsidRPr="00251333" w:rsidDel="00B93C5C">
            <w:delText xml:space="preserve"> </w:delText>
          </w:r>
        </w:del>
      </w:ins>
      <w:ins w:id="2966" w:author="Rapporteur" w:date="2022-05-24T11:23:00Z">
        <w:r>
          <w:rPr>
            <w:lang w:val="en-US"/>
          </w:rPr>
          <w:t> </w:t>
        </w:r>
      </w:ins>
      <w:ins w:id="2967" w:author="S2-2203769" w:date="2022-05-24T07:55:00Z">
        <w:r w:rsidR="006452A5" w:rsidRPr="00251333">
          <w:t>23.502</w:t>
        </w:r>
        <w:del w:id="2968" w:author="Rapporteur" w:date="2022-05-24T11:23:00Z">
          <w:r w:rsidR="006452A5" w:rsidRPr="00251333" w:rsidDel="00B93C5C">
            <w:delText xml:space="preserve"> </w:delText>
          </w:r>
        </w:del>
      </w:ins>
      <w:ins w:id="2969" w:author="Rapporteur" w:date="2022-05-24T11:23:00Z">
        <w:r>
          <w:rPr>
            <w:lang w:val="en-US"/>
          </w:rPr>
          <w:t> </w:t>
        </w:r>
      </w:ins>
      <w:ins w:id="2970" w:author="S2-2203769" w:date="2022-05-24T07:55:00Z">
        <w:r w:rsidR="006452A5" w:rsidRPr="00251333">
          <w:rPr>
            <w:rFonts w:hint="eastAsia"/>
          </w:rPr>
          <w:t>[</w:t>
        </w:r>
        <w:r w:rsidR="006452A5">
          <w:t>5</w:t>
        </w:r>
        <w:r w:rsidR="006452A5" w:rsidRPr="00251333">
          <w:t>].</w:t>
        </w:r>
      </w:ins>
    </w:p>
    <w:p w14:paraId="52A1417E" w14:textId="595FE53C" w:rsidR="006452A5" w:rsidRPr="00333F85" w:rsidRDefault="006452A5" w:rsidP="006452A5">
      <w:pPr>
        <w:pStyle w:val="31"/>
        <w:rPr>
          <w:ins w:id="2971" w:author="S2-2203769" w:date="2022-05-24T07:55:00Z"/>
          <w:lang w:eastAsia="zh-CN"/>
        </w:rPr>
      </w:pPr>
      <w:bookmarkStart w:id="2972" w:name="_Toc104302477"/>
      <w:bookmarkStart w:id="2973" w:name="_Toc104359443"/>
      <w:bookmarkStart w:id="2974" w:name="_Toc104789063"/>
      <w:ins w:id="2975" w:author="S2-2203769" w:date="2022-05-24T07:55:00Z">
        <w:r>
          <w:rPr>
            <w:lang w:eastAsia="zh-CN"/>
          </w:rPr>
          <w:t>6.</w:t>
        </w:r>
        <w:del w:id="2976" w:author="Rapporteur" w:date="2022-05-24T11:23:00Z">
          <w:r w:rsidDel="00B93C5C">
            <w:rPr>
              <w:lang w:eastAsia="zh-CN"/>
            </w:rPr>
            <w:delText>Y</w:delText>
          </w:r>
        </w:del>
      </w:ins>
      <w:ins w:id="2977" w:author="Rapporteur" w:date="2022-05-24T11:23:00Z">
        <w:r w:rsidR="00B93C5C">
          <w:rPr>
            <w:lang w:eastAsia="zh-CN"/>
          </w:rPr>
          <w:t>15</w:t>
        </w:r>
      </w:ins>
      <w:ins w:id="2978" w:author="S2-2203769" w:date="2022-05-24T07:55:00Z">
        <w:r w:rsidRPr="00333F85">
          <w:rPr>
            <w:lang w:eastAsia="zh-CN"/>
          </w:rPr>
          <w:t>.4</w:t>
        </w:r>
        <w:r w:rsidRPr="00333F85">
          <w:rPr>
            <w:lang w:eastAsia="zh-CN"/>
          </w:rPr>
          <w:tab/>
        </w:r>
        <w:r w:rsidRPr="00333F85">
          <w:t>Impacts on services, entities and interfaces</w:t>
        </w:r>
        <w:bookmarkEnd w:id="2972"/>
        <w:bookmarkEnd w:id="2973"/>
        <w:bookmarkEnd w:id="2974"/>
      </w:ins>
    </w:p>
    <w:p w14:paraId="0F5A6A73" w14:textId="77777777" w:rsidR="006452A5" w:rsidRDefault="006452A5" w:rsidP="006452A5">
      <w:pPr>
        <w:rPr>
          <w:ins w:id="2979" w:author="S2-2203769" w:date="2022-05-24T07:55:00Z"/>
        </w:rPr>
      </w:pPr>
      <w:ins w:id="2980" w:author="S2-2203769" w:date="2022-05-24T07:55:00Z">
        <w:r>
          <w:t>AMF:</w:t>
        </w:r>
      </w:ins>
    </w:p>
    <w:p w14:paraId="1AB271EE" w14:textId="77777777" w:rsidR="006452A5" w:rsidRPr="00DB2F06" w:rsidRDefault="006452A5">
      <w:pPr>
        <w:pStyle w:val="ac"/>
        <w:numPr>
          <w:ilvl w:val="0"/>
          <w:numId w:val="15"/>
        </w:numPr>
        <w:ind w:leftChars="0"/>
        <w:rPr>
          <w:ins w:id="2981" w:author="S2-2203769" w:date="2022-05-24T07:55:00Z"/>
          <w:lang w:eastAsia="en-US"/>
        </w:rPr>
        <w:pPrChange w:id="2982" w:author="S2-2205380" w:date="2022-05-24T09:59:00Z">
          <w:pPr>
            <w:pStyle w:val="ac"/>
            <w:numPr>
              <w:numId w:val="45"/>
            </w:numPr>
            <w:tabs>
              <w:tab w:val="num" w:pos="360"/>
              <w:tab w:val="num" w:pos="720"/>
            </w:tabs>
            <w:ind w:leftChars="0" w:left="720" w:hanging="720"/>
          </w:pPr>
        </w:pPrChange>
      </w:pPr>
      <w:ins w:id="2983" w:author="S2-2203769" w:date="2022-05-24T07:55:00Z">
        <w:r w:rsidRPr="00DB2F06">
          <w:rPr>
            <w:lang w:eastAsia="en-US"/>
          </w:rPr>
          <w:t>Deleting the NSI ID that identifies the Network Slice instance that is overloaded</w:t>
        </w:r>
        <w:r>
          <w:rPr>
            <w:lang w:eastAsia="en-US"/>
          </w:rPr>
          <w:t>.</w:t>
        </w:r>
      </w:ins>
    </w:p>
    <w:p w14:paraId="4AC97B1F" w14:textId="77777777" w:rsidR="006452A5" w:rsidRDefault="006452A5" w:rsidP="006452A5">
      <w:pPr>
        <w:rPr>
          <w:ins w:id="2984" w:author="S2-2203769" w:date="2022-05-24T07:55:00Z"/>
        </w:rPr>
      </w:pPr>
      <w:ins w:id="2985" w:author="S2-2203769" w:date="2022-05-24T07:55:00Z">
        <w:r>
          <w:t>SMF:</w:t>
        </w:r>
      </w:ins>
    </w:p>
    <w:p w14:paraId="2E852EED" w14:textId="77777777" w:rsidR="006452A5" w:rsidRPr="00EE1653" w:rsidRDefault="006452A5">
      <w:pPr>
        <w:pStyle w:val="ac"/>
        <w:numPr>
          <w:ilvl w:val="0"/>
          <w:numId w:val="15"/>
        </w:numPr>
        <w:ind w:leftChars="0"/>
        <w:rPr>
          <w:ins w:id="2986" w:author="S2-2203769" w:date="2022-05-24T07:55:00Z"/>
          <w:lang w:eastAsia="en-US"/>
        </w:rPr>
        <w:pPrChange w:id="2987" w:author="S2-2205380" w:date="2022-05-24T09:59:00Z">
          <w:pPr>
            <w:pStyle w:val="ac"/>
            <w:numPr>
              <w:numId w:val="45"/>
            </w:numPr>
            <w:tabs>
              <w:tab w:val="num" w:pos="360"/>
              <w:tab w:val="num" w:pos="720"/>
            </w:tabs>
            <w:ind w:leftChars="0" w:left="720" w:hanging="720"/>
          </w:pPr>
        </w:pPrChange>
      </w:pPr>
      <w:ins w:id="2988" w:author="S2-2203769" w:date="2022-05-24T07:55:00Z">
        <w:r>
          <w:rPr>
            <w:lang w:eastAsia="en-US"/>
          </w:rPr>
          <w:t xml:space="preserve">A new condition to trigger </w:t>
        </w:r>
        <w:r w:rsidRPr="00D404D2">
          <w:rPr>
            <w:lang w:eastAsia="en-US"/>
          </w:rPr>
          <w:t>PDU Session re-establishment</w:t>
        </w:r>
        <w:r w:rsidRPr="006A6A93">
          <w:rPr>
            <w:lang w:eastAsia="en-US"/>
          </w:rPr>
          <w:t xml:space="preserve"> </w:t>
        </w:r>
        <w:r w:rsidRPr="00D404D2">
          <w:rPr>
            <w:lang w:eastAsia="en-US"/>
          </w:rPr>
          <w:t>by using the mechanism of SSC mode#2 or SSC mode#3</w:t>
        </w:r>
        <w:r>
          <w:rPr>
            <w:lang w:eastAsia="en-US"/>
          </w:rPr>
          <w:t>.</w:t>
        </w:r>
      </w:ins>
    </w:p>
    <w:p w14:paraId="103ACD2C" w14:textId="55A05D6A" w:rsidR="00B908AF" w:rsidRPr="00D53E54" w:rsidRDefault="00B908AF">
      <w:pPr>
        <w:pStyle w:val="21"/>
        <w:rPr>
          <w:ins w:id="2989" w:author="S2-2204774" w:date="2022-05-24T08:18:00Z"/>
        </w:rPr>
        <w:pPrChange w:id="2990" w:author="Rapporteur" w:date="2022-05-25T07:24:00Z">
          <w:pPr>
            <w:pStyle w:val="21"/>
            <w:numPr>
              <w:ilvl w:val="1"/>
            </w:numPr>
            <w:tabs>
              <w:tab w:val="num" w:pos="576"/>
            </w:tabs>
            <w:suppressAutoHyphens/>
            <w:ind w:left="576" w:hanging="576"/>
          </w:pPr>
        </w:pPrChange>
      </w:pPr>
      <w:bookmarkStart w:id="2991" w:name="_Toc104302478"/>
      <w:bookmarkStart w:id="2992" w:name="_Toc104359444"/>
      <w:bookmarkStart w:id="2993" w:name="_Toc50473319"/>
      <w:bookmarkStart w:id="2994" w:name="_Toc50539640"/>
      <w:bookmarkStart w:id="2995" w:name="_Toc54638260"/>
      <w:bookmarkStart w:id="2996" w:name="_Toc54638754"/>
      <w:bookmarkStart w:id="2997" w:name="_Toc54639636"/>
      <w:bookmarkStart w:id="2998" w:name="_Toc57131710"/>
      <w:bookmarkStart w:id="2999" w:name="_Toc66304842"/>
      <w:bookmarkStart w:id="3000" w:name="_Toc66766502"/>
      <w:bookmarkStart w:id="3001" w:name="_Toc104789064"/>
      <w:ins w:id="3002" w:author="S2-2204774" w:date="2022-05-24T08:18:00Z">
        <w:r w:rsidRPr="00D53E54">
          <w:t>6.</w:t>
        </w:r>
        <w:del w:id="3003" w:author="Rapporteur" w:date="2022-05-24T11:23:00Z">
          <w:r w:rsidRPr="00D53E54" w:rsidDel="00B93C5C">
            <w:rPr>
              <w:rPrChange w:id="3004" w:author="Rapporteur" w:date="2022-05-24T16:28:00Z">
                <w:rPr>
                  <w:highlight w:val="yellow"/>
                </w:rPr>
              </w:rPrChange>
            </w:rPr>
            <w:delText>XX</w:delText>
          </w:r>
        </w:del>
      </w:ins>
      <w:ins w:id="3005" w:author="Rapporteur" w:date="2022-05-24T11:23:00Z">
        <w:r w:rsidR="00B93C5C" w:rsidRPr="00D53E54">
          <w:t>16</w:t>
        </w:r>
      </w:ins>
      <w:ins w:id="3006" w:author="S2-2204774" w:date="2022-05-24T08:18:00Z">
        <w:r w:rsidRPr="00D53E54">
          <w:tab/>
          <w:t>Solution #</w:t>
        </w:r>
        <w:del w:id="3007" w:author="Rapporteur" w:date="2022-05-24T11:23:00Z">
          <w:r w:rsidRPr="00D53E54" w:rsidDel="00B93C5C">
            <w:rPr>
              <w:rPrChange w:id="3008" w:author="Rapporteur" w:date="2022-05-24T16:28:00Z">
                <w:rPr>
                  <w:highlight w:val="yellow"/>
                </w:rPr>
              </w:rPrChange>
            </w:rPr>
            <w:delText>XX</w:delText>
          </w:r>
        </w:del>
      </w:ins>
      <w:ins w:id="3009" w:author="Rapporteur" w:date="2022-05-24T11:23:00Z">
        <w:r w:rsidR="00B93C5C" w:rsidRPr="00D53E54">
          <w:t>16</w:t>
        </w:r>
      </w:ins>
      <w:ins w:id="3010" w:author="S2-2204774" w:date="2022-05-24T08:18:00Z">
        <w:r w:rsidRPr="00D53E54">
          <w:t>: UE assisted slice based VPLMN prioritization for Extended SoR</w:t>
        </w:r>
        <w:bookmarkEnd w:id="2991"/>
        <w:bookmarkEnd w:id="2992"/>
        <w:bookmarkEnd w:id="3001"/>
        <w:del w:id="3011" w:author="Rapporteur" w:date="2022-05-25T07:24:00Z">
          <w:r w:rsidRPr="00D53E54" w:rsidDel="00D85773">
            <w:delText xml:space="preserve"> </w:delText>
          </w:r>
        </w:del>
        <w:bookmarkEnd w:id="2993"/>
        <w:bookmarkEnd w:id="2994"/>
        <w:bookmarkEnd w:id="2995"/>
        <w:bookmarkEnd w:id="2996"/>
        <w:bookmarkEnd w:id="2997"/>
        <w:bookmarkEnd w:id="2998"/>
        <w:bookmarkEnd w:id="2999"/>
        <w:bookmarkEnd w:id="3000"/>
      </w:ins>
    </w:p>
    <w:p w14:paraId="3ADDBE77" w14:textId="6EBC9C50" w:rsidR="00B908AF" w:rsidRPr="00D53E54" w:rsidRDefault="00B908AF">
      <w:pPr>
        <w:pStyle w:val="31"/>
        <w:rPr>
          <w:ins w:id="3012" w:author="S2-2204774" w:date="2022-05-24T08:18:00Z"/>
        </w:rPr>
        <w:pPrChange w:id="3013" w:author="Rapporteur" w:date="2022-05-25T07:24:00Z">
          <w:pPr>
            <w:pStyle w:val="31"/>
            <w:numPr>
              <w:ilvl w:val="2"/>
            </w:numPr>
            <w:tabs>
              <w:tab w:val="num" w:pos="720"/>
            </w:tabs>
            <w:suppressAutoHyphens/>
            <w:ind w:left="720" w:hanging="720"/>
          </w:pPr>
        </w:pPrChange>
      </w:pPr>
      <w:bookmarkStart w:id="3014" w:name="_Toc50473320"/>
      <w:bookmarkStart w:id="3015" w:name="_Toc50539641"/>
      <w:bookmarkStart w:id="3016" w:name="_Toc54638261"/>
      <w:bookmarkStart w:id="3017" w:name="_Toc54638755"/>
      <w:bookmarkStart w:id="3018" w:name="_Toc54639637"/>
      <w:bookmarkStart w:id="3019" w:name="_Toc57131711"/>
      <w:bookmarkStart w:id="3020" w:name="_Toc66304843"/>
      <w:bookmarkStart w:id="3021" w:name="_Toc66766503"/>
      <w:bookmarkStart w:id="3022" w:name="_Toc104302479"/>
      <w:bookmarkStart w:id="3023" w:name="_Toc104359445"/>
      <w:bookmarkStart w:id="3024" w:name="_Toc104789065"/>
      <w:ins w:id="3025" w:author="S2-2204774" w:date="2022-05-24T08:18:00Z">
        <w:r w:rsidRPr="00D53E54">
          <w:t>6.</w:t>
        </w:r>
        <w:del w:id="3026" w:author="Rapporteur" w:date="2022-05-24T11:23:00Z">
          <w:r w:rsidRPr="00D53E54" w:rsidDel="00B93C5C">
            <w:rPr>
              <w:rPrChange w:id="3027" w:author="Rapporteur" w:date="2022-05-24T16:28:00Z">
                <w:rPr>
                  <w:highlight w:val="yellow"/>
                </w:rPr>
              </w:rPrChange>
            </w:rPr>
            <w:delText>XX</w:delText>
          </w:r>
        </w:del>
      </w:ins>
      <w:ins w:id="3028" w:author="Rapporteur" w:date="2022-05-24T11:23:00Z">
        <w:r w:rsidR="00B93C5C" w:rsidRPr="00D53E54">
          <w:t>16</w:t>
        </w:r>
      </w:ins>
      <w:ins w:id="3029" w:author="S2-2204774" w:date="2022-05-24T08:18:00Z">
        <w:r w:rsidRPr="00D53E54">
          <w:t>.1</w:t>
        </w:r>
        <w:del w:id="3030" w:author="Rapporteur" w:date="2022-05-25T07:24:00Z">
          <w:r w:rsidRPr="00D53E54" w:rsidDel="00D85773">
            <w:delText xml:space="preserve"> </w:delText>
          </w:r>
        </w:del>
        <w:r w:rsidRPr="00D53E54">
          <w:tab/>
          <w:t>Introduction</w:t>
        </w:r>
        <w:bookmarkEnd w:id="3014"/>
        <w:bookmarkEnd w:id="3015"/>
        <w:bookmarkEnd w:id="3016"/>
        <w:bookmarkEnd w:id="3017"/>
        <w:bookmarkEnd w:id="3018"/>
        <w:bookmarkEnd w:id="3019"/>
        <w:bookmarkEnd w:id="3020"/>
        <w:bookmarkEnd w:id="3021"/>
        <w:bookmarkEnd w:id="3022"/>
        <w:bookmarkEnd w:id="3023"/>
        <w:bookmarkEnd w:id="3024"/>
      </w:ins>
    </w:p>
    <w:p w14:paraId="67E0BEE2" w14:textId="20BC92A0" w:rsidR="00B908AF" w:rsidRPr="00D53E54" w:rsidRDefault="00B908AF" w:rsidP="00B908AF">
      <w:pPr>
        <w:pStyle w:val="ae"/>
        <w:rPr>
          <w:ins w:id="3031" w:author="S2-2204774" w:date="2022-05-24T08:18:00Z"/>
          <w:rFonts w:eastAsia="맑은 고딕"/>
        </w:rPr>
      </w:pPr>
      <w:ins w:id="3032" w:author="S2-2204774" w:date="2022-05-24T08:18:00Z">
        <w:r w:rsidRPr="00D53E54">
          <w:t xml:space="preserve">Solution # 6 proposes a solution to KI #2. </w:t>
        </w:r>
        <w:r w:rsidRPr="00D53E54">
          <w:rPr>
            <w:rFonts w:eastAsia="맑은 고딕"/>
          </w:rPr>
          <w:t xml:space="preserve">The solution relies on the UE indicating its location to HPLMN </w:t>
        </w:r>
        <w:r w:rsidRPr="00D53E54">
          <w:t xml:space="preserve">and makes the following assumption: </w:t>
        </w:r>
        <w:del w:id="3033" w:author="Rapporteur" w:date="2022-05-24T11:23:00Z">
          <w:r w:rsidRPr="00D53E54" w:rsidDel="00B93C5C">
            <w:delText>“</w:delText>
          </w:r>
        </w:del>
      </w:ins>
      <w:ins w:id="3034" w:author="Rapporteur" w:date="2022-05-24T11:23:00Z">
        <w:r w:rsidR="00B93C5C" w:rsidRPr="00D53E54">
          <w:t>"</w:t>
        </w:r>
      </w:ins>
      <w:ins w:id="3035" w:author="S2-2204774" w:date="2022-05-24T08:18:00Z">
        <w:r w:rsidRPr="00D53E54">
          <w:rPr>
            <w:rFonts w:eastAsia="맑은 고딕"/>
          </w:rPr>
          <w:t>A trigger is detected in the UDM for a roaming UE to provide slice-based SoR information, e.g. the UDM is preconfigured (e.g. via the OAM or OSS based on Service Level Agreements with the roaming partners) that one or more of the UE's Subscribed S-NSSAIs are not available in specific visited country or networks (VPLMNs).</w:t>
        </w:r>
        <w:del w:id="3036" w:author="Rapporteur" w:date="2022-05-24T11:23:00Z">
          <w:r w:rsidRPr="00D53E54" w:rsidDel="00B93C5C">
            <w:rPr>
              <w:rFonts w:eastAsia="맑은 고딕"/>
            </w:rPr>
            <w:delText>”</w:delText>
          </w:r>
        </w:del>
      </w:ins>
      <w:ins w:id="3037" w:author="Rapporteur" w:date="2022-05-24T11:23:00Z">
        <w:r w:rsidR="00B93C5C" w:rsidRPr="00D53E54">
          <w:rPr>
            <w:rFonts w:eastAsia="맑은 고딕"/>
          </w:rPr>
          <w:t>"</w:t>
        </w:r>
      </w:ins>
    </w:p>
    <w:p w14:paraId="3407D445" w14:textId="77777777" w:rsidR="00B908AF" w:rsidRPr="00D53E54" w:rsidRDefault="00B908AF" w:rsidP="00B908AF">
      <w:pPr>
        <w:pStyle w:val="ae"/>
        <w:rPr>
          <w:ins w:id="3038" w:author="S2-2204774" w:date="2022-05-24T08:18:00Z"/>
          <w:rFonts w:eastAsia="맑은 고딕"/>
        </w:rPr>
      </w:pPr>
      <w:ins w:id="3039" w:author="S2-2204774" w:date="2022-05-24T08:18:00Z">
        <w:r w:rsidRPr="00D53E54">
          <w:rPr>
            <w:rFonts w:eastAsia="맑은 고딕"/>
          </w:rPr>
          <w:t>However, there may be limitations with these assumptions:</w:t>
        </w:r>
      </w:ins>
    </w:p>
    <w:p w14:paraId="2B6731AF" w14:textId="7D51CE3A" w:rsidR="00B908AF" w:rsidRPr="00D85773" w:rsidRDefault="00B93C5C">
      <w:pPr>
        <w:pStyle w:val="B1"/>
        <w:rPr>
          <w:ins w:id="3040" w:author="S2-2204774" w:date="2022-05-24T08:18:00Z"/>
        </w:rPr>
        <w:pPrChange w:id="3041" w:author="Rapporteur" w:date="2022-05-24T11:24:00Z">
          <w:pPr>
            <w:pStyle w:val="ae"/>
            <w:numPr>
              <w:numId w:val="46"/>
            </w:numPr>
            <w:tabs>
              <w:tab w:val="num" w:pos="360"/>
              <w:tab w:val="num" w:pos="720"/>
            </w:tabs>
            <w:suppressAutoHyphens/>
            <w:ind w:left="720" w:hanging="720"/>
          </w:pPr>
        </w:pPrChange>
      </w:pPr>
      <w:ins w:id="3042" w:author="Rapporteur" w:date="2022-05-24T11:24:00Z">
        <w:r w:rsidRPr="005477C7">
          <w:rPr>
            <w:rFonts w:eastAsia="맑은 고딕"/>
          </w:rPr>
          <w:t>a)</w:t>
        </w:r>
        <w:r w:rsidRPr="005477C7">
          <w:rPr>
            <w:rFonts w:eastAsia="맑은 고딕"/>
          </w:rPr>
          <w:tab/>
        </w:r>
      </w:ins>
      <w:ins w:id="3043" w:author="S2-2204774" w:date="2022-05-24T08:18:00Z">
        <w:r w:rsidR="00B908AF" w:rsidRPr="005477C7">
          <w:rPr>
            <w:rFonts w:eastAsia="맑은 고딕"/>
          </w:rPr>
          <w:t xml:space="preserve">Network Slice support may vary (statically or dynamically) at cell level within the same RAN belonging to a VPLMN. It is impractical to assume that all VPLMNs will provide up-to-date geographical network slice support information to HPLMN under the SLA. </w:t>
        </w:r>
      </w:ins>
    </w:p>
    <w:p w14:paraId="30E9DF84" w14:textId="7AC88297" w:rsidR="00B908AF" w:rsidRPr="00A073E2" w:rsidRDefault="00B93C5C">
      <w:pPr>
        <w:pStyle w:val="B1"/>
        <w:rPr>
          <w:ins w:id="3044" w:author="S2-2204774" w:date="2022-05-24T08:18:00Z"/>
        </w:rPr>
        <w:pPrChange w:id="3045" w:author="Rapporteur" w:date="2022-05-24T11:24:00Z">
          <w:pPr>
            <w:pStyle w:val="ae"/>
            <w:numPr>
              <w:numId w:val="46"/>
            </w:numPr>
            <w:tabs>
              <w:tab w:val="num" w:pos="360"/>
              <w:tab w:val="num" w:pos="720"/>
            </w:tabs>
            <w:suppressAutoHyphens/>
            <w:ind w:left="720" w:hanging="720"/>
          </w:pPr>
        </w:pPrChange>
      </w:pPr>
      <w:ins w:id="3046" w:author="Rapporteur" w:date="2022-05-24T11:24:00Z">
        <w:r w:rsidRPr="00D85773">
          <w:rPr>
            <w:rFonts w:eastAsia="맑은 고딕"/>
          </w:rPr>
          <w:t>b)</w:t>
        </w:r>
        <w:r w:rsidRPr="00D85773">
          <w:rPr>
            <w:rFonts w:eastAsia="맑은 고딕"/>
          </w:rPr>
          <w:tab/>
        </w:r>
      </w:ins>
      <w:ins w:id="3047" w:author="S2-2204774" w:date="2022-05-24T08:18:00Z">
        <w:r w:rsidR="00B908AF" w:rsidRPr="00020EEE">
          <w:rPr>
            <w:rFonts w:eastAsia="맑은 고딕"/>
          </w:rPr>
          <w:t>HPLMN may not be aware of the availability (visibility or suitability for camping) of all VPLMNs in the UE’s current location.</w:t>
        </w:r>
      </w:ins>
    </w:p>
    <w:p w14:paraId="173095BC" w14:textId="2E8B7D77" w:rsidR="00B908AF" w:rsidRPr="005477C7" w:rsidRDefault="00B93C5C">
      <w:pPr>
        <w:pStyle w:val="B1"/>
        <w:rPr>
          <w:ins w:id="3048" w:author="S2-2204774" w:date="2022-05-24T08:18:00Z"/>
        </w:rPr>
        <w:pPrChange w:id="3049" w:author="Rapporteur" w:date="2022-05-24T11:24:00Z">
          <w:pPr>
            <w:pStyle w:val="ae"/>
            <w:numPr>
              <w:numId w:val="46"/>
            </w:numPr>
            <w:tabs>
              <w:tab w:val="num" w:pos="360"/>
              <w:tab w:val="num" w:pos="720"/>
            </w:tabs>
            <w:suppressAutoHyphens/>
            <w:ind w:left="720" w:hanging="720"/>
          </w:pPr>
        </w:pPrChange>
      </w:pPr>
      <w:ins w:id="3050" w:author="Rapporteur" w:date="2022-05-24T11:24:00Z">
        <w:r w:rsidRPr="00C86E01">
          <w:rPr>
            <w:rFonts w:eastAsia="맑은 고딕"/>
          </w:rPr>
          <w:t>c)</w:t>
        </w:r>
        <w:r w:rsidRPr="00C86E01">
          <w:rPr>
            <w:rFonts w:eastAsia="맑은 고딕"/>
          </w:rPr>
          <w:tab/>
        </w:r>
      </w:ins>
      <w:ins w:id="3051" w:author="S2-2204774" w:date="2022-05-24T08:18:00Z">
        <w:r w:rsidR="00B908AF" w:rsidRPr="00C86E01">
          <w:rPr>
            <w:rFonts w:eastAsia="맑은 고딕"/>
          </w:rPr>
          <w:t xml:space="preserve">In some cases, the UE itself may be unable to report its detailed location. E.g. not all mMTC devices can be expected to have positioning capabilities (i.e. equipped with a GNSS or A-GNSS receiver) or privacy permissions </w:t>
        </w:r>
      </w:ins>
      <w:ins w:id="3052" w:author="Rapporteur" w:date="2022-05-24T11:42:00Z">
        <w:r w:rsidR="00943A57" w:rsidRPr="00C86E01">
          <w:rPr>
            <w:rFonts w:eastAsia="맑은 고딕"/>
          </w:rPr>
          <w:t>as described in TS</w:t>
        </w:r>
      </w:ins>
      <w:ins w:id="3053" w:author="Rapporteur" w:date="2022-05-24T11:43:00Z">
        <w:r w:rsidR="00943A57" w:rsidRPr="00C86E01">
          <w:rPr>
            <w:rFonts w:eastAsia="맑은 고딕"/>
            <w:lang w:val="en-US"/>
          </w:rPr>
          <w:t> 22.071 </w:t>
        </w:r>
      </w:ins>
      <w:ins w:id="3054" w:author="S2-2204774" w:date="2022-05-24T08:18:00Z">
        <w:r w:rsidR="00B908AF" w:rsidRPr="00C86E01">
          <w:rPr>
            <w:rFonts w:eastAsia="맑은 고딕"/>
          </w:rPr>
          <w:t>[</w:t>
        </w:r>
        <w:del w:id="3055" w:author="Rapporteur" w:date="2022-05-24T11:29:00Z">
          <w:r w:rsidR="00B908AF" w:rsidRPr="00D53E54" w:rsidDel="00554180">
            <w:rPr>
              <w:rFonts w:eastAsia="맑은 고딕"/>
              <w:rPrChange w:id="3056" w:author="Rapporteur" w:date="2022-05-24T16:28:00Z">
                <w:rPr>
                  <w:rFonts w:eastAsia="맑은 고딕"/>
                  <w:highlight w:val="yellow"/>
                </w:rPr>
              </w:rPrChange>
            </w:rPr>
            <w:delText>y</w:delText>
          </w:r>
        </w:del>
      </w:ins>
      <w:ins w:id="3057" w:author="Rapporteur" w:date="2022-05-24T11:29:00Z">
        <w:r w:rsidR="00554180" w:rsidRPr="00D53E54">
          <w:rPr>
            <w:rFonts w:eastAsia="맑은 고딕"/>
          </w:rPr>
          <w:t>10</w:t>
        </w:r>
      </w:ins>
      <w:ins w:id="3058" w:author="S2-2204774" w:date="2022-05-24T08:18:00Z">
        <w:r w:rsidR="00B908AF" w:rsidRPr="005477C7">
          <w:rPr>
            <w:rFonts w:eastAsia="맑은 고딕"/>
          </w:rPr>
          <w:t>].</w:t>
        </w:r>
      </w:ins>
    </w:p>
    <w:p w14:paraId="3DED0B6A" w14:textId="77777777" w:rsidR="00B908AF" w:rsidRPr="00D53E54" w:rsidRDefault="00B908AF" w:rsidP="00B908AF">
      <w:pPr>
        <w:rPr>
          <w:ins w:id="3059" w:author="S2-2204774" w:date="2022-05-24T08:18:00Z"/>
        </w:rPr>
      </w:pPr>
      <w:ins w:id="3060" w:author="S2-2204774" w:date="2022-05-24T08:18:00Z">
        <w:r w:rsidRPr="00D53E54">
          <w:t>To overcome these limitations, this solution adds a UE assisted enhancement to the VPLMN prioritization in solution #6.</w:t>
        </w:r>
        <w:del w:id="3061" w:author="Rapporteur" w:date="2022-05-24T11:30:00Z">
          <w:r w:rsidRPr="00D53E54" w:rsidDel="00554180">
            <w:rPr>
              <w:lang w:eastAsia="zh-CN"/>
            </w:rPr>
            <w:delText xml:space="preserve"> </w:delText>
          </w:r>
        </w:del>
      </w:ins>
    </w:p>
    <w:p w14:paraId="49DBAB3D" w14:textId="023D9904" w:rsidR="00B908AF" w:rsidRPr="00D53E54" w:rsidRDefault="00B908AF">
      <w:pPr>
        <w:pStyle w:val="31"/>
        <w:rPr>
          <w:ins w:id="3062" w:author="S2-2204774" w:date="2022-05-24T08:18:00Z"/>
        </w:rPr>
        <w:pPrChange w:id="3063" w:author="Rapporteur" w:date="2022-05-25T07:24:00Z">
          <w:pPr>
            <w:pStyle w:val="31"/>
            <w:numPr>
              <w:ilvl w:val="2"/>
            </w:numPr>
            <w:tabs>
              <w:tab w:val="num" w:pos="720"/>
            </w:tabs>
            <w:suppressAutoHyphens/>
            <w:ind w:left="720" w:hanging="720"/>
          </w:pPr>
        </w:pPrChange>
      </w:pPr>
      <w:bookmarkStart w:id="3064" w:name="_Toc50473321"/>
      <w:bookmarkStart w:id="3065" w:name="_Toc50539642"/>
      <w:bookmarkStart w:id="3066" w:name="_Toc54638262"/>
      <w:bookmarkStart w:id="3067" w:name="_Toc54638756"/>
      <w:bookmarkStart w:id="3068" w:name="_Toc54639638"/>
      <w:bookmarkStart w:id="3069" w:name="_Toc57131712"/>
      <w:bookmarkStart w:id="3070" w:name="_Toc66304844"/>
      <w:bookmarkStart w:id="3071" w:name="_Toc66766504"/>
      <w:bookmarkStart w:id="3072" w:name="_Toc104302480"/>
      <w:bookmarkStart w:id="3073" w:name="_Toc104359446"/>
      <w:bookmarkStart w:id="3074" w:name="_Toc104789066"/>
      <w:ins w:id="3075" w:author="S2-2204774" w:date="2022-05-24T08:18:00Z">
        <w:r w:rsidRPr="00D53E54">
          <w:t>6.</w:t>
        </w:r>
        <w:del w:id="3076" w:author="Rapporteur" w:date="2022-05-24T11:43:00Z">
          <w:r w:rsidRPr="00D53E54" w:rsidDel="00943A57">
            <w:rPr>
              <w:rPrChange w:id="3077" w:author="Rapporteur" w:date="2022-05-24T16:28:00Z">
                <w:rPr>
                  <w:highlight w:val="yellow"/>
                </w:rPr>
              </w:rPrChange>
            </w:rPr>
            <w:delText>XX</w:delText>
          </w:r>
        </w:del>
      </w:ins>
      <w:ins w:id="3078" w:author="Rapporteur" w:date="2022-05-24T11:43:00Z">
        <w:r w:rsidR="00943A57" w:rsidRPr="00D53E54">
          <w:t>16</w:t>
        </w:r>
      </w:ins>
      <w:ins w:id="3079" w:author="S2-2204774" w:date="2022-05-24T08:18:00Z">
        <w:r w:rsidRPr="00D53E54">
          <w:t>.2</w:t>
        </w:r>
        <w:del w:id="3080" w:author="Rapporteur" w:date="2022-05-25T07:24:00Z">
          <w:r w:rsidRPr="00D53E54" w:rsidDel="00D85773">
            <w:delText xml:space="preserve"> </w:delText>
          </w:r>
        </w:del>
        <w:r w:rsidRPr="00D53E54">
          <w:tab/>
          <w:t>High Level Description</w:t>
        </w:r>
        <w:bookmarkEnd w:id="3064"/>
        <w:bookmarkEnd w:id="3065"/>
        <w:bookmarkEnd w:id="3066"/>
        <w:bookmarkEnd w:id="3067"/>
        <w:bookmarkEnd w:id="3068"/>
        <w:bookmarkEnd w:id="3069"/>
        <w:bookmarkEnd w:id="3070"/>
        <w:bookmarkEnd w:id="3071"/>
        <w:bookmarkEnd w:id="3072"/>
        <w:bookmarkEnd w:id="3073"/>
        <w:bookmarkEnd w:id="3074"/>
      </w:ins>
    </w:p>
    <w:p w14:paraId="0B4512D0" w14:textId="1F4A76E1" w:rsidR="00B908AF" w:rsidRPr="00D53E54" w:rsidRDefault="00B908AF" w:rsidP="00B908AF">
      <w:pPr>
        <w:rPr>
          <w:ins w:id="3081" w:author="S2-2204774" w:date="2022-05-24T08:18:00Z"/>
        </w:rPr>
      </w:pPr>
      <w:ins w:id="3082" w:author="S2-2204774" w:date="2022-05-24T08:18:00Z">
        <w:r w:rsidRPr="00D53E54">
          <w:t>A UE performs PLMN selection as described in TS</w:t>
        </w:r>
        <w:del w:id="3083" w:author="Rapporteur" w:date="2022-05-24T11:30:00Z">
          <w:r w:rsidRPr="00D53E54" w:rsidDel="00554180">
            <w:delText xml:space="preserve"> </w:delText>
          </w:r>
        </w:del>
      </w:ins>
      <w:ins w:id="3084" w:author="Rapporteur" w:date="2022-05-24T11:30:00Z">
        <w:r w:rsidR="00554180" w:rsidRPr="00D53E54">
          <w:t> </w:t>
        </w:r>
      </w:ins>
      <w:ins w:id="3085" w:author="S2-2204774" w:date="2022-05-24T08:18:00Z">
        <w:r w:rsidRPr="00D53E54">
          <w:t>23.122</w:t>
        </w:r>
        <w:del w:id="3086" w:author="Rapporteur" w:date="2022-05-24T11:30:00Z">
          <w:r w:rsidRPr="00D53E54" w:rsidDel="00554180">
            <w:delText xml:space="preserve"> </w:delText>
          </w:r>
        </w:del>
      </w:ins>
      <w:ins w:id="3087" w:author="Rapporteur" w:date="2022-05-24T11:30:00Z">
        <w:r w:rsidR="00554180" w:rsidRPr="00D53E54">
          <w:t> </w:t>
        </w:r>
      </w:ins>
      <w:ins w:id="3088" w:author="S2-2204774" w:date="2022-05-24T08:18:00Z">
        <w:r w:rsidRPr="00D53E54">
          <w:t xml:space="preserve">[7]. </w:t>
        </w:r>
        <w:del w:id="3089" w:author="Rapporteur" w:date="2022-05-24T11:30:00Z">
          <w:r w:rsidRPr="00D53E54" w:rsidDel="00554180">
            <w:delText>“</w:delText>
          </w:r>
        </w:del>
      </w:ins>
      <w:ins w:id="3090" w:author="Rapporteur" w:date="2022-05-24T11:30:00Z">
        <w:r w:rsidR="00554180" w:rsidRPr="00D53E54">
          <w:t>"</w:t>
        </w:r>
      </w:ins>
      <w:ins w:id="3091" w:author="S2-2204774" w:date="2022-05-24T08:18:00Z">
        <w:r w:rsidRPr="00D53E54">
          <w:t>PLMN Search</w:t>
        </w:r>
        <w:del w:id="3092" w:author="Rapporteur" w:date="2022-05-24T11:30:00Z">
          <w:r w:rsidRPr="00D53E54" w:rsidDel="00554180">
            <w:delText>”</w:delText>
          </w:r>
        </w:del>
      </w:ins>
      <w:ins w:id="3093" w:author="Rapporteur" w:date="2022-05-24T11:30:00Z">
        <w:r w:rsidR="00554180" w:rsidRPr="00D53E54">
          <w:t>"</w:t>
        </w:r>
      </w:ins>
      <w:ins w:id="3094" w:author="S2-2204774" w:date="2022-05-24T08:18:00Z">
        <w:r w:rsidRPr="00D53E54">
          <w:t xml:space="preserve"> is a procedure to support the PLMN selection as detailed in </w:t>
        </w:r>
        <w:del w:id="3095" w:author="Rapporteur" w:date="2022-05-24T11:30:00Z">
          <w:r w:rsidRPr="00D53E54" w:rsidDel="00554180">
            <w:delText>section</w:delText>
          </w:r>
        </w:del>
      </w:ins>
      <w:ins w:id="3096" w:author="Rapporteur" w:date="2022-05-24T11:30:00Z">
        <w:r w:rsidR="00554180" w:rsidRPr="00D53E54">
          <w:t>c</w:t>
        </w:r>
        <w:r w:rsidR="00554180" w:rsidRPr="00D53E54">
          <w:lastRenderedPageBreak/>
          <w:t>lause</w:t>
        </w:r>
      </w:ins>
      <w:ins w:id="3097" w:author="S2-2204774" w:date="2022-05-24T08:18:00Z">
        <w:del w:id="3098" w:author="Rapporteur" w:date="2022-05-24T11:30:00Z">
          <w:r w:rsidRPr="00D53E54" w:rsidDel="00554180">
            <w:delText xml:space="preserve"> </w:delText>
          </w:r>
        </w:del>
      </w:ins>
      <w:ins w:id="3099" w:author="Rapporteur" w:date="2022-05-24T11:30:00Z">
        <w:r w:rsidR="00554180" w:rsidRPr="00D53E54">
          <w:t> </w:t>
        </w:r>
      </w:ins>
      <w:ins w:id="3100" w:author="S2-2204774" w:date="2022-05-24T08:18:00Z">
        <w:r w:rsidRPr="00D53E54">
          <w:t>5.1.1 of TS</w:t>
        </w:r>
        <w:del w:id="3101" w:author="Rapporteur" w:date="2022-05-24T11:30:00Z">
          <w:r w:rsidRPr="00D53E54" w:rsidDel="00554180">
            <w:delText xml:space="preserve"> </w:delText>
          </w:r>
        </w:del>
      </w:ins>
      <w:ins w:id="3102" w:author="Rapporteur" w:date="2022-05-24T11:30:00Z">
        <w:r w:rsidR="00554180" w:rsidRPr="00D53E54">
          <w:t> </w:t>
        </w:r>
      </w:ins>
      <w:ins w:id="3103" w:author="S2-2204774" w:date="2022-05-24T08:18:00Z">
        <w:r w:rsidRPr="00D53E54">
          <w:t>38.304</w:t>
        </w:r>
        <w:del w:id="3104" w:author="Rapporteur" w:date="2022-05-24T11:30:00Z">
          <w:r w:rsidRPr="00D53E54" w:rsidDel="00554180">
            <w:delText xml:space="preserve"> </w:delText>
          </w:r>
        </w:del>
      </w:ins>
      <w:ins w:id="3105" w:author="Rapporteur" w:date="2022-05-24T11:30:00Z">
        <w:r w:rsidR="00554180" w:rsidRPr="00D53E54">
          <w:t> </w:t>
        </w:r>
      </w:ins>
      <w:ins w:id="3106" w:author="S2-2204774" w:date="2022-05-24T08:18:00Z">
        <w:r w:rsidRPr="00D53E54">
          <w:t>[</w:t>
        </w:r>
        <w:del w:id="3107" w:author="Rapporteur" w:date="2022-05-24T11:30:00Z">
          <w:r w:rsidRPr="00D53E54" w:rsidDel="00554180">
            <w:rPr>
              <w:rPrChange w:id="3108" w:author="Rapporteur" w:date="2022-05-24T16:28:00Z">
                <w:rPr>
                  <w:highlight w:val="yellow"/>
                </w:rPr>
              </w:rPrChange>
            </w:rPr>
            <w:delText>x</w:delText>
          </w:r>
        </w:del>
      </w:ins>
      <w:ins w:id="3109" w:author="Rapporteur" w:date="2022-05-24T11:30:00Z">
        <w:r w:rsidR="00554180" w:rsidRPr="00D53E54">
          <w:t>9</w:t>
        </w:r>
      </w:ins>
      <w:ins w:id="3110" w:author="S2-2204774" w:date="2022-05-24T08:18:00Z">
        <w:r w:rsidRPr="00D53E54">
          <w:t xml:space="preserve">]. </w:t>
        </w:r>
        <w:del w:id="3111" w:author="Rapporteur" w:date="2022-05-24T11:30:00Z">
          <w:r w:rsidRPr="00D53E54" w:rsidDel="00554180">
            <w:delText>“</w:delText>
          </w:r>
        </w:del>
      </w:ins>
      <w:ins w:id="3112" w:author="Rapporteur" w:date="2022-05-24T11:30:00Z">
        <w:r w:rsidR="00554180" w:rsidRPr="00D53E54">
          <w:t>"</w:t>
        </w:r>
      </w:ins>
      <w:ins w:id="3113" w:author="S2-2204774" w:date="2022-05-24T08:18:00Z">
        <w:r w:rsidRPr="00D53E54">
          <w:t>PLMN Search</w:t>
        </w:r>
        <w:del w:id="3114" w:author="Rapporteur" w:date="2022-05-24T11:30:00Z">
          <w:r w:rsidRPr="00D53E54" w:rsidDel="00554180">
            <w:delText>”</w:delText>
          </w:r>
        </w:del>
      </w:ins>
      <w:ins w:id="3115" w:author="Rapporteur" w:date="2022-05-24T11:30:00Z">
        <w:r w:rsidR="00554180" w:rsidRPr="00D53E54">
          <w:t>"</w:t>
        </w:r>
      </w:ins>
      <w:ins w:id="3116" w:author="S2-2204774" w:date="2022-05-24T08:18:00Z">
        <w:r w:rsidRPr="00D53E54">
          <w:t xml:space="preserve"> is triggered in several scenarios like the switch-on, recovery from lack of coverage or periodic attempt to obtain service on HPLMN (while roaming). </w:t>
        </w:r>
      </w:ins>
    </w:p>
    <w:p w14:paraId="73EF6C42" w14:textId="0055DD57" w:rsidR="00B908AF" w:rsidRPr="00D53E54" w:rsidRDefault="00B908AF" w:rsidP="00B908AF">
      <w:pPr>
        <w:rPr>
          <w:ins w:id="3117" w:author="S2-2204774" w:date="2022-05-24T08:18:00Z"/>
        </w:rPr>
      </w:pPr>
      <w:ins w:id="3118" w:author="S2-2204774" w:date="2022-05-24T08:18:00Z">
        <w:r w:rsidRPr="00D53E54">
          <w:t>From Release 17 of TS</w:t>
        </w:r>
        <w:del w:id="3119" w:author="Rapporteur" w:date="2022-05-24T11:30:00Z">
          <w:r w:rsidRPr="00D53E54" w:rsidDel="00554180">
            <w:delText xml:space="preserve"> </w:delText>
          </w:r>
        </w:del>
      </w:ins>
      <w:ins w:id="3120" w:author="Rapporteur" w:date="2022-05-24T11:30:00Z">
        <w:r w:rsidR="00554180" w:rsidRPr="00D53E54">
          <w:t> </w:t>
        </w:r>
      </w:ins>
      <w:ins w:id="3121" w:author="S2-2204774" w:date="2022-05-24T08:18:00Z">
        <w:r w:rsidRPr="00D53E54">
          <w:t>38.331</w:t>
        </w:r>
        <w:del w:id="3122" w:author="Rapporteur" w:date="2022-05-24T11:30:00Z">
          <w:r w:rsidRPr="00D53E54" w:rsidDel="00554180">
            <w:delText xml:space="preserve"> </w:delText>
          </w:r>
        </w:del>
      </w:ins>
      <w:ins w:id="3123" w:author="Rapporteur" w:date="2022-05-24T11:30:00Z">
        <w:r w:rsidR="00554180" w:rsidRPr="00D53E54">
          <w:t> </w:t>
        </w:r>
      </w:ins>
      <w:ins w:id="3124" w:author="S2-2204774" w:date="2022-05-24T08:18:00Z">
        <w:r w:rsidRPr="00D53E54">
          <w:t>[</w:t>
        </w:r>
        <w:del w:id="3125" w:author="Rapporteur" w:date="2022-05-24T11:30:00Z">
          <w:r w:rsidRPr="00D53E54" w:rsidDel="00554180">
            <w:rPr>
              <w:rPrChange w:id="3126" w:author="Rapporteur" w:date="2022-05-24T16:28:00Z">
                <w:rPr>
                  <w:highlight w:val="yellow"/>
                </w:rPr>
              </w:rPrChange>
            </w:rPr>
            <w:delText>z</w:delText>
          </w:r>
        </w:del>
      </w:ins>
      <w:ins w:id="3127" w:author="Rapporteur" w:date="2022-05-24T11:30:00Z">
        <w:r w:rsidR="00554180" w:rsidRPr="00D53E54">
          <w:t>11</w:t>
        </w:r>
      </w:ins>
      <w:ins w:id="3128" w:author="S2-2204774" w:date="2022-05-24T08:18:00Z">
        <w:r w:rsidRPr="00D53E54">
          <w:t>], the supported slice info of the current cell and neighbour cells is optionally broadcast in SIB 16 (this was agreed in RP-220490 and then subsequently became part of V17.0.0). Under these conditions, during PLMN Search the UE can additionally read the supported slice information and provide it to the network for prioritizing the available VPLMNs for selection.</w:t>
        </w:r>
      </w:ins>
    </w:p>
    <w:p w14:paraId="431910BE" w14:textId="77777777" w:rsidR="00B908AF" w:rsidRPr="00D53E54" w:rsidRDefault="00B908AF" w:rsidP="00B908AF">
      <w:pPr>
        <w:rPr>
          <w:ins w:id="3129" w:author="S2-2204774" w:date="2022-05-24T08:18:00Z"/>
          <w:lang w:eastAsia="ko-KR"/>
        </w:rPr>
      </w:pPr>
      <w:ins w:id="3130" w:author="S2-2204774" w:date="2022-05-24T08:18:00Z">
        <w:r w:rsidRPr="00D53E54">
          <w:rPr>
            <w:lang w:eastAsia="ko-KR"/>
          </w:rPr>
          <w:t>The solution is based on the following high-level assumptions and principles:</w:t>
        </w:r>
      </w:ins>
    </w:p>
    <w:p w14:paraId="33A4311A" w14:textId="77777777" w:rsidR="00B908AF" w:rsidRPr="00D53E54" w:rsidRDefault="00B908AF" w:rsidP="00B908AF">
      <w:pPr>
        <w:pStyle w:val="B1"/>
        <w:rPr>
          <w:ins w:id="3131" w:author="S2-2204774" w:date="2022-05-24T08:18:00Z"/>
          <w:lang w:eastAsia="ko-KR"/>
        </w:rPr>
      </w:pPr>
      <w:ins w:id="3132" w:author="S2-2204774" w:date="2022-05-24T08:18:00Z">
        <w:r w:rsidRPr="00D53E54">
          <w:rPr>
            <w:lang w:eastAsia="ko-KR"/>
          </w:rPr>
          <w:t>-</w:t>
        </w:r>
        <w:r w:rsidRPr="00D53E54">
          <w:rPr>
            <w:lang w:eastAsia="ko-KR"/>
          </w:rPr>
          <w:tab/>
          <w:t>The UE is configured with S-NSSAIs which are supported by some cells (strongest cell or neighbour cells) in the Registration area.</w:t>
        </w:r>
      </w:ins>
    </w:p>
    <w:p w14:paraId="3CFC7163" w14:textId="77777777" w:rsidR="00B908AF" w:rsidRPr="00D53E54" w:rsidRDefault="00B908AF" w:rsidP="00B908AF">
      <w:pPr>
        <w:pStyle w:val="B1"/>
        <w:rPr>
          <w:ins w:id="3133" w:author="S2-2204774" w:date="2022-05-24T08:18:00Z"/>
          <w:lang w:eastAsia="ko-KR"/>
        </w:rPr>
      </w:pPr>
      <w:ins w:id="3134" w:author="S2-2204774" w:date="2022-05-24T08:18:00Z">
        <w:r w:rsidRPr="00D53E54">
          <w:rPr>
            <w:lang w:eastAsia="ko-KR"/>
          </w:rPr>
          <w:t>-</w:t>
        </w:r>
        <w:r w:rsidRPr="00D53E54">
          <w:rPr>
            <w:lang w:eastAsia="ko-KR"/>
          </w:rPr>
          <w:tab/>
          <w:t>The NG-RAN is broadcasting the supported slice info of the current cell and neighbour cells.</w:t>
        </w:r>
      </w:ins>
    </w:p>
    <w:p w14:paraId="3B96AC9F" w14:textId="77777777" w:rsidR="00B908AF" w:rsidRPr="00D53E54" w:rsidRDefault="00B908AF" w:rsidP="00B908AF">
      <w:pPr>
        <w:pStyle w:val="B1"/>
        <w:rPr>
          <w:ins w:id="3135" w:author="S2-2204774" w:date="2022-05-24T08:18:00Z"/>
          <w:lang w:eastAsia="ko-KR"/>
        </w:rPr>
      </w:pPr>
      <w:ins w:id="3136" w:author="S2-2204774" w:date="2022-05-24T08:18:00Z">
        <w:r w:rsidRPr="00D53E54">
          <w:rPr>
            <w:lang w:eastAsia="ko-KR"/>
          </w:rPr>
          <w:t>-</w:t>
        </w:r>
        <w:r w:rsidRPr="00D53E54">
          <w:rPr>
            <w:lang w:eastAsia="ko-KR"/>
          </w:rPr>
          <w:tab/>
          <w:t>If a roaming UE activates a service/application requiring a network slice not offered by the serving network, it may deregister and trigger a PLMN Search followed by re-registration.</w:t>
        </w:r>
      </w:ins>
    </w:p>
    <w:p w14:paraId="1E691872" w14:textId="4DE60277" w:rsidR="00B908AF" w:rsidRPr="00C86E01" w:rsidRDefault="00B908AF">
      <w:pPr>
        <w:pStyle w:val="EditorsNote"/>
        <w:rPr>
          <w:ins w:id="3137" w:author="S2-2204774" w:date="2022-05-24T08:18:00Z"/>
        </w:rPr>
        <w:pPrChange w:id="3138" w:author="Rapporteur" w:date="2022-05-24T11:31:00Z">
          <w:pPr>
            <w:pStyle w:val="B1"/>
          </w:pPr>
        </w:pPrChange>
      </w:pPr>
      <w:ins w:id="3139" w:author="S2-2204774" w:date="2022-05-24T08:18:00Z">
        <w:r w:rsidRPr="005477C7">
          <w:t>Editor</w:t>
        </w:r>
        <w:del w:id="3140" w:author="Rapporteur" w:date="2022-05-24T11:31:00Z">
          <w:r w:rsidRPr="005477C7" w:rsidDel="00554180">
            <w:delText>’</w:delText>
          </w:r>
        </w:del>
      </w:ins>
      <w:ins w:id="3141" w:author="Rapporteur" w:date="2022-05-24T11:31:00Z">
        <w:r w:rsidR="00554180" w:rsidRPr="005477C7">
          <w:t>'</w:t>
        </w:r>
      </w:ins>
      <w:ins w:id="3142" w:author="S2-2204774" w:date="2022-05-24T08:18:00Z">
        <w:r w:rsidRPr="005477C7">
          <w:t xml:space="preserve">s </w:t>
        </w:r>
        <w:del w:id="3143" w:author="Rapporteur" w:date="2022-05-24T11:31:00Z">
          <w:r w:rsidRPr="00D85773" w:rsidDel="00554180">
            <w:delText>N</w:delText>
          </w:r>
        </w:del>
      </w:ins>
      <w:ins w:id="3144" w:author="Rapporteur" w:date="2022-05-24T11:31:00Z">
        <w:r w:rsidR="00554180" w:rsidRPr="00D85773">
          <w:t>n</w:t>
        </w:r>
      </w:ins>
      <w:ins w:id="3145" w:author="S2-2204774" w:date="2022-05-24T08:18:00Z">
        <w:r w:rsidRPr="00D85773">
          <w:t>ote:</w:t>
        </w:r>
        <w:del w:id="3146" w:author="Rapporteur" w:date="2022-05-24T11:31:00Z">
          <w:r w:rsidRPr="00020EEE" w:rsidDel="00554180">
            <w:delText xml:space="preserve"> </w:delText>
          </w:r>
        </w:del>
      </w:ins>
      <w:ins w:id="3147" w:author="Rapporteur" w:date="2022-05-24T11:31:00Z">
        <w:r w:rsidR="00554180" w:rsidRPr="00020EEE">
          <w:tab/>
        </w:r>
      </w:ins>
      <w:ins w:id="3148" w:author="S2-2204774" w:date="2022-05-24T08:18:00Z">
        <w:r w:rsidRPr="00020EEE">
          <w:t>This solution is applicable only when there is a need for PLMN (re)selection. In mobility cases, a deregistration and PLMN Search is not needed if the UE can find another cell that supports the network slice within the serving PLMN, using cell reselection (TR</w:t>
        </w:r>
        <w:del w:id="3149" w:author="Rapporteur" w:date="2022-05-24T11:31:00Z">
          <w:r w:rsidRPr="00A073E2" w:rsidDel="00554180">
            <w:delText xml:space="preserve"> </w:delText>
          </w:r>
        </w:del>
      </w:ins>
      <w:ins w:id="3150" w:author="Rapporteur" w:date="2022-05-24T11:31:00Z">
        <w:r w:rsidR="00554180" w:rsidRPr="00C86E01">
          <w:rPr>
            <w:lang w:val="en-US"/>
          </w:rPr>
          <w:t> </w:t>
        </w:r>
      </w:ins>
      <w:ins w:id="3151" w:author="S2-2204774" w:date="2022-05-24T08:18:00Z">
        <w:r w:rsidRPr="00C86E01">
          <w:t>38.832[3]) or solutions for KI #1. It is FFS whether any UE assistance is needed by HPLMN for updated slice info in such cases.</w:t>
        </w:r>
      </w:ins>
    </w:p>
    <w:p w14:paraId="40DB883C" w14:textId="31AC9AB3" w:rsidR="00B908AF" w:rsidRPr="00D53E54" w:rsidDel="00D85773" w:rsidRDefault="00B908AF">
      <w:pPr>
        <w:pStyle w:val="31"/>
        <w:rPr>
          <w:ins w:id="3152" w:author="S2-2204774" w:date="2022-05-24T08:18:00Z"/>
          <w:del w:id="3153" w:author="Rapporteur" w:date="2022-05-25T07:25:00Z"/>
          <w:lang w:eastAsia="ko-KR"/>
        </w:rPr>
        <w:pPrChange w:id="3154" w:author="Rapporteur" w:date="2022-05-25T07:25:00Z">
          <w:pPr>
            <w:pStyle w:val="B1"/>
            <w:ind w:left="0" w:firstLine="0"/>
          </w:pPr>
        </w:pPrChange>
      </w:pPr>
    </w:p>
    <w:p w14:paraId="41062FD4" w14:textId="45B79B32" w:rsidR="00B908AF" w:rsidRPr="00D53E54" w:rsidRDefault="00B908AF">
      <w:pPr>
        <w:pStyle w:val="31"/>
        <w:rPr>
          <w:ins w:id="3155" w:author="S2-2204774" w:date="2022-05-24T08:18:00Z"/>
        </w:rPr>
        <w:pPrChange w:id="3156" w:author="Rapporteur" w:date="2022-05-25T07:25:00Z">
          <w:pPr>
            <w:pStyle w:val="31"/>
            <w:numPr>
              <w:ilvl w:val="2"/>
            </w:numPr>
            <w:tabs>
              <w:tab w:val="num" w:pos="720"/>
            </w:tabs>
            <w:suppressAutoHyphens/>
            <w:ind w:left="720" w:hanging="720"/>
          </w:pPr>
        </w:pPrChange>
      </w:pPr>
      <w:bookmarkStart w:id="3157" w:name="_Toc50473322"/>
      <w:bookmarkStart w:id="3158" w:name="_Toc50539643"/>
      <w:bookmarkStart w:id="3159" w:name="_Toc54638263"/>
      <w:bookmarkStart w:id="3160" w:name="_Toc54638757"/>
      <w:bookmarkStart w:id="3161" w:name="_Toc54639639"/>
      <w:bookmarkStart w:id="3162" w:name="_Toc57131713"/>
      <w:bookmarkStart w:id="3163" w:name="_Toc66304845"/>
      <w:bookmarkStart w:id="3164" w:name="_Toc66766505"/>
      <w:bookmarkStart w:id="3165" w:name="_Toc104302481"/>
      <w:bookmarkStart w:id="3166" w:name="_Toc104359447"/>
      <w:bookmarkStart w:id="3167" w:name="_Toc104789067"/>
      <w:ins w:id="3168" w:author="S2-2204774" w:date="2022-05-24T08:18:00Z">
        <w:r w:rsidRPr="00D53E54">
          <w:t>6.</w:t>
        </w:r>
        <w:del w:id="3169" w:author="Rapporteur" w:date="2022-05-24T11:31:00Z">
          <w:r w:rsidRPr="00D53E54" w:rsidDel="00554180">
            <w:rPr>
              <w:rPrChange w:id="3170" w:author="Rapporteur" w:date="2022-05-24T16:28:00Z">
                <w:rPr>
                  <w:highlight w:val="yellow"/>
                </w:rPr>
              </w:rPrChange>
            </w:rPr>
            <w:delText>XX</w:delText>
          </w:r>
        </w:del>
      </w:ins>
      <w:ins w:id="3171" w:author="Rapporteur" w:date="2022-05-24T11:31:00Z">
        <w:r w:rsidR="00554180" w:rsidRPr="00D53E54">
          <w:t>16</w:t>
        </w:r>
      </w:ins>
      <w:ins w:id="3172" w:author="S2-2204774" w:date="2022-05-24T08:18:00Z">
        <w:r w:rsidRPr="00D53E54">
          <w:t>.3</w:t>
        </w:r>
        <w:r w:rsidRPr="00D53E54">
          <w:tab/>
        </w:r>
        <w:del w:id="3173" w:author="Rapporteur" w:date="2022-05-25T07:25:00Z">
          <w:r w:rsidRPr="00D53E54" w:rsidDel="00D85773">
            <w:delText xml:space="preserve"> </w:delText>
          </w:r>
        </w:del>
        <w:r w:rsidRPr="00D53E54">
          <w:t>Procedures</w:t>
        </w:r>
        <w:bookmarkEnd w:id="3157"/>
        <w:bookmarkEnd w:id="3158"/>
        <w:bookmarkEnd w:id="3159"/>
        <w:bookmarkEnd w:id="3160"/>
        <w:bookmarkEnd w:id="3161"/>
        <w:bookmarkEnd w:id="3162"/>
        <w:bookmarkEnd w:id="3163"/>
        <w:bookmarkEnd w:id="3164"/>
        <w:bookmarkEnd w:id="3165"/>
        <w:bookmarkEnd w:id="3166"/>
        <w:bookmarkEnd w:id="3167"/>
      </w:ins>
    </w:p>
    <w:p w14:paraId="25659D2D" w14:textId="3A0F5096" w:rsidR="00B908AF" w:rsidRPr="00D53E54" w:rsidRDefault="00B908AF" w:rsidP="00B908AF">
      <w:pPr>
        <w:rPr>
          <w:ins w:id="3174" w:author="S2-2204774" w:date="2022-05-24T08:18:00Z"/>
        </w:rPr>
      </w:pPr>
      <w:ins w:id="3175" w:author="S2-2204774" w:date="2022-05-24T08:18:00Z">
        <w:r w:rsidRPr="00D53E54">
          <w:t>Existing PLMN search and selection procedures are used with some changes shown in Figure 6.</w:t>
        </w:r>
        <w:del w:id="3176" w:author="Rapporteur" w:date="2022-05-24T11:31:00Z">
          <w:r w:rsidRPr="00D53E54" w:rsidDel="00554180">
            <w:rPr>
              <w:rPrChange w:id="3177" w:author="Rapporteur" w:date="2022-05-24T16:28:00Z">
                <w:rPr>
                  <w:highlight w:val="yellow"/>
                </w:rPr>
              </w:rPrChange>
            </w:rPr>
            <w:delText>XX</w:delText>
          </w:r>
        </w:del>
      </w:ins>
      <w:ins w:id="3178" w:author="Rapporteur" w:date="2022-05-24T11:31:00Z">
        <w:r w:rsidR="00554180" w:rsidRPr="00D53E54">
          <w:t>16</w:t>
        </w:r>
      </w:ins>
      <w:ins w:id="3179" w:author="S2-2204774" w:date="2022-05-24T08:18:00Z">
        <w:r w:rsidRPr="00D53E54">
          <w:t>.3-1. In this figure, three RANs belonging to three different PLMNs are represented for illustration purpose.</w:t>
        </w:r>
      </w:ins>
    </w:p>
    <w:p w14:paraId="15F00F1D" w14:textId="77777777" w:rsidR="00C86E01" w:rsidRDefault="00B908AF">
      <w:pPr>
        <w:pStyle w:val="TH"/>
        <w:rPr>
          <w:ins w:id="3180" w:author="Rapporteur" w:date="2022-05-25T08:27:00Z"/>
          <w:noProof/>
        </w:rPr>
        <w:pPrChange w:id="3181" w:author="Rapporteur" w:date="2022-05-25T08:14:00Z">
          <w:pPr>
            <w:jc w:val="center"/>
          </w:pPr>
        </w:pPrChange>
      </w:pPr>
      <w:ins w:id="3182" w:author="S2-2204774" w:date="2022-05-24T08:18:00Z">
        <w:r w:rsidRPr="00D53E54">
          <w:rPr>
            <w:noProof/>
          </w:rPr>
          <w:t xml:space="preserve"> </w:t>
        </w:r>
        <w:r w:rsidRPr="00D77450">
          <w:rPr>
            <w:noProof/>
            <w:lang w:val="en-US" w:eastAsia="ko-KR"/>
          </w:rPr>
          <w:drawing>
            <wp:inline distT="0" distB="0" distL="0" distR="0" wp14:anchorId="649DAE76" wp14:editId="536CF496">
              <wp:extent cx="5876014" cy="4627795"/>
              <wp:effectExtent l="0" t="0" r="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82920" cy="4633234"/>
                      </a:xfrm>
                      <a:prstGeom prst="rect">
                        <a:avLst/>
                      </a:prstGeom>
                      <a:noFill/>
                      <a:ln>
                        <a:noFill/>
                      </a:ln>
                    </pic:spPr>
                  </pic:pic>
                </a:graphicData>
              </a:graphic>
            </wp:inline>
          </w:drawing>
        </w:r>
      </w:ins>
    </w:p>
    <w:p w14:paraId="464B93ED" w14:textId="35807F3D" w:rsidR="00B908AF" w:rsidRPr="00C86E01" w:rsidRDefault="00B908AF">
      <w:pPr>
        <w:pStyle w:val="TF"/>
        <w:rPr>
          <w:ins w:id="3183" w:author="S2-2204774" w:date="2022-05-24T08:18:00Z"/>
        </w:rPr>
        <w:pPrChange w:id="3184" w:author="Rapporteur" w:date="2022-05-25T08:27:00Z">
          <w:pPr>
            <w:jc w:val="center"/>
          </w:pPr>
        </w:pPrChange>
      </w:pPr>
      <w:ins w:id="3185" w:author="S2-2204774" w:date="2022-05-24T08:18:00Z">
        <w:r w:rsidRPr="00A073E2">
          <w:t>Figure 6.</w:t>
        </w:r>
        <w:del w:id="3186" w:author="Rapporteur" w:date="2022-05-24T11:31:00Z">
          <w:r w:rsidRPr="005E51FC" w:rsidDel="00554180">
            <w:rPr>
              <w:rPrChange w:id="3187" w:author="Rapporteur" w:date="2022-05-25T08:14:00Z">
                <w:rPr>
                  <w:b/>
                  <w:bCs/>
                  <w:highlight w:val="yellow"/>
                </w:rPr>
              </w:rPrChange>
            </w:rPr>
            <w:delText>XX</w:delText>
          </w:r>
        </w:del>
      </w:ins>
      <w:ins w:id="3188" w:author="Rapporteur" w:date="2022-05-24T11:31:00Z">
        <w:r w:rsidR="00554180" w:rsidRPr="00A073E2">
          <w:t>16</w:t>
        </w:r>
      </w:ins>
      <w:ins w:id="3189" w:author="S2-2204774" w:date="2022-05-24T08:18:00Z">
        <w:r w:rsidRPr="00C86E01">
          <w:t>.3-1: UE assisted slice based VPLMN prioritization for Extended SoR.</w:t>
        </w:r>
      </w:ins>
    </w:p>
    <w:p w14:paraId="5C76B700" w14:textId="376AB623" w:rsidR="00B908AF" w:rsidRPr="00D53E54" w:rsidRDefault="00B908AF" w:rsidP="00B908AF">
      <w:pPr>
        <w:rPr>
          <w:ins w:id="3190" w:author="S2-2204774" w:date="2022-05-24T08:18:00Z"/>
        </w:rPr>
      </w:pPr>
      <w:ins w:id="3191" w:author="S2-2204774" w:date="2022-05-24T08:18:00Z">
        <w:r w:rsidRPr="00D53E54">
          <w:t>The various steps of Figure 6.</w:t>
        </w:r>
        <w:del w:id="3192" w:author="Rapporteur" w:date="2022-05-24T11:31:00Z">
          <w:r w:rsidRPr="00D53E54" w:rsidDel="00554180">
            <w:rPr>
              <w:rPrChange w:id="3193" w:author="Rapporteur" w:date="2022-05-24T16:28:00Z">
                <w:rPr>
                  <w:highlight w:val="yellow"/>
                </w:rPr>
              </w:rPrChange>
            </w:rPr>
            <w:delText>XX</w:delText>
          </w:r>
        </w:del>
      </w:ins>
      <w:ins w:id="3194" w:author="Rapporteur" w:date="2022-05-24T11:31:00Z">
        <w:r w:rsidR="00554180" w:rsidRPr="00D53E54">
          <w:t>16</w:t>
        </w:r>
      </w:ins>
      <w:ins w:id="3195" w:author="S2-2204774" w:date="2022-05-24T08:18:00Z">
        <w:r w:rsidRPr="00D53E54">
          <w:t>.3-1 are described below:</w:t>
        </w:r>
      </w:ins>
    </w:p>
    <w:p w14:paraId="515754EA" w14:textId="09E0ED3F" w:rsidR="00B908AF" w:rsidRPr="005477C7" w:rsidRDefault="00554180">
      <w:pPr>
        <w:pStyle w:val="B1"/>
        <w:rPr>
          <w:ins w:id="3196" w:author="S2-2204774" w:date="2022-05-24T08:18:00Z"/>
        </w:rPr>
        <w:pPrChange w:id="3197" w:author="Rapporteur" w:date="2022-05-24T11:32:00Z">
          <w:pPr>
            <w:numPr>
              <w:numId w:val="47"/>
            </w:numPr>
            <w:tabs>
              <w:tab w:val="num" w:pos="360"/>
              <w:tab w:val="num" w:pos="720"/>
            </w:tabs>
            <w:suppressAutoHyphens/>
            <w:ind w:left="720" w:hanging="720"/>
          </w:pPr>
        </w:pPrChange>
      </w:pPr>
      <w:ins w:id="3198" w:author="Rapporteur" w:date="2022-05-24T11:32:00Z">
        <w:r w:rsidRPr="005477C7">
          <w:t>1.</w:t>
        </w:r>
        <w:r w:rsidRPr="005477C7">
          <w:tab/>
        </w:r>
      </w:ins>
      <w:ins w:id="3199" w:author="S2-2204774" w:date="2022-05-24T08:18:00Z">
        <w:r w:rsidR="00B908AF" w:rsidRPr="005477C7">
          <w:t>The UE has been configured with S-NSSAI and needs to do a PLMN Search due to e.g.:</w:t>
        </w:r>
      </w:ins>
    </w:p>
    <w:p w14:paraId="1E616DA6" w14:textId="06FCA87C" w:rsidR="00B908AF" w:rsidRPr="00D85773" w:rsidRDefault="00554180">
      <w:pPr>
        <w:pStyle w:val="B2"/>
        <w:rPr>
          <w:ins w:id="3200" w:author="S2-2204774" w:date="2022-05-24T08:18:00Z"/>
        </w:rPr>
        <w:pPrChange w:id="3201" w:author="Rapporteur" w:date="2022-05-24T11:33:00Z">
          <w:pPr>
            <w:numPr>
              <w:ilvl w:val="1"/>
              <w:numId w:val="47"/>
            </w:numPr>
            <w:tabs>
              <w:tab w:val="num" w:pos="360"/>
              <w:tab w:val="num" w:pos="1440"/>
            </w:tabs>
            <w:suppressAutoHyphens/>
            <w:ind w:left="1440" w:hanging="720"/>
          </w:pPr>
        </w:pPrChange>
      </w:pPr>
      <w:ins w:id="3202" w:author="Rapporteur" w:date="2022-05-24T11:33:00Z">
        <w:r w:rsidRPr="00D85773">
          <w:t>a)</w:t>
        </w:r>
        <w:r w:rsidRPr="00D85773">
          <w:tab/>
        </w:r>
      </w:ins>
      <w:ins w:id="3203" w:author="S2-2204774" w:date="2022-05-24T08:18:00Z">
        <w:r w:rsidR="00B908AF" w:rsidRPr="00D85773">
          <w:t>Switch on/recovery from lack of coverage, or</w:t>
        </w:r>
      </w:ins>
    </w:p>
    <w:p w14:paraId="1AB84E93" w14:textId="25D85CF6" w:rsidR="00B908AF" w:rsidRPr="00020EEE" w:rsidRDefault="00554180">
      <w:pPr>
        <w:pStyle w:val="B2"/>
        <w:rPr>
          <w:ins w:id="3204" w:author="S2-2204774" w:date="2022-05-24T08:18:00Z"/>
        </w:rPr>
        <w:pPrChange w:id="3205" w:author="Rapporteur" w:date="2022-05-24T11:33:00Z">
          <w:pPr>
            <w:numPr>
              <w:ilvl w:val="1"/>
              <w:numId w:val="47"/>
            </w:numPr>
            <w:tabs>
              <w:tab w:val="num" w:pos="360"/>
              <w:tab w:val="num" w:pos="1440"/>
            </w:tabs>
            <w:suppressAutoHyphens/>
            <w:ind w:left="1440" w:hanging="720"/>
          </w:pPr>
        </w:pPrChange>
      </w:pPr>
      <w:ins w:id="3206" w:author="Rapporteur" w:date="2022-05-24T11:33:00Z">
        <w:r w:rsidRPr="00D85773">
          <w:t>b)</w:t>
        </w:r>
        <w:r w:rsidRPr="00D85773">
          <w:tab/>
        </w:r>
      </w:ins>
      <w:ins w:id="3207" w:author="S2-2204774" w:date="2022-05-24T08:18:00Z">
        <w:r w:rsidR="00B908AF" w:rsidRPr="00020EEE">
          <w:t xml:space="preserve">Activation of a </w:t>
        </w:r>
        <w:r w:rsidR="00B908AF" w:rsidRPr="00020EEE">
          <w:rPr>
            <w:lang w:eastAsia="ko-KR"/>
          </w:rPr>
          <w:t>service/application requiring a network slice not offered by the serving network</w:t>
        </w:r>
      </w:ins>
    </w:p>
    <w:p w14:paraId="2BAB2C01" w14:textId="14FA5185" w:rsidR="00B908AF" w:rsidRPr="005477C7" w:rsidRDefault="00554180">
      <w:pPr>
        <w:pStyle w:val="B1"/>
        <w:rPr>
          <w:ins w:id="3208" w:author="S2-2204774" w:date="2022-05-24T08:18:00Z"/>
        </w:rPr>
        <w:pPrChange w:id="3209" w:author="Rapporteur" w:date="2022-05-24T11:32:00Z">
          <w:pPr>
            <w:numPr>
              <w:numId w:val="47"/>
            </w:numPr>
            <w:tabs>
              <w:tab w:val="num" w:pos="360"/>
              <w:tab w:val="num" w:pos="720"/>
            </w:tabs>
            <w:suppressAutoHyphens/>
            <w:ind w:left="720" w:hanging="720"/>
          </w:pPr>
        </w:pPrChange>
      </w:pPr>
      <w:ins w:id="3210" w:author="Rapporteur" w:date="2022-05-24T11:32:00Z">
        <w:r w:rsidRPr="00020EEE">
          <w:t>2.</w:t>
        </w:r>
        <w:r w:rsidRPr="00020EEE">
          <w:tab/>
        </w:r>
      </w:ins>
      <w:ins w:id="3211" w:author="S2-2204774" w:date="2022-05-24T08:18:00Z">
        <w:r w:rsidR="00B908AF" w:rsidRPr="00020EEE">
          <w:t xml:space="preserve">The UE performs a PLMN Search as described in </w:t>
        </w:r>
        <w:del w:id="3212" w:author="Rapporteur" w:date="2022-05-24T11:32:00Z">
          <w:r w:rsidR="00B908AF" w:rsidRPr="00A073E2" w:rsidDel="00554180">
            <w:delText>section</w:delText>
          </w:r>
        </w:del>
      </w:ins>
      <w:ins w:id="3213" w:author="Rapporteur" w:date="2022-05-24T11:32:00Z">
        <w:r w:rsidRPr="00C86E01">
          <w:t>clause</w:t>
        </w:r>
      </w:ins>
      <w:ins w:id="3214" w:author="S2-2204774" w:date="2022-05-24T08:18:00Z">
        <w:del w:id="3215" w:author="Rapporteur" w:date="2022-05-24T11:32:00Z">
          <w:r w:rsidR="00B908AF" w:rsidRPr="00C86E01" w:rsidDel="00554180">
            <w:delText xml:space="preserve"> </w:delText>
          </w:r>
        </w:del>
      </w:ins>
      <w:ins w:id="3216" w:author="Rapporteur" w:date="2022-05-24T11:32:00Z">
        <w:r w:rsidRPr="00C86E01">
          <w:t> </w:t>
        </w:r>
      </w:ins>
      <w:ins w:id="3217" w:author="S2-2204774" w:date="2022-05-24T08:18:00Z">
        <w:r w:rsidR="00B908AF" w:rsidRPr="00C86E01">
          <w:t>5.1.1 of TS</w:t>
        </w:r>
        <w:del w:id="3218" w:author="Rapporteur" w:date="2022-05-24T11:32:00Z">
          <w:r w:rsidR="00B908AF" w:rsidRPr="00C86E01" w:rsidDel="00554180">
            <w:delText xml:space="preserve"> </w:delText>
          </w:r>
        </w:del>
      </w:ins>
      <w:ins w:id="3219" w:author="Rapporteur" w:date="2022-05-24T11:32:00Z">
        <w:r w:rsidRPr="00C86E01">
          <w:t> </w:t>
        </w:r>
      </w:ins>
      <w:ins w:id="3220" w:author="S2-2204774" w:date="2022-05-24T08:18:00Z">
        <w:r w:rsidR="00B908AF" w:rsidRPr="00C86E01">
          <w:t>38.304</w:t>
        </w:r>
        <w:del w:id="3221" w:author="Rapporteur" w:date="2022-05-24T11:32:00Z">
          <w:r w:rsidR="00B908AF" w:rsidRPr="00C86E01" w:rsidDel="00554180">
            <w:delText xml:space="preserve"> </w:delText>
          </w:r>
        </w:del>
      </w:ins>
      <w:ins w:id="3222" w:author="Rapporteur" w:date="2022-05-24T11:32:00Z">
        <w:r w:rsidRPr="00C86E01">
          <w:t> </w:t>
        </w:r>
      </w:ins>
      <w:ins w:id="3223" w:author="S2-2204774" w:date="2022-05-24T08:18:00Z">
        <w:r w:rsidR="00B908AF" w:rsidRPr="00727CBF">
          <w:t>[</w:t>
        </w:r>
        <w:del w:id="3224" w:author="Rapporteur" w:date="2022-05-24T11:31:00Z">
          <w:r w:rsidR="00B908AF" w:rsidRPr="00D53E54" w:rsidDel="00554180">
            <w:rPr>
              <w:rPrChange w:id="3225" w:author="Rapporteur" w:date="2022-05-24T16:28:00Z">
                <w:rPr>
                  <w:highlight w:val="yellow"/>
                </w:rPr>
              </w:rPrChange>
            </w:rPr>
            <w:delText>x</w:delText>
          </w:r>
        </w:del>
      </w:ins>
      <w:ins w:id="3226" w:author="Rapporteur" w:date="2022-05-24T11:31:00Z">
        <w:r w:rsidRPr="00D53E54">
          <w:t>9</w:t>
        </w:r>
      </w:ins>
      <w:ins w:id="3227" w:author="S2-2204774" w:date="2022-05-24T08:18:00Z">
        <w:r w:rsidR="00B908AF" w:rsidRPr="005477C7">
          <w:t>].</w:t>
        </w:r>
      </w:ins>
    </w:p>
    <w:p w14:paraId="70B82096" w14:textId="77777777" w:rsidR="006E7F91" w:rsidRPr="00C86E01" w:rsidRDefault="00554180">
      <w:pPr>
        <w:pStyle w:val="B1"/>
        <w:rPr>
          <w:ins w:id="3228" w:author="Rapporteur" w:date="2022-05-24T16:16:00Z"/>
          <w:lang w:eastAsia="ko-KR"/>
        </w:rPr>
        <w:pPrChange w:id="3229" w:author="Rapporteur" w:date="2022-05-24T11:32:00Z">
          <w:pPr>
            <w:numPr>
              <w:numId w:val="47"/>
            </w:numPr>
            <w:tabs>
              <w:tab w:val="num" w:pos="360"/>
              <w:tab w:val="num" w:pos="720"/>
            </w:tabs>
            <w:suppressAutoHyphens/>
            <w:ind w:left="720" w:hanging="720"/>
          </w:pPr>
        </w:pPrChange>
      </w:pPr>
      <w:ins w:id="3230" w:author="Rapporteur" w:date="2022-05-24T11:32:00Z">
        <w:r w:rsidRPr="00D85773">
          <w:t>3.</w:t>
        </w:r>
        <w:r w:rsidRPr="00D85773">
          <w:tab/>
        </w:r>
      </w:ins>
      <w:ins w:id="3231" w:author="S2-2204774" w:date="2022-05-24T08:18:00Z">
        <w:r w:rsidR="00B908AF" w:rsidRPr="00D85773">
          <w:t xml:space="preserve">a) and b). During PLMN Search, the UE </w:t>
        </w:r>
        <w:r w:rsidR="00B908AF" w:rsidRPr="00D85773">
          <w:rPr>
            <w:snapToGrid w:val="0"/>
          </w:rPr>
          <w:t>reads system information of the st</w:t>
        </w:r>
        <w:r w:rsidR="00B908AF" w:rsidRPr="00020EEE">
          <w:rPr>
            <w:snapToGrid w:val="0"/>
          </w:rPr>
          <w:t xml:space="preserve">rongest cell in particular band, in order to find out which PLMN(s) the cell belongs to and any associated CAG(s). Additionally, it reads system information (SIB16) for </w:t>
        </w:r>
        <w:r w:rsidR="00B908AF" w:rsidRPr="00A073E2">
          <w:rPr>
            <w:lang w:eastAsia="ko-KR"/>
          </w:rPr>
          <w:t>the supported slice info of the current cell and neighbour cells (if broadcast).</w:t>
        </w:r>
      </w:ins>
    </w:p>
    <w:p w14:paraId="60C3EA98" w14:textId="3596AEA9" w:rsidR="00B908AF" w:rsidRPr="00D85773" w:rsidRDefault="00B908AF">
      <w:pPr>
        <w:pStyle w:val="NO"/>
        <w:rPr>
          <w:ins w:id="3232" w:author="S2-2204774" w:date="2022-05-24T08:18:00Z"/>
          <w:lang w:eastAsia="ko-KR"/>
        </w:rPr>
        <w:pPrChange w:id="3233" w:author="Rapporteur" w:date="2022-05-24T16:16:00Z">
          <w:pPr>
            <w:numPr>
              <w:numId w:val="47"/>
            </w:numPr>
            <w:tabs>
              <w:tab w:val="num" w:pos="360"/>
              <w:tab w:val="num" w:pos="720"/>
            </w:tabs>
            <w:suppressAutoHyphens/>
            <w:ind w:left="720" w:hanging="720"/>
          </w:pPr>
        </w:pPrChange>
      </w:pPr>
      <w:ins w:id="3234" w:author="S2-2204774" w:date="2022-05-24T08:18:00Z">
        <w:del w:id="3235" w:author="Rapporteur" w:date="2022-05-24T16:16:00Z">
          <w:r w:rsidRPr="00C86E01" w:rsidDel="006E7F91">
            <w:rPr>
              <w:lang w:eastAsia="ko-KR"/>
            </w:rPr>
            <w:delText xml:space="preserve"> </w:delText>
          </w:r>
        </w:del>
        <w:r w:rsidRPr="00C86E01">
          <w:rPr>
            <w:lang w:eastAsia="ko-KR"/>
          </w:rPr>
          <w:t>N</w:t>
        </w:r>
        <w:del w:id="3236" w:author="Rapporteur" w:date="2022-05-24T16:16:00Z">
          <w:r w:rsidRPr="00C86E01" w:rsidDel="006E7F91">
            <w:rPr>
              <w:lang w:eastAsia="ko-KR"/>
            </w:rPr>
            <w:delText>ote</w:delText>
          </w:r>
        </w:del>
      </w:ins>
      <w:ins w:id="3237" w:author="Rapporteur" w:date="2022-05-24T16:16:00Z">
        <w:r w:rsidR="006E7F91" w:rsidRPr="00C86E01">
          <w:rPr>
            <w:lang w:eastAsia="ko-KR"/>
          </w:rPr>
          <w:t>OTE 1</w:t>
        </w:r>
      </w:ins>
      <w:ins w:id="3238" w:author="S2-2204774" w:date="2022-05-24T08:18:00Z">
        <w:r w:rsidRPr="00C86E01">
          <w:rPr>
            <w:lang w:eastAsia="ko-KR"/>
          </w:rPr>
          <w:t>:</w:t>
        </w:r>
        <w:del w:id="3239" w:author="Rapporteur" w:date="2022-05-24T16:16:00Z">
          <w:r w:rsidRPr="00C86E01" w:rsidDel="006E7F91">
            <w:rPr>
              <w:lang w:eastAsia="ko-KR"/>
            </w:rPr>
            <w:delText xml:space="preserve"> </w:delText>
          </w:r>
        </w:del>
      </w:ins>
      <w:ins w:id="3240" w:author="Rapporteur" w:date="2022-05-24T16:16:00Z">
        <w:r w:rsidR="006E7F91" w:rsidRPr="00C86E01">
          <w:rPr>
            <w:lang w:val="en-US" w:eastAsia="ko-KR"/>
          </w:rPr>
          <w:tab/>
        </w:r>
      </w:ins>
      <w:ins w:id="3241" w:author="S2-2204774" w:date="2022-05-24T08:18:00Z">
        <w:r w:rsidRPr="00C86E01">
          <w:rPr>
            <w:lang w:eastAsia="ko-KR"/>
          </w:rPr>
          <w:t>For illustration purposes, in Figure 6.</w:t>
        </w:r>
        <w:del w:id="3242" w:author="Rapporteur" w:date="2022-05-24T11:33:00Z">
          <w:r w:rsidRPr="00D53E54" w:rsidDel="00554180">
            <w:rPr>
              <w:lang w:eastAsia="ko-KR"/>
              <w:rPrChange w:id="3243" w:author="Rapporteur" w:date="2022-05-24T16:28:00Z">
                <w:rPr>
                  <w:highlight w:val="yellow"/>
                </w:rPr>
              </w:rPrChange>
            </w:rPr>
            <w:delText>XX</w:delText>
          </w:r>
        </w:del>
      </w:ins>
      <w:ins w:id="3244" w:author="Rapporteur" w:date="2022-05-24T11:33:00Z">
        <w:r w:rsidR="00554180" w:rsidRPr="00D53E54">
          <w:rPr>
            <w:lang w:eastAsia="ko-KR"/>
          </w:rPr>
          <w:t>16</w:t>
        </w:r>
      </w:ins>
      <w:ins w:id="3245" w:author="S2-2204774" w:date="2022-05-24T08:18:00Z">
        <w:r w:rsidRPr="005477C7">
          <w:rPr>
            <w:lang w:eastAsia="ko-KR"/>
          </w:rPr>
          <w:t>.3-1, two out of three VPLMNs are broadcasting the supported slice info.</w:t>
        </w:r>
      </w:ins>
    </w:p>
    <w:p w14:paraId="570BA6F4" w14:textId="70B74BB4" w:rsidR="00B908AF" w:rsidRPr="00020EEE" w:rsidRDefault="00B908AF">
      <w:pPr>
        <w:pStyle w:val="NO"/>
        <w:rPr>
          <w:ins w:id="3246" w:author="S2-2204774" w:date="2022-05-24T08:18:00Z"/>
        </w:rPr>
        <w:pPrChange w:id="3247" w:author="Rapporteur" w:date="2022-05-24T11:33:00Z">
          <w:pPr>
            <w:ind w:left="720"/>
          </w:pPr>
        </w:pPrChange>
      </w:pPr>
      <w:ins w:id="3248" w:author="S2-2204774" w:date="2022-05-24T08:18:00Z">
        <w:r w:rsidRPr="00D85773">
          <w:rPr>
            <w:lang w:eastAsia="ko-KR"/>
          </w:rPr>
          <w:t>NOTE</w:t>
        </w:r>
      </w:ins>
      <w:ins w:id="3249" w:author="Rapporteur" w:date="2022-05-24T16:16:00Z">
        <w:r w:rsidR="006E7F91" w:rsidRPr="00D85773">
          <w:rPr>
            <w:lang w:val="en-US" w:eastAsia="ko-KR"/>
          </w:rPr>
          <w:t> 2</w:t>
        </w:r>
      </w:ins>
      <w:ins w:id="3250" w:author="S2-2204774" w:date="2022-05-24T08:18:00Z">
        <w:r w:rsidRPr="00020EEE">
          <w:rPr>
            <w:lang w:eastAsia="ko-KR"/>
          </w:rPr>
          <w:t>:</w:t>
        </w:r>
        <w:del w:id="3251" w:author="Rapporteur" w:date="2022-05-24T11:33:00Z">
          <w:r w:rsidRPr="00020EEE" w:rsidDel="00554180">
            <w:rPr>
              <w:lang w:eastAsia="ko-KR"/>
            </w:rPr>
            <w:delText xml:space="preserve"> </w:delText>
          </w:r>
        </w:del>
      </w:ins>
      <w:ins w:id="3252" w:author="Rapporteur" w:date="2022-05-24T11:33:00Z">
        <w:r w:rsidR="00554180" w:rsidRPr="00020EEE">
          <w:rPr>
            <w:lang w:eastAsia="ko-KR"/>
          </w:rPr>
          <w:tab/>
        </w:r>
      </w:ins>
      <w:ins w:id="3253" w:author="S2-2204774" w:date="2022-05-24T08:18:00Z">
        <w:r w:rsidRPr="00020EEE">
          <w:rPr>
            <w:lang w:eastAsia="ko-KR"/>
          </w:rPr>
          <w:t xml:space="preserve">In </w:t>
        </w:r>
        <w:r w:rsidRPr="00020EEE">
          <w:t>Figure 6.</w:t>
        </w:r>
        <w:del w:id="3254" w:author="Rapporteur" w:date="2022-05-24T11:32:00Z">
          <w:r w:rsidRPr="00D53E54" w:rsidDel="00554180">
            <w:rPr>
              <w:rPrChange w:id="3255" w:author="Rapporteur" w:date="2022-05-24T16:28:00Z">
                <w:rPr>
                  <w:highlight w:val="yellow"/>
                </w:rPr>
              </w:rPrChange>
            </w:rPr>
            <w:delText>XX</w:delText>
          </w:r>
        </w:del>
      </w:ins>
      <w:ins w:id="3256" w:author="Rapporteur" w:date="2022-05-24T11:32:00Z">
        <w:r w:rsidR="00554180" w:rsidRPr="00D53E54">
          <w:t>16</w:t>
        </w:r>
      </w:ins>
      <w:ins w:id="3257" w:author="S2-2204774" w:date="2022-05-24T08:18:00Z">
        <w:r w:rsidRPr="005477C7">
          <w:t>.3-1, steps</w:t>
        </w:r>
        <w:del w:id="3258" w:author="Rapporteur" w:date="2022-05-24T11:33:00Z">
          <w:r w:rsidRPr="005477C7" w:rsidDel="00554180">
            <w:delText xml:space="preserve"> </w:delText>
          </w:r>
        </w:del>
      </w:ins>
      <w:ins w:id="3259" w:author="Rapporteur" w:date="2022-05-24T11:33:00Z">
        <w:r w:rsidR="00554180" w:rsidRPr="005477C7">
          <w:rPr>
            <w:lang w:val="en-US"/>
          </w:rPr>
          <w:t> </w:t>
        </w:r>
      </w:ins>
      <w:ins w:id="3260" w:author="S2-2204774" w:date="2022-05-24T08:18:00Z">
        <w:r w:rsidRPr="005477C7">
          <w:t xml:space="preserve">2 and 3 are labelled as </w:t>
        </w:r>
        <w:del w:id="3261" w:author="Rapporteur" w:date="2022-05-24T11:34:00Z">
          <w:r w:rsidRPr="00D85773" w:rsidDel="00554180">
            <w:delText>‘</w:delText>
          </w:r>
        </w:del>
      </w:ins>
      <w:ins w:id="3262" w:author="Rapporteur" w:date="2022-05-24T11:34:00Z">
        <w:r w:rsidR="00554180" w:rsidRPr="00D85773">
          <w:t>'</w:t>
        </w:r>
      </w:ins>
      <w:ins w:id="3263" w:author="S2-2204774" w:date="2022-05-24T08:18:00Z">
        <w:r w:rsidRPr="00D85773">
          <w:t>Extended PLMN Search.</w:t>
        </w:r>
        <w:del w:id="3264" w:author="Rapporteur" w:date="2022-05-24T11:34:00Z">
          <w:r w:rsidRPr="00020EEE" w:rsidDel="00554180">
            <w:delText>’</w:delText>
          </w:r>
        </w:del>
      </w:ins>
      <w:ins w:id="3265" w:author="Rapporteur" w:date="2022-05-24T11:34:00Z">
        <w:r w:rsidR="00554180" w:rsidRPr="00020EEE">
          <w:t>'</w:t>
        </w:r>
      </w:ins>
    </w:p>
    <w:p w14:paraId="7510C165" w14:textId="11C9DD02" w:rsidR="00B908AF" w:rsidRPr="00020EEE" w:rsidRDefault="00554180">
      <w:pPr>
        <w:pStyle w:val="B1"/>
        <w:rPr>
          <w:ins w:id="3266" w:author="S2-2204774" w:date="2022-05-24T08:18:00Z"/>
        </w:rPr>
        <w:pPrChange w:id="3267" w:author="Rapporteur" w:date="2022-05-24T11:34:00Z">
          <w:pPr>
            <w:numPr>
              <w:numId w:val="47"/>
            </w:numPr>
            <w:tabs>
              <w:tab w:val="num" w:pos="360"/>
              <w:tab w:val="num" w:pos="720"/>
            </w:tabs>
            <w:suppressAutoHyphens/>
            <w:ind w:left="720" w:hanging="720"/>
          </w:pPr>
        </w:pPrChange>
      </w:pPr>
      <w:ins w:id="3268" w:author="Rapporteur" w:date="2022-05-24T11:34:00Z">
        <w:r w:rsidRPr="00020EEE">
          <w:t>4.</w:t>
        </w:r>
        <w:r w:rsidRPr="00020EEE">
          <w:tab/>
        </w:r>
      </w:ins>
      <w:ins w:id="3269" w:author="S2-2204774" w:date="2022-05-24T08:18:00Z">
        <w:r w:rsidR="00B908AF" w:rsidRPr="00020EEE">
          <w:t>The UE builds a list of available VPLMN ids and the corresponding slice info (if broadcast).</w:t>
        </w:r>
      </w:ins>
    </w:p>
    <w:p w14:paraId="1ED828F8" w14:textId="2B17C096" w:rsidR="00B908AF" w:rsidRPr="00D53E54" w:rsidRDefault="00554180">
      <w:pPr>
        <w:pStyle w:val="B1"/>
        <w:rPr>
          <w:ins w:id="3270" w:author="S2-2204774" w:date="2022-05-24T08:18:00Z"/>
          <w:rPrChange w:id="3271" w:author="Rapporteur" w:date="2022-05-24T16:28:00Z">
            <w:rPr>
              <w:ins w:id="3272" w:author="S2-2204774" w:date="2022-05-24T08:18:00Z"/>
            </w:rPr>
          </w:rPrChange>
        </w:rPr>
        <w:pPrChange w:id="3273" w:author="Rapporteur" w:date="2022-05-24T11:34:00Z">
          <w:pPr>
            <w:numPr>
              <w:numId w:val="47"/>
            </w:numPr>
            <w:tabs>
              <w:tab w:val="num" w:pos="360"/>
              <w:tab w:val="num" w:pos="720"/>
            </w:tabs>
            <w:suppressAutoHyphens/>
            <w:ind w:left="720" w:hanging="720"/>
          </w:pPr>
        </w:pPrChange>
      </w:pPr>
      <w:ins w:id="3274" w:author="Rapporteur" w:date="2022-05-24T11:34:00Z">
        <w:r w:rsidRPr="00A073E2">
          <w:t>5.</w:t>
        </w:r>
        <w:r w:rsidRPr="00A073E2">
          <w:tab/>
        </w:r>
      </w:ins>
      <w:ins w:id="3275" w:author="S2-2204774" w:date="2022-05-24T08:18:00Z">
        <w:r w:rsidR="00B908AF" w:rsidRPr="00C86E01">
          <w:t xml:space="preserve">The UE proceeds with registration as in </w:t>
        </w:r>
      </w:ins>
      <w:ins w:id="3276" w:author="Rapporteur" w:date="2022-05-24T11:34:00Z">
        <w:r w:rsidRPr="00C86E01">
          <w:t>clause </w:t>
        </w:r>
      </w:ins>
      <w:ins w:id="3277" w:author="S2-2204774" w:date="2022-05-24T08:18:00Z">
        <w:r w:rsidR="00B908AF" w:rsidRPr="00C86E01">
          <w:t xml:space="preserve">6.6.3.1.1 and includes the </w:t>
        </w:r>
        <w:r w:rsidR="00B908AF" w:rsidRPr="00C86E01">
          <w:rPr>
            <w:rFonts w:eastAsia="맑은 고딕"/>
          </w:rPr>
          <w:t xml:space="preserve">{available VPLMN + slice info} </w:t>
        </w:r>
        <w:r w:rsidR="00B908AF" w:rsidRPr="00C86E01">
          <w:t>list in the transparent container (steps</w:t>
        </w:r>
        <w:del w:id="3278" w:author="Rapporteur" w:date="2022-05-24T11:34:00Z">
          <w:r w:rsidR="00B908AF" w:rsidRPr="00042476" w:rsidDel="00554180">
            <w:delText xml:space="preserve"> </w:delText>
          </w:r>
        </w:del>
      </w:ins>
      <w:ins w:id="3279" w:author="Rapporteur" w:date="2022-05-24T11:34:00Z">
        <w:r w:rsidRPr="00D77450">
          <w:rPr>
            <w:lang w:val="en-US"/>
          </w:rPr>
          <w:t> </w:t>
        </w:r>
      </w:ins>
      <w:ins w:id="3280" w:author="S2-2204774" w:date="2022-05-24T08:18:00Z">
        <w:r w:rsidR="00B908AF" w:rsidRPr="00D53E54">
          <w:rPr>
            <w:rPrChange w:id="3281" w:author="Rapporteur" w:date="2022-05-24T16:28:00Z">
              <w:rPr/>
            </w:rPrChange>
          </w:rPr>
          <w:t xml:space="preserve">1 ~ 4 of </w:t>
        </w:r>
        <w:r w:rsidR="00B908AF" w:rsidRPr="00D53E54">
          <w:rPr>
            <w:rFonts w:eastAsia="맑은 고딕"/>
            <w:rPrChange w:id="3282" w:author="Rapporteur" w:date="2022-05-24T16:28:00Z">
              <w:rPr>
                <w:rFonts w:eastAsia="맑은 고딕"/>
              </w:rPr>
            </w:rPrChange>
          </w:rPr>
          <w:t>Figure 6.6.3.1.1-1)</w:t>
        </w:r>
        <w:r w:rsidR="00B908AF" w:rsidRPr="00D53E54">
          <w:rPr>
            <w:rPrChange w:id="3283" w:author="Rapporteur" w:date="2022-05-24T16:28:00Z">
              <w:rPr/>
            </w:rPrChange>
          </w:rPr>
          <w:t>.</w:t>
        </w:r>
      </w:ins>
    </w:p>
    <w:p w14:paraId="65A86D83" w14:textId="515D0E9D" w:rsidR="00B908AF" w:rsidRPr="00D53E54" w:rsidRDefault="00554180">
      <w:pPr>
        <w:pStyle w:val="B1"/>
        <w:rPr>
          <w:ins w:id="3284" w:author="S2-2204774" w:date="2022-05-24T08:18:00Z"/>
          <w:rPrChange w:id="3285" w:author="Rapporteur" w:date="2022-05-24T16:28:00Z">
            <w:rPr>
              <w:ins w:id="3286" w:author="S2-2204774" w:date="2022-05-24T08:18:00Z"/>
            </w:rPr>
          </w:rPrChange>
        </w:rPr>
        <w:pPrChange w:id="3287" w:author="Rapporteur" w:date="2022-05-24T11:34:00Z">
          <w:pPr>
            <w:numPr>
              <w:numId w:val="47"/>
            </w:numPr>
            <w:tabs>
              <w:tab w:val="num" w:pos="360"/>
              <w:tab w:val="num" w:pos="720"/>
            </w:tabs>
            <w:suppressAutoHyphens/>
            <w:ind w:left="720" w:hanging="720"/>
          </w:pPr>
        </w:pPrChange>
      </w:pPr>
      <w:ins w:id="3288" w:author="Rapporteur" w:date="2022-05-24T11:34:00Z">
        <w:r w:rsidRPr="00D53E54">
          <w:rPr>
            <w:rFonts w:eastAsia="맑은 고딕"/>
            <w:rPrChange w:id="3289" w:author="Rapporteur" w:date="2022-05-24T16:28:00Z">
              <w:rPr>
                <w:rFonts w:eastAsia="맑은 고딕"/>
              </w:rPr>
            </w:rPrChange>
          </w:rPr>
          <w:t>6.</w:t>
        </w:r>
        <w:r w:rsidRPr="00D53E54">
          <w:rPr>
            <w:rFonts w:eastAsia="맑은 고딕"/>
            <w:rPrChange w:id="3290" w:author="Rapporteur" w:date="2022-05-24T16:28:00Z">
              <w:rPr>
                <w:rFonts w:eastAsia="맑은 고딕"/>
              </w:rPr>
            </w:rPrChange>
          </w:rPr>
          <w:tab/>
        </w:r>
      </w:ins>
      <w:ins w:id="3291" w:author="S2-2204774" w:date="2022-05-24T08:18:00Z">
        <w:r w:rsidR="00B908AF" w:rsidRPr="00D53E54">
          <w:rPr>
            <w:rFonts w:eastAsia="맑은 고딕"/>
            <w:rPrChange w:id="3292" w:author="Rapporteur" w:date="2022-05-24T16:28:00Z">
              <w:rPr>
                <w:rFonts w:eastAsia="맑은 고딕"/>
              </w:rPr>
            </w:rPrChange>
          </w:rPr>
          <w:t>a) and/or b). Optionally, if the slice mapping info for some VPLMNs is not known, SoR AF in the HPLMN (Figure 6.6.3.1.1-1) may first inquire the AMF belonging to that VPLMN.</w:t>
        </w:r>
      </w:ins>
    </w:p>
    <w:p w14:paraId="097E1602" w14:textId="2376954A" w:rsidR="00B908AF" w:rsidRPr="00D53E54" w:rsidRDefault="00554180">
      <w:pPr>
        <w:pStyle w:val="B1"/>
        <w:rPr>
          <w:ins w:id="3293" w:author="S2-2204774" w:date="2022-05-24T08:18:00Z"/>
          <w:rPrChange w:id="3294" w:author="Rapporteur" w:date="2022-05-24T16:28:00Z">
            <w:rPr>
              <w:ins w:id="3295" w:author="S2-2204774" w:date="2022-05-24T08:18:00Z"/>
            </w:rPr>
          </w:rPrChange>
        </w:rPr>
        <w:pPrChange w:id="3296" w:author="Rapporteur" w:date="2022-05-24T11:34:00Z">
          <w:pPr>
            <w:numPr>
              <w:numId w:val="47"/>
            </w:numPr>
            <w:tabs>
              <w:tab w:val="num" w:pos="360"/>
              <w:tab w:val="num" w:pos="720"/>
            </w:tabs>
            <w:suppressAutoHyphens/>
            <w:ind w:left="720" w:hanging="720"/>
          </w:pPr>
        </w:pPrChange>
      </w:pPr>
      <w:ins w:id="3297" w:author="Rapporteur" w:date="2022-05-24T11:34:00Z">
        <w:r w:rsidRPr="00D53E54">
          <w:rPr>
            <w:rPrChange w:id="3298" w:author="Rapporteur" w:date="2022-05-24T16:28:00Z">
              <w:rPr/>
            </w:rPrChange>
          </w:rPr>
          <w:t>7.</w:t>
        </w:r>
        <w:r w:rsidRPr="00D53E54">
          <w:rPr>
            <w:rPrChange w:id="3299" w:author="Rapporteur" w:date="2022-05-24T16:28:00Z">
              <w:rPr/>
            </w:rPrChange>
          </w:rPr>
          <w:tab/>
        </w:r>
      </w:ins>
      <w:ins w:id="3300" w:author="S2-2204774" w:date="2022-05-24T08:18:00Z">
        <w:r w:rsidR="00B908AF" w:rsidRPr="00D53E54">
          <w:rPr>
            <w:rPrChange w:id="3301" w:author="Rapporteur" w:date="2022-05-24T16:28:00Z">
              <w:rPr/>
            </w:rPrChange>
          </w:rPr>
          <w:t>The UE proceeds with steps</w:t>
        </w:r>
        <w:del w:id="3302" w:author="Rapporteur" w:date="2022-05-24T11:34:00Z">
          <w:r w:rsidR="00B908AF" w:rsidRPr="00D53E54" w:rsidDel="00554180">
            <w:rPr>
              <w:rPrChange w:id="3303" w:author="Rapporteur" w:date="2022-05-24T16:28:00Z">
                <w:rPr/>
              </w:rPrChange>
            </w:rPr>
            <w:delText xml:space="preserve"> </w:delText>
          </w:r>
        </w:del>
      </w:ins>
      <w:ins w:id="3304" w:author="Rapporteur" w:date="2022-05-24T11:34:00Z">
        <w:r w:rsidRPr="00D53E54">
          <w:rPr>
            <w:lang w:val="en-US"/>
            <w:rPrChange w:id="3305" w:author="Rapporteur" w:date="2022-05-24T16:28:00Z">
              <w:rPr>
                <w:lang w:val="en-US"/>
              </w:rPr>
            </w:rPrChange>
          </w:rPr>
          <w:t> </w:t>
        </w:r>
      </w:ins>
      <w:ins w:id="3306" w:author="S2-2204774" w:date="2022-05-24T08:18:00Z">
        <w:r w:rsidR="00B908AF" w:rsidRPr="00D53E54">
          <w:rPr>
            <w:rPrChange w:id="3307" w:author="Rapporteur" w:date="2022-05-24T16:28:00Z">
              <w:rPr/>
            </w:rPrChange>
          </w:rPr>
          <w:t xml:space="preserve">5 ~ 9 of </w:t>
        </w:r>
        <w:r w:rsidR="00B908AF" w:rsidRPr="00D53E54">
          <w:rPr>
            <w:rFonts w:eastAsia="맑은 고딕"/>
            <w:rPrChange w:id="3308" w:author="Rapporteur" w:date="2022-05-24T16:28:00Z">
              <w:rPr>
                <w:rFonts w:eastAsia="맑은 고딕"/>
              </w:rPr>
            </w:rPrChange>
          </w:rPr>
          <w:t xml:space="preserve">Figure 6.6.3.1.1-1. </w:t>
        </w:r>
        <w:r w:rsidR="00B908AF" w:rsidRPr="00D53E54">
          <w:rPr>
            <w:rPrChange w:id="3309" w:author="Rapporteur" w:date="2022-05-24T16:28:00Z">
              <w:rPr/>
            </w:rPrChange>
          </w:rPr>
          <w:t>In step</w:t>
        </w:r>
        <w:del w:id="3310" w:author="Rapporteur" w:date="2022-05-24T16:03:00Z">
          <w:r w:rsidR="00B908AF" w:rsidRPr="00D53E54" w:rsidDel="00183735">
            <w:rPr>
              <w:rPrChange w:id="3311" w:author="Rapporteur" w:date="2022-05-24T16:28:00Z">
                <w:rPr/>
              </w:rPrChange>
            </w:rPr>
            <w:delText xml:space="preserve"> </w:delText>
          </w:r>
        </w:del>
      </w:ins>
      <w:ins w:id="3312" w:author="Rapporteur" w:date="2022-05-24T16:03:00Z">
        <w:r w:rsidR="00183735" w:rsidRPr="00D53E54">
          <w:rPr>
            <w:lang w:val="en-US"/>
            <w:rPrChange w:id="3313" w:author="Rapporteur" w:date="2022-05-24T16:28:00Z">
              <w:rPr>
                <w:lang w:val="en-US"/>
              </w:rPr>
            </w:rPrChange>
          </w:rPr>
          <w:t> </w:t>
        </w:r>
      </w:ins>
      <w:ins w:id="3314" w:author="S2-2204774" w:date="2022-05-24T08:18:00Z">
        <w:r w:rsidR="00B908AF" w:rsidRPr="00D53E54">
          <w:rPr>
            <w:rPrChange w:id="3315" w:author="Rapporteur" w:date="2022-05-24T16:28:00Z">
              <w:rPr/>
            </w:rPrChange>
          </w:rPr>
          <w:t>5</w:t>
        </w:r>
        <w:r w:rsidR="00B908AF" w:rsidRPr="00D53E54">
          <w:rPr>
            <w:rFonts w:eastAsia="맑은 고딕"/>
            <w:rPrChange w:id="3316" w:author="Rapporteur" w:date="2022-05-24T16:28:00Z">
              <w:rPr>
                <w:rFonts w:eastAsia="맑은 고딕"/>
              </w:rPr>
            </w:rPrChange>
          </w:rPr>
          <w:t>, SoR AF takes into account the {available VPLMN + slice info} list before generating the prioritized list of VPLMNs.</w:t>
        </w:r>
      </w:ins>
    </w:p>
    <w:p w14:paraId="451EEEEB" w14:textId="5C2F1C47" w:rsidR="00B908AF" w:rsidRPr="00D53E54" w:rsidRDefault="00B908AF">
      <w:pPr>
        <w:pStyle w:val="31"/>
        <w:rPr>
          <w:ins w:id="3317" w:author="S2-2204774" w:date="2022-05-24T08:18:00Z"/>
        </w:rPr>
        <w:pPrChange w:id="3318" w:author="Rapporteur" w:date="2022-05-25T07:25:00Z">
          <w:pPr>
            <w:pStyle w:val="31"/>
            <w:numPr>
              <w:ilvl w:val="2"/>
            </w:numPr>
            <w:tabs>
              <w:tab w:val="num" w:pos="720"/>
            </w:tabs>
            <w:suppressAutoHyphens/>
            <w:ind w:left="720" w:hanging="720"/>
          </w:pPr>
        </w:pPrChange>
      </w:pPr>
      <w:bookmarkStart w:id="3319" w:name="_Toc54638277"/>
      <w:bookmarkStart w:id="3320" w:name="_Toc54638771"/>
      <w:bookmarkStart w:id="3321" w:name="_Toc54639653"/>
      <w:bookmarkStart w:id="3322" w:name="_Toc57131727"/>
      <w:bookmarkStart w:id="3323" w:name="_Toc66304859"/>
      <w:bookmarkStart w:id="3324" w:name="_Toc66766519"/>
      <w:bookmarkStart w:id="3325" w:name="_Toc104302482"/>
      <w:bookmarkStart w:id="3326" w:name="_Toc104359448"/>
      <w:bookmarkStart w:id="3327" w:name="_Toc104789068"/>
      <w:ins w:id="3328" w:author="S2-2204774" w:date="2022-05-24T08:18:00Z">
        <w:r w:rsidRPr="00D53E54">
          <w:t>6.</w:t>
        </w:r>
        <w:del w:id="3329" w:author="Rapporteur" w:date="2022-05-24T11:35:00Z">
          <w:r w:rsidRPr="00D53E54" w:rsidDel="002B2D5C">
            <w:rPr>
              <w:rPrChange w:id="3330" w:author="Rapporteur" w:date="2022-05-24T16:28:00Z">
                <w:rPr>
                  <w:highlight w:val="yellow"/>
                </w:rPr>
              </w:rPrChange>
            </w:rPr>
            <w:delText>XX</w:delText>
          </w:r>
        </w:del>
      </w:ins>
      <w:ins w:id="3331" w:author="Rapporteur" w:date="2022-05-24T11:35:00Z">
        <w:r w:rsidR="002B2D5C" w:rsidRPr="00D53E54">
          <w:t>16</w:t>
        </w:r>
      </w:ins>
      <w:ins w:id="3332" w:author="S2-2204774" w:date="2022-05-24T08:18:00Z">
        <w:r w:rsidRPr="00D53E54">
          <w:t>.</w:t>
        </w:r>
        <w:r w:rsidRPr="00D53E54">
          <w:rPr>
            <w:lang w:eastAsia="zh-CN"/>
          </w:rPr>
          <w:t>4</w:t>
        </w:r>
        <w:del w:id="3333" w:author="Rapporteur" w:date="2022-05-25T07:25:00Z">
          <w:r w:rsidRPr="00D53E54" w:rsidDel="00D85773">
            <w:rPr>
              <w:lang w:eastAsia="zh-CN"/>
            </w:rPr>
            <w:delText xml:space="preserve"> </w:delText>
          </w:r>
        </w:del>
        <w:r w:rsidRPr="00D53E54">
          <w:tab/>
          <w:t>Impacts on services, entities and interfaces</w:t>
        </w:r>
        <w:bookmarkEnd w:id="3319"/>
        <w:bookmarkEnd w:id="3320"/>
        <w:bookmarkEnd w:id="3321"/>
        <w:bookmarkEnd w:id="3322"/>
        <w:bookmarkEnd w:id="3323"/>
        <w:bookmarkEnd w:id="3324"/>
        <w:bookmarkEnd w:id="3325"/>
        <w:bookmarkEnd w:id="3326"/>
        <w:bookmarkEnd w:id="3327"/>
      </w:ins>
    </w:p>
    <w:p w14:paraId="4EC07CF2" w14:textId="77777777" w:rsidR="00B908AF" w:rsidRPr="00D53E54" w:rsidRDefault="00B908AF" w:rsidP="00B908AF">
      <w:pPr>
        <w:rPr>
          <w:ins w:id="3334" w:author="S2-2204774" w:date="2022-05-24T08:18:00Z"/>
          <w:lang w:eastAsia="x-none"/>
        </w:rPr>
      </w:pPr>
      <w:ins w:id="3335" w:author="S2-2204774" w:date="2022-05-24T08:18:00Z">
        <w:r w:rsidRPr="00D53E54">
          <w:rPr>
            <w:lang w:eastAsia="x-none"/>
          </w:rPr>
          <w:t>The impacts to the 5GS entities are the following:</w:t>
        </w:r>
      </w:ins>
    </w:p>
    <w:p w14:paraId="49862602" w14:textId="77777777" w:rsidR="00B908AF" w:rsidRPr="00D53E54" w:rsidRDefault="00B908AF" w:rsidP="00B908AF">
      <w:pPr>
        <w:rPr>
          <w:ins w:id="3336" w:author="S2-2204774" w:date="2022-05-24T08:18:00Z"/>
          <w:lang w:eastAsia="x-none"/>
        </w:rPr>
      </w:pPr>
      <w:ins w:id="3337" w:author="S2-2204774" w:date="2022-05-24T08:18:00Z">
        <w:r w:rsidRPr="00D53E54">
          <w:rPr>
            <w:lang w:eastAsia="x-none"/>
          </w:rPr>
          <w:t>UE:</w:t>
        </w:r>
      </w:ins>
    </w:p>
    <w:p w14:paraId="3A6CE941" w14:textId="2B176B77" w:rsidR="00B908AF" w:rsidRPr="004646BC" w:rsidRDefault="00B908AF" w:rsidP="00B908AF">
      <w:pPr>
        <w:pStyle w:val="B1"/>
        <w:rPr>
          <w:ins w:id="3338" w:author="S2-2204774" w:date="2022-05-24T08:18:00Z"/>
        </w:rPr>
      </w:pPr>
      <w:ins w:id="3339" w:author="S2-2204774" w:date="2022-05-24T08:18:00Z">
        <w:r w:rsidRPr="00D53E54">
          <w:t>-</w:t>
        </w:r>
        <w:r w:rsidRPr="00D53E54">
          <w:tab/>
          <w:t xml:space="preserve">PLMN Search procedure in </w:t>
        </w:r>
        <w:del w:id="3340" w:author="Rapporteur" w:date="2022-05-24T11:35:00Z">
          <w:r w:rsidRPr="00D53E54" w:rsidDel="002B2D5C">
            <w:delText>section</w:delText>
          </w:r>
        </w:del>
      </w:ins>
      <w:ins w:id="3341" w:author="Rapporteur" w:date="2022-05-24T11:35:00Z">
        <w:r w:rsidR="002B2D5C" w:rsidRPr="00D53E54">
          <w:t>clause</w:t>
        </w:r>
      </w:ins>
      <w:ins w:id="3342" w:author="S2-2204774" w:date="2022-05-24T08:18:00Z">
        <w:del w:id="3343" w:author="Rapporteur" w:date="2022-05-24T11:35:00Z">
          <w:r w:rsidRPr="00D53E54" w:rsidDel="002B2D5C">
            <w:delText xml:space="preserve"> </w:delText>
          </w:r>
        </w:del>
      </w:ins>
      <w:ins w:id="3344" w:author="Rapporteur" w:date="2022-05-24T11:35:00Z">
        <w:r w:rsidR="002B2D5C" w:rsidRPr="00D53E54">
          <w:rPr>
            <w:lang w:val="en-US"/>
          </w:rPr>
          <w:t> </w:t>
        </w:r>
      </w:ins>
      <w:ins w:id="3345" w:author="S2-2204774" w:date="2022-05-24T08:18:00Z">
        <w:r w:rsidRPr="00D53E54">
          <w:t>5.1.1 of TS</w:t>
        </w:r>
        <w:del w:id="3346" w:author="Rapporteur" w:date="2022-05-24T11:35:00Z">
          <w:r w:rsidRPr="00D53E54" w:rsidDel="002B2D5C">
            <w:delText xml:space="preserve"> </w:delText>
          </w:r>
        </w:del>
      </w:ins>
      <w:ins w:id="3347" w:author="Rapporteur" w:date="2022-05-24T11:35:00Z">
        <w:r w:rsidR="002B2D5C" w:rsidRPr="00D53E54">
          <w:rPr>
            <w:lang w:val="en-US"/>
          </w:rPr>
          <w:t> </w:t>
        </w:r>
      </w:ins>
      <w:ins w:id="3348" w:author="S2-2204774" w:date="2022-05-24T08:18:00Z">
        <w:r w:rsidRPr="00D53E54">
          <w:t>38.304</w:t>
        </w:r>
        <w:del w:id="3349" w:author="Rapporteur" w:date="2022-05-24T11:35:00Z">
          <w:r w:rsidRPr="00D53E54" w:rsidDel="002B2D5C">
            <w:delText xml:space="preserve"> </w:delText>
          </w:r>
        </w:del>
      </w:ins>
      <w:ins w:id="3350" w:author="Rapporteur" w:date="2022-05-24T11:35:00Z">
        <w:r w:rsidR="002B2D5C" w:rsidRPr="00D53E54">
          <w:rPr>
            <w:lang w:val="en-US"/>
          </w:rPr>
          <w:t> </w:t>
        </w:r>
      </w:ins>
      <w:ins w:id="3351" w:author="S2-2204774" w:date="2022-05-24T08:18:00Z">
        <w:r w:rsidRPr="00D53E54">
          <w:t>[</w:t>
        </w:r>
        <w:del w:id="3352" w:author="Rapporteur" w:date="2022-05-24T11:35:00Z">
          <w:r w:rsidRPr="00D53E54" w:rsidDel="002B2D5C">
            <w:rPr>
              <w:rPrChange w:id="3353" w:author="Rapporteur" w:date="2022-05-24T16:28:00Z">
                <w:rPr>
                  <w:highlight w:val="yellow"/>
                </w:rPr>
              </w:rPrChange>
            </w:rPr>
            <w:delText>x</w:delText>
          </w:r>
        </w:del>
      </w:ins>
      <w:ins w:id="3354" w:author="Rapporteur" w:date="2022-05-24T11:35:00Z">
        <w:r w:rsidR="002B2D5C" w:rsidRPr="00D53E54">
          <w:t>9</w:t>
        </w:r>
      </w:ins>
      <w:ins w:id="3355" w:author="S2-2204774" w:date="2022-05-24T08:18:00Z">
        <w:r w:rsidRPr="00D53E54">
          <w:t>] is modified to additionally read supported slice info of the serving and neighbour cells. The rest of PLMN selection, cell selection and registration procedures remain unchanged.</w:t>
        </w:r>
      </w:ins>
    </w:p>
    <w:p w14:paraId="7F3D23DF" w14:textId="77777777" w:rsidR="00B908AF" w:rsidRDefault="00B908AF" w:rsidP="00B908AF">
      <w:pPr>
        <w:rPr>
          <w:ins w:id="3356" w:author="S2-2204774" w:date="2022-05-24T08:18:00Z"/>
        </w:rPr>
      </w:pPr>
      <w:ins w:id="3357" w:author="S2-2204774" w:date="2022-05-24T08:18:00Z">
        <w:r>
          <w:t>NG-RAN:</w:t>
        </w:r>
      </w:ins>
    </w:p>
    <w:p w14:paraId="67962A3B" w14:textId="2B8379DF" w:rsidR="00B908AF" w:rsidRPr="004646BC" w:rsidRDefault="00B908AF" w:rsidP="00B908AF">
      <w:pPr>
        <w:pStyle w:val="B1"/>
        <w:rPr>
          <w:ins w:id="3358" w:author="S2-2204774" w:date="2022-05-24T08:18:00Z"/>
        </w:rPr>
      </w:pPr>
      <w:ins w:id="3359" w:author="S2-2204774" w:date="2022-05-24T08:18:00Z">
        <w:r w:rsidRPr="004646BC">
          <w:t>-</w:t>
        </w:r>
        <w:r w:rsidRPr="004646BC">
          <w:tab/>
        </w:r>
        <w:r>
          <w:t xml:space="preserve">Broadcast system information is modified to include supported slice info of the serving and neighbour cells, as recommended in </w:t>
        </w:r>
      </w:ins>
      <w:ins w:id="3360" w:author="Rapporteur" w:date="2022-05-24T11:36:00Z">
        <w:r w:rsidR="00382467" w:rsidRPr="00320611">
          <w:t>TR</w:t>
        </w:r>
        <w:r w:rsidR="00382467">
          <w:t> </w:t>
        </w:r>
        <w:r w:rsidR="00382467" w:rsidRPr="00320611">
          <w:t>38.832</w:t>
        </w:r>
        <w:r w:rsidR="00382467">
          <w:rPr>
            <w:lang w:val="en-US"/>
          </w:rPr>
          <w:t> </w:t>
        </w:r>
      </w:ins>
      <w:ins w:id="3361" w:author="S2-2204774" w:date="2022-05-24T08:18:00Z">
        <w:r>
          <w:t>[3].</w:t>
        </w:r>
      </w:ins>
    </w:p>
    <w:p w14:paraId="06DEFBF8" w14:textId="77777777" w:rsidR="00B908AF" w:rsidRPr="009E4634" w:rsidRDefault="00B908AF" w:rsidP="00B908AF">
      <w:pPr>
        <w:rPr>
          <w:ins w:id="3362" w:author="S2-2204774" w:date="2022-05-24T08:18:00Z"/>
        </w:rPr>
      </w:pPr>
      <w:ins w:id="3363" w:author="S2-2204774" w:date="2022-05-24T08:18:00Z">
        <w:r>
          <w:t>AMF:</w:t>
        </w:r>
      </w:ins>
    </w:p>
    <w:p w14:paraId="3375071A" w14:textId="2E0D755C" w:rsidR="00B908AF" w:rsidRPr="004646BC" w:rsidRDefault="00B908AF" w:rsidP="00B908AF">
      <w:pPr>
        <w:pStyle w:val="B1"/>
        <w:rPr>
          <w:ins w:id="3364" w:author="S2-2204774" w:date="2022-05-24T08:18:00Z"/>
        </w:rPr>
      </w:pPr>
      <w:ins w:id="3365" w:author="S2-2204774" w:date="2022-05-24T08:18:00Z">
        <w:r w:rsidRPr="004646BC">
          <w:t>-</w:t>
        </w:r>
        <w:r w:rsidRPr="004646BC">
          <w:tab/>
        </w:r>
        <w:r>
          <w:t xml:space="preserve">AMF is modified to </w:t>
        </w:r>
        <w:r w:rsidRPr="004646BC">
          <w:t>provid</w:t>
        </w:r>
        <w:r>
          <w:t>e</w:t>
        </w:r>
        <w:r w:rsidRPr="004646BC">
          <w:t xml:space="preserve"> configured NSSAI, rejected NSSAI and any Direct AMF selection info to the NG-RAN</w:t>
        </w:r>
        <w:r>
          <w:t xml:space="preserve">, as recommended in </w:t>
        </w:r>
      </w:ins>
      <w:ins w:id="3366" w:author="Rapporteur" w:date="2022-05-24T11:36:00Z">
        <w:r w:rsidR="00382467" w:rsidRPr="00320611">
          <w:t>TR</w:t>
        </w:r>
        <w:r w:rsidR="00382467">
          <w:t> </w:t>
        </w:r>
        <w:r w:rsidR="00382467" w:rsidRPr="00320611">
          <w:t>38.832</w:t>
        </w:r>
        <w:r w:rsidR="00382467">
          <w:rPr>
            <w:lang w:val="en-US"/>
          </w:rPr>
          <w:t> </w:t>
        </w:r>
      </w:ins>
      <w:ins w:id="3367" w:author="S2-2204774" w:date="2022-05-24T08:18:00Z">
        <w:r>
          <w:t>[3].</w:t>
        </w:r>
      </w:ins>
    </w:p>
    <w:p w14:paraId="3E69F4BB" w14:textId="57ADCBAF" w:rsidR="00062D0A" w:rsidRPr="00E11ABE" w:rsidRDefault="00062D0A" w:rsidP="00062D0A">
      <w:pPr>
        <w:pStyle w:val="21"/>
        <w:rPr>
          <w:ins w:id="3368" w:author="S2-2204776" w:date="2022-05-24T08:24:00Z"/>
        </w:rPr>
      </w:pPr>
      <w:bookmarkStart w:id="3369" w:name="_Toc104302483"/>
      <w:bookmarkStart w:id="3370" w:name="_Toc104359449"/>
      <w:bookmarkStart w:id="3371" w:name="_Toc104789069"/>
      <w:ins w:id="3372" w:author="S2-2204776" w:date="2022-05-24T08:24:00Z">
        <w:r w:rsidRPr="00E11ABE">
          <w:rPr>
            <w:lang w:eastAsia="zh-CN"/>
          </w:rPr>
          <w:t>6.</w:t>
        </w:r>
        <w:del w:id="3373" w:author="Rapporteur" w:date="2022-05-24T11:43:00Z">
          <w:r w:rsidRPr="00E11ABE" w:rsidDel="00943A57">
            <w:rPr>
              <w:rFonts w:hint="eastAsia"/>
              <w:lang w:eastAsia="zh-CN"/>
            </w:rPr>
            <w:delText>X</w:delText>
          </w:r>
        </w:del>
      </w:ins>
      <w:ins w:id="3374" w:author="Rapporteur" w:date="2022-05-24T11:43:00Z">
        <w:r w:rsidR="00943A57">
          <w:rPr>
            <w:lang w:eastAsia="zh-CN"/>
          </w:rPr>
          <w:t>17</w:t>
        </w:r>
      </w:ins>
      <w:ins w:id="3375" w:author="S2-2204776" w:date="2022-05-24T08:24:00Z">
        <w:r w:rsidRPr="00E11ABE">
          <w:rPr>
            <w:rFonts w:hint="eastAsia"/>
            <w:lang w:eastAsia="ko-KR"/>
          </w:rPr>
          <w:tab/>
        </w:r>
        <w:r w:rsidRPr="00E11ABE">
          <w:t>Solution</w:t>
        </w:r>
        <w:r w:rsidRPr="00E11ABE">
          <w:rPr>
            <w:rFonts w:hint="eastAsia"/>
            <w:lang w:eastAsia="zh-CN"/>
          </w:rPr>
          <w:t xml:space="preserve"> #</w:t>
        </w:r>
        <w:del w:id="3376" w:author="Rapporteur" w:date="2022-05-24T11:43:00Z">
          <w:r w:rsidRPr="00E11ABE" w:rsidDel="00943A57">
            <w:rPr>
              <w:lang w:eastAsia="zh-CN"/>
            </w:rPr>
            <w:delText>X</w:delText>
          </w:r>
        </w:del>
      </w:ins>
      <w:ins w:id="3377" w:author="Rapporteur" w:date="2022-05-24T11:43:00Z">
        <w:r w:rsidR="00943A57">
          <w:rPr>
            <w:lang w:val="en-US" w:eastAsia="zh-CN"/>
          </w:rPr>
          <w:t>17</w:t>
        </w:r>
      </w:ins>
      <w:ins w:id="3378" w:author="S2-2204776" w:date="2022-05-24T08:24:00Z">
        <w:r>
          <w:t>: Slice based VPLMN Selection Polic</w:t>
        </w:r>
        <w:r>
          <w:lastRenderedPageBreak/>
          <w:t>y</w:t>
        </w:r>
        <w:bookmarkEnd w:id="3369"/>
        <w:bookmarkEnd w:id="3370"/>
        <w:bookmarkEnd w:id="3371"/>
      </w:ins>
    </w:p>
    <w:p w14:paraId="01DE7744" w14:textId="1F871FFC" w:rsidR="00062D0A" w:rsidRPr="00E11ABE" w:rsidRDefault="00062D0A" w:rsidP="00062D0A">
      <w:pPr>
        <w:pStyle w:val="31"/>
        <w:rPr>
          <w:ins w:id="3379" w:author="S2-2204776" w:date="2022-05-24T08:24:00Z"/>
          <w:lang w:eastAsia="ko-KR"/>
        </w:rPr>
      </w:pPr>
      <w:bookmarkStart w:id="3380" w:name="_Toc92370824"/>
      <w:bookmarkStart w:id="3381" w:name="_Toc104302484"/>
      <w:bookmarkStart w:id="3382" w:name="_Toc104359450"/>
      <w:bookmarkStart w:id="3383" w:name="_Toc104789070"/>
      <w:ins w:id="3384" w:author="S2-2204776" w:date="2022-05-24T08:24:00Z">
        <w:r w:rsidRPr="00E11ABE">
          <w:rPr>
            <w:rFonts w:hint="eastAsia"/>
            <w:lang w:eastAsia="ko-KR"/>
          </w:rPr>
          <w:t>6.</w:t>
        </w:r>
        <w:del w:id="3385" w:author="Rapporteur" w:date="2022-05-24T11:43:00Z">
          <w:r w:rsidRPr="00E11ABE" w:rsidDel="00943A57">
            <w:rPr>
              <w:rFonts w:hint="eastAsia"/>
              <w:lang w:eastAsia="ko-KR"/>
            </w:rPr>
            <w:delText>X</w:delText>
          </w:r>
        </w:del>
      </w:ins>
      <w:ins w:id="3386" w:author="Rapporteur" w:date="2022-05-24T11:43:00Z">
        <w:r w:rsidR="00943A57">
          <w:rPr>
            <w:lang w:eastAsia="ko-KR"/>
          </w:rPr>
          <w:t>17</w:t>
        </w:r>
      </w:ins>
      <w:ins w:id="3387" w:author="S2-2204776" w:date="2022-05-24T08:24:00Z">
        <w:r w:rsidRPr="00E11ABE">
          <w:rPr>
            <w:rFonts w:hint="eastAsia"/>
            <w:lang w:eastAsia="ko-KR"/>
          </w:rPr>
          <w:t>.1</w:t>
        </w:r>
        <w:r w:rsidRPr="00E11ABE">
          <w:rPr>
            <w:rFonts w:hint="eastAsia"/>
            <w:lang w:eastAsia="ko-KR"/>
          </w:rPr>
          <w:tab/>
          <w:t>Introduction</w:t>
        </w:r>
        <w:bookmarkEnd w:id="3380"/>
        <w:bookmarkEnd w:id="3381"/>
        <w:bookmarkEnd w:id="3382"/>
        <w:bookmarkEnd w:id="3383"/>
      </w:ins>
    </w:p>
    <w:p w14:paraId="4E920A33" w14:textId="77777777" w:rsidR="00062D0A" w:rsidRDefault="00062D0A" w:rsidP="00062D0A">
      <w:pPr>
        <w:rPr>
          <w:ins w:id="3388" w:author="S2-2204776" w:date="2022-05-24T08:24:00Z"/>
          <w:lang w:val="en-US" w:eastAsia="ko-KR"/>
        </w:rPr>
      </w:pPr>
      <w:ins w:id="3389" w:author="S2-2204776" w:date="2022-05-24T08:24:00Z">
        <w:r>
          <w:rPr>
            <w:rFonts w:hint="eastAsia"/>
            <w:lang w:val="en-US" w:eastAsia="ko-KR"/>
          </w:rPr>
          <w:t xml:space="preserve">This solution </w:t>
        </w:r>
        <w:r w:rsidRPr="003020C8">
          <w:rPr>
            <w:rFonts w:hint="eastAsia"/>
            <w:lang w:val="en-US" w:eastAsia="ko-KR"/>
          </w:rPr>
          <w:t>addresses key issue #</w:t>
        </w:r>
        <w:r w:rsidRPr="003020C8">
          <w:rPr>
            <w:lang w:val="en-US" w:eastAsia="ko-KR"/>
          </w:rPr>
          <w:t>2</w:t>
        </w:r>
        <w:r w:rsidRPr="003020C8">
          <w:rPr>
            <w:rFonts w:hint="eastAsia"/>
            <w:lang w:val="en-US" w:eastAsia="ko-KR"/>
          </w:rPr>
          <w:t xml:space="preserve">: </w:t>
        </w:r>
        <w:r w:rsidRPr="003020C8">
          <w:rPr>
            <w:lang w:val="en-US" w:eastAsia="ko-KR"/>
          </w:rPr>
          <w:t>Support of providing VPLMN network slice information to a roaming UE</w:t>
        </w:r>
        <w:r>
          <w:rPr>
            <w:lang w:val="en-US" w:eastAsia="ko-KR"/>
          </w:rPr>
          <w:t>. This solution proposes a solution that can control in which condition the UE can trigger VPLMN selection by providing operator controlled policy. This solution is not a stand-alone solution and expected to be used together with other solutions such as solution #6.</w:t>
        </w:r>
      </w:ins>
    </w:p>
    <w:p w14:paraId="539E1D98" w14:textId="77777777" w:rsidR="00062D0A" w:rsidRDefault="00062D0A" w:rsidP="00062D0A">
      <w:pPr>
        <w:pStyle w:val="NO"/>
        <w:rPr>
          <w:ins w:id="3390" w:author="S2-2204776" w:date="2022-05-24T08:24:00Z"/>
          <w:lang w:val="en-US" w:eastAsia="ko-KR"/>
        </w:rPr>
      </w:pPr>
      <w:ins w:id="3391" w:author="S2-2204776" w:date="2022-05-24T08:24:00Z">
        <w:r>
          <w:rPr>
            <w:lang w:val="en-US" w:eastAsia="ko-KR"/>
          </w:rPr>
          <w:t>NOTE:</w:t>
        </w:r>
        <w:r>
          <w:rPr>
            <w:lang w:val="en-US" w:eastAsia="ko-KR"/>
          </w:rPr>
          <w:tab/>
          <w:t>This solution can be used together with any other solutions that provides available slice information to the UE.</w:t>
        </w:r>
      </w:ins>
    </w:p>
    <w:p w14:paraId="73E2439B" w14:textId="1FFB6FF4" w:rsidR="00062D0A" w:rsidRPr="00E11ABE" w:rsidRDefault="00062D0A" w:rsidP="00062D0A">
      <w:pPr>
        <w:pStyle w:val="31"/>
        <w:rPr>
          <w:ins w:id="3392" w:author="S2-2204776" w:date="2022-05-24T08:24:00Z"/>
        </w:rPr>
      </w:pPr>
      <w:bookmarkStart w:id="3393" w:name="_Toc92370825"/>
      <w:bookmarkStart w:id="3394" w:name="_Toc104302485"/>
      <w:bookmarkStart w:id="3395" w:name="_Toc104359451"/>
      <w:bookmarkStart w:id="3396" w:name="_Toc104789071"/>
      <w:ins w:id="3397" w:author="S2-2204776" w:date="2022-05-24T08:24:00Z">
        <w:r w:rsidRPr="00E11ABE">
          <w:t>6.</w:t>
        </w:r>
        <w:del w:id="3398" w:author="Rapporteur" w:date="2022-05-24T11:44:00Z">
          <w:r w:rsidRPr="00E11ABE" w:rsidDel="00943A57">
            <w:rPr>
              <w:rFonts w:hint="eastAsia"/>
            </w:rPr>
            <w:delText>X</w:delText>
          </w:r>
        </w:del>
      </w:ins>
      <w:ins w:id="3399" w:author="Rapporteur" w:date="2022-05-24T11:44:00Z">
        <w:r w:rsidR="00943A57">
          <w:t>17</w:t>
        </w:r>
      </w:ins>
      <w:ins w:id="3400" w:author="S2-2204776" w:date="2022-05-24T08:24:00Z">
        <w:r w:rsidRPr="00E11ABE">
          <w:t>.2</w:t>
        </w:r>
        <w:r w:rsidRPr="00E11ABE">
          <w:rPr>
            <w:rFonts w:hint="eastAsia"/>
          </w:rPr>
          <w:tab/>
        </w:r>
        <w:r>
          <w:t xml:space="preserve">Functional </w:t>
        </w:r>
        <w:r w:rsidRPr="00E11ABE">
          <w:rPr>
            <w:rFonts w:hint="eastAsia"/>
          </w:rPr>
          <w:t>Description</w:t>
        </w:r>
        <w:bookmarkEnd w:id="3393"/>
        <w:bookmarkEnd w:id="3394"/>
        <w:bookmarkEnd w:id="3395"/>
        <w:bookmarkEnd w:id="3396"/>
      </w:ins>
    </w:p>
    <w:p w14:paraId="4A488705" w14:textId="77777777" w:rsidR="00062D0A" w:rsidRDefault="00062D0A" w:rsidP="00062D0A">
      <w:pPr>
        <w:rPr>
          <w:ins w:id="3401" w:author="S2-2204776" w:date="2022-05-24T08:24:00Z"/>
          <w:lang w:eastAsia="ko-KR"/>
        </w:rPr>
      </w:pPr>
      <w:ins w:id="3402" w:author="S2-2204776" w:date="2022-05-24T08:24:00Z">
        <w:r>
          <w:rPr>
            <w:lang w:eastAsia="ko-KR"/>
          </w:rPr>
          <w:t xml:space="preserve">A </w:t>
        </w:r>
        <w:r>
          <w:rPr>
            <w:rFonts w:hint="eastAsia"/>
            <w:lang w:eastAsia="ko-KR"/>
          </w:rPr>
          <w:t xml:space="preserve">UE can determine </w:t>
        </w:r>
        <w:r>
          <w:rPr>
            <w:lang w:eastAsia="ko-KR"/>
          </w:rPr>
          <w:t xml:space="preserve">to trigger VPLMN selection if the </w:t>
        </w:r>
        <w:r>
          <w:rPr>
            <w:rFonts w:hint="eastAsia"/>
            <w:lang w:eastAsia="ko-KR"/>
          </w:rPr>
          <w:t>UE knows which network slices are supported in a VPLMN</w:t>
        </w:r>
        <w:r>
          <w:rPr>
            <w:lang w:eastAsia="ko-KR"/>
          </w:rPr>
          <w:t xml:space="preserve"> and the registered VPLMN does not support slice the UE want to use. The UE determines to use a network slice for an application by using URSP rules. </w:t>
        </w:r>
      </w:ins>
    </w:p>
    <w:p w14:paraId="5B70B271" w14:textId="77777777" w:rsidR="00062D0A" w:rsidRDefault="00062D0A" w:rsidP="00062D0A">
      <w:pPr>
        <w:rPr>
          <w:ins w:id="3403" w:author="S2-2204776" w:date="2022-05-24T08:24:00Z"/>
          <w:lang w:eastAsia="ko-KR"/>
        </w:rPr>
      </w:pPr>
      <w:ins w:id="3404" w:author="S2-2204776" w:date="2022-05-24T08:24:00Z">
        <w:r>
          <w:rPr>
            <w:lang w:eastAsia="ko-KR"/>
          </w:rPr>
          <w:t>However, current specification allows the network to provide multiple RSDs for a traffic descriptor, i.e. the network can use multiple slices for an application. Also network can provide "match all" traffic descriptor to the UE. In this case, the UE may use a slice in the RSD of "match all" traffic descriptor if the UE fails to establish a PDU Session using the slice with traffic descriptor for the specific application. From the UE perspective, all slices (e.g. slice in the RSD of matched traffic descriptor with higher priority, slice in the RSD of matched traffic descriptor with lower priority and slice in the RSD of "match all" traffic descriptor) are allowed for the application. So the UE can choose whether to trigger VPLMN selection when a slice in the higher priority URSP rule is in not available in the registered VPLMN. For example, some UEs may not triggers VPLMN selection at all since the slice in the "match all" traffic descriptor is expected to be supported in all VPLMNs. But operator may prefer to use a slice in the higher priority URSP rule if it is available by triggering VPLMN selection.</w:t>
        </w:r>
      </w:ins>
    </w:p>
    <w:p w14:paraId="0D7A7AE9" w14:textId="77777777" w:rsidR="00062D0A" w:rsidRDefault="00062D0A" w:rsidP="00062D0A">
      <w:pPr>
        <w:rPr>
          <w:ins w:id="3405" w:author="S2-2204776" w:date="2022-05-24T08:24:00Z"/>
          <w:lang w:eastAsia="ko-KR"/>
        </w:rPr>
      </w:pPr>
      <w:ins w:id="3406" w:author="S2-2204776" w:date="2022-05-24T08:24:00Z">
        <w:r>
          <w:rPr>
            <w:lang w:eastAsia="ko-KR"/>
          </w:rPr>
          <w:t>In addition to above case, there are some cases that a slice the UE wants to use is supported in the VPLMN but temporally rejected by the network due to some reasons. For example, the network may not allow using the slice due to NSAC failure, congestion control, not allowed in the current registration area. In these cases, each operator may have different preference, e.g. as those conditions are temporal restriction some operators may want to keep the UE in the registered PLMN while some operators may want to trigger VPLMN selection.</w:t>
        </w:r>
      </w:ins>
    </w:p>
    <w:p w14:paraId="2EC9F8AA" w14:textId="77777777" w:rsidR="00062D0A" w:rsidRDefault="00062D0A" w:rsidP="00062D0A">
      <w:pPr>
        <w:rPr>
          <w:ins w:id="3407" w:author="S2-2204776" w:date="2022-05-24T08:24:00Z"/>
          <w:lang w:eastAsia="ko-KR"/>
        </w:rPr>
      </w:pPr>
      <w:ins w:id="3408" w:author="S2-2204776" w:date="2022-05-24T08:24:00Z">
        <w:r>
          <w:rPr>
            <w:lang w:eastAsia="ko-KR"/>
          </w:rPr>
          <w:t>In order to control the UE behaviour in above cases, this solution proposes that t</w:t>
        </w:r>
        <w:r>
          <w:rPr>
            <w:rFonts w:hint="eastAsia"/>
            <w:lang w:eastAsia="ko-KR"/>
          </w:rPr>
          <w:t xml:space="preserve">he HPLMN may provide </w:t>
        </w:r>
        <w:r>
          <w:rPr>
            <w:lang w:eastAsia="ko-KR"/>
          </w:rPr>
          <w:t xml:space="preserve">Slice based VPLMN Selection Policy (SVSP) to the UE. The policy indicates in which condition the UE is allowed to trigger VPLMN selection to find a </w:t>
        </w:r>
        <w:r>
          <w:rPr>
            <w:rFonts w:hint="eastAsia"/>
            <w:lang w:eastAsia="ko-KR"/>
          </w:rPr>
          <w:t xml:space="preserve">network that </w:t>
        </w:r>
        <w:r>
          <w:rPr>
            <w:lang w:eastAsia="ko-KR"/>
          </w:rPr>
          <w:t>supports</w:t>
        </w:r>
        <w:r>
          <w:rPr>
            <w:rFonts w:hint="eastAsia"/>
            <w:lang w:eastAsia="ko-KR"/>
          </w:rPr>
          <w:t xml:space="preserve"> </w:t>
        </w:r>
        <w:r>
          <w:rPr>
            <w:lang w:eastAsia="ko-KR"/>
          </w:rPr>
          <w:t>slices the UE want to use. The SVSP contains following information:</w:t>
        </w:r>
      </w:ins>
    </w:p>
    <w:p w14:paraId="15555831" w14:textId="77777777" w:rsidR="00062D0A" w:rsidRDefault="00062D0A" w:rsidP="00062D0A">
      <w:pPr>
        <w:pStyle w:val="B1"/>
        <w:rPr>
          <w:ins w:id="3409" w:author="S2-2204776" w:date="2022-05-24T08:24:00Z"/>
          <w:lang w:eastAsia="ko-KR"/>
        </w:rPr>
      </w:pPr>
      <w:ins w:id="3410" w:author="S2-2204776" w:date="2022-05-24T08:24:00Z">
        <w:r>
          <w:rPr>
            <w:rFonts w:hint="eastAsia"/>
            <w:lang w:eastAsia="ko-KR"/>
          </w:rPr>
          <w:t>-</w:t>
        </w:r>
        <w:r>
          <w:rPr>
            <w:rFonts w:hint="eastAsia"/>
            <w:lang w:eastAsia="ko-KR"/>
          </w:rPr>
          <w:tab/>
        </w:r>
        <w:r>
          <w:rPr>
            <w:lang w:eastAsia="ko-KR"/>
          </w:rPr>
          <w:t>Whether the UE can trigger VPLMN selection when the S-NSSAI the UE wants to use is not available</w:t>
        </w:r>
      </w:ins>
    </w:p>
    <w:p w14:paraId="06251FC1" w14:textId="77777777" w:rsidR="00062D0A" w:rsidRDefault="00062D0A" w:rsidP="00062D0A">
      <w:pPr>
        <w:pStyle w:val="EditorsNote"/>
        <w:ind w:left="1418" w:hanging="1134"/>
        <w:rPr>
          <w:ins w:id="3411" w:author="S2-2204776" w:date="2022-05-24T08:24:00Z"/>
          <w:lang w:eastAsia="ko-KR"/>
        </w:rPr>
      </w:pPr>
      <w:ins w:id="3412" w:author="S2-2204776" w:date="2022-05-24T08:24:00Z">
        <w:r>
          <w:rPr>
            <w:rFonts w:hint="eastAsia"/>
            <w:lang w:eastAsia="ko-KR"/>
          </w:rPr>
          <w:t>E</w:t>
        </w:r>
        <w:r>
          <w:rPr>
            <w:lang w:eastAsia="ko-KR"/>
          </w:rPr>
          <w:t>ditor's note:</w:t>
        </w:r>
        <w:r>
          <w:rPr>
            <w:lang w:eastAsia="ko-KR"/>
          </w:rPr>
          <w:tab/>
          <w:t>It is FFS whether the condition to trigger VPLMN selection after receiving slice-aware SoR information is needed to be specified</w:t>
        </w:r>
      </w:ins>
    </w:p>
    <w:p w14:paraId="593FDB52" w14:textId="77777777" w:rsidR="00062D0A" w:rsidRPr="00CB2F7D" w:rsidRDefault="00062D0A" w:rsidP="00062D0A">
      <w:pPr>
        <w:pStyle w:val="EditorsNote"/>
        <w:ind w:left="1418" w:hanging="1134"/>
        <w:rPr>
          <w:ins w:id="3413" w:author="S2-2204776" w:date="2022-05-24T08:24:00Z"/>
          <w:rFonts w:eastAsiaTheme="minorEastAsia"/>
          <w:lang w:eastAsia="ko-KR"/>
        </w:rPr>
      </w:pPr>
      <w:bookmarkStart w:id="3414" w:name="_Toc92370826"/>
      <w:ins w:id="3415" w:author="S2-2204776" w:date="2022-05-24T08:24:00Z">
        <w:r>
          <w:rPr>
            <w:rFonts w:eastAsiaTheme="minorEastAsia" w:hint="eastAsia"/>
            <w:lang w:eastAsia="ko-KR"/>
          </w:rPr>
          <w:t>Editor's</w:t>
        </w:r>
        <w:r>
          <w:rPr>
            <w:rFonts w:eastAsiaTheme="minorEastAsia"/>
            <w:lang w:eastAsia="ko-KR"/>
          </w:rPr>
          <w:t xml:space="preserve"> note:</w:t>
        </w:r>
        <w:r>
          <w:rPr>
            <w:rFonts w:eastAsiaTheme="minorEastAsia"/>
            <w:lang w:eastAsia="ko-KR"/>
          </w:rPr>
          <w:tab/>
          <w:t>How to ensure that SVSP is not modified by VPLMN is FFS.</w:t>
        </w:r>
      </w:ins>
    </w:p>
    <w:p w14:paraId="01CDB913" w14:textId="6C6F2F71" w:rsidR="00062D0A" w:rsidRPr="00E11ABE" w:rsidRDefault="00062D0A" w:rsidP="00062D0A">
      <w:pPr>
        <w:pStyle w:val="31"/>
        <w:rPr>
          <w:ins w:id="3416" w:author="S2-2204776" w:date="2022-05-24T08:24:00Z"/>
        </w:rPr>
      </w:pPr>
      <w:bookmarkStart w:id="3417" w:name="_Toc104302486"/>
      <w:bookmarkStart w:id="3418" w:name="_Toc104359452"/>
      <w:bookmarkStart w:id="3419" w:name="_Toc104789072"/>
      <w:ins w:id="3420" w:author="S2-2204776" w:date="2022-05-24T08:24:00Z">
        <w:r w:rsidRPr="00E11ABE">
          <w:t>6.</w:t>
        </w:r>
        <w:del w:id="3421" w:author="Rapporteur" w:date="2022-05-24T11:44:00Z">
          <w:r w:rsidRPr="00E11ABE" w:rsidDel="00943A57">
            <w:delText>X</w:delText>
          </w:r>
        </w:del>
      </w:ins>
      <w:ins w:id="3422" w:author="Rapporteur" w:date="2022-05-24T11:44:00Z">
        <w:r w:rsidR="00943A57">
          <w:t>17</w:t>
        </w:r>
      </w:ins>
      <w:ins w:id="3423" w:author="S2-2204776" w:date="2022-05-24T08:24:00Z">
        <w:r w:rsidRPr="00E11ABE">
          <w:t>.3</w:t>
        </w:r>
        <w:r w:rsidRPr="00E11ABE">
          <w:tab/>
          <w:t>Procedures</w:t>
        </w:r>
        <w:bookmarkEnd w:id="3414"/>
        <w:bookmarkEnd w:id="3417"/>
        <w:bookmarkEnd w:id="3418"/>
        <w:bookmarkEnd w:id="3419"/>
      </w:ins>
    </w:p>
    <w:p w14:paraId="4C41D10A" w14:textId="77777777" w:rsidR="00062D0A" w:rsidRDefault="00062D0A" w:rsidP="00062D0A">
      <w:pPr>
        <w:rPr>
          <w:ins w:id="3424" w:author="S2-2204776" w:date="2022-05-24T08:24:00Z"/>
          <w:lang w:eastAsia="ko-KR"/>
        </w:rPr>
      </w:pPr>
      <w:ins w:id="3425" w:author="S2-2204776" w:date="2022-05-24T08:24:00Z">
        <w:r>
          <w:rPr>
            <w:rFonts w:hint="eastAsia"/>
            <w:lang w:eastAsia="ko-KR"/>
          </w:rPr>
          <w:t>T</w:t>
        </w:r>
        <w:r>
          <w:rPr>
            <w:lang w:eastAsia="ko-KR"/>
          </w:rPr>
          <w:t>his procedure is used to deliver SVSP to the UE and supports both roaming and non-roaming scenarios.</w:t>
        </w:r>
      </w:ins>
    </w:p>
    <w:p w14:paraId="13FD3CE3" w14:textId="77777777" w:rsidR="00062D0A" w:rsidRDefault="00062D0A">
      <w:pPr>
        <w:pStyle w:val="TH"/>
        <w:rPr>
          <w:ins w:id="3426" w:author="S2-2204776" w:date="2022-05-24T08:24:00Z"/>
        </w:rPr>
        <w:pPrChange w:id="3427" w:author="Rapporteur" w:date="2022-05-25T07:00:00Z">
          <w:pPr>
            <w:keepNext/>
            <w:jc w:val="center"/>
          </w:pPr>
        </w:pPrChange>
      </w:pPr>
      <w:ins w:id="3428" w:author="S2-2204776" w:date="2022-05-24T08:24:00Z">
        <w:r>
          <w:object w:dxaOrig="10275" w:dyaOrig="8115" w14:anchorId="4F34FA0F">
            <v:shape id="_x0000_i1050" type="#_x0000_t75" style="width:448.7pt;height:353.65pt" o:ole="">
              <v:imagedata r:id="rId62" o:title=""/>
            </v:shape>
            <o:OLEObject Type="Embed" ProgID="Visio.Drawing.11" ShapeID="_x0000_i1050" DrawAspect="Content" ObjectID="_1715402145" r:id="rId63"/>
          </w:object>
        </w:r>
      </w:ins>
    </w:p>
    <w:p w14:paraId="7515892F" w14:textId="50843FDA" w:rsidR="00062D0A" w:rsidRDefault="00062D0A">
      <w:pPr>
        <w:pStyle w:val="TF"/>
        <w:rPr>
          <w:ins w:id="3429" w:author="S2-2204776" w:date="2022-05-24T08:24:00Z"/>
        </w:rPr>
        <w:pPrChange w:id="3430" w:author="Rapporteur" w:date="2022-05-25T07:00:00Z">
          <w:pPr>
            <w:pStyle w:val="af1"/>
            <w:jc w:val="center"/>
          </w:pPr>
        </w:pPrChange>
      </w:pPr>
      <w:ins w:id="3431" w:author="S2-2204776" w:date="2022-05-24T08:24:00Z">
        <w:r>
          <w:t>Figure 6.</w:t>
        </w:r>
        <w:del w:id="3432" w:author="Rapporteur" w:date="2022-05-24T11:44:00Z">
          <w:r w:rsidDel="00943A57">
            <w:delText>X</w:delText>
          </w:r>
        </w:del>
      </w:ins>
      <w:ins w:id="3433" w:author="Rapporteur" w:date="2022-05-24T11:44:00Z">
        <w:r w:rsidR="00943A57">
          <w:t>17</w:t>
        </w:r>
      </w:ins>
      <w:ins w:id="3434" w:author="S2-2204776" w:date="2022-05-24T08:24:00Z">
        <w:r>
          <w:t>.3-1: Overall procedure</w:t>
        </w:r>
      </w:ins>
    </w:p>
    <w:p w14:paraId="563CBD2B" w14:textId="77777777" w:rsidR="00062D0A" w:rsidRPr="00140E21" w:rsidRDefault="00062D0A" w:rsidP="00062D0A">
      <w:pPr>
        <w:rPr>
          <w:ins w:id="3435" w:author="S2-2204776" w:date="2022-05-24T08:24:00Z"/>
          <w:lang w:eastAsia="zh-CN"/>
        </w:rPr>
      </w:pPr>
      <w:ins w:id="3436" w:author="S2-2204776" w:date="2022-05-24T08:24:00Z">
        <w:r w:rsidRPr="00140E21">
          <w:rPr>
            <w:lang w:eastAsia="zh-CN"/>
          </w:rPr>
          <w:t>In the non-roaming case</w:t>
        </w:r>
        <w:r>
          <w:rPr>
            <w:lang w:eastAsia="zh-CN"/>
          </w:rPr>
          <w:t>,</w:t>
        </w:r>
        <w:r w:rsidRPr="00140E21">
          <w:rPr>
            <w:lang w:eastAsia="zh-CN"/>
          </w:rPr>
          <w:t xml:space="preserve"> the V-PCF is not involved and the role of the H-PCF is performed by the PCF. </w:t>
        </w:r>
        <w:r w:rsidRPr="00140E21">
          <w:rPr>
            <w:lang w:eastAsia="zh-CN"/>
          </w:rPr>
          <w:lastRenderedPageBreak/>
          <w:t>For the roaming scenarios, the V-PCF interacts with the AMF and the H-PCF interacts with the V-PCF:</w:t>
        </w:r>
      </w:ins>
    </w:p>
    <w:p w14:paraId="73320671" w14:textId="77777777" w:rsidR="00062D0A" w:rsidRDefault="00062D0A" w:rsidP="00062D0A">
      <w:pPr>
        <w:pStyle w:val="B1"/>
        <w:rPr>
          <w:ins w:id="3437" w:author="S2-2204776" w:date="2022-05-24T08:24:00Z"/>
          <w:lang w:eastAsia="ko-KR"/>
        </w:rPr>
      </w:pPr>
      <w:ins w:id="3438" w:author="S2-2204776" w:date="2022-05-24T08:24:00Z">
        <w:r>
          <w:rPr>
            <w:rFonts w:hint="eastAsia"/>
            <w:lang w:eastAsia="ko-KR"/>
          </w:rPr>
          <w:t>1.</w:t>
        </w:r>
        <w:r>
          <w:rPr>
            <w:lang w:eastAsia="ko-KR"/>
          </w:rPr>
          <w:tab/>
          <w:t>The UE performs Registration procedure. The UE indicates that it supports SVSP in the Registration request.</w:t>
        </w:r>
      </w:ins>
    </w:p>
    <w:p w14:paraId="612E0580" w14:textId="77777777" w:rsidR="00062D0A" w:rsidRDefault="00062D0A" w:rsidP="00943A57">
      <w:pPr>
        <w:pStyle w:val="NO"/>
        <w:rPr>
          <w:ins w:id="3439" w:author="S2-2204776" w:date="2022-05-24T08:24:00Z"/>
        </w:rPr>
      </w:pPr>
      <w:ins w:id="3440" w:author="S2-2204776" w:date="2022-05-24T08:24:00Z">
        <w:r>
          <w:rPr>
            <w:rFonts w:hint="eastAsia"/>
          </w:rPr>
          <w:t>NOTE:</w:t>
        </w:r>
        <w:r>
          <w:tab/>
        </w:r>
        <w:r>
          <w:rPr>
            <w:rFonts w:hint="eastAsia"/>
          </w:rPr>
          <w:t xml:space="preserve">During the Registration procedure, the UE also indicates whether </w:t>
        </w:r>
        <w:r>
          <w:t>it supports slice aware SoR.</w:t>
        </w:r>
      </w:ins>
    </w:p>
    <w:p w14:paraId="3D95E16F" w14:textId="77777777" w:rsidR="00062D0A" w:rsidRDefault="00062D0A" w:rsidP="00062D0A">
      <w:pPr>
        <w:pStyle w:val="B1"/>
        <w:rPr>
          <w:ins w:id="3441" w:author="S2-2204776" w:date="2022-05-24T08:24:00Z"/>
          <w:lang w:eastAsia="ko-KR"/>
        </w:rPr>
      </w:pPr>
      <w:ins w:id="3442" w:author="S2-2204776" w:date="2022-05-24T08:24:00Z">
        <w:r>
          <w:rPr>
            <w:lang w:eastAsia="ko-KR"/>
          </w:rPr>
          <w:t>2.</w:t>
        </w:r>
        <w:r>
          <w:rPr>
            <w:lang w:eastAsia="ko-KR"/>
          </w:rPr>
          <w:tab/>
          <w:t>The AMF creates UE policy association with PCF. The AMF provides the UE's capability, i.e. support of SVSP to the PCF.</w:t>
        </w:r>
      </w:ins>
    </w:p>
    <w:p w14:paraId="39F62250" w14:textId="77777777" w:rsidR="00062D0A" w:rsidRDefault="00062D0A" w:rsidP="00062D0A">
      <w:pPr>
        <w:pStyle w:val="B1"/>
        <w:rPr>
          <w:ins w:id="3443" w:author="S2-2204776" w:date="2022-05-24T08:24:00Z"/>
          <w:lang w:eastAsia="ko-KR"/>
        </w:rPr>
      </w:pPr>
      <w:ins w:id="3444" w:author="S2-2204776" w:date="2022-05-24T08:24:00Z">
        <w:r>
          <w:rPr>
            <w:lang w:eastAsia="ko-KR"/>
          </w:rPr>
          <w:t>3.</w:t>
        </w:r>
        <w:r>
          <w:rPr>
            <w:lang w:eastAsia="ko-KR"/>
          </w:rPr>
          <w:tab/>
          <w:t>The AMF provides Registration accept to the UE.</w:t>
        </w:r>
      </w:ins>
    </w:p>
    <w:p w14:paraId="328F1960" w14:textId="19057387" w:rsidR="00062D0A" w:rsidRDefault="00062D0A" w:rsidP="00062D0A">
      <w:pPr>
        <w:pStyle w:val="B1"/>
        <w:rPr>
          <w:ins w:id="3445" w:author="S2-2204776" w:date="2022-05-24T08:24:00Z"/>
          <w:lang w:eastAsia="ko-KR"/>
        </w:rPr>
      </w:pPr>
      <w:ins w:id="3446" w:author="S2-2204776" w:date="2022-05-24T08:24:00Z">
        <w:r>
          <w:rPr>
            <w:lang w:eastAsia="ko-KR"/>
          </w:rPr>
          <w:t>4.</w:t>
        </w:r>
        <w:r>
          <w:rPr>
            <w:lang w:eastAsia="ko-KR"/>
          </w:rPr>
          <w:tab/>
          <w:t>The H-PCF may provide the</w:t>
        </w:r>
        <w:r w:rsidRPr="006524F1">
          <w:rPr>
            <w:lang w:eastAsia="zh-CN"/>
          </w:rPr>
          <w:t xml:space="preserve"> </w:t>
        </w:r>
        <w:r w:rsidRPr="00140E21">
          <w:rPr>
            <w:lang w:eastAsia="zh-CN"/>
          </w:rPr>
          <w:t xml:space="preserve">UE policy container including </w:t>
        </w:r>
        <w:r>
          <w:rPr>
            <w:lang w:eastAsia="zh-CN"/>
          </w:rPr>
          <w:t>SVSP</w:t>
        </w:r>
        <w:r>
          <w:rPr>
            <w:lang w:eastAsia="ko-KR"/>
          </w:rPr>
          <w:t xml:space="preserve">. The policy is delivered to the UE by using the </w:t>
        </w:r>
        <w:r w:rsidRPr="00B41BD9">
          <w:rPr>
            <w:lang w:eastAsia="ko-KR"/>
          </w:rPr>
          <w:t>UE Configuration Update procedure for transparent UE Policy delivery</w:t>
        </w:r>
        <w:r>
          <w:rPr>
            <w:lang w:eastAsia="ko-KR"/>
          </w:rPr>
          <w:t xml:space="preserve"> as described in TS 23.502</w:t>
        </w:r>
      </w:ins>
      <w:ins w:id="3447" w:author="Rapporteur" w:date="2022-05-24T11:45:00Z">
        <w:r w:rsidR="00943A57">
          <w:t> [</w:t>
        </w:r>
        <w:r w:rsidR="00943A57">
          <w:rPr>
            <w:lang w:val="en-US"/>
          </w:rPr>
          <w:t>5</w:t>
        </w:r>
        <w:r w:rsidR="00943A57">
          <w:t>]</w:t>
        </w:r>
      </w:ins>
      <w:ins w:id="3448" w:author="S2-2204776" w:date="2022-05-24T08:24:00Z">
        <w:r>
          <w:rPr>
            <w:lang w:eastAsia="ko-KR"/>
          </w:rPr>
          <w:t>.</w:t>
        </w:r>
      </w:ins>
    </w:p>
    <w:p w14:paraId="36CD4833" w14:textId="77777777" w:rsidR="00062D0A" w:rsidRPr="00934A55" w:rsidRDefault="00062D0A" w:rsidP="00062D0A">
      <w:pPr>
        <w:pStyle w:val="B1"/>
        <w:rPr>
          <w:ins w:id="3449" w:author="S2-2204776" w:date="2022-05-24T08:24:00Z"/>
          <w:lang w:eastAsia="ko-KR"/>
        </w:rPr>
      </w:pPr>
      <w:ins w:id="3450" w:author="S2-2204776" w:date="2022-05-24T08:24:00Z">
        <w:r>
          <w:rPr>
            <w:lang w:eastAsia="ko-KR"/>
          </w:rPr>
          <w:t>5.</w:t>
        </w:r>
        <w:r>
          <w:rPr>
            <w:lang w:eastAsia="ko-KR"/>
          </w:rPr>
          <w:tab/>
          <w:t>The UE wants to use a slice but the VPLMN does not allows the slice due to</w:t>
        </w:r>
        <w:r>
          <w:rPr>
            <w:lang w:eastAsia="ko-KR"/>
          </w:rPr>
          <w:lastRenderedPageBreak/>
          <w:t xml:space="preserve"> some reason. The UE checks the stored SVSP and determine that the SVSP allows triggering VPLMN selection. The UE triggers VPLMN selection by using SoR AF or UDM provided information e.g. as described in solution 6.</w:t>
        </w:r>
      </w:ins>
    </w:p>
    <w:p w14:paraId="7C579B93" w14:textId="73118DBD" w:rsidR="00062D0A" w:rsidRPr="00E11ABE" w:rsidRDefault="00062D0A" w:rsidP="00062D0A">
      <w:pPr>
        <w:pStyle w:val="31"/>
        <w:rPr>
          <w:ins w:id="3451" w:author="S2-2204776" w:date="2022-05-24T08:24:00Z"/>
          <w:lang w:eastAsia="zh-CN"/>
        </w:rPr>
      </w:pPr>
      <w:bookmarkStart w:id="3452" w:name="_Toc92370827"/>
      <w:bookmarkStart w:id="3453" w:name="_Toc104302487"/>
      <w:bookmarkStart w:id="3454" w:name="_Toc104359453"/>
      <w:bookmarkStart w:id="3455" w:name="_Toc104789073"/>
      <w:ins w:id="3456" w:author="S2-2204776" w:date="2022-05-24T08:24:00Z">
        <w:r w:rsidRPr="00E11ABE">
          <w:rPr>
            <w:lang w:eastAsia="zh-CN"/>
          </w:rPr>
          <w:t>6.</w:t>
        </w:r>
        <w:del w:id="3457" w:author="Rapporteur" w:date="2022-05-24T11:45:00Z">
          <w:r w:rsidRPr="00E11ABE" w:rsidDel="00943A57">
            <w:rPr>
              <w:lang w:eastAsia="zh-CN"/>
            </w:rPr>
            <w:delText>X</w:delText>
          </w:r>
        </w:del>
      </w:ins>
      <w:ins w:id="3458" w:author="Rapporteur" w:date="2022-05-24T11:45:00Z">
        <w:r w:rsidR="00943A57">
          <w:rPr>
            <w:lang w:eastAsia="zh-CN"/>
          </w:rPr>
          <w:t>17</w:t>
        </w:r>
      </w:ins>
      <w:ins w:id="3459" w:author="S2-2204776" w:date="2022-05-24T08:24:00Z">
        <w:r w:rsidRPr="00E11ABE">
          <w:rPr>
            <w:lang w:eastAsia="zh-CN"/>
          </w:rPr>
          <w:t>.4</w:t>
        </w:r>
        <w:r w:rsidRPr="00E11ABE">
          <w:rPr>
            <w:lang w:eastAsia="zh-CN"/>
          </w:rPr>
          <w:tab/>
        </w:r>
        <w:r w:rsidRPr="00E11ABE">
          <w:t>Impacts on services, entities and interfaces</w:t>
        </w:r>
        <w:bookmarkEnd w:id="3452"/>
        <w:bookmarkEnd w:id="3453"/>
        <w:bookmarkEnd w:id="3454"/>
        <w:bookmarkEnd w:id="3455"/>
      </w:ins>
    </w:p>
    <w:p w14:paraId="47F84871" w14:textId="77777777" w:rsidR="00062D0A" w:rsidRDefault="00062D0A" w:rsidP="00062D0A">
      <w:pPr>
        <w:jc w:val="both"/>
        <w:rPr>
          <w:ins w:id="3460" w:author="S2-2204776" w:date="2022-05-24T08:24:00Z"/>
          <w:b/>
          <w:lang w:eastAsia="ko-KR"/>
        </w:rPr>
      </w:pPr>
      <w:ins w:id="3461" w:author="S2-2204776" w:date="2022-05-24T08:24:00Z">
        <w:r>
          <w:rPr>
            <w:rFonts w:hint="eastAsia"/>
            <w:b/>
            <w:lang w:eastAsia="ko-KR"/>
          </w:rPr>
          <w:t>UE:</w:t>
        </w:r>
      </w:ins>
    </w:p>
    <w:p w14:paraId="1B000293" w14:textId="77777777" w:rsidR="00062D0A" w:rsidRDefault="00062D0A" w:rsidP="00062D0A">
      <w:pPr>
        <w:pStyle w:val="B1"/>
        <w:rPr>
          <w:ins w:id="3462" w:author="S2-2204776" w:date="2022-05-24T08:24:00Z"/>
          <w:lang w:eastAsia="ko-KR"/>
        </w:rPr>
      </w:pPr>
      <w:ins w:id="3463" w:author="S2-2204776" w:date="2022-05-24T08:24:00Z">
        <w:r>
          <w:rPr>
            <w:rFonts w:hint="eastAsia"/>
            <w:lang w:eastAsia="ko-KR"/>
          </w:rPr>
          <w:t>-</w:t>
        </w:r>
        <w:r>
          <w:rPr>
            <w:rFonts w:hint="eastAsia"/>
            <w:lang w:eastAsia="ko-KR"/>
          </w:rPr>
          <w:tab/>
          <w:t xml:space="preserve">The UE </w:t>
        </w:r>
        <w:r>
          <w:rPr>
            <w:lang w:eastAsia="ko-KR"/>
          </w:rPr>
          <w:t>supports receiving SVSP from the PCF.</w:t>
        </w:r>
      </w:ins>
    </w:p>
    <w:p w14:paraId="6A6F8DFA" w14:textId="77777777" w:rsidR="00062D0A" w:rsidRDefault="00062D0A" w:rsidP="00062D0A">
      <w:pPr>
        <w:pStyle w:val="B1"/>
        <w:rPr>
          <w:ins w:id="3464" w:author="S2-2204776" w:date="2022-05-24T08:24:00Z"/>
          <w:lang w:eastAsia="ko-KR"/>
        </w:rPr>
      </w:pPr>
      <w:ins w:id="3465" w:author="S2-2204776" w:date="2022-05-24T08:24:00Z">
        <w:r>
          <w:rPr>
            <w:lang w:eastAsia="ko-KR"/>
          </w:rPr>
          <w:t>-</w:t>
        </w:r>
        <w:r>
          <w:rPr>
            <w:lang w:eastAsia="ko-KR"/>
          </w:rPr>
          <w:tab/>
          <w:t>The UE determines whether to trigger PLMN selection based on SVSP.</w:t>
        </w:r>
      </w:ins>
    </w:p>
    <w:p w14:paraId="54A6A216" w14:textId="77777777" w:rsidR="00062D0A" w:rsidRPr="009C2777" w:rsidRDefault="00062D0A" w:rsidP="00062D0A">
      <w:pPr>
        <w:pStyle w:val="B1"/>
        <w:rPr>
          <w:ins w:id="3466" w:author="S2-2204776" w:date="2022-05-24T08:24:00Z"/>
          <w:b/>
          <w:lang w:eastAsia="ko-KR"/>
        </w:rPr>
      </w:pPr>
      <w:ins w:id="3467" w:author="S2-2204776" w:date="2022-05-24T08:24:00Z">
        <w:r>
          <w:rPr>
            <w:lang w:eastAsia="ko-KR"/>
          </w:rPr>
          <w:t>-</w:t>
        </w:r>
        <w:r>
          <w:rPr>
            <w:lang w:eastAsia="ko-KR"/>
          </w:rPr>
          <w:tab/>
          <w:t>The UE indicates SVSP capability during the registration.</w:t>
        </w:r>
      </w:ins>
    </w:p>
    <w:p w14:paraId="17A4FFE9" w14:textId="77777777" w:rsidR="00062D0A" w:rsidRDefault="00062D0A" w:rsidP="00062D0A">
      <w:pPr>
        <w:pStyle w:val="B1"/>
        <w:ind w:left="0" w:firstLine="0"/>
        <w:rPr>
          <w:ins w:id="3468" w:author="S2-2204776" w:date="2022-05-24T08:24:00Z"/>
          <w:b/>
          <w:lang w:eastAsia="ko-KR"/>
        </w:rPr>
      </w:pPr>
      <w:ins w:id="3469" w:author="S2-2204776" w:date="2022-05-24T08:24:00Z">
        <w:r>
          <w:rPr>
            <w:rFonts w:hint="eastAsia"/>
            <w:b/>
            <w:lang w:eastAsia="ko-KR"/>
          </w:rPr>
          <w:t>AMF:</w:t>
        </w:r>
      </w:ins>
    </w:p>
    <w:p w14:paraId="2FFA3FEC" w14:textId="77777777" w:rsidR="00062D0A" w:rsidRDefault="00062D0A" w:rsidP="00062D0A">
      <w:pPr>
        <w:pStyle w:val="B1"/>
        <w:rPr>
          <w:ins w:id="3470" w:author="S2-2204776" w:date="2022-05-24T08:24:00Z"/>
          <w:lang w:eastAsia="ko-KR"/>
        </w:rPr>
      </w:pPr>
      <w:ins w:id="3471" w:author="S2-2204776" w:date="2022-05-24T08:24:00Z">
        <w:r>
          <w:rPr>
            <w:rFonts w:hint="eastAsia"/>
            <w:lang w:eastAsia="ko-KR"/>
          </w:rPr>
          <w:t>-</w:t>
        </w:r>
        <w:r>
          <w:rPr>
            <w:lang w:eastAsia="ko-KR"/>
          </w:rPr>
          <w:tab/>
          <w:t>The AMF provides UE's SVSP capability to the PCF during the UE Policy Association Establishment.</w:t>
        </w:r>
      </w:ins>
    </w:p>
    <w:p w14:paraId="2E731601" w14:textId="77777777" w:rsidR="00062D0A" w:rsidRPr="00BC5F3E" w:rsidRDefault="00062D0A" w:rsidP="00062D0A">
      <w:pPr>
        <w:pStyle w:val="B1"/>
        <w:ind w:left="0" w:firstLine="0"/>
        <w:rPr>
          <w:ins w:id="3472" w:author="S2-2204776" w:date="2022-05-24T08:24:00Z"/>
          <w:b/>
          <w:lang w:eastAsia="ko-KR"/>
        </w:rPr>
      </w:pPr>
      <w:ins w:id="3473" w:author="S2-2204776" w:date="2022-05-24T08:24:00Z">
        <w:r w:rsidRPr="00BC5F3E">
          <w:rPr>
            <w:b/>
            <w:lang w:eastAsia="ko-KR"/>
          </w:rPr>
          <w:t>PCF:</w:t>
        </w:r>
      </w:ins>
    </w:p>
    <w:p w14:paraId="101FF2F7" w14:textId="77777777" w:rsidR="00062D0A" w:rsidRDefault="00062D0A" w:rsidP="00062D0A">
      <w:pPr>
        <w:pStyle w:val="B1"/>
        <w:rPr>
          <w:ins w:id="3474" w:author="S2-2204776" w:date="2022-05-24T08:24:00Z"/>
          <w:lang w:eastAsia="ko-KR"/>
        </w:rPr>
      </w:pPr>
      <w:ins w:id="3475" w:author="S2-2204776" w:date="2022-05-24T08:24:00Z">
        <w:r>
          <w:rPr>
            <w:lang w:eastAsia="ko-KR"/>
          </w:rPr>
          <w:t>-</w:t>
        </w:r>
        <w:r>
          <w:rPr>
            <w:lang w:eastAsia="ko-KR"/>
          </w:rPr>
          <w:tab/>
          <w:t>The PCF supports providing SVSP to the UE.</w:t>
        </w:r>
      </w:ins>
    </w:p>
    <w:p w14:paraId="67829B32" w14:textId="1DD316BA" w:rsidR="00086FA7" w:rsidRPr="00BE2DEE" w:rsidRDefault="00086FA7" w:rsidP="00086FA7">
      <w:pPr>
        <w:pStyle w:val="21"/>
        <w:rPr>
          <w:ins w:id="3476" w:author="S2-2204777" w:date="2022-05-24T08:26:00Z"/>
        </w:rPr>
      </w:pPr>
      <w:bookmarkStart w:id="3477" w:name="_Toc104302488"/>
      <w:bookmarkStart w:id="3478" w:name="_Toc104359454"/>
      <w:bookmarkStart w:id="3479" w:name="_Toc104789074"/>
      <w:ins w:id="3480" w:author="S2-2204777" w:date="2022-05-24T08:26:00Z">
        <w:r w:rsidRPr="00BE2DEE">
          <w:t>6.</w:t>
        </w:r>
        <w:del w:id="3481" w:author="Rapporteur" w:date="2022-05-24T11:45:00Z">
          <w:r w:rsidRPr="00BE2DEE" w:rsidDel="000D769E">
            <w:delText>x</w:delText>
          </w:r>
        </w:del>
      </w:ins>
      <w:ins w:id="3482" w:author="Rapporteur" w:date="2022-05-24T11:45:00Z">
        <w:r w:rsidR="000D769E">
          <w:t>18</w:t>
        </w:r>
      </w:ins>
      <w:ins w:id="3483" w:author="S2-2204777" w:date="2022-05-24T08:26:00Z">
        <w:r w:rsidRPr="00BE2DEE">
          <w:tab/>
          <w:t>Solution #</w:t>
        </w:r>
        <w:del w:id="3484" w:author="Rapporteur" w:date="2022-05-24T11:45:00Z">
          <w:r w:rsidRPr="00BE2DEE" w:rsidDel="000D769E">
            <w:delText>x</w:delText>
          </w:r>
        </w:del>
      </w:ins>
      <w:ins w:id="3485" w:author="Rapporteur" w:date="2022-05-24T11:45:00Z">
        <w:r w:rsidR="000D769E">
          <w:t>18</w:t>
        </w:r>
      </w:ins>
      <w:ins w:id="3486" w:author="S2-2204777" w:date="2022-05-24T08:26:00Z">
        <w:r w:rsidRPr="00BE2DEE">
          <w:t xml:space="preserve">: </w:t>
        </w:r>
        <w:del w:id="3487" w:author="Rapporteur" w:date="2022-05-25T07:00:00Z">
          <w:r w:rsidRPr="00BE2DEE" w:rsidDel="005477C7">
            <w:rPr>
              <w:rFonts w:eastAsia="Yu Mincho"/>
            </w:rPr>
            <w:delText>“</w:delText>
          </w:r>
        </w:del>
        <w:r w:rsidRPr="00BE2DEE">
          <w:rPr>
            <w:rFonts w:eastAsia="Yu Mincho"/>
          </w:rPr>
          <w:t>Sending rejected NSSAI to the UDM to assist the UDM to steer the UE to the PLMN supporting rejected NSSAI</w:t>
        </w:r>
        <w:del w:id="3488" w:author="Rapporteur" w:date="2022-05-25T07:00:00Z">
          <w:r w:rsidRPr="00BE2DEE" w:rsidDel="005477C7">
            <w:rPr>
              <w:rFonts w:eastAsia="Yu Mincho"/>
            </w:rPr>
            <w:delText>”</w:delText>
          </w:r>
        </w:del>
        <w:bookmarkEnd w:id="3477"/>
        <w:bookmarkEnd w:id="3478"/>
        <w:bookmarkEnd w:id="3479"/>
      </w:ins>
    </w:p>
    <w:p w14:paraId="1888CBDF" w14:textId="17E68BB7" w:rsidR="00086FA7" w:rsidRPr="00BE2DEE" w:rsidRDefault="00086FA7" w:rsidP="00086FA7">
      <w:pPr>
        <w:pStyle w:val="31"/>
        <w:rPr>
          <w:ins w:id="3489" w:author="S2-2204777" w:date="2022-05-24T08:26:00Z"/>
          <w:lang w:eastAsia="ko-KR"/>
        </w:rPr>
      </w:pPr>
      <w:bookmarkStart w:id="3490" w:name="_Toc104302489"/>
      <w:bookmarkStart w:id="3491" w:name="_Toc104359455"/>
      <w:bookmarkStart w:id="3492" w:name="_Toc104789075"/>
      <w:ins w:id="3493" w:author="S2-2204777" w:date="2022-05-24T08:26:00Z">
        <w:r w:rsidRPr="00BE2DEE">
          <w:rPr>
            <w:lang w:eastAsia="ko-KR"/>
          </w:rPr>
          <w:t>6.</w:t>
        </w:r>
        <w:del w:id="3494" w:author="Rapporteur" w:date="2022-05-24T11:45:00Z">
          <w:r w:rsidRPr="00BE2DEE" w:rsidDel="000D769E">
            <w:rPr>
              <w:lang w:eastAsia="ko-KR"/>
            </w:rPr>
            <w:delText>x</w:delText>
          </w:r>
        </w:del>
      </w:ins>
      <w:ins w:id="3495" w:author="Rapporteur" w:date="2022-05-24T11:45:00Z">
        <w:r w:rsidR="000D769E">
          <w:rPr>
            <w:lang w:eastAsia="ko-KR"/>
          </w:rPr>
          <w:t>18</w:t>
        </w:r>
      </w:ins>
      <w:ins w:id="3496" w:author="S2-2204777" w:date="2022-05-24T08:26:00Z">
        <w:r w:rsidRPr="00BE2DEE">
          <w:rPr>
            <w:lang w:eastAsia="ko-KR"/>
          </w:rPr>
          <w:t>.1</w:t>
        </w:r>
        <w:r w:rsidRPr="00BE2DEE">
          <w:rPr>
            <w:lang w:eastAsia="ko-KR"/>
          </w:rPr>
          <w:tab/>
          <w:t>Introduction</w:t>
        </w:r>
        <w:bookmarkEnd w:id="3490"/>
        <w:bookmarkEnd w:id="3491"/>
        <w:bookmarkEnd w:id="3492"/>
      </w:ins>
    </w:p>
    <w:p w14:paraId="5301E368" w14:textId="6736DB98" w:rsidR="00086FA7" w:rsidRPr="00BE2DEE" w:rsidRDefault="00086FA7" w:rsidP="00086FA7">
      <w:pPr>
        <w:rPr>
          <w:ins w:id="3497" w:author="S2-2204777" w:date="2022-05-24T08:26:00Z"/>
        </w:rPr>
      </w:pPr>
      <w:ins w:id="3498" w:author="S2-2204777" w:date="2022-05-24T08:26:00Z">
        <w:r w:rsidRPr="00BE2DEE">
          <w:t>The solution addresses KI#2 Support of providing VPLMN network slice information to a roaming UE.</w:t>
        </w:r>
      </w:ins>
    </w:p>
    <w:p w14:paraId="52F68B1A" w14:textId="11C455D5" w:rsidR="000D769E" w:rsidRDefault="00086FA7" w:rsidP="00086FA7">
      <w:pPr>
        <w:rPr>
          <w:ins w:id="3499" w:author="Rapporteur" w:date="2022-05-24T11:46:00Z"/>
        </w:rPr>
      </w:pPr>
      <w:ins w:id="3500" w:author="S2-2204777" w:date="2022-05-24T08:26:00Z">
        <w:r w:rsidRPr="00BE2DEE">
          <w:t xml:space="preserve">During the registration procedure in a VPLMN, if the AMF determines that a S-NSSAI is not allowed e.g., the S-NSSAI is not supported by the VPLMN or the S-NSSAI is not available e.g. the no. of UE reached for the S-NSSAI, the AMF sends the rejected NSSAI and requested NSSAI to the UDM. When the UDM receives the rejected NSSAI and the requested NSSAI, the UDM can determine which other VPLMN can support the rejected NSSAI. The UDM will prioritize the VPLMN supporting the rejected NSSAI and initiates SoR procedure with the VPLMN supporting the prioritized VPLMN as highest priority PLMN. </w:t>
        </w:r>
      </w:ins>
    </w:p>
    <w:p w14:paraId="0A7DEBDE" w14:textId="1FEEB42C" w:rsidR="00086FA7" w:rsidRPr="00BE2DEE" w:rsidDel="000D769E" w:rsidRDefault="00086FA7" w:rsidP="00086FA7">
      <w:pPr>
        <w:rPr>
          <w:ins w:id="3501" w:author="S2-2204777" w:date="2022-05-24T08:26:00Z"/>
          <w:del w:id="3502" w:author="Rapporteur" w:date="2022-05-24T11:47:00Z"/>
        </w:rPr>
      </w:pPr>
      <w:ins w:id="3503" w:author="S2-2204777" w:date="2022-05-24T08:26:00Z">
        <w:del w:id="3504" w:author="Rapporteur" w:date="2022-05-24T11:46:00Z">
          <w:r w:rsidRPr="00BE2DEE" w:rsidDel="000D769E">
            <w:delText>w</w:delText>
          </w:r>
        </w:del>
      </w:ins>
      <w:ins w:id="3505" w:author="Rapporteur" w:date="2022-05-24T11:46:00Z">
        <w:r w:rsidR="000D769E">
          <w:t>W</w:t>
        </w:r>
      </w:ins>
      <w:ins w:id="3506" w:author="S2-2204777" w:date="2022-05-24T08:26:00Z">
        <w:r w:rsidRPr="00BE2DEE">
          <w:t>hen the UE receives the SoR, the UE may selects the VPLMN which supports the rejected NSSAI as this VPLMN is highest priority PLMN.</w:t>
        </w:r>
      </w:ins>
    </w:p>
    <w:p w14:paraId="1BCE6A62" w14:textId="341D804E" w:rsidR="00086FA7" w:rsidRPr="000D769E" w:rsidDel="000D769E" w:rsidRDefault="00086FA7" w:rsidP="00086FA7">
      <w:pPr>
        <w:rPr>
          <w:ins w:id="3507" w:author="S2-2204777" w:date="2022-05-24T08:26:00Z"/>
          <w:del w:id="3508" w:author="Rapporteur" w:date="2022-05-24T11:46:00Z"/>
        </w:rPr>
      </w:pPr>
    </w:p>
    <w:p w14:paraId="58D3F70F" w14:textId="6AD00574" w:rsidR="00086FA7" w:rsidRPr="00BE2DEE" w:rsidDel="000D769E" w:rsidRDefault="00086FA7" w:rsidP="00086FA7">
      <w:pPr>
        <w:spacing w:after="0"/>
        <w:rPr>
          <w:ins w:id="3509" w:author="S2-2204777" w:date="2022-05-24T08:26:00Z"/>
          <w:del w:id="3510" w:author="Rapporteur" w:date="2022-05-24T11:46:00Z"/>
        </w:rPr>
      </w:pPr>
      <w:ins w:id="3511" w:author="S2-2204777" w:date="2022-05-24T08:26:00Z">
        <w:del w:id="3512" w:author="Rapporteur" w:date="2022-05-24T11:46:00Z">
          <w:r w:rsidRPr="00BE2DEE" w:rsidDel="000D769E">
            <w:br w:type="page"/>
          </w:r>
        </w:del>
      </w:ins>
    </w:p>
    <w:p w14:paraId="56B9E2E6" w14:textId="77777777" w:rsidR="00086FA7" w:rsidRPr="00BE2DEE" w:rsidRDefault="00086FA7" w:rsidP="00086FA7">
      <w:pPr>
        <w:rPr>
          <w:ins w:id="3513" w:author="S2-2204777" w:date="2022-05-24T08:26:00Z"/>
        </w:rPr>
      </w:pPr>
    </w:p>
    <w:p w14:paraId="34427356" w14:textId="112645C4" w:rsidR="00086FA7" w:rsidRPr="00BE2DEE" w:rsidRDefault="00086FA7" w:rsidP="00086FA7">
      <w:pPr>
        <w:pStyle w:val="31"/>
        <w:rPr>
          <w:ins w:id="3514" w:author="S2-2204777" w:date="2022-05-24T08:26:00Z"/>
        </w:rPr>
      </w:pPr>
      <w:bookmarkStart w:id="3515" w:name="_Toc104302490"/>
      <w:bookmarkStart w:id="3516" w:name="_Toc104359456"/>
      <w:bookmarkStart w:id="3517" w:name="_Toc104789076"/>
      <w:ins w:id="3518" w:author="S2-2204777" w:date="2022-05-24T08:26:00Z">
        <w:r w:rsidRPr="00BE2DEE">
          <w:t>6.</w:t>
        </w:r>
        <w:del w:id="3519" w:author="Rapporteur" w:date="2022-05-24T11:47:00Z">
          <w:r w:rsidRPr="00BE2DEE" w:rsidDel="000D769E">
            <w:delText>x</w:delText>
          </w:r>
        </w:del>
      </w:ins>
      <w:ins w:id="3520" w:author="Rapporteur" w:date="2022-05-24T11:47:00Z">
        <w:r w:rsidR="000D769E">
          <w:t>18</w:t>
        </w:r>
      </w:ins>
      <w:ins w:id="3521" w:author="S2-2204777" w:date="2022-05-24T08:26:00Z">
        <w:r w:rsidRPr="00BE2DEE">
          <w:t>.2</w:t>
        </w:r>
        <w:r w:rsidRPr="00BE2DEE">
          <w:tab/>
          <w:t>Procedures</w:t>
        </w:r>
        <w:bookmarkEnd w:id="3515"/>
        <w:bookmarkEnd w:id="3516"/>
        <w:bookmarkEnd w:id="3517"/>
      </w:ins>
    </w:p>
    <w:p w14:paraId="744F85A7" w14:textId="044F2448" w:rsidR="00086FA7" w:rsidRPr="00BE2DEE" w:rsidDel="000D769E" w:rsidRDefault="00086FA7">
      <w:pPr>
        <w:pStyle w:val="TH"/>
        <w:rPr>
          <w:ins w:id="3522" w:author="S2-2204777" w:date="2022-05-24T08:26:00Z"/>
          <w:del w:id="3523" w:author="Rapporteur" w:date="2022-05-24T11:47:00Z"/>
          <w:rFonts w:eastAsia="Yu Mincho"/>
          <w:noProof/>
        </w:rPr>
        <w:pPrChange w:id="3524" w:author="Rapporteur" w:date="2022-05-24T11:47:00Z">
          <w:pPr/>
        </w:pPrChange>
      </w:pPr>
    </w:p>
    <w:p w14:paraId="29C74896" w14:textId="77777777" w:rsidR="00086FA7" w:rsidRPr="00BE2DEE" w:rsidRDefault="00086FA7">
      <w:pPr>
        <w:pStyle w:val="TH"/>
        <w:rPr>
          <w:ins w:id="3525" w:author="S2-2204777" w:date="2022-05-24T08:26:00Z"/>
          <w:rFonts w:eastAsia="Yu Mincho"/>
          <w:noProof/>
        </w:rPr>
        <w:pPrChange w:id="3526" w:author="Rapporteur" w:date="2022-05-25T08:13:00Z">
          <w:pPr/>
        </w:pPrChange>
      </w:pPr>
      <w:ins w:id="3527" w:author="S2-2204777" w:date="2022-05-24T08:26:00Z">
        <w:r w:rsidRPr="00E02F1A">
          <w:rPr>
            <w:rFonts w:eastAsia="Yu Mincho"/>
            <w:noProof/>
            <w:lang w:val="en-US" w:eastAsia="ko-KR"/>
            <w:rPrChange w:id="3528" w:author="Unknown">
              <w:rPr>
                <w:noProof/>
                <w:lang w:val="en-US" w:eastAsia="ko-KR"/>
              </w:rPr>
            </w:rPrChange>
          </w:rPr>
          <w:drawing>
            <wp:inline distT="0" distB="0" distL="0" distR="0" wp14:anchorId="74905941" wp14:editId="60BD1AAE">
              <wp:extent cx="5662023" cy="3124784"/>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71780" cy="3130169"/>
                      </a:xfrm>
                      <a:prstGeom prst="rect">
                        <a:avLst/>
                      </a:prstGeom>
                      <a:noFill/>
                    </pic:spPr>
                  </pic:pic>
                </a:graphicData>
              </a:graphic>
            </wp:inline>
          </w:drawing>
        </w:r>
      </w:ins>
    </w:p>
    <w:p w14:paraId="5D387224" w14:textId="6B2F9AD9" w:rsidR="00086FA7" w:rsidRPr="00BE2DEE" w:rsidDel="000D769E" w:rsidRDefault="00086FA7">
      <w:pPr>
        <w:pStyle w:val="TF"/>
        <w:rPr>
          <w:ins w:id="3529" w:author="S2-2204777" w:date="2022-05-24T08:26:00Z"/>
          <w:del w:id="3530" w:author="Rapporteur" w:date="2022-05-24T11:47:00Z"/>
          <w:rFonts w:eastAsia="Yu Mincho"/>
          <w:noProof/>
        </w:rPr>
        <w:pPrChange w:id="3531" w:author="Rapporteur" w:date="2022-05-24T11:47:00Z">
          <w:pPr/>
        </w:pPrChange>
      </w:pPr>
    </w:p>
    <w:p w14:paraId="1D2598E9" w14:textId="461BA73A" w:rsidR="00086FA7" w:rsidRPr="00BE2DEE" w:rsidRDefault="00086FA7">
      <w:pPr>
        <w:pStyle w:val="TF"/>
        <w:rPr>
          <w:ins w:id="3532" w:author="S2-2204777" w:date="2022-05-24T08:26:00Z"/>
          <w:rFonts w:eastAsia="Yu Mincho"/>
          <w:noProof/>
        </w:rPr>
        <w:pPrChange w:id="3533" w:author="Rapporteur" w:date="2022-05-24T11:47:00Z">
          <w:pPr/>
        </w:pPrChange>
      </w:pPr>
      <w:ins w:id="3534" w:author="S2-2204777" w:date="2022-05-24T08:26:00Z">
        <w:r w:rsidRPr="00BE2DEE">
          <w:rPr>
            <w:rFonts w:eastAsia="Yu Mincho"/>
            <w:noProof/>
          </w:rPr>
          <w:t xml:space="preserve">Figure </w:t>
        </w:r>
      </w:ins>
      <w:ins w:id="3535" w:author="Rapporteur" w:date="2022-05-25T07:01:00Z">
        <w:r w:rsidR="005477C7">
          <w:rPr>
            <w:rFonts w:eastAsia="Yu Mincho"/>
            <w:noProof/>
          </w:rPr>
          <w:t>6.18.2-</w:t>
        </w:r>
      </w:ins>
      <w:ins w:id="3536" w:author="S2-2204777" w:date="2022-05-24T08:26:00Z">
        <w:r w:rsidRPr="00BE2DEE">
          <w:rPr>
            <w:rFonts w:eastAsia="Yu Mincho"/>
            <w:noProof/>
          </w:rPr>
          <w:t>1: Steering of roaming to a VPLMN supporting the network slice which is not available in the current PLMN</w:t>
        </w:r>
        <w:del w:id="3537" w:author="Rapporteur" w:date="2022-05-24T11:47:00Z">
          <w:r w:rsidRPr="00BE2DEE" w:rsidDel="000D769E">
            <w:rPr>
              <w:rFonts w:eastAsia="Yu Mincho"/>
              <w:noProof/>
            </w:rPr>
            <w:delText>.</w:delText>
          </w:r>
        </w:del>
      </w:ins>
    </w:p>
    <w:p w14:paraId="4667F07F" w14:textId="1C54559E" w:rsidR="00086FA7" w:rsidRPr="00BE2DEE" w:rsidDel="000D769E" w:rsidRDefault="00086FA7">
      <w:pPr>
        <w:rPr>
          <w:ins w:id="3538" w:author="S2-2204777" w:date="2022-05-24T08:26:00Z"/>
          <w:del w:id="3539" w:author="Rapporteur" w:date="2022-05-24T11:47:00Z"/>
          <w:noProof/>
        </w:rPr>
      </w:pPr>
    </w:p>
    <w:p w14:paraId="1C82076A" w14:textId="77777777" w:rsidR="00086FA7" w:rsidRPr="00BE2DEE" w:rsidRDefault="00086FA7">
      <w:pPr>
        <w:rPr>
          <w:ins w:id="3540" w:author="S2-2204777" w:date="2022-05-24T08:26:00Z"/>
        </w:rPr>
      </w:pPr>
      <w:ins w:id="3541" w:author="S2-2204777" w:date="2022-05-24T08:26:00Z">
        <w:r w:rsidRPr="00BE2DEE">
          <w:t>The detailed steps of the procedure are defined below:</w:t>
        </w:r>
      </w:ins>
    </w:p>
    <w:p w14:paraId="436327BA" w14:textId="5C1F36DA" w:rsidR="00086FA7" w:rsidRPr="00BE2DEE" w:rsidRDefault="00086FA7">
      <w:pPr>
        <w:pStyle w:val="B1"/>
        <w:rPr>
          <w:ins w:id="3542" w:author="S2-2204777" w:date="2022-05-24T08:26:00Z"/>
        </w:rPr>
        <w:pPrChange w:id="3543" w:author="Rapporteur" w:date="2022-05-24T11:47:00Z">
          <w:pPr>
            <w:ind w:left="284"/>
          </w:pPr>
        </w:pPrChange>
      </w:pPr>
      <w:ins w:id="3544" w:author="S2-2204777" w:date="2022-05-24T08:26:00Z">
        <w:r w:rsidRPr="00BE2DEE">
          <w:t>0.</w:t>
        </w:r>
        <w:del w:id="3545" w:author="Rapporteur" w:date="2022-05-24T11:47:00Z">
          <w:r w:rsidRPr="00BE2DEE" w:rsidDel="000D769E">
            <w:delText xml:space="preserve"> </w:delText>
          </w:r>
        </w:del>
      </w:ins>
      <w:ins w:id="3546" w:author="Rapporteur" w:date="2022-05-24T11:47:00Z">
        <w:r w:rsidR="000D769E">
          <w:tab/>
        </w:r>
      </w:ins>
      <w:ins w:id="3547" w:author="S2-2204777" w:date="2022-05-24T08:26:00Z">
        <w:r w:rsidRPr="00BE2DEE">
          <w:t>The UE selects a VPLMN as defined in the 3GPP</w:t>
        </w:r>
        <w:del w:id="3548" w:author="Rapporteur" w:date="2022-05-24T11:50:00Z">
          <w:r w:rsidRPr="00BE2DEE" w:rsidDel="000D769E">
            <w:delText xml:space="preserve"> </w:delText>
          </w:r>
        </w:del>
      </w:ins>
      <w:ins w:id="3549" w:author="Rapporteur" w:date="2022-05-24T11:50:00Z">
        <w:r w:rsidR="000D769E">
          <w:rPr>
            <w:lang w:val="en-US"/>
          </w:rPr>
          <w:t> </w:t>
        </w:r>
      </w:ins>
      <w:ins w:id="3550" w:author="S2-2204777" w:date="2022-05-24T08:26:00Z">
        <w:r w:rsidRPr="00BE2DEE">
          <w:t>TS</w:t>
        </w:r>
        <w:del w:id="3551" w:author="Rapporteur" w:date="2022-05-24T11:50:00Z">
          <w:r w:rsidRPr="00BE2DEE" w:rsidDel="000D769E">
            <w:delText xml:space="preserve"> </w:delText>
          </w:r>
        </w:del>
      </w:ins>
      <w:ins w:id="3552" w:author="Rapporteur" w:date="2022-05-24T11:50:00Z">
        <w:r w:rsidR="000D769E">
          <w:rPr>
            <w:lang w:val="en-US"/>
          </w:rPr>
          <w:t> </w:t>
        </w:r>
      </w:ins>
      <w:ins w:id="3553" w:author="S2-2204777" w:date="2022-05-24T08:26:00Z">
        <w:r w:rsidRPr="00BE2DEE">
          <w:t>23.122</w:t>
        </w:r>
      </w:ins>
      <w:ins w:id="3554" w:author="Rapporteur" w:date="2022-05-24T11:50:00Z">
        <w:r w:rsidR="000D769E">
          <w:rPr>
            <w:lang w:val="en-US"/>
          </w:rPr>
          <w:t> [7]</w:t>
        </w:r>
      </w:ins>
      <w:ins w:id="3555" w:author="S2-2204777" w:date="2022-05-24T08:26:00Z">
        <w:r w:rsidRPr="00BE2DEE">
          <w:t>. The VPLMN sends configured NSSAI when it is registering to the. VPLMN for the first time.</w:t>
        </w:r>
      </w:ins>
    </w:p>
    <w:p w14:paraId="4DF7E994" w14:textId="14ED9311" w:rsidR="00086FA7" w:rsidRPr="00BE2DEE" w:rsidRDefault="00086FA7" w:rsidP="000D769E">
      <w:pPr>
        <w:pStyle w:val="B1"/>
        <w:rPr>
          <w:ins w:id="3556" w:author="S2-2204777" w:date="2022-05-24T08:26:00Z"/>
        </w:rPr>
      </w:pPr>
      <w:ins w:id="3557" w:author="S2-2204777" w:date="2022-05-24T08:26:00Z">
        <w:r w:rsidRPr="00BE2DEE">
          <w:t>1.</w:t>
        </w:r>
        <w:del w:id="3558" w:author="Rapporteur" w:date="2022-05-24T11:48:00Z">
          <w:r w:rsidRPr="00BE2DEE" w:rsidDel="000D769E">
            <w:delText xml:space="preserve"> </w:delText>
          </w:r>
        </w:del>
      </w:ins>
      <w:ins w:id="3559" w:author="Rapporteur" w:date="2022-05-24T11:48:00Z">
        <w:r w:rsidR="000D769E">
          <w:tab/>
        </w:r>
      </w:ins>
      <w:ins w:id="3560" w:author="S2-2204777" w:date="2022-05-24T08:26:00Z">
        <w:r w:rsidRPr="00BE2DEE">
          <w:t>The UE initiates the registration procedure (e.g. Initial Registration, mobility registration) to VPLMN 1 for the S-NSSAIs present in the requested NSSAI. The UE sends a capability that it supports Slice based SoR procedure to the AMF.</w:t>
        </w:r>
      </w:ins>
    </w:p>
    <w:p w14:paraId="3AC8B8E5" w14:textId="33DFA8ED" w:rsidR="00086FA7" w:rsidRPr="00BE2DEE" w:rsidRDefault="00086FA7" w:rsidP="000D769E">
      <w:pPr>
        <w:pStyle w:val="B1"/>
        <w:rPr>
          <w:ins w:id="3561" w:author="S2-2204777" w:date="2022-05-24T08:26:00Z"/>
        </w:rPr>
      </w:pPr>
      <w:ins w:id="3562" w:author="S2-2204777" w:date="2022-05-24T08:26:00Z">
        <w:r w:rsidRPr="00BE2DEE">
          <w:t>2.</w:t>
        </w:r>
        <w:del w:id="3563" w:author="Rapporteur" w:date="2022-05-24T11:48:00Z">
          <w:r w:rsidRPr="00BE2DEE" w:rsidDel="000D769E">
            <w:delText xml:space="preserve"> </w:delText>
          </w:r>
        </w:del>
      </w:ins>
      <w:ins w:id="3564" w:author="Rapporteur" w:date="2022-05-24T11:48:00Z">
        <w:r w:rsidR="000D769E">
          <w:tab/>
        </w:r>
      </w:ins>
      <w:ins w:id="3565" w:author="S2-2204777" w:date="2022-05-24T08:26:00Z">
        <w:r w:rsidRPr="00BE2DEE">
          <w:t>The AMF determines that some S-NSSAI(s) are allowed and some S-NSSAI(s) are rejected (e.g. the S-NSSAI is not supported in the TA or the PLMN). The AMF sends Registration accept message containing the allowed NSSAI and rejected NSSAI.</w:t>
        </w:r>
      </w:ins>
    </w:p>
    <w:p w14:paraId="4169F2C5" w14:textId="64A48E70" w:rsidR="00086FA7" w:rsidRPr="00BE2DEE" w:rsidRDefault="00086FA7" w:rsidP="004F2DC6">
      <w:pPr>
        <w:pStyle w:val="B1"/>
        <w:rPr>
          <w:ins w:id="3566" w:author="S2-2204777" w:date="2022-05-24T08:26:00Z"/>
        </w:rPr>
      </w:pPr>
      <w:ins w:id="3567" w:author="S2-2204777" w:date="2022-05-24T08:26:00Z">
        <w:r w:rsidRPr="00BE2DEE">
          <w:t>3-4</w:t>
        </w:r>
        <w:del w:id="3568" w:author="Rapporteur" w:date="2022-05-24T11:48:00Z">
          <w:r w:rsidRPr="00BE2DEE" w:rsidDel="000D769E">
            <w:delText>)</w:delText>
          </w:r>
        </w:del>
        <w:r w:rsidRPr="00BE2DEE">
          <w:t>.</w:t>
        </w:r>
        <w:del w:id="3569" w:author="Rapporteur" w:date="2022-05-24T11:48:00Z">
          <w:r w:rsidRPr="00BE2DEE" w:rsidDel="000D769E">
            <w:delText xml:space="preserve"> </w:delText>
          </w:r>
        </w:del>
      </w:ins>
      <w:ins w:id="3570" w:author="Rapporteur" w:date="2022-05-24T11:48:00Z">
        <w:r w:rsidR="000D769E">
          <w:tab/>
        </w:r>
      </w:ins>
      <w:ins w:id="3571" w:author="S2-2204777" w:date="2022-05-24T08:26:00Z">
        <w:r w:rsidRPr="00BE2DEE">
          <w:t>Upon reception of the Registration accept message, the UE sends Registration complete message. The registration complete message contains secured assistance information e.g. rejected NSSAI and allowed NSSAI which is passed transparently to the UDM via AMF. The UE may also send secured assistance information in the UL NAS TRANSPORT message e.g. Registration complete message is not required to send.</w:t>
        </w:r>
      </w:ins>
    </w:p>
    <w:p w14:paraId="189357A5" w14:textId="64607474" w:rsidR="00086FA7" w:rsidRPr="00BE2DEE" w:rsidRDefault="00086FA7" w:rsidP="00BD45BF">
      <w:pPr>
        <w:pStyle w:val="NO"/>
        <w:rPr>
          <w:ins w:id="3572" w:author="S2-2204777" w:date="2022-05-24T08:26:00Z"/>
        </w:rPr>
      </w:pPr>
      <w:ins w:id="3573" w:author="S2-2204777" w:date="2022-05-24T08:26:00Z">
        <w:r w:rsidRPr="00BE2DEE">
          <w:t>NOTE</w:t>
        </w:r>
      </w:ins>
      <w:ins w:id="3574" w:author="Rapporteur" w:date="2022-05-24T16:13:00Z">
        <w:r w:rsidR="00A45B30">
          <w:rPr>
            <w:lang w:val="en-US"/>
          </w:rPr>
          <w:t> 1</w:t>
        </w:r>
      </w:ins>
      <w:ins w:id="3575" w:author="S2-2204777" w:date="2022-05-24T08:26:00Z">
        <w:r w:rsidRPr="00BE2DEE">
          <w:t>:</w:t>
        </w:r>
        <w:del w:id="3576" w:author="Rapporteur" w:date="2022-05-24T11:48:00Z">
          <w:r w:rsidRPr="00BE2DEE" w:rsidDel="000D769E">
            <w:delText xml:space="preserve"> </w:delText>
          </w:r>
        </w:del>
      </w:ins>
      <w:ins w:id="3577" w:author="Rapporteur" w:date="2022-05-24T11:48:00Z">
        <w:r w:rsidR="000D769E">
          <w:tab/>
        </w:r>
      </w:ins>
      <w:ins w:id="3578" w:author="S2-2204777" w:date="2022-05-24T08:26:00Z">
        <w:r w:rsidRPr="00BE2DEE">
          <w:t>One example, the UE sends the assistance information when the UE receives rejected NSSAI from the AMF.</w:t>
        </w:r>
      </w:ins>
    </w:p>
    <w:p w14:paraId="679613E1" w14:textId="72441AA0" w:rsidR="00086FA7" w:rsidRPr="00BE2DEE" w:rsidRDefault="00086FA7">
      <w:pPr>
        <w:pStyle w:val="EditorsNote"/>
        <w:rPr>
          <w:ins w:id="3579" w:author="S2-2204777" w:date="2022-05-24T08:26:00Z"/>
        </w:rPr>
        <w:pPrChange w:id="3580" w:author="Rapporteur" w:date="2022-05-24T11:48:00Z">
          <w:pPr>
            <w:pStyle w:val="NO"/>
          </w:pPr>
        </w:pPrChange>
      </w:pPr>
      <w:ins w:id="3581" w:author="S2-2204777" w:date="2022-05-24T08:26:00Z">
        <w:r w:rsidRPr="00BE2DEE">
          <w:t>E</w:t>
        </w:r>
      </w:ins>
      <w:ins w:id="3582" w:author="Rapporteur" w:date="2022-05-24T11:48:00Z">
        <w:r w:rsidR="000D769E">
          <w:t xml:space="preserve">ditor's </w:t>
        </w:r>
      </w:ins>
      <w:ins w:id="3583" w:author="S2-2204777" w:date="2022-05-24T08:26:00Z">
        <w:del w:id="3584" w:author="Rapporteur" w:date="2022-05-24T11:48:00Z">
          <w:r w:rsidRPr="00BE2DEE" w:rsidDel="000D769E">
            <w:delText>N</w:delText>
          </w:r>
        </w:del>
      </w:ins>
      <w:ins w:id="3585" w:author="Rapporteur" w:date="2022-05-24T11:48:00Z">
        <w:r w:rsidR="000D769E">
          <w:t>note</w:t>
        </w:r>
      </w:ins>
      <w:ins w:id="3586" w:author="S2-2204777" w:date="2022-05-24T08:26:00Z">
        <w:r w:rsidRPr="00BE2DEE">
          <w:t>:</w:t>
        </w:r>
        <w:del w:id="3587" w:author="Rapporteur" w:date="2022-05-24T16:10:00Z">
          <w:r w:rsidRPr="00BE2DEE" w:rsidDel="00A45B30">
            <w:delText xml:space="preserve"> </w:delText>
          </w:r>
        </w:del>
      </w:ins>
      <w:ins w:id="3588" w:author="Rapporteur" w:date="2022-05-24T16:10:00Z">
        <w:r w:rsidR="00A45B30">
          <w:tab/>
        </w:r>
      </w:ins>
      <w:ins w:id="3589" w:author="S2-2204777" w:date="2022-05-24T08:26:00Z">
        <w:r w:rsidRPr="00BE2DEE">
          <w:t>It is FFS if there can be other cases when the UE sends assistance information.</w:t>
        </w:r>
      </w:ins>
    </w:p>
    <w:p w14:paraId="03858EC3" w14:textId="37E0F2B8" w:rsidR="00086FA7" w:rsidRPr="00BE2DEE" w:rsidRDefault="00086FA7">
      <w:pPr>
        <w:pStyle w:val="B1"/>
        <w:rPr>
          <w:ins w:id="3590" w:author="S2-2204777" w:date="2022-05-24T08:26:00Z"/>
        </w:rPr>
      </w:pPr>
      <w:ins w:id="3591" w:author="S2-2204777" w:date="2022-05-24T08:26:00Z">
        <w:r w:rsidRPr="00BE2DEE">
          <w:t>5</w:t>
        </w:r>
        <w:del w:id="3592" w:author="Rapporteur" w:date="2022-05-24T11:48:00Z">
          <w:r w:rsidRPr="00BE2DEE" w:rsidDel="000D769E">
            <w:delText>)</w:delText>
          </w:r>
        </w:del>
        <w:r w:rsidRPr="00BE2DEE">
          <w:t>.</w:t>
        </w:r>
        <w:del w:id="3593" w:author="Rapporteur" w:date="2022-05-24T11:48:00Z">
          <w:r w:rsidRPr="00BE2DEE" w:rsidDel="000D769E">
            <w:delText xml:space="preserve"> </w:delText>
          </w:r>
        </w:del>
      </w:ins>
      <w:ins w:id="3594" w:author="Rapporteur" w:date="2022-05-24T11:48:00Z">
        <w:r w:rsidR="000D769E">
          <w:tab/>
        </w:r>
      </w:ins>
      <w:ins w:id="3595" w:author="S2-2204777" w:date="2022-05-24T08:26:00Z">
        <w:r w:rsidRPr="00BE2DEE">
          <w:t xml:space="preserve">The AMF sends Nudm_UECM_Update containing assistance information e.g. allowed NSSAI and rejected NSSAI to the UDM. </w:t>
        </w:r>
      </w:ins>
    </w:p>
    <w:p w14:paraId="35C27128" w14:textId="677B0D81" w:rsidR="00086FA7" w:rsidRPr="00BE2DEE" w:rsidRDefault="00086FA7">
      <w:pPr>
        <w:pStyle w:val="B1"/>
        <w:rPr>
          <w:ins w:id="3596" w:author="S2-2204777" w:date="2022-05-24T08:26:00Z"/>
        </w:rPr>
      </w:pPr>
      <w:ins w:id="3597" w:author="S2-2204777" w:date="2022-05-24T08:26:00Z">
        <w:r w:rsidRPr="00BE2DEE">
          <w:t>6</w:t>
        </w:r>
        <w:del w:id="3598" w:author="Rapporteur" w:date="2022-05-24T11:48:00Z">
          <w:r w:rsidRPr="00BE2DEE" w:rsidDel="000D769E">
            <w:delText>)</w:delText>
          </w:r>
        </w:del>
      </w:ins>
      <w:ins w:id="3599" w:author="Rapporteur" w:date="2022-05-24T11:48:00Z">
        <w:r w:rsidR="000D769E">
          <w:t>.</w:t>
        </w:r>
      </w:ins>
      <w:ins w:id="3600" w:author="S2-2204777" w:date="2022-05-24T08:26:00Z">
        <w:del w:id="3601" w:author="Rapporteur" w:date="2022-05-24T11:48:00Z">
          <w:r w:rsidRPr="00BE2DEE" w:rsidDel="000D769E">
            <w:delText xml:space="preserve"> </w:delText>
          </w:r>
        </w:del>
      </w:ins>
      <w:ins w:id="3602" w:author="Rapporteur" w:date="2022-05-24T11:48:00Z">
        <w:r w:rsidR="000D769E">
          <w:tab/>
        </w:r>
      </w:ins>
      <w:ins w:id="3603" w:author="S2-2204777" w:date="2022-05-24T08:26:00Z">
        <w:r w:rsidRPr="00BE2DEE">
          <w:t>The UDM sends Nudm_UECM_Update response message. When the UDM receives assistance information it will follow step</w:t>
        </w:r>
        <w:del w:id="3604" w:author="Rapporteur" w:date="2022-05-24T11:51:00Z">
          <w:r w:rsidRPr="00BE2DEE" w:rsidDel="000D769E">
            <w:delText xml:space="preserve"> </w:delText>
          </w:r>
        </w:del>
      </w:ins>
      <w:ins w:id="3605" w:author="Rapporteur" w:date="2022-05-24T11:51:00Z">
        <w:r w:rsidR="000D769E">
          <w:rPr>
            <w:lang w:val="en-US"/>
          </w:rPr>
          <w:t> </w:t>
        </w:r>
      </w:ins>
      <w:ins w:id="3606" w:author="S2-2204777" w:date="2022-05-24T08:26:00Z">
        <w:r w:rsidRPr="00BE2DEE">
          <w:t>7.</w:t>
        </w:r>
      </w:ins>
    </w:p>
    <w:p w14:paraId="7F7BECB6" w14:textId="1231FC01" w:rsidR="00086FA7" w:rsidRPr="00BE2DEE" w:rsidRDefault="00086FA7">
      <w:pPr>
        <w:pStyle w:val="B1"/>
        <w:rPr>
          <w:ins w:id="3607" w:author="S2-2204777" w:date="2022-05-24T08:26:00Z"/>
        </w:rPr>
      </w:pPr>
      <w:ins w:id="3608" w:author="S2-2204777" w:date="2022-05-24T08:26:00Z">
        <w:r w:rsidRPr="00BE2DEE">
          <w:t>7</w:t>
        </w:r>
      </w:ins>
      <w:ins w:id="3609" w:author="Rapporteur" w:date="2022-05-24T11:48:00Z">
        <w:r w:rsidR="000D769E">
          <w:t>.</w:t>
        </w:r>
        <w:r w:rsidR="000D769E">
          <w:tab/>
        </w:r>
      </w:ins>
      <w:ins w:id="3610" w:author="S2-2204777" w:date="2022-05-24T08:26:00Z">
        <w:del w:id="3611" w:author="Rapporteur" w:date="2022-05-24T11:48:00Z">
          <w:r w:rsidRPr="00BE2DEE" w:rsidDel="000D769E">
            <w:delText xml:space="preserve">) </w:delText>
          </w:r>
        </w:del>
        <w:r w:rsidRPr="00BE2DEE">
          <w:t>UDM determines to trigger SoR procedure based on assistance information (e.g. the Rejected NSSAI and allowed NSSAI) as described below.</w:t>
        </w:r>
      </w:ins>
    </w:p>
    <w:p w14:paraId="5034F282" w14:textId="4F69977D" w:rsidR="00086FA7" w:rsidRPr="00BE2DEE" w:rsidRDefault="00086FA7">
      <w:pPr>
        <w:pStyle w:val="B1"/>
        <w:rPr>
          <w:ins w:id="3612" w:author="S2-2204777" w:date="2022-05-24T08:26:00Z"/>
          <w:lang w:val="en-IN"/>
        </w:rPr>
      </w:pPr>
      <w:ins w:id="3613" w:author="S2-2204777" w:date="2022-05-24T08:26:00Z">
        <w:r w:rsidRPr="00BE2DEE">
          <w:t>8a</w:t>
        </w:r>
      </w:ins>
      <w:ins w:id="3614" w:author="Rapporteur" w:date="2022-05-24T11:48:00Z">
        <w:r w:rsidR="000D769E">
          <w:t>.</w:t>
        </w:r>
      </w:ins>
      <w:ins w:id="3615" w:author="S2-2204777" w:date="2022-05-24T08:26:00Z">
        <w:del w:id="3616" w:author="Rapporteur" w:date="2022-05-24T11:48:00Z">
          <w:r w:rsidRPr="00BE2DEE" w:rsidDel="000D769E">
            <w:delText xml:space="preserve">) </w:delText>
          </w:r>
        </w:del>
      </w:ins>
      <w:ins w:id="3617" w:author="Rapporteur" w:date="2022-05-24T11:48:00Z">
        <w:r w:rsidR="000D769E">
          <w:tab/>
        </w:r>
      </w:ins>
      <w:ins w:id="3618" w:author="S2-2204777" w:date="2022-05-24T08:26:00Z">
        <w:r w:rsidRPr="00BE2DEE">
          <w:t xml:space="preserve">The UDM sends </w:t>
        </w:r>
        <w:r w:rsidRPr="00BE2DEE">
          <w:rPr>
            <w:lang w:val="en-IN"/>
          </w:rPr>
          <w:t>Nsoraf_SoR_Get request (VPLMN ID, allowed NSSAI, Rejected NSSAI) to the SoR-AF.</w:t>
        </w:r>
      </w:ins>
    </w:p>
    <w:p w14:paraId="1A4850C0" w14:textId="47AC58C6" w:rsidR="00086FA7" w:rsidRPr="00BE2DEE" w:rsidRDefault="00086FA7">
      <w:pPr>
        <w:pStyle w:val="NO"/>
        <w:rPr>
          <w:ins w:id="3619" w:author="S2-2204777" w:date="2022-05-24T08:26:00Z"/>
        </w:rPr>
        <w:pPrChange w:id="3620" w:author="Rapporteur" w:date="2022-05-24T11:49:00Z">
          <w:pPr>
            <w:pStyle w:val="B1"/>
          </w:pPr>
        </w:pPrChange>
      </w:pPr>
      <w:ins w:id="3621" w:author="S2-2204777" w:date="2022-05-24T08:26:00Z">
        <w:r w:rsidRPr="00BE2DEE">
          <w:t>NOTE</w:t>
        </w:r>
        <w:del w:id="3622" w:author="Rapporteur" w:date="2022-05-24T16:13:00Z">
          <w:r w:rsidRPr="00BE2DEE" w:rsidDel="00A45B30">
            <w:delText xml:space="preserve"> </w:delText>
          </w:r>
        </w:del>
      </w:ins>
      <w:ins w:id="3623" w:author="Rapporteur" w:date="2022-05-24T16:13:00Z">
        <w:r w:rsidR="00A45B30">
          <w:rPr>
            <w:lang w:val="en-US"/>
          </w:rPr>
          <w:t> </w:t>
        </w:r>
      </w:ins>
      <w:ins w:id="3624" w:author="S2-2204777" w:date="2022-05-24T08:26:00Z">
        <w:del w:id="3625" w:author="Rapporteur" w:date="2022-05-24T16:13:00Z">
          <w:r w:rsidRPr="00BE2DEE" w:rsidDel="00A45B30">
            <w:delText>1</w:delText>
          </w:r>
        </w:del>
      </w:ins>
      <w:ins w:id="3626" w:author="Rapporteur" w:date="2022-05-24T16:13:00Z">
        <w:r w:rsidR="00A45B30">
          <w:t>2</w:t>
        </w:r>
      </w:ins>
      <w:ins w:id="3627" w:author="S2-2204777" w:date="2022-05-24T08:26:00Z">
        <w:r w:rsidRPr="00BE2DEE">
          <w:t>:</w:t>
        </w:r>
        <w:del w:id="3628" w:author="Rapporteur" w:date="2022-05-24T11:49:00Z">
          <w:r w:rsidRPr="00BE2DEE" w:rsidDel="000D769E">
            <w:delText xml:space="preserve"> </w:delText>
          </w:r>
        </w:del>
      </w:ins>
      <w:ins w:id="3629" w:author="Rapporteur" w:date="2022-05-24T11:49:00Z">
        <w:r w:rsidR="000D769E">
          <w:tab/>
        </w:r>
      </w:ins>
      <w:ins w:id="3630" w:author="S2-2204777" w:date="2022-05-24T08:26:00Z">
        <w:r w:rsidRPr="00BE2DEE">
          <w:t>When the UDM triggers SoR is totally based on operator policies. The allowed</w:t>
        </w:r>
        <w:r w:rsidRPr="00BE2DEE">
          <w:lastRenderedPageBreak/>
          <w:t xml:space="preserve"> NSSAI and rejected NSSAI is provided as assistance information to the HPLMN. For example, if the rejected NSSAI indicates a S-NSSAI is rejected with cause </w:t>
        </w:r>
        <w:del w:id="3631" w:author="Rapporteur" w:date="2022-05-24T11:51:00Z">
          <w:r w:rsidRPr="00BE2DEE" w:rsidDel="000D769E">
            <w:delText>“</w:delText>
          </w:r>
        </w:del>
      </w:ins>
      <w:ins w:id="3632" w:author="Rapporteur" w:date="2022-05-24T11:51:00Z">
        <w:r w:rsidR="000D769E">
          <w:t>"</w:t>
        </w:r>
      </w:ins>
      <w:ins w:id="3633" w:author="S2-2204777" w:date="2022-05-24T08:26:00Z">
        <w:r w:rsidRPr="00BE2DEE">
          <w:rPr>
            <w:lang w:eastAsia="ko-KR"/>
          </w:rPr>
          <w:t>S-NSSAI not available in the current PLMN</w:t>
        </w:r>
        <w:del w:id="3634" w:author="Rapporteur" w:date="2022-05-24T11:51:00Z">
          <w:r w:rsidRPr="00BE2DEE" w:rsidDel="000D769E">
            <w:rPr>
              <w:lang w:eastAsia="ko-KR"/>
            </w:rPr>
            <w:delText>”</w:delText>
          </w:r>
        </w:del>
      </w:ins>
      <w:ins w:id="3635" w:author="Rapporteur" w:date="2022-05-24T11:51:00Z">
        <w:r w:rsidR="000D769E">
          <w:rPr>
            <w:lang w:eastAsia="ko-KR"/>
          </w:rPr>
          <w:t>"</w:t>
        </w:r>
      </w:ins>
      <w:ins w:id="3636" w:author="S2-2204777" w:date="2022-05-24T08:26:00Z">
        <w:r w:rsidRPr="00BE2DEE">
          <w:rPr>
            <w:lang w:eastAsia="ko-KR"/>
          </w:rPr>
          <w:t xml:space="preserve"> then the UDM may steer the UE to another VPLMN.</w:t>
        </w:r>
      </w:ins>
    </w:p>
    <w:p w14:paraId="634EA253" w14:textId="0CD6493E" w:rsidR="00086FA7" w:rsidRPr="00BE2DEE" w:rsidRDefault="00086FA7" w:rsidP="00086FA7">
      <w:pPr>
        <w:pStyle w:val="B1"/>
        <w:rPr>
          <w:ins w:id="3637" w:author="S2-2204777" w:date="2022-05-24T08:26:00Z"/>
        </w:rPr>
      </w:pPr>
      <w:ins w:id="3638" w:author="S2-2204777" w:date="2022-05-24T08:26:00Z">
        <w:r w:rsidRPr="00BE2DEE">
          <w:rPr>
            <w:lang w:val="en-IN"/>
          </w:rPr>
          <w:t>8b</w:t>
        </w:r>
        <w:del w:id="3639" w:author="Rapporteur" w:date="2022-05-24T11:48:00Z">
          <w:r w:rsidRPr="00BE2DEE" w:rsidDel="000D769E">
            <w:rPr>
              <w:lang w:val="en-IN"/>
            </w:rPr>
            <w:delText>)</w:delText>
          </w:r>
        </w:del>
      </w:ins>
      <w:ins w:id="3640" w:author="Rapporteur" w:date="2022-05-24T11:48:00Z">
        <w:r w:rsidR="000D769E">
          <w:rPr>
            <w:lang w:val="en-IN"/>
          </w:rPr>
          <w:t>.</w:t>
        </w:r>
      </w:ins>
      <w:ins w:id="3641" w:author="S2-2204777" w:date="2022-05-24T08:26:00Z">
        <w:del w:id="3642" w:author="Rapporteur" w:date="2022-05-24T11:48:00Z">
          <w:r w:rsidRPr="00BE2DEE" w:rsidDel="000D769E">
            <w:rPr>
              <w:lang w:val="en-IN"/>
            </w:rPr>
            <w:delText xml:space="preserve"> </w:delText>
          </w:r>
        </w:del>
      </w:ins>
      <w:ins w:id="3643" w:author="Rapporteur" w:date="2022-05-24T11:48:00Z">
        <w:r w:rsidR="000D769E">
          <w:rPr>
            <w:lang w:val="en-IN"/>
          </w:rPr>
          <w:tab/>
        </w:r>
      </w:ins>
      <w:ins w:id="3644" w:author="S2-2204777" w:date="2022-05-24T08:26:00Z">
        <w:r w:rsidRPr="00BE2DEE">
          <w:rPr>
            <w:lang w:val="en-IN"/>
          </w:rPr>
          <w:t xml:space="preserve">The SoR-AF calculate preferred PLMN list depending on the allowed NSSAI and rejected NSSAI and sends it in the </w:t>
        </w:r>
        <w:r w:rsidRPr="00BE2DEE">
          <w:t>Nsoraf_SoR_Get response message (Preferred PLMN list). The preferred PLMN list consists of PLMN IDs and the S-NSSAIs supported by the PLMN in the preferred PLMN list.</w:t>
        </w:r>
      </w:ins>
    </w:p>
    <w:p w14:paraId="5AB63C6B" w14:textId="4C3EF577" w:rsidR="00086FA7" w:rsidRPr="00BE2DEE" w:rsidRDefault="00086FA7" w:rsidP="000D769E">
      <w:pPr>
        <w:pStyle w:val="B1"/>
        <w:rPr>
          <w:ins w:id="3645" w:author="S2-2204777" w:date="2022-05-24T08:26:00Z"/>
        </w:rPr>
      </w:pPr>
      <w:ins w:id="3646" w:author="S2-2204777" w:date="2022-05-24T08:26:00Z">
        <w:r w:rsidRPr="00BE2DEE">
          <w:t>9</w:t>
        </w:r>
        <w:del w:id="3647" w:author="Rapporteur" w:date="2022-05-24T11:49:00Z">
          <w:r w:rsidRPr="00BE2DEE" w:rsidDel="000D769E">
            <w:delText xml:space="preserve">)  </w:delText>
          </w:r>
        </w:del>
      </w:ins>
      <w:ins w:id="3648" w:author="Rapporteur" w:date="2022-05-24T11:49:00Z">
        <w:r w:rsidR="000D769E">
          <w:t>.</w:t>
        </w:r>
        <w:r w:rsidR="000D769E">
          <w:tab/>
        </w:r>
      </w:ins>
      <w:ins w:id="3649" w:author="S2-2204777" w:date="2022-05-24T08:26:00Z">
        <w:r w:rsidRPr="00BE2DEE">
          <w:t>The UDM send SoR as defined in 3GPP</w:t>
        </w:r>
        <w:del w:id="3650" w:author="Rapporteur" w:date="2022-05-24T11:51:00Z">
          <w:r w:rsidRPr="00BE2DEE" w:rsidDel="000D769E">
            <w:delText xml:space="preserve"> </w:delText>
          </w:r>
        </w:del>
      </w:ins>
      <w:ins w:id="3651" w:author="Rapporteur" w:date="2022-05-24T11:51:00Z">
        <w:r w:rsidR="000D769E">
          <w:rPr>
            <w:lang w:val="en-US"/>
          </w:rPr>
          <w:t> </w:t>
        </w:r>
      </w:ins>
      <w:ins w:id="3652" w:author="S2-2204777" w:date="2022-05-24T08:26:00Z">
        <w:r w:rsidRPr="00BE2DEE">
          <w:t>TS</w:t>
        </w:r>
        <w:del w:id="3653" w:author="Rapporteur" w:date="2022-05-24T11:51:00Z">
          <w:r w:rsidRPr="00BE2DEE" w:rsidDel="000D769E">
            <w:delText xml:space="preserve"> </w:delText>
          </w:r>
        </w:del>
      </w:ins>
      <w:ins w:id="3654" w:author="Rapporteur" w:date="2022-05-24T11:51:00Z">
        <w:r w:rsidR="000D769E">
          <w:rPr>
            <w:lang w:val="en-US"/>
          </w:rPr>
          <w:t> </w:t>
        </w:r>
      </w:ins>
      <w:ins w:id="3655" w:author="S2-2204777" w:date="2022-05-24T08:26:00Z">
        <w:r w:rsidRPr="00BE2DEE">
          <w:t>23.122</w:t>
        </w:r>
      </w:ins>
      <w:ins w:id="3656" w:author="Rapporteur" w:date="2022-05-24T11:51:00Z">
        <w:r w:rsidR="000D769E">
          <w:rPr>
            <w:lang w:val="en-US"/>
          </w:rPr>
          <w:t> [7]</w:t>
        </w:r>
      </w:ins>
      <w:ins w:id="3657" w:author="S2-2204777" w:date="2022-05-24T08:26:00Z">
        <w:r w:rsidRPr="00BE2DEE">
          <w:t xml:space="preserve">. The content of SoR can be </w:t>
        </w:r>
      </w:ins>
    </w:p>
    <w:p w14:paraId="1C38AECA" w14:textId="28449FC7" w:rsidR="00086FA7" w:rsidRPr="00BE2DEE" w:rsidDel="000D769E" w:rsidRDefault="00086FA7" w:rsidP="000D769E">
      <w:pPr>
        <w:pStyle w:val="B1"/>
        <w:rPr>
          <w:ins w:id="3658" w:author="S2-2204777" w:date="2022-05-24T08:26:00Z"/>
          <w:del w:id="3659" w:author="Rapporteur" w:date="2022-05-24T11:49:00Z"/>
        </w:rPr>
      </w:pPr>
      <w:ins w:id="3660" w:author="S2-2204777" w:date="2022-05-24T08:26:00Z">
        <w:r w:rsidRPr="00BE2DEE">
          <w:t>10</w:t>
        </w:r>
        <w:del w:id="3661" w:author="Rapporteur" w:date="2022-05-24T11:49:00Z">
          <w:r w:rsidRPr="00BE2DEE" w:rsidDel="000D769E">
            <w:delText>)</w:delText>
          </w:r>
        </w:del>
      </w:ins>
      <w:ins w:id="3662" w:author="Rapporteur" w:date="2022-05-24T11:49:00Z">
        <w:r w:rsidR="000D769E">
          <w:t>.</w:t>
        </w:r>
      </w:ins>
      <w:ins w:id="3663" w:author="S2-2204777" w:date="2022-05-24T08:26:00Z">
        <w:del w:id="3664" w:author="Rapporteur" w:date="2022-05-24T11:49:00Z">
          <w:r w:rsidRPr="00BE2DEE" w:rsidDel="000D769E">
            <w:delText xml:space="preserve"> </w:delText>
          </w:r>
        </w:del>
      </w:ins>
      <w:ins w:id="3665" w:author="Rapporteur" w:date="2022-05-24T11:49:00Z">
        <w:r w:rsidR="000D769E">
          <w:tab/>
        </w:r>
      </w:ins>
      <w:ins w:id="3666" w:author="S2-2204777" w:date="2022-05-24T08:26:00Z">
        <w:r w:rsidRPr="00BE2DEE">
          <w:t>After the completion of the SoR procedure, the UE may selects the a VPLMN (e.g. VPLMN 2) according to the PLMN list received in step</w:t>
        </w:r>
        <w:del w:id="3667" w:author="Rapporteur" w:date="2022-05-24T11:51:00Z">
          <w:r w:rsidRPr="00BE2DEE" w:rsidDel="000D769E">
            <w:delText xml:space="preserve"> </w:delText>
          </w:r>
        </w:del>
      </w:ins>
      <w:ins w:id="3668" w:author="Rapporteur" w:date="2022-05-24T11:51:00Z">
        <w:r w:rsidR="000D769E">
          <w:rPr>
            <w:lang w:val="en-US"/>
          </w:rPr>
          <w:t> </w:t>
        </w:r>
      </w:ins>
      <w:ins w:id="3669" w:author="S2-2204777" w:date="2022-05-24T08:26:00Z">
        <w:r w:rsidRPr="00BE2DEE">
          <w:t>9.</w:t>
        </w:r>
      </w:ins>
    </w:p>
    <w:p w14:paraId="45962DA9" w14:textId="77777777" w:rsidR="00086FA7" w:rsidRPr="00BE2DEE" w:rsidRDefault="00086FA7" w:rsidP="009833AC">
      <w:pPr>
        <w:pStyle w:val="B1"/>
        <w:rPr>
          <w:ins w:id="3670" w:author="S2-2204777" w:date="2022-05-24T08:26:00Z"/>
        </w:rPr>
      </w:pPr>
    </w:p>
    <w:p w14:paraId="2D6281AA" w14:textId="633D24BE" w:rsidR="00086FA7" w:rsidRPr="00BE2DEE" w:rsidRDefault="00086FA7" w:rsidP="00086FA7">
      <w:pPr>
        <w:pStyle w:val="31"/>
        <w:rPr>
          <w:ins w:id="3671" w:author="S2-2204777" w:date="2022-05-24T08:26:00Z"/>
          <w:szCs w:val="28"/>
          <w:lang w:eastAsia="zh-CN"/>
        </w:rPr>
      </w:pPr>
      <w:bookmarkStart w:id="3672" w:name="_Toc104302491"/>
      <w:bookmarkStart w:id="3673" w:name="_Toc104359457"/>
      <w:bookmarkStart w:id="3674" w:name="_Toc104789077"/>
      <w:ins w:id="3675" w:author="S2-2204777" w:date="2022-05-24T08:26:00Z">
        <w:r w:rsidRPr="00BE2DEE">
          <w:rPr>
            <w:szCs w:val="28"/>
            <w:lang w:eastAsia="zh-CN"/>
          </w:rPr>
          <w:t>6.</w:t>
        </w:r>
        <w:del w:id="3676" w:author="Rapporteur" w:date="2022-05-24T11:49:00Z">
          <w:r w:rsidRPr="00BE2DEE" w:rsidDel="000D769E">
            <w:rPr>
              <w:szCs w:val="28"/>
              <w:lang w:eastAsia="zh-CN"/>
            </w:rPr>
            <w:delText>X</w:delText>
          </w:r>
        </w:del>
      </w:ins>
      <w:ins w:id="3677" w:author="Rapporteur" w:date="2022-05-24T11:49:00Z">
        <w:r w:rsidR="000D769E">
          <w:rPr>
            <w:szCs w:val="28"/>
            <w:lang w:eastAsia="zh-CN"/>
          </w:rPr>
          <w:t>18</w:t>
        </w:r>
      </w:ins>
      <w:ins w:id="3678" w:author="S2-2204777" w:date="2022-05-24T08:26:00Z">
        <w:r w:rsidRPr="00BE2DEE">
          <w:rPr>
            <w:szCs w:val="28"/>
            <w:lang w:eastAsia="zh-CN"/>
          </w:rPr>
          <w:t>.3</w:t>
        </w:r>
        <w:r w:rsidRPr="00BE2DEE">
          <w:rPr>
            <w:szCs w:val="28"/>
            <w:lang w:eastAsia="zh-CN"/>
          </w:rPr>
          <w:tab/>
        </w:r>
        <w:r w:rsidRPr="00BE2DEE">
          <w:rPr>
            <w:szCs w:val="28"/>
          </w:rPr>
          <w:t xml:space="preserve">Impacts on </w:t>
        </w:r>
        <w:r w:rsidRPr="00BE2DEE">
          <w:rPr>
            <w:szCs w:val="28"/>
            <w:lang w:eastAsia="zh-CN"/>
          </w:rPr>
          <w:t>services,</w:t>
        </w:r>
        <w:r w:rsidRPr="00BE2DEE">
          <w:rPr>
            <w:szCs w:val="28"/>
          </w:rPr>
          <w:t xml:space="preserve"> entities and interfaces</w:t>
        </w:r>
        <w:bookmarkEnd w:id="3672"/>
        <w:bookmarkEnd w:id="3673"/>
        <w:bookmarkEnd w:id="3674"/>
      </w:ins>
    </w:p>
    <w:p w14:paraId="05281B49" w14:textId="77777777" w:rsidR="000D769E" w:rsidRDefault="00086FA7" w:rsidP="00086FA7">
      <w:pPr>
        <w:rPr>
          <w:ins w:id="3679" w:author="Rapporteur" w:date="2022-05-24T11:49:00Z"/>
          <w:noProof/>
        </w:rPr>
      </w:pPr>
      <w:ins w:id="3680" w:author="S2-2204777" w:date="2022-05-24T08:26:00Z">
        <w:r w:rsidRPr="00BE2DEE">
          <w:rPr>
            <w:noProof/>
          </w:rPr>
          <w:t>UE:</w:t>
        </w:r>
      </w:ins>
    </w:p>
    <w:p w14:paraId="3715255C" w14:textId="1EAD4F23" w:rsidR="00086FA7" w:rsidRPr="00BE2DEE" w:rsidRDefault="000D769E">
      <w:pPr>
        <w:pStyle w:val="B1"/>
        <w:rPr>
          <w:ins w:id="3681" w:author="S2-2204777" w:date="2022-05-24T08:26:00Z"/>
          <w:noProof/>
        </w:rPr>
        <w:pPrChange w:id="3682" w:author="Rapporteur" w:date="2022-05-24T11:50:00Z">
          <w:pPr/>
        </w:pPrChange>
      </w:pPr>
      <w:ins w:id="3683" w:author="Rapporteur" w:date="2022-05-24T11:49:00Z">
        <w:r>
          <w:rPr>
            <w:noProof/>
          </w:rPr>
          <w:t>-</w:t>
        </w:r>
      </w:ins>
      <w:ins w:id="3684" w:author="Rapporteur" w:date="2022-05-24T11:50:00Z">
        <w:r>
          <w:rPr>
            <w:noProof/>
          </w:rPr>
          <w:tab/>
        </w:r>
      </w:ins>
      <w:ins w:id="3685" w:author="S2-2204777" w:date="2022-05-24T08:26:00Z">
        <w:del w:id="3686" w:author="Rapporteur" w:date="2022-05-24T11:49:00Z">
          <w:r w:rsidR="00086FA7" w:rsidRPr="00BE2DEE" w:rsidDel="000D769E">
            <w:rPr>
              <w:noProof/>
            </w:rPr>
            <w:delText xml:space="preserve"> </w:delText>
          </w:r>
        </w:del>
        <w:r w:rsidR="00086FA7" w:rsidRPr="00BE2DEE">
          <w:rPr>
            <w:noProof/>
          </w:rPr>
          <w:t>sending secured assistance information (e.g. rejected and allowed NSSAI) to the UDM via AMF</w:t>
        </w:r>
      </w:ins>
    </w:p>
    <w:p w14:paraId="79C1B094" w14:textId="77777777" w:rsidR="000D769E" w:rsidRDefault="00086FA7" w:rsidP="00086FA7">
      <w:pPr>
        <w:rPr>
          <w:ins w:id="3687" w:author="Rapporteur" w:date="2022-05-24T11:50:00Z"/>
          <w:noProof/>
        </w:rPr>
      </w:pPr>
      <w:ins w:id="3688" w:author="S2-2204777" w:date="2022-05-24T08:26:00Z">
        <w:r w:rsidRPr="00BE2DEE">
          <w:rPr>
            <w:noProof/>
          </w:rPr>
          <w:t>AMF:</w:t>
        </w:r>
      </w:ins>
    </w:p>
    <w:p w14:paraId="414702A7" w14:textId="7A74E2D1" w:rsidR="00086FA7" w:rsidRPr="00BE2DEE" w:rsidRDefault="000D769E">
      <w:pPr>
        <w:pStyle w:val="B1"/>
        <w:rPr>
          <w:ins w:id="3689" w:author="S2-2204777" w:date="2022-05-24T08:26:00Z"/>
          <w:noProof/>
        </w:rPr>
        <w:pPrChange w:id="3690" w:author="Rapporteur" w:date="2022-05-24T11:50:00Z">
          <w:pPr/>
        </w:pPrChange>
      </w:pPr>
      <w:ins w:id="3691" w:author="Rapporteur" w:date="2022-05-24T11:50:00Z">
        <w:r>
          <w:rPr>
            <w:noProof/>
          </w:rPr>
          <w:t>-</w:t>
        </w:r>
        <w:r>
          <w:rPr>
            <w:noProof/>
          </w:rPr>
          <w:tab/>
        </w:r>
      </w:ins>
      <w:ins w:id="3692" w:author="S2-2204777" w:date="2022-05-24T08:26:00Z">
        <w:del w:id="3693" w:author="Rapporteur" w:date="2022-05-24T11:50:00Z">
          <w:r w:rsidR="00086FA7" w:rsidRPr="00BE2DEE" w:rsidDel="000D769E">
            <w:rPr>
              <w:noProof/>
            </w:rPr>
            <w:delText xml:space="preserve"> </w:delText>
          </w:r>
        </w:del>
        <w:r w:rsidR="00086FA7" w:rsidRPr="00BE2DEE">
          <w:rPr>
            <w:noProof/>
          </w:rPr>
          <w:t>Sending of allowed NSSAI and rejected NSSAI to the UDM.</w:t>
        </w:r>
      </w:ins>
    </w:p>
    <w:p w14:paraId="712E6A2D" w14:textId="77777777" w:rsidR="000D769E" w:rsidRDefault="00086FA7" w:rsidP="00086FA7">
      <w:pPr>
        <w:rPr>
          <w:ins w:id="3694" w:author="Rapporteur" w:date="2022-05-24T11:50:00Z"/>
          <w:noProof/>
        </w:rPr>
      </w:pPr>
      <w:ins w:id="3695" w:author="S2-2204777" w:date="2022-05-24T08:26:00Z">
        <w:r w:rsidRPr="00BE2DEE">
          <w:rPr>
            <w:noProof/>
          </w:rPr>
          <w:t>UDM:</w:t>
        </w:r>
      </w:ins>
    </w:p>
    <w:p w14:paraId="5C3D9E67" w14:textId="2698B724" w:rsidR="00086FA7" w:rsidRPr="00BE2DEE" w:rsidRDefault="000D769E">
      <w:pPr>
        <w:pStyle w:val="B1"/>
        <w:rPr>
          <w:ins w:id="3696" w:author="S2-2204777" w:date="2022-05-24T08:26:00Z"/>
          <w:noProof/>
        </w:rPr>
        <w:pPrChange w:id="3697" w:author="Rapporteur" w:date="2022-05-24T11:50:00Z">
          <w:pPr/>
        </w:pPrChange>
      </w:pPr>
      <w:ins w:id="3698" w:author="Rapporteur" w:date="2022-05-24T11:50:00Z">
        <w:r w:rsidRPr="000D769E">
          <w:rPr>
            <w:noProof/>
          </w:rPr>
          <w:t>-</w:t>
        </w:r>
        <w:r>
          <w:rPr>
            <w:noProof/>
          </w:rPr>
          <w:tab/>
        </w:r>
      </w:ins>
      <w:ins w:id="3699" w:author="S2-2204777" w:date="2022-05-24T08:26:00Z">
        <w:del w:id="3700" w:author="Rapporteur" w:date="2022-05-24T11:50:00Z">
          <w:r w:rsidR="00086FA7" w:rsidRPr="00BE2DEE" w:rsidDel="000D769E">
            <w:rPr>
              <w:noProof/>
            </w:rPr>
            <w:delText xml:space="preserve"> </w:delText>
          </w:r>
        </w:del>
        <w:r w:rsidR="00086FA7" w:rsidRPr="00BE2DEE">
          <w:rPr>
            <w:noProof/>
          </w:rPr>
          <w:t>determines to trigger SoR based on rejected NSSAI and allowed NSSAI.</w:t>
        </w:r>
      </w:ins>
    </w:p>
    <w:p w14:paraId="4BB6A78F" w14:textId="77777777" w:rsidR="000D769E" w:rsidRDefault="00086FA7" w:rsidP="00086FA7">
      <w:pPr>
        <w:rPr>
          <w:ins w:id="3701" w:author="Rapporteur" w:date="2022-05-24T11:50:00Z"/>
          <w:noProof/>
        </w:rPr>
      </w:pPr>
      <w:ins w:id="3702" w:author="S2-2204777" w:date="2022-05-24T08:26:00Z">
        <w:r w:rsidRPr="00BE2DEE">
          <w:rPr>
            <w:noProof/>
          </w:rPr>
          <w:t>SoR-AF:</w:t>
        </w:r>
      </w:ins>
    </w:p>
    <w:p w14:paraId="42F2B82C" w14:textId="7380AE2C" w:rsidR="00086FA7" w:rsidRPr="00753184" w:rsidRDefault="000D769E">
      <w:pPr>
        <w:pStyle w:val="B1"/>
        <w:rPr>
          <w:ins w:id="3703" w:author="S2-2204777" w:date="2022-05-24T08:26:00Z"/>
          <w:noProof/>
        </w:rPr>
        <w:pPrChange w:id="3704" w:author="Rapporteur" w:date="2022-05-24T11:50:00Z">
          <w:pPr/>
        </w:pPrChange>
      </w:pPr>
      <w:ins w:id="3705" w:author="Rapporteur" w:date="2022-05-24T11:50:00Z">
        <w:r>
          <w:rPr>
            <w:noProof/>
          </w:rPr>
          <w:t>-</w:t>
        </w:r>
        <w:r>
          <w:rPr>
            <w:noProof/>
          </w:rPr>
          <w:tab/>
        </w:r>
      </w:ins>
      <w:ins w:id="3706" w:author="S2-2204777" w:date="2022-05-24T08:26:00Z">
        <w:del w:id="3707" w:author="Rapporteur" w:date="2022-05-24T11:50:00Z">
          <w:r w:rsidR="00086FA7" w:rsidRPr="00BE2DEE" w:rsidDel="000D769E">
            <w:rPr>
              <w:noProof/>
            </w:rPr>
            <w:delText xml:space="preserve"> </w:delText>
          </w:r>
        </w:del>
        <w:r w:rsidR="00086FA7" w:rsidRPr="00BE2DEE">
          <w:rPr>
            <w:noProof/>
          </w:rPr>
          <w:t>SoR AF preparing the preffered PLMN list based on the rejected NSSAI and Allowed NSSAI.</w:t>
        </w:r>
      </w:ins>
    </w:p>
    <w:p w14:paraId="0C6E440B" w14:textId="4DDD41DB" w:rsidR="00086FA7" w:rsidRPr="00316C58" w:rsidRDefault="00086FA7" w:rsidP="00086FA7">
      <w:pPr>
        <w:pStyle w:val="21"/>
        <w:rPr>
          <w:ins w:id="3708" w:author="S2-2204778" w:date="2022-05-24T08:27:00Z"/>
          <w:rFonts w:cs="Arial"/>
        </w:rPr>
      </w:pPr>
      <w:bookmarkStart w:id="3709" w:name="_Toc104302492"/>
      <w:bookmarkStart w:id="3710" w:name="_Toc104359458"/>
      <w:bookmarkStart w:id="3711" w:name="_Toc104789078"/>
      <w:ins w:id="3712" w:author="S2-2204778" w:date="2022-05-24T08:27:00Z">
        <w:r w:rsidRPr="00316C58">
          <w:rPr>
            <w:lang w:eastAsia="zh-CN"/>
          </w:rPr>
          <w:t>6.</w:t>
        </w:r>
        <w:del w:id="3713" w:author="Rapporteur" w:date="2022-05-24T11:52:00Z">
          <w:r w:rsidRPr="00316C58" w:rsidDel="004F2DC6">
            <w:rPr>
              <w:rFonts w:hint="eastAsia"/>
              <w:lang w:eastAsia="zh-CN"/>
            </w:rPr>
            <w:delText>X</w:delText>
          </w:r>
        </w:del>
      </w:ins>
      <w:ins w:id="3714" w:author="Rapporteur" w:date="2022-05-24T11:52:00Z">
        <w:r w:rsidR="004F2DC6">
          <w:rPr>
            <w:lang w:eastAsia="zh-CN"/>
          </w:rPr>
          <w:t>19</w:t>
        </w:r>
      </w:ins>
      <w:ins w:id="3715" w:author="S2-2204778" w:date="2022-05-24T08:27:00Z">
        <w:r w:rsidRPr="00316C58">
          <w:rPr>
            <w:rFonts w:hint="eastAsia"/>
            <w:lang w:eastAsia="ko-KR"/>
          </w:rPr>
          <w:tab/>
        </w:r>
        <w:r w:rsidRPr="00316C58">
          <w:t>Solution</w:t>
        </w:r>
        <w:r w:rsidRPr="00316C58">
          <w:rPr>
            <w:rFonts w:hint="eastAsia"/>
            <w:lang w:eastAsia="zh-CN"/>
          </w:rPr>
          <w:t xml:space="preserve"> #</w:t>
        </w:r>
        <w:del w:id="3716" w:author="Rapporteur" w:date="2022-05-24T11:52:00Z">
          <w:r w:rsidRPr="00316C58" w:rsidDel="004F2DC6">
            <w:rPr>
              <w:lang w:eastAsia="zh-CN"/>
            </w:rPr>
            <w:delText>X</w:delText>
          </w:r>
        </w:del>
      </w:ins>
      <w:ins w:id="3717" w:author="Rapporteur" w:date="2022-05-24T11:52:00Z">
        <w:r w:rsidR="004F2DC6">
          <w:rPr>
            <w:lang w:eastAsia="zh-CN"/>
          </w:rPr>
          <w:t>19</w:t>
        </w:r>
      </w:ins>
      <w:ins w:id="3718" w:author="S2-2204778" w:date="2022-05-24T08:27:00Z">
        <w:r w:rsidRPr="00316C58">
          <w:rPr>
            <w:lang w:eastAsia="zh-CN"/>
          </w:rPr>
          <w:t xml:space="preserve">: </w:t>
        </w:r>
        <w:del w:id="3719" w:author="Rapporteur" w:date="2022-05-30T07:36:00Z">
          <w:r w:rsidRPr="00316C58" w:rsidDel="00D77450">
            <w:rPr>
              <w:rFonts w:cs="Arial"/>
            </w:rPr>
            <w:delText>c</w:delText>
          </w:r>
        </w:del>
      </w:ins>
      <w:ins w:id="3720" w:author="Rapporteur" w:date="2022-05-30T07:36:00Z">
        <w:r w:rsidR="00D77450">
          <w:rPr>
            <w:rFonts w:cs="Arial"/>
          </w:rPr>
          <w:t>C</w:t>
        </w:r>
      </w:ins>
      <w:ins w:id="3721" w:author="S2-2204778" w:date="2022-05-24T08:27:00Z">
        <w:r w:rsidRPr="00316C58">
          <w:rPr>
            <w:rFonts w:cs="Arial"/>
          </w:rPr>
          <w:t>onfiguring the UE with network slice aware preferred PLMNs lists</w:t>
        </w:r>
        <w:bookmarkEnd w:id="3709"/>
        <w:bookmarkEnd w:id="3710"/>
        <w:bookmarkEnd w:id="3711"/>
        <w:del w:id="3722" w:author="Rapporteur" w:date="2022-05-24T11:52:00Z">
          <w:r w:rsidRPr="00316C58" w:rsidDel="004F2DC6">
            <w:rPr>
              <w:rFonts w:cs="Arial"/>
            </w:rPr>
            <w:delText xml:space="preserve">  </w:delText>
          </w:r>
        </w:del>
      </w:ins>
    </w:p>
    <w:p w14:paraId="7D3519FB" w14:textId="76CC6712" w:rsidR="00086FA7" w:rsidRPr="00316C58" w:rsidRDefault="00086FA7" w:rsidP="00086FA7">
      <w:pPr>
        <w:pStyle w:val="31"/>
        <w:rPr>
          <w:ins w:id="3723" w:author="S2-2204778" w:date="2022-05-24T08:27:00Z"/>
          <w:rFonts w:eastAsia="맑은 고딕"/>
          <w:lang w:eastAsia="ko-KR"/>
        </w:rPr>
      </w:pPr>
      <w:bookmarkStart w:id="3724" w:name="_Toc104302493"/>
      <w:bookmarkStart w:id="3725" w:name="_Toc104359459"/>
      <w:bookmarkStart w:id="3726" w:name="_Toc104789079"/>
      <w:ins w:id="3727" w:author="S2-2204778" w:date="2022-05-24T08:27:00Z">
        <w:r w:rsidRPr="00316C58">
          <w:rPr>
            <w:rFonts w:eastAsia="맑은 고딕"/>
            <w:lang w:eastAsia="ko-KR"/>
          </w:rPr>
          <w:t>6.</w:t>
        </w:r>
        <w:del w:id="3728" w:author="Rapporteur" w:date="2022-05-24T11:52:00Z">
          <w:r w:rsidRPr="00316C58" w:rsidDel="004F2DC6">
            <w:rPr>
              <w:rFonts w:eastAsia="맑은 고딕"/>
              <w:lang w:eastAsia="ko-KR"/>
            </w:rPr>
            <w:delText>X</w:delText>
          </w:r>
        </w:del>
      </w:ins>
      <w:ins w:id="3729" w:author="Rapporteur" w:date="2022-05-24T11:52:00Z">
        <w:r w:rsidR="004F2DC6">
          <w:rPr>
            <w:rFonts w:eastAsia="맑은 고딕"/>
            <w:lang w:eastAsia="ko-KR"/>
          </w:rPr>
          <w:t>19</w:t>
        </w:r>
      </w:ins>
      <w:ins w:id="3730" w:author="S2-2204778" w:date="2022-05-24T08:27:00Z">
        <w:r w:rsidRPr="00316C58">
          <w:rPr>
            <w:rFonts w:eastAsia="맑은 고딕"/>
            <w:lang w:eastAsia="ko-KR"/>
          </w:rPr>
          <w:t>.1</w:t>
        </w:r>
        <w:r w:rsidRPr="00316C58">
          <w:rPr>
            <w:rFonts w:eastAsia="맑은 고딕"/>
            <w:lang w:eastAsia="ko-KR"/>
          </w:rPr>
          <w:tab/>
          <w:t>Introduction</w:t>
        </w:r>
        <w:bookmarkEnd w:id="3724"/>
        <w:bookmarkEnd w:id="3725"/>
        <w:bookmarkEnd w:id="3726"/>
      </w:ins>
    </w:p>
    <w:p w14:paraId="7932B707" w14:textId="77777777" w:rsidR="00086FA7" w:rsidRDefault="00086FA7" w:rsidP="00086FA7">
      <w:pPr>
        <w:rPr>
          <w:ins w:id="3731" w:author="S2-2204778" w:date="2022-05-24T08:27:00Z"/>
        </w:rPr>
      </w:pPr>
      <w:ins w:id="3732" w:author="S2-2204778" w:date="2022-05-24T08:27:00Z">
        <w:r w:rsidRPr="00316C58">
          <w:rPr>
            <w:lang w:val="en-US" w:eastAsia="ko-KR"/>
          </w:rPr>
          <w:t xml:space="preserve">This solution aims to address the key issues#2: </w:t>
        </w:r>
        <w:r w:rsidRPr="00316C58">
          <w:t xml:space="preserve">Support of providing </w:t>
        </w:r>
        <w:r w:rsidRPr="00316C58">
          <w:rPr>
            <w:lang w:eastAsia="ko-KR"/>
          </w:rPr>
          <w:t>VPLMN network slice information to a roaming UE</w:t>
        </w:r>
        <w:r w:rsidRPr="00316C58">
          <w:rPr>
            <w:rFonts w:eastAsia="DengXian"/>
            <w:lang w:eastAsia="zh-CN"/>
          </w:rPr>
          <w:t xml:space="preserve"> by enhancing SoR with slice aware preferred PLMN lists</w:t>
        </w:r>
        <w:r w:rsidRPr="00316C58">
          <w:t>.</w:t>
        </w:r>
      </w:ins>
    </w:p>
    <w:p w14:paraId="29A489B2" w14:textId="77777777" w:rsidR="00086FA7" w:rsidRPr="00316C58" w:rsidRDefault="00086FA7" w:rsidP="00086FA7">
      <w:pPr>
        <w:rPr>
          <w:ins w:id="3733" w:author="S2-2204778" w:date="2022-05-24T08:27:00Z"/>
          <w:rFonts w:eastAsia="맑은 고딕"/>
          <w:lang w:val="en-US" w:eastAsia="ko-KR"/>
        </w:rPr>
      </w:pPr>
      <w:ins w:id="3734" w:author="S2-2204778" w:date="2022-05-24T08:27:00Z">
        <w:r w:rsidRPr="004F2DC6">
          <w:rPr>
            <w:rPrChange w:id="3735" w:author="Rapporteur" w:date="2022-05-24T11:52:00Z">
              <w:rPr>
                <w:highlight w:val="yellow"/>
              </w:rPr>
            </w:rPrChange>
          </w:rPr>
          <w:t>This solution relies on (e.g. existing) SoR or UE configuration methods that enable delivery of SoR information to the UE.</w:t>
        </w:r>
      </w:ins>
    </w:p>
    <w:p w14:paraId="284338C6" w14:textId="4A9EBE8C" w:rsidR="00086FA7" w:rsidRPr="00316C58" w:rsidRDefault="00086FA7" w:rsidP="00086FA7">
      <w:pPr>
        <w:pStyle w:val="31"/>
        <w:rPr>
          <w:ins w:id="3736" w:author="S2-2204778" w:date="2022-05-24T08:27:00Z"/>
        </w:rPr>
      </w:pPr>
      <w:bookmarkStart w:id="3737" w:name="_Toc104302494"/>
      <w:bookmarkStart w:id="3738" w:name="_Toc104359460"/>
      <w:bookmarkStart w:id="3739" w:name="_Toc104789080"/>
      <w:ins w:id="3740" w:author="S2-2204778" w:date="2022-05-24T08:27:00Z">
        <w:r w:rsidRPr="00316C58">
          <w:t>6.</w:t>
        </w:r>
        <w:del w:id="3741" w:author="Rapporteur" w:date="2022-05-24T11:52:00Z">
          <w:r w:rsidRPr="00316C58" w:rsidDel="004F2DC6">
            <w:rPr>
              <w:rFonts w:hint="eastAsia"/>
            </w:rPr>
            <w:delText>X</w:delText>
          </w:r>
        </w:del>
      </w:ins>
      <w:ins w:id="3742" w:author="Rapporteur" w:date="2022-05-24T11:52:00Z">
        <w:r w:rsidR="004F2DC6">
          <w:t>19</w:t>
        </w:r>
      </w:ins>
      <w:ins w:id="3743" w:author="S2-2204778" w:date="2022-05-24T08:27:00Z">
        <w:r w:rsidRPr="00316C58">
          <w:t>.2</w:t>
        </w:r>
        <w:r w:rsidRPr="00316C58">
          <w:rPr>
            <w:rFonts w:hint="eastAsia"/>
          </w:rPr>
          <w:tab/>
        </w:r>
        <w:r w:rsidRPr="00316C58">
          <w:t xml:space="preserve">Functional </w:t>
        </w:r>
        <w:r w:rsidRPr="00316C58">
          <w:rPr>
            <w:rFonts w:hint="eastAsia"/>
          </w:rPr>
          <w:t>Description</w:t>
        </w:r>
        <w:bookmarkEnd w:id="3737"/>
        <w:bookmarkEnd w:id="3738"/>
        <w:bookmarkEnd w:id="3739"/>
      </w:ins>
    </w:p>
    <w:p w14:paraId="35E5C5DE" w14:textId="71398DD8" w:rsidR="00086FA7" w:rsidRPr="00316C58" w:rsidRDefault="00086FA7" w:rsidP="00086FA7">
      <w:pPr>
        <w:rPr>
          <w:ins w:id="3744" w:author="S2-2204778" w:date="2022-05-24T08:27:00Z"/>
        </w:rPr>
      </w:pPr>
      <w:ins w:id="3745" w:author="S2-2204778" w:date="2022-05-24T08:27:00Z">
        <w:r w:rsidRPr="00316C58">
          <w:t>It is normal practice for operators to configure the UE with a (set of) preferred PLMN(s) in a certain country while the UEs</w:t>
        </w:r>
        <w:r w:rsidRPr="00316C58" w:rsidDel="00B26E77">
          <w:t xml:space="preserve"> </w:t>
        </w:r>
        <w:r w:rsidRPr="00316C58">
          <w:t>are roaming. In the 5GS this set of preferences may e.g. be configured or updated in the UE using the SoR (Steering of Roaming) procedure defined in TS 23.502 [5] and TS 33.501 [</w:t>
        </w:r>
        <w:del w:id="3746" w:author="Rapporteur" w:date="2022-05-24T11:54:00Z">
          <w:r w:rsidRPr="00316C58" w:rsidDel="0097696D">
            <w:delText>y</w:delText>
          </w:r>
        </w:del>
      </w:ins>
      <w:ins w:id="3747" w:author="Rapporteur" w:date="2022-05-24T11:54:00Z">
        <w:r w:rsidR="0097696D">
          <w:t>14</w:t>
        </w:r>
      </w:ins>
      <w:ins w:id="3748" w:author="S2-2204778" w:date="2022-05-24T08:27:00Z">
        <w:r w:rsidRPr="00316C58">
          <w:t>].</w:t>
        </w:r>
      </w:ins>
    </w:p>
    <w:p w14:paraId="4AE4A97E" w14:textId="3B9B5205" w:rsidR="00086FA7" w:rsidRPr="00316C58" w:rsidRDefault="00086FA7" w:rsidP="00086FA7">
      <w:pPr>
        <w:rPr>
          <w:ins w:id="3749" w:author="S2-2204778" w:date="2022-05-24T08:27:00Z"/>
        </w:rPr>
      </w:pPr>
      <w:ins w:id="3750" w:author="S2-2204778" w:date="2022-05-24T08:27:00Z">
        <w:r w:rsidRPr="00316C58">
          <w:t>TS</w:t>
        </w:r>
        <w:del w:id="3751" w:author="Rapporteur" w:date="2022-05-24T11:54:00Z">
          <w:r w:rsidRPr="00316C58" w:rsidDel="0097696D">
            <w:delText xml:space="preserve"> </w:delText>
          </w:r>
        </w:del>
      </w:ins>
      <w:ins w:id="3752" w:author="Rapporteur" w:date="2022-05-24T11:54:00Z">
        <w:r w:rsidR="0097696D">
          <w:t> </w:t>
        </w:r>
      </w:ins>
      <w:ins w:id="3753" w:author="S2-2204778" w:date="2022-05-24T08:27:00Z">
        <w:r w:rsidRPr="00316C58">
          <w:t>23.502</w:t>
        </w:r>
      </w:ins>
      <w:ins w:id="3754" w:author="Rapporteur" w:date="2022-05-24T11:54:00Z">
        <w:r w:rsidR="0097696D">
          <w:t> [5]</w:t>
        </w:r>
      </w:ins>
      <w:ins w:id="3755" w:author="S2-2204778" w:date="2022-05-24T08:27:00Z">
        <w:r w:rsidRPr="00316C58">
          <w:t xml:space="preserve"> reads:</w:t>
        </w:r>
      </w:ins>
    </w:p>
    <w:p w14:paraId="41472A6E" w14:textId="77777777" w:rsidR="00086FA7" w:rsidRPr="00316C58" w:rsidRDefault="00086FA7" w:rsidP="00086FA7">
      <w:pPr>
        <w:rPr>
          <w:ins w:id="3756" w:author="S2-2204778" w:date="2022-05-24T08:27:00Z"/>
        </w:rPr>
      </w:pPr>
      <w:ins w:id="3757" w:author="S2-2204778" w:date="2022-05-24T08:27:00Z">
        <w:r w:rsidRPr="00316C58">
          <w:t>"</w:t>
        </w:r>
        <w:del w:id="3758" w:author="Rapporteur" w:date="2022-05-24T11:54:00Z">
          <w:r w:rsidRPr="00316C58" w:rsidDel="0097696D">
            <w:delText xml:space="preserve"> </w:delText>
          </w:r>
        </w:del>
        <w:r w:rsidRPr="00316C58">
          <w:t>During registration the Home Network can provide Steering of Roaming informat</w:t>
        </w:r>
        <w:r w:rsidRPr="00316C58">
          <w:lastRenderedPageBreak/>
          <w: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 23.122 [22]."</w:t>
        </w:r>
      </w:ins>
    </w:p>
    <w:p w14:paraId="623387C3" w14:textId="50A65A83" w:rsidR="00086FA7" w:rsidRPr="00316C58" w:rsidRDefault="00086FA7" w:rsidP="00086FA7">
      <w:pPr>
        <w:rPr>
          <w:ins w:id="3759" w:author="S2-2204778" w:date="2022-05-24T08:27:00Z"/>
        </w:rPr>
      </w:pPr>
      <w:ins w:id="3760" w:author="S2-2204778" w:date="2022-05-24T08:27:00Z">
        <w:r w:rsidRPr="00316C58">
          <w:t>The home operator may want the UE to remain with a list of preferred PLMNs</w:t>
        </w:r>
        <w:del w:id="3761" w:author="Rapporteur" w:date="2022-05-24T11:55:00Z">
          <w:r w:rsidRPr="00316C58" w:rsidDel="0097696D">
            <w:delText xml:space="preserve"> </w:delText>
          </w:r>
        </w:del>
        <w:r w:rsidRPr="00316C58">
          <w:t xml:space="preserve"> (i.e. PLMNs in the "User Controlled PLMN Selector with Access Technology" and the "Operator Controlled PLMN Selector with Access Technology"), unless the UE requires to use a network slice which these PLMNs do not support. Also, the home operator may have specific preferred PLMN list when specific network slices are used. This is not possible today with the current PLMN selection mechanisms as the UE will, in automatic PLMN selection, always remain with the preferred PLMNs (in respective priority order) if they are available.</w:t>
        </w:r>
      </w:ins>
    </w:p>
    <w:p w14:paraId="6DEC40D1" w14:textId="77777777" w:rsidR="00086FA7" w:rsidRPr="00316C58" w:rsidRDefault="00086FA7" w:rsidP="00086FA7">
      <w:pPr>
        <w:rPr>
          <w:ins w:id="3762" w:author="S2-2204778" w:date="2022-05-24T08:27:00Z"/>
        </w:rPr>
      </w:pPr>
      <w:ins w:id="3763" w:author="S2-2204778" w:date="2022-05-24T08:27:00Z">
        <w:r w:rsidRPr="00316C58">
          <w:t>This solution proposes to configure the UE with additional network slice aware PLMN selection information, in the form of one or more lists of PLMNs that are preferred when the UE requires to use a respective S-NSSAI of the HPLMN. The S-NSSAI values in this information are the HPLMN S-NSSAIs (i.e. the mapped value of the S-NSSAIs in the V-PLMN are not considered, and so there is no impact on this solution if the VPLMNs decide to change the value of S-NSSAI they use to identify the network slice locally). The UE therefore can be configured with the preferred PLMN list as today and additional Network-Slice-Aware PLMN lists per S-NSSAI which may take precedence as an exception over the preferred PLMN list. In other words, the UE may be configured with:</w:t>
        </w:r>
      </w:ins>
    </w:p>
    <w:p w14:paraId="1B7F913B" w14:textId="77777777" w:rsidR="00086FA7" w:rsidRPr="00316C58" w:rsidRDefault="00086FA7" w:rsidP="00086FA7">
      <w:pPr>
        <w:pStyle w:val="B1"/>
        <w:rPr>
          <w:ins w:id="3764" w:author="S2-2204778" w:date="2022-05-24T08:27:00Z"/>
        </w:rPr>
      </w:pPr>
      <w:ins w:id="3765" w:author="S2-2204778" w:date="2022-05-24T08:27:00Z">
        <w:r w:rsidRPr="00316C58">
          <w:t>-</w:t>
        </w:r>
        <w:r w:rsidRPr="00316C58">
          <w:tab/>
          <w:t xml:space="preserve">nothing (i.e. neither "Operator Controlled PLMN Selector with Access Technology" nor Network Slice Aware PLMN list); </w:t>
        </w:r>
      </w:ins>
    </w:p>
    <w:p w14:paraId="07F34F4A" w14:textId="77777777" w:rsidR="00086FA7" w:rsidRPr="00316C58" w:rsidRDefault="00086FA7" w:rsidP="00086FA7">
      <w:pPr>
        <w:pStyle w:val="B1"/>
        <w:rPr>
          <w:ins w:id="3766" w:author="S2-2204778" w:date="2022-05-24T08:27:00Z"/>
        </w:rPr>
      </w:pPr>
      <w:ins w:id="3767" w:author="S2-2204778" w:date="2022-05-24T08:27:00Z">
        <w:r w:rsidRPr="00316C58">
          <w:t>-</w:t>
        </w:r>
        <w:r w:rsidRPr="00316C58">
          <w:tab/>
          <w:t>just a preferred PLMNs list (e.g. "Operator Controlled PLMN Selector with Access Technology");</w:t>
        </w:r>
      </w:ins>
    </w:p>
    <w:p w14:paraId="1C358EF8" w14:textId="77777777" w:rsidR="00086FA7" w:rsidRPr="00316C58" w:rsidRDefault="00086FA7" w:rsidP="00086FA7">
      <w:pPr>
        <w:pStyle w:val="B1"/>
        <w:rPr>
          <w:ins w:id="3768" w:author="S2-2204778" w:date="2022-05-24T08:27:00Z"/>
        </w:rPr>
      </w:pPr>
      <w:ins w:id="3769" w:author="S2-2204778" w:date="2022-05-24T08:27:00Z">
        <w:r w:rsidRPr="00316C58">
          <w:t>-</w:t>
        </w:r>
        <w:r w:rsidRPr="00316C58">
          <w:tab/>
          <w:t>a mix of preferred PLMN list and at least one Network-Slice-Aware PLMN list; or</w:t>
        </w:r>
      </w:ins>
    </w:p>
    <w:p w14:paraId="4DBA85B4" w14:textId="77777777" w:rsidR="00086FA7" w:rsidRPr="00316C58" w:rsidRDefault="00086FA7" w:rsidP="00086FA7">
      <w:pPr>
        <w:pStyle w:val="B1"/>
        <w:rPr>
          <w:ins w:id="3770" w:author="S2-2204778" w:date="2022-05-24T08:27:00Z"/>
        </w:rPr>
      </w:pPr>
      <w:ins w:id="3771" w:author="S2-2204778" w:date="2022-05-24T08:27:00Z">
        <w:r w:rsidRPr="00316C58">
          <w:t>-</w:t>
        </w:r>
        <w:r w:rsidRPr="00316C58">
          <w:tab/>
          <w:t xml:space="preserve">at least one Network-Slice-Aware PLMN list. </w:t>
        </w:r>
      </w:ins>
    </w:p>
    <w:p w14:paraId="07A81A6B" w14:textId="77777777" w:rsidR="00086FA7" w:rsidRPr="00316C58" w:rsidRDefault="00086FA7" w:rsidP="00086FA7">
      <w:pPr>
        <w:rPr>
          <w:ins w:id="3772" w:author="S2-2204778" w:date="2022-05-24T08:27:00Z"/>
        </w:rPr>
      </w:pPr>
      <w:ins w:id="3773" w:author="S2-2204778" w:date="2022-05-24T08:27:00Z">
        <w:r w:rsidRPr="00316C58">
          <w:t xml:space="preserve">The UE is configured with a Network-Slice-Aware PLMN list of alternate (potentially ordered by a priority value) PLMN IDs associated with the supported S-NSSAIs. Some of the S-NSSAIs may not be supported (or are preferred instead of) by the PLMNs in the "Operator Controlled PLMN Selector with Access Technology" list. </w:t>
        </w:r>
      </w:ins>
    </w:p>
    <w:p w14:paraId="570A2E0C" w14:textId="77777777" w:rsidR="00086FA7" w:rsidRPr="00316C58" w:rsidRDefault="00086FA7" w:rsidP="00086FA7">
      <w:pPr>
        <w:rPr>
          <w:ins w:id="3774" w:author="S2-2204778" w:date="2022-05-24T08:27:00Z"/>
        </w:rPr>
      </w:pPr>
      <w:ins w:id="3775" w:author="S2-2204778" w:date="2022-05-24T08:27:00Z">
        <w:r w:rsidRPr="00316C58">
          <w:t xml:space="preserve">When the Network-Slice-Aware PLMN list is provided for an S-NSSAI and this S-NSSAI is required but not yet allowed or rejected, this is a trigger for evaluation by the UE whether to consider the Network-Slice-Aware PLMN list to perform PLMN selection. </w:t>
        </w:r>
      </w:ins>
    </w:p>
    <w:p w14:paraId="3C955E86" w14:textId="77777777" w:rsidR="00086FA7" w:rsidRPr="00316C58" w:rsidRDefault="00086FA7" w:rsidP="00086FA7">
      <w:pPr>
        <w:rPr>
          <w:ins w:id="3776" w:author="S2-2204778" w:date="2022-05-24T08:27:00Z"/>
        </w:rPr>
      </w:pPr>
      <w:ins w:id="3777" w:author="S2-2204778" w:date="2022-05-24T08:27:00Z">
        <w:r w:rsidRPr="00316C58">
          <w:t xml:space="preserve">The Network-Slice-Aware PLMN list may be associated with validity parameters (e.g. location in particular country or time period restriction). If so, the UE applies the configuration when the validity restriction is fulfilled. </w:t>
        </w:r>
      </w:ins>
    </w:p>
    <w:p w14:paraId="4957FE31" w14:textId="77777777" w:rsidR="00086FA7" w:rsidRPr="00316C58" w:rsidRDefault="00086FA7" w:rsidP="00086FA7">
      <w:pPr>
        <w:rPr>
          <w:ins w:id="3778" w:author="S2-2204778" w:date="2022-05-24T08:27:00Z"/>
        </w:rPr>
      </w:pPr>
      <w:ins w:id="3779" w:author="S2-2204778" w:date="2022-05-24T08:27:00Z">
        <w:r w:rsidRPr="00316C58">
          <w:t xml:space="preserve">When attempting to use/register with a S-NSSAI associated with a Network-Slice-Aware PLMN list, the UE prefers and selects one of the PLMNs identified in the Network-Slice-Aware PLMN list if a PLMN ID is present in such list for this S-NSSAI that is of higher priority of the current PLMN, or if the PLMN ID of the current PLMN is not among the PLMN IDs in the Network-Slice-Aware PLMN list for the S-NSSAI.  The UE may return to using the ordinary list of preferred PLMNs when it deregisters from all S-NSSAIs associated to any Network-Slice-Aware PLMN lists it is configured with, so in a sense the UE uses the </w:t>
        </w:r>
        <w:r w:rsidRPr="00316C58">
          <w:rPr>
            <w:rFonts w:cs="Arial"/>
          </w:rPr>
          <w:t>Network Slice Aware PLMN list when an S-NSSAI is not available in currently registered PLMN</w:t>
        </w:r>
        <w:r w:rsidRPr="00316C58">
          <w:t xml:space="preserve"> </w:t>
        </w:r>
        <w:r w:rsidRPr="00316C58">
          <w:rPr>
            <w:rFonts w:cs="Arial"/>
          </w:rPr>
          <w:t>or to find a PLMN wh</w:t>
        </w:r>
        <w:r w:rsidRPr="00316C58">
          <w:rPr>
            <w:rFonts w:cs="Arial"/>
          </w:rPr>
          <w:lastRenderedPageBreak/>
          <w:t>ich is preferable when some S-NSSAIs are associated to a Network Slice Aware PLMN list.</w:t>
        </w:r>
        <w:r w:rsidRPr="00316C58">
          <w:t>.</w:t>
        </w:r>
      </w:ins>
    </w:p>
    <w:p w14:paraId="4FBF6A87" w14:textId="2DEB24C1" w:rsidR="00086FA7" w:rsidRDefault="00086FA7" w:rsidP="00086FA7">
      <w:pPr>
        <w:rPr>
          <w:ins w:id="3780" w:author="S2-2204778" w:date="2022-05-24T08:27:00Z"/>
        </w:rPr>
      </w:pPr>
      <w:ins w:id="3781" w:author="S2-2204778" w:date="2022-05-24T08:27:00Z">
        <w:r w:rsidRPr="00316C58">
          <w:t xml:space="preserve">It is assumed that the UE at any time selects the PLMN ID which maximises the number of S-NSSAIs that the UE can use. </w:t>
        </w:r>
        <w:del w:id="3782" w:author="Rapporteur" w:date="2022-05-25T07:02:00Z">
          <w:r w:rsidRPr="00316C58" w:rsidDel="005477C7">
            <w:delText xml:space="preserve"> </w:delText>
          </w:r>
        </w:del>
        <w:r w:rsidRPr="00316C58">
          <w:t>If all S-NSSAIs can be used in a set of PLMNs, the UE selects the common PLMN ID across all the Network-Slice-Aware PLMN list which ranks higher on average. This average may also consider predefined weighted factors assigned to each Network Slice. In case a UE needs to use a network slice which is present in the Network-Slice-Aware PLMN list and another network slice which is not present in the Network Slice Aware PLMN list, then the UE shall give preference to the PLMNS in the order of the Network Slice Aware PLMN list. If there are no common PLMNs where both can be supported, then the UE will decide which slice to use based on local policy</w:t>
        </w:r>
      </w:ins>
      <w:ins w:id="3783" w:author="Rapporteur" w:date="2022-05-24T11:56:00Z">
        <w:r w:rsidR="0097696D">
          <w:t>.</w:t>
        </w:r>
      </w:ins>
      <w:ins w:id="3784" w:author="S2-2204778" w:date="2022-05-24T08:27:00Z">
        <w:r w:rsidRPr="00316C58">
          <w:t xml:space="preserve"> An example of a UE configuration with set of Network-Slice-Aware PLMN list is in figure 6.</w:t>
        </w:r>
        <w:del w:id="3785" w:author="Rapporteur" w:date="2022-05-24T11:55:00Z">
          <w:r w:rsidRPr="00316C58" w:rsidDel="0097696D">
            <w:delText>x</w:delText>
          </w:r>
        </w:del>
      </w:ins>
      <w:ins w:id="3786" w:author="Rapporteur" w:date="2022-05-24T11:55:00Z">
        <w:r w:rsidR="0097696D">
          <w:t>19</w:t>
        </w:r>
      </w:ins>
      <w:ins w:id="3787" w:author="S2-2204778" w:date="2022-05-24T08:27:00Z">
        <w:r w:rsidRPr="00316C58">
          <w:t>.</w:t>
        </w:r>
        <w:del w:id="3788" w:author="Rapporteur" w:date="2022-05-24T11:56:00Z">
          <w:r w:rsidRPr="00316C58" w:rsidDel="0097696D">
            <w:delText>1</w:delText>
          </w:r>
        </w:del>
      </w:ins>
      <w:ins w:id="3789" w:author="Rapporteur" w:date="2022-05-24T11:56:00Z">
        <w:r w:rsidR="0097696D">
          <w:t>2</w:t>
        </w:r>
      </w:ins>
      <w:ins w:id="3790" w:author="S2-2204778" w:date="2022-05-24T08:27:00Z">
        <w:r w:rsidRPr="00316C58">
          <w:t xml:space="preserve">-1. </w:t>
        </w:r>
        <w:del w:id="3791" w:author="Rapporteur" w:date="2022-05-24T11:55:00Z">
          <w:r w:rsidRPr="00316C58" w:rsidDel="0097696D">
            <w:delText xml:space="preserve"> </w:delText>
          </w:r>
        </w:del>
        <w:r w:rsidRPr="00316C58">
          <w:t>Alternatively, if the HPLMN does not provide a weight factor per S-NSSSAI with a Network-Slice-Aware PLMN list the UE can create internally a list of preferred S-NSSAIs, generate locally the weights accordingly and can select a PLMN ID (from the Network-Slice-Aware PLMN list) which serves the preferred S-NSSAIs.</w:t>
        </w:r>
      </w:ins>
    </w:p>
    <w:p w14:paraId="7D6696E1" w14:textId="0F1A54B1" w:rsidR="00086FA7" w:rsidRDefault="00086FA7" w:rsidP="0097696D">
      <w:pPr>
        <w:pStyle w:val="EditorsNote"/>
        <w:rPr>
          <w:ins w:id="3792" w:author="S2-2204778" w:date="2022-05-24T08:27:00Z"/>
        </w:rPr>
      </w:pPr>
      <w:ins w:id="3793" w:author="S2-2204778" w:date="2022-05-24T08:27:00Z">
        <w:del w:id="3794" w:author="Rapporteur" w:date="2022-05-24T11:56:00Z">
          <w:r w:rsidDel="0097696D">
            <w:delText xml:space="preserve"> </w:delText>
          </w:r>
        </w:del>
        <w:r>
          <w:t>Editor</w:t>
        </w:r>
      </w:ins>
      <w:ins w:id="3795" w:author="Rapporteur" w:date="2022-05-24T11:56:00Z">
        <w:r w:rsidR="0097696D">
          <w:t>'</w:t>
        </w:r>
      </w:ins>
      <w:ins w:id="3796" w:author="S2-2204778" w:date="2022-05-24T08:27:00Z">
        <w:r>
          <w:t xml:space="preserve">s </w:t>
        </w:r>
        <w:del w:id="3797" w:author="Rapporteur" w:date="2022-05-24T11:56:00Z">
          <w:r w:rsidDel="0097696D">
            <w:delText>N</w:delText>
          </w:r>
        </w:del>
      </w:ins>
      <w:ins w:id="3798" w:author="Rapporteur" w:date="2022-05-24T11:56:00Z">
        <w:r w:rsidR="0097696D">
          <w:t>n</w:t>
        </w:r>
      </w:ins>
      <w:ins w:id="3799" w:author="S2-2204778" w:date="2022-05-24T08:27:00Z">
        <w:r>
          <w:t>ote</w:t>
        </w:r>
        <w:del w:id="3800" w:author="Rapporteur" w:date="2022-05-24T11:56:00Z">
          <w:r w:rsidDel="0097696D">
            <w:delText>;</w:delText>
          </w:r>
        </w:del>
      </w:ins>
      <w:ins w:id="3801" w:author="Rapporteur" w:date="2022-05-24T11:56:00Z">
        <w:r w:rsidR="0097696D">
          <w:t>:</w:t>
        </w:r>
      </w:ins>
      <w:ins w:id="3802" w:author="S2-2204778" w:date="2022-05-24T08:27:00Z">
        <w:del w:id="3803" w:author="Rapporteur" w:date="2022-05-24T11:56:00Z">
          <w:r w:rsidDel="0097696D">
            <w:delText xml:space="preserve"> </w:delText>
          </w:r>
        </w:del>
      </w:ins>
      <w:ins w:id="3804" w:author="Rapporteur" w:date="2022-05-24T11:56:00Z">
        <w:r w:rsidR="0097696D">
          <w:tab/>
        </w:r>
      </w:ins>
      <w:ins w:id="3805" w:author="S2-2204778" w:date="2022-05-24T08:27:00Z">
        <w:r>
          <w:t>The use of weight factors or some other means is FFS .</w:t>
        </w:r>
      </w:ins>
    </w:p>
    <w:p w14:paraId="63B72DC6" w14:textId="4E59BC98" w:rsidR="00086FA7" w:rsidDel="0097696D" w:rsidRDefault="00086FA7" w:rsidP="005477C7">
      <w:pPr>
        <w:pStyle w:val="NO"/>
        <w:rPr>
          <w:ins w:id="3806" w:author="S2-2204778" w:date="2022-05-24T08:27:00Z"/>
          <w:del w:id="3807" w:author="Rapporteur" w:date="2022-05-24T11:56:00Z"/>
        </w:rPr>
      </w:pPr>
      <w:ins w:id="3808" w:author="S2-2204778" w:date="2022-05-24T08:27:00Z">
        <w:r>
          <w:t xml:space="preserve">NOTE </w:t>
        </w:r>
        <w:r>
          <w:tab/>
          <w:t>How the HPLMN generates these weight factors and in general the PLMN lists is outside the scope of 3GPP (as for existing SoR info).</w:t>
        </w:r>
      </w:ins>
    </w:p>
    <w:p w14:paraId="0563DE79" w14:textId="437082E1" w:rsidR="00086FA7" w:rsidRPr="00316C58" w:rsidRDefault="00086FA7">
      <w:pPr>
        <w:pStyle w:val="NO"/>
        <w:rPr>
          <w:ins w:id="3809" w:author="S2-2204778" w:date="2022-05-24T08:27:00Z"/>
        </w:rPr>
        <w:pPrChange w:id="3810" w:author="Rapporteur" w:date="2022-05-25T07:02:00Z">
          <w:pPr/>
        </w:pPrChange>
      </w:pPr>
      <w:ins w:id="3811" w:author="S2-2204778" w:date="2022-05-24T08:27:00Z">
        <w:del w:id="3812" w:author="Rapporteur" w:date="2022-05-24T11:56:00Z">
          <w:r w:rsidDel="0097696D">
            <w:delText xml:space="preserve"> </w:delText>
          </w:r>
        </w:del>
      </w:ins>
    </w:p>
    <w:tbl>
      <w:tblPr>
        <w:tblStyle w:val="a9"/>
        <w:tblW w:w="0" w:type="auto"/>
        <w:jc w:val="center"/>
        <w:tblLook w:val="04A0" w:firstRow="1" w:lastRow="0" w:firstColumn="1" w:lastColumn="0" w:noHBand="0" w:noVBand="1"/>
      </w:tblPr>
      <w:tblGrid>
        <w:gridCol w:w="2463"/>
        <w:gridCol w:w="2463"/>
        <w:gridCol w:w="2464"/>
      </w:tblGrid>
      <w:tr w:rsidR="00086FA7" w:rsidRPr="00316C58" w14:paraId="4E1B130E" w14:textId="77777777" w:rsidTr="00E557D6">
        <w:trPr>
          <w:jc w:val="center"/>
          <w:ins w:id="3813" w:author="S2-2204778" w:date="2022-05-24T08:27:00Z"/>
        </w:trPr>
        <w:tc>
          <w:tcPr>
            <w:tcW w:w="2463" w:type="dxa"/>
          </w:tcPr>
          <w:p w14:paraId="635A7DC1" w14:textId="77777777" w:rsidR="00086FA7" w:rsidRPr="00316C58" w:rsidRDefault="00086FA7" w:rsidP="00E557D6">
            <w:pPr>
              <w:rPr>
                <w:ins w:id="3814" w:author="S2-2204778" w:date="2022-05-24T08:27:00Z"/>
              </w:rPr>
            </w:pPr>
            <w:ins w:id="3815" w:author="S2-2204778" w:date="2022-05-24T08:27:00Z">
              <w:r w:rsidRPr="00316C58">
                <w:t>Weight</w:t>
              </w:r>
            </w:ins>
          </w:p>
        </w:tc>
        <w:tc>
          <w:tcPr>
            <w:tcW w:w="2463" w:type="dxa"/>
          </w:tcPr>
          <w:p w14:paraId="21973EFD" w14:textId="77777777" w:rsidR="00086FA7" w:rsidRPr="00316C58" w:rsidRDefault="00086FA7" w:rsidP="00E557D6">
            <w:pPr>
              <w:rPr>
                <w:ins w:id="3816" w:author="S2-2204778" w:date="2022-05-24T08:27:00Z"/>
              </w:rPr>
            </w:pPr>
            <w:ins w:id="3817" w:author="S2-2204778" w:date="2022-05-24T08:27:00Z">
              <w:r w:rsidRPr="00316C58">
                <w:t>S-NSSAI</w:t>
              </w:r>
            </w:ins>
          </w:p>
        </w:tc>
        <w:tc>
          <w:tcPr>
            <w:tcW w:w="2464" w:type="dxa"/>
          </w:tcPr>
          <w:p w14:paraId="42583CA3" w14:textId="77777777" w:rsidR="00086FA7" w:rsidRPr="00316C58" w:rsidRDefault="00086FA7" w:rsidP="00E557D6">
            <w:pPr>
              <w:rPr>
                <w:ins w:id="3818" w:author="S2-2204778" w:date="2022-05-24T08:27:00Z"/>
              </w:rPr>
            </w:pPr>
            <w:ins w:id="3819" w:author="S2-2204778" w:date="2022-05-24T08:27:00Z">
              <w:r w:rsidRPr="00316C58">
                <w:t>PLMN ID list with priority</w:t>
              </w:r>
            </w:ins>
          </w:p>
        </w:tc>
      </w:tr>
      <w:tr w:rsidR="00086FA7" w:rsidRPr="00316C58" w14:paraId="5D8594D1" w14:textId="77777777" w:rsidTr="00E557D6">
        <w:trPr>
          <w:jc w:val="center"/>
          <w:ins w:id="3820" w:author="S2-2204778" w:date="2022-05-24T08:27:00Z"/>
        </w:trPr>
        <w:tc>
          <w:tcPr>
            <w:tcW w:w="2463" w:type="dxa"/>
          </w:tcPr>
          <w:p w14:paraId="7FB6D1C1" w14:textId="77777777" w:rsidR="00086FA7" w:rsidRPr="00316C58" w:rsidRDefault="00086FA7" w:rsidP="00E557D6">
            <w:pPr>
              <w:rPr>
                <w:ins w:id="3821" w:author="S2-2204778" w:date="2022-05-24T08:27:00Z"/>
              </w:rPr>
            </w:pPr>
            <w:ins w:id="3822" w:author="S2-2204778" w:date="2022-05-24T08:27:00Z">
              <w:r w:rsidRPr="00316C58">
                <w:t>0.5</w:t>
              </w:r>
            </w:ins>
          </w:p>
        </w:tc>
        <w:tc>
          <w:tcPr>
            <w:tcW w:w="2463" w:type="dxa"/>
          </w:tcPr>
          <w:p w14:paraId="2399D8DE" w14:textId="77777777" w:rsidR="00086FA7" w:rsidRPr="00316C58" w:rsidRDefault="00086FA7" w:rsidP="00E557D6">
            <w:pPr>
              <w:rPr>
                <w:ins w:id="3823" w:author="S2-2204778" w:date="2022-05-24T08:27:00Z"/>
              </w:rPr>
            </w:pPr>
            <w:ins w:id="3824" w:author="S2-2204778" w:date="2022-05-24T08:27:00Z">
              <w:r w:rsidRPr="00316C58">
                <w:t>S-NSSA1 1</w:t>
              </w:r>
            </w:ins>
          </w:p>
        </w:tc>
        <w:tc>
          <w:tcPr>
            <w:tcW w:w="2464" w:type="dxa"/>
          </w:tcPr>
          <w:p w14:paraId="60218AF2" w14:textId="77777777" w:rsidR="00086FA7" w:rsidRPr="00316C58" w:rsidRDefault="00086FA7" w:rsidP="00E557D6">
            <w:pPr>
              <w:rPr>
                <w:ins w:id="3825" w:author="S2-2204778" w:date="2022-05-24T08:27:00Z"/>
              </w:rPr>
            </w:pPr>
            <w:ins w:id="3826" w:author="S2-2204778" w:date="2022-05-24T08:27:00Z">
              <w:r w:rsidRPr="00316C58">
                <w:t>PLMN1 prio 1</w:t>
              </w:r>
            </w:ins>
          </w:p>
          <w:p w14:paraId="01DC5F01" w14:textId="77777777" w:rsidR="00086FA7" w:rsidRPr="00316C58" w:rsidRDefault="00086FA7" w:rsidP="00E557D6">
            <w:pPr>
              <w:rPr>
                <w:ins w:id="3827" w:author="S2-2204778" w:date="2022-05-24T08:27:00Z"/>
              </w:rPr>
            </w:pPr>
            <w:ins w:id="3828" w:author="S2-2204778" w:date="2022-05-24T08:27:00Z">
              <w:r w:rsidRPr="00316C58">
                <w:t>PLMN3 prio 2</w:t>
              </w:r>
            </w:ins>
          </w:p>
          <w:p w14:paraId="7E354ADA" w14:textId="77777777" w:rsidR="00086FA7" w:rsidRPr="00316C58" w:rsidRDefault="00086FA7" w:rsidP="00E557D6">
            <w:pPr>
              <w:rPr>
                <w:ins w:id="3829" w:author="S2-2204778" w:date="2022-05-24T08:27:00Z"/>
              </w:rPr>
            </w:pPr>
            <w:ins w:id="3830" w:author="S2-2204778" w:date="2022-05-24T08:27:00Z">
              <w:r w:rsidRPr="00316C58">
                <w:t>PLMN4 prio 3</w:t>
              </w:r>
            </w:ins>
          </w:p>
        </w:tc>
      </w:tr>
      <w:tr w:rsidR="00086FA7" w:rsidRPr="00316C58" w14:paraId="463FFDFA" w14:textId="77777777" w:rsidTr="00E557D6">
        <w:trPr>
          <w:jc w:val="center"/>
          <w:ins w:id="3831" w:author="S2-2204778" w:date="2022-05-24T08:27:00Z"/>
        </w:trPr>
        <w:tc>
          <w:tcPr>
            <w:tcW w:w="2463" w:type="dxa"/>
          </w:tcPr>
          <w:p w14:paraId="68AAFE00" w14:textId="77777777" w:rsidR="00086FA7" w:rsidRPr="00316C58" w:rsidRDefault="00086FA7" w:rsidP="00E557D6">
            <w:pPr>
              <w:rPr>
                <w:ins w:id="3832" w:author="S2-2204778" w:date="2022-05-24T08:27:00Z"/>
              </w:rPr>
            </w:pPr>
            <w:ins w:id="3833" w:author="S2-2204778" w:date="2022-05-24T08:27:00Z">
              <w:r w:rsidRPr="00316C58">
                <w:t>0.3</w:t>
              </w:r>
            </w:ins>
          </w:p>
        </w:tc>
        <w:tc>
          <w:tcPr>
            <w:tcW w:w="2463" w:type="dxa"/>
          </w:tcPr>
          <w:p w14:paraId="02DF2B4F" w14:textId="77777777" w:rsidR="00086FA7" w:rsidRPr="00316C58" w:rsidRDefault="00086FA7" w:rsidP="00E557D6">
            <w:pPr>
              <w:rPr>
                <w:ins w:id="3834" w:author="S2-2204778" w:date="2022-05-24T08:27:00Z"/>
              </w:rPr>
            </w:pPr>
            <w:ins w:id="3835" w:author="S2-2204778" w:date="2022-05-24T08:27:00Z">
              <w:r w:rsidRPr="00316C58">
                <w:t>S-NSSA1 22</w:t>
              </w:r>
            </w:ins>
          </w:p>
        </w:tc>
        <w:tc>
          <w:tcPr>
            <w:tcW w:w="2464" w:type="dxa"/>
          </w:tcPr>
          <w:p w14:paraId="468D18FE" w14:textId="77777777" w:rsidR="00086FA7" w:rsidRPr="00316C58" w:rsidRDefault="00086FA7" w:rsidP="00E557D6">
            <w:pPr>
              <w:rPr>
                <w:ins w:id="3836" w:author="S2-2204778" w:date="2022-05-24T08:27:00Z"/>
              </w:rPr>
            </w:pPr>
            <w:ins w:id="3837" w:author="S2-2204778" w:date="2022-05-24T08:27:00Z">
              <w:r w:rsidRPr="00316C58">
                <w:t>PLMN1 prio 1</w:t>
              </w:r>
            </w:ins>
          </w:p>
          <w:p w14:paraId="2E0490F5" w14:textId="77777777" w:rsidR="00086FA7" w:rsidRPr="00316C58" w:rsidRDefault="00086FA7" w:rsidP="00E557D6">
            <w:pPr>
              <w:rPr>
                <w:ins w:id="3838" w:author="S2-2204778" w:date="2022-05-24T08:27:00Z"/>
              </w:rPr>
            </w:pPr>
            <w:ins w:id="3839" w:author="S2-2204778" w:date="2022-05-24T08:27:00Z">
              <w:r w:rsidRPr="00316C58">
                <w:t>PLMN2 prio 2</w:t>
              </w:r>
            </w:ins>
          </w:p>
          <w:p w14:paraId="0039D8D4" w14:textId="77777777" w:rsidR="00086FA7" w:rsidRPr="00316C58" w:rsidRDefault="00086FA7" w:rsidP="00E557D6">
            <w:pPr>
              <w:rPr>
                <w:ins w:id="3840" w:author="S2-2204778" w:date="2022-05-24T08:27:00Z"/>
              </w:rPr>
            </w:pPr>
            <w:ins w:id="3841" w:author="S2-2204778" w:date="2022-05-24T08:27:00Z">
              <w:r w:rsidRPr="00316C58">
                <w:t>PLMN3 prio 3</w:t>
              </w:r>
            </w:ins>
          </w:p>
        </w:tc>
      </w:tr>
      <w:tr w:rsidR="00086FA7" w:rsidRPr="00316C58" w14:paraId="58268733" w14:textId="77777777" w:rsidTr="00E557D6">
        <w:trPr>
          <w:jc w:val="center"/>
          <w:ins w:id="3842" w:author="S2-2204778" w:date="2022-05-24T08:27:00Z"/>
        </w:trPr>
        <w:tc>
          <w:tcPr>
            <w:tcW w:w="2463" w:type="dxa"/>
          </w:tcPr>
          <w:p w14:paraId="1FFF4C2C" w14:textId="77777777" w:rsidR="00086FA7" w:rsidRPr="00316C58" w:rsidRDefault="00086FA7" w:rsidP="00E557D6">
            <w:pPr>
              <w:rPr>
                <w:ins w:id="3843" w:author="S2-2204778" w:date="2022-05-24T08:27:00Z"/>
              </w:rPr>
            </w:pPr>
            <w:ins w:id="3844" w:author="S2-2204778" w:date="2022-05-24T08:27:00Z">
              <w:r w:rsidRPr="00316C58">
                <w:t>0.2</w:t>
              </w:r>
            </w:ins>
          </w:p>
        </w:tc>
        <w:tc>
          <w:tcPr>
            <w:tcW w:w="2463" w:type="dxa"/>
          </w:tcPr>
          <w:p w14:paraId="2019E883" w14:textId="77777777" w:rsidR="00086FA7" w:rsidRPr="00316C58" w:rsidRDefault="00086FA7" w:rsidP="00E557D6">
            <w:pPr>
              <w:rPr>
                <w:ins w:id="3845" w:author="S2-2204778" w:date="2022-05-24T08:27:00Z"/>
              </w:rPr>
            </w:pPr>
            <w:ins w:id="3846" w:author="S2-2204778" w:date="2022-05-24T08:27:00Z">
              <w:r w:rsidRPr="00316C58">
                <w:t>S-NSSA1 378</w:t>
              </w:r>
            </w:ins>
          </w:p>
        </w:tc>
        <w:tc>
          <w:tcPr>
            <w:tcW w:w="2464" w:type="dxa"/>
          </w:tcPr>
          <w:p w14:paraId="1CF9A9BB" w14:textId="77777777" w:rsidR="00086FA7" w:rsidRPr="00316C58" w:rsidRDefault="00086FA7" w:rsidP="00E557D6">
            <w:pPr>
              <w:rPr>
                <w:ins w:id="3847" w:author="S2-2204778" w:date="2022-05-24T08:27:00Z"/>
              </w:rPr>
            </w:pPr>
            <w:ins w:id="3848" w:author="S2-2204778" w:date="2022-05-24T08:27:00Z">
              <w:r w:rsidRPr="00316C58">
                <w:t>PLMN2 prio 1</w:t>
              </w:r>
            </w:ins>
          </w:p>
          <w:p w14:paraId="30F130FE" w14:textId="77777777" w:rsidR="00086FA7" w:rsidRPr="00316C58" w:rsidRDefault="00086FA7" w:rsidP="00E557D6">
            <w:pPr>
              <w:rPr>
                <w:ins w:id="3849" w:author="S2-2204778" w:date="2022-05-24T08:27:00Z"/>
              </w:rPr>
            </w:pPr>
            <w:ins w:id="3850" w:author="S2-2204778" w:date="2022-05-24T08:27:00Z">
              <w:r w:rsidRPr="00316C58">
                <w:t>PLMN3 prio 2</w:t>
              </w:r>
            </w:ins>
          </w:p>
          <w:p w14:paraId="2FF153BF" w14:textId="77777777" w:rsidR="00086FA7" w:rsidRPr="00316C58" w:rsidRDefault="00086FA7" w:rsidP="00E557D6">
            <w:pPr>
              <w:rPr>
                <w:ins w:id="3851" w:author="S2-2204778" w:date="2022-05-24T08:27:00Z"/>
              </w:rPr>
            </w:pPr>
            <w:ins w:id="3852" w:author="S2-2204778" w:date="2022-05-24T08:27:00Z">
              <w:r w:rsidRPr="00316C58">
                <w:t>PLMN1 prio 3</w:t>
              </w:r>
            </w:ins>
          </w:p>
        </w:tc>
      </w:tr>
    </w:tbl>
    <w:p w14:paraId="7573D88B" w14:textId="77777777" w:rsidR="00A376E1" w:rsidRDefault="00A376E1">
      <w:pPr>
        <w:pStyle w:val="FP"/>
        <w:rPr>
          <w:ins w:id="3853" w:author="Rapporteur" w:date="2022-05-24T11:58:00Z"/>
        </w:rPr>
        <w:pPrChange w:id="3854" w:author="Rapporteur" w:date="2022-05-24T11:58:00Z">
          <w:pPr>
            <w:pStyle w:val="TF"/>
          </w:pPr>
        </w:pPrChange>
      </w:pPr>
    </w:p>
    <w:p w14:paraId="591D8DF0" w14:textId="6571EA89" w:rsidR="00086FA7" w:rsidRPr="00316C58" w:rsidDel="0097696D" w:rsidRDefault="00086FA7">
      <w:pPr>
        <w:pStyle w:val="TF"/>
        <w:rPr>
          <w:ins w:id="3855" w:author="S2-2204778" w:date="2022-05-24T08:27:00Z"/>
          <w:del w:id="3856" w:author="Rapporteur" w:date="2022-05-24T11:57:00Z"/>
        </w:rPr>
      </w:pPr>
      <w:ins w:id="3857" w:author="S2-2204778" w:date="2022-05-24T08:27:00Z">
        <w:r w:rsidRPr="00316C58">
          <w:t>Figure 6.</w:t>
        </w:r>
        <w:del w:id="3858" w:author="Rapporteur" w:date="2022-05-24T11:57:00Z">
          <w:r w:rsidRPr="00316C58" w:rsidDel="0097696D">
            <w:delText>x</w:delText>
          </w:r>
        </w:del>
      </w:ins>
      <w:ins w:id="3859" w:author="Rapporteur" w:date="2022-05-24T11:57:00Z">
        <w:r w:rsidR="0097696D">
          <w:t>19</w:t>
        </w:r>
      </w:ins>
      <w:ins w:id="3860" w:author="S2-2204778" w:date="2022-05-24T08:27:00Z">
        <w:r w:rsidRPr="00316C58">
          <w:t>.2-1</w:t>
        </w:r>
        <w:del w:id="3861" w:author="Rapporteur" w:date="2022-05-25T07:26:00Z">
          <w:r w:rsidRPr="00316C58" w:rsidDel="00D85773">
            <w:delText>-</w:delText>
          </w:r>
        </w:del>
      </w:ins>
      <w:ins w:id="3862" w:author="Rapporteur" w:date="2022-05-25T07:26:00Z">
        <w:r w:rsidR="00D85773">
          <w:t>:</w:t>
        </w:r>
      </w:ins>
      <w:ins w:id="3863" w:author="S2-2204778" w:date="2022-05-24T08:27:00Z">
        <w:r w:rsidRPr="00316C58">
          <w:t xml:space="preserve"> example of a UE configuration with 3 Network-Slice-Aware PLMN lists</w:t>
        </w:r>
      </w:ins>
    </w:p>
    <w:p w14:paraId="5DDB04EE" w14:textId="77777777" w:rsidR="00086FA7" w:rsidRPr="00316C58" w:rsidRDefault="00086FA7" w:rsidP="00086FA7">
      <w:pPr>
        <w:pStyle w:val="TF"/>
        <w:rPr>
          <w:ins w:id="3864" w:author="S2-2204778" w:date="2022-05-24T08:27:00Z"/>
        </w:rPr>
      </w:pPr>
    </w:p>
    <w:p w14:paraId="36590903" w14:textId="64958F51" w:rsidR="00086FA7" w:rsidRPr="00316C58" w:rsidRDefault="00086FA7" w:rsidP="00086FA7">
      <w:pPr>
        <w:rPr>
          <w:ins w:id="3865" w:author="S2-2204778" w:date="2022-05-24T08:27:00Z"/>
        </w:rPr>
      </w:pPr>
      <w:ins w:id="3866" w:author="S2-2204778" w:date="2022-05-24T08:27:00Z">
        <w:r w:rsidRPr="00316C58">
          <w:t>Based on the configuration in Figure 6.</w:t>
        </w:r>
        <w:del w:id="3867" w:author="Rapporteur" w:date="2022-05-24T11:57:00Z">
          <w:r w:rsidRPr="00316C58" w:rsidDel="0097696D">
            <w:delText>x</w:delText>
          </w:r>
        </w:del>
      </w:ins>
      <w:ins w:id="3868" w:author="Rapporteur" w:date="2022-05-24T11:57:00Z">
        <w:r w:rsidR="0097696D">
          <w:t>19</w:t>
        </w:r>
      </w:ins>
      <w:ins w:id="3869" w:author="S2-2204778" w:date="2022-05-24T08:27:00Z">
        <w:r w:rsidRPr="00316C58">
          <w:t>.2-1, let's suppose the UE needs to request S-NSSAI1, S-NSSAI2 and S-NSSA3. If the UE needs to perform PLMN selection (as e.g. it may be on a PLMN which does not support all 3 S-NSSAIs), then the UE computes the average PLMN priority of the common PLMNs where all three S-NSSAIs can be supported this way:</w:t>
        </w:r>
      </w:ins>
    </w:p>
    <w:tbl>
      <w:tblPr>
        <w:tblStyle w:val="a9"/>
        <w:tblW w:w="0" w:type="auto"/>
        <w:tblInd w:w="1696" w:type="dxa"/>
        <w:tblLook w:val="04A0" w:firstRow="1" w:lastRow="0" w:firstColumn="1" w:lastColumn="0" w:noHBand="0" w:noVBand="1"/>
      </w:tblPr>
      <w:tblGrid>
        <w:gridCol w:w="5670"/>
      </w:tblGrid>
      <w:tr w:rsidR="00086FA7" w:rsidRPr="00316C58" w14:paraId="0AD71A53" w14:textId="77777777" w:rsidTr="00E557D6">
        <w:trPr>
          <w:ins w:id="3870" w:author="S2-2204778" w:date="2022-05-24T08:27:00Z"/>
        </w:trPr>
        <w:tc>
          <w:tcPr>
            <w:tcW w:w="5670" w:type="dxa"/>
          </w:tcPr>
          <w:p w14:paraId="10BB76CF" w14:textId="77777777" w:rsidR="00086FA7" w:rsidRPr="00316C58" w:rsidRDefault="00086FA7" w:rsidP="00E557D6">
            <w:pPr>
              <w:rPr>
                <w:ins w:id="3871" w:author="S2-2204778" w:date="2022-05-24T08:27:00Z"/>
              </w:rPr>
            </w:pPr>
            <w:ins w:id="3872" w:author="S2-2204778" w:date="2022-05-24T08:27:00Z">
              <w:r w:rsidRPr="00316C58">
                <w:t>PLMN1 = 0.5*1+0.3*1+0.2*3= 0.5+0.3+0.6=1.4 weighted priority</w:t>
              </w:r>
            </w:ins>
          </w:p>
          <w:p w14:paraId="02C997F4" w14:textId="77777777" w:rsidR="00086FA7" w:rsidRPr="00316C58" w:rsidRDefault="00086FA7" w:rsidP="00E557D6">
            <w:pPr>
              <w:rPr>
                <w:ins w:id="3873" w:author="S2-2204778" w:date="2022-05-24T08:27:00Z"/>
              </w:rPr>
            </w:pPr>
            <w:ins w:id="3874" w:author="S2-2204778" w:date="2022-05-24T08:27:00Z">
              <w:r w:rsidRPr="00316C58">
                <w:t>PLMN3=0.5*2+0.3*3+0.2*2 =1+0.9+0.4= 2.3 weighted priority</w:t>
              </w:r>
            </w:ins>
          </w:p>
        </w:tc>
      </w:tr>
    </w:tbl>
    <w:p w14:paraId="79199BD9" w14:textId="58A7F67C" w:rsidR="00086FA7" w:rsidRPr="00316C58" w:rsidDel="0097696D" w:rsidRDefault="00086FA7">
      <w:pPr>
        <w:pStyle w:val="FP"/>
        <w:rPr>
          <w:ins w:id="3875" w:author="S2-2204778" w:date="2022-05-24T08:27:00Z"/>
          <w:del w:id="3876" w:author="Rapporteur" w:date="2022-05-24T11:57:00Z"/>
        </w:rPr>
        <w:pPrChange w:id="3877" w:author="Rapporteur" w:date="2022-05-24T11:58:00Z">
          <w:pPr/>
        </w:pPrChange>
      </w:pPr>
    </w:p>
    <w:p w14:paraId="5B9FD071" w14:textId="77777777" w:rsidR="00A376E1" w:rsidRDefault="00A376E1">
      <w:pPr>
        <w:pStyle w:val="FP"/>
        <w:rPr>
          <w:ins w:id="3878" w:author="Rapporteur" w:date="2022-05-24T11:57:00Z"/>
        </w:rPr>
        <w:pPrChange w:id="3879" w:author="Rapporteur" w:date="2022-05-24T11:58:00Z">
          <w:pPr/>
        </w:pPrChange>
      </w:pPr>
    </w:p>
    <w:p w14:paraId="667CBF6B" w14:textId="77777777" w:rsidR="00086FA7" w:rsidRPr="00316C58" w:rsidRDefault="00086FA7" w:rsidP="00086FA7">
      <w:pPr>
        <w:rPr>
          <w:ins w:id="3880" w:author="S2-2204778" w:date="2022-05-24T08:27:00Z"/>
        </w:rPr>
      </w:pPr>
      <w:ins w:id="3881" w:author="S2-2204778" w:date="2022-05-24T08:27:00Z">
        <w:r w:rsidRPr="00316C58">
          <w:t>This example shows that PLMN1 is the PLMN to be used as it has the highest priority.</w:t>
        </w:r>
      </w:ins>
    </w:p>
    <w:p w14:paraId="5AC856A5" w14:textId="496E1A2B" w:rsidR="00086FA7" w:rsidRPr="00316C58" w:rsidDel="000D769E" w:rsidRDefault="00086FA7" w:rsidP="00086FA7">
      <w:pPr>
        <w:rPr>
          <w:ins w:id="3882" w:author="S2-2204778" w:date="2022-05-24T08:27:00Z"/>
          <w:del w:id="3883" w:author="Rapporteur" w:date="2022-05-24T11:46:00Z"/>
        </w:rPr>
      </w:pPr>
      <w:ins w:id="3884" w:author="S2-2204778" w:date="2022-05-24T08:27:00Z">
        <w:r w:rsidRPr="00316C58">
          <w:t>In the event that there were no common PLMNs in the Network-Slice-Aware PLMN lists for t</w:t>
        </w:r>
        <w:r w:rsidRPr="00316C58">
          <w:lastRenderedPageBreak/>
          <w:t>wo S-NSSAIs and the UE needs to request both, the UE would restrict the selection to the S-NSSAIs associated with the highest weight factor. If none of the two has highest weight factor, local policy applies. By extension, if there are S-NSSAIs that have common PLMNs in the Network-Slice-Aware PLMN lists but are incompatible with other S-NSSAIs Network-Slice-Aware PLMN lists, then the groups for S-NSSAIs with common PLMNs with the highest total weight factor are considered for PLMN selection.</w:t>
        </w:r>
      </w:ins>
    </w:p>
    <w:p w14:paraId="52B0CB90" w14:textId="77777777" w:rsidR="00086FA7" w:rsidRPr="00316C58" w:rsidRDefault="00086FA7" w:rsidP="00086FA7">
      <w:pPr>
        <w:rPr>
          <w:ins w:id="3885" w:author="S2-2204778" w:date="2022-05-24T08:27:00Z"/>
        </w:rPr>
      </w:pPr>
    </w:p>
    <w:p w14:paraId="637E220F" w14:textId="1A2601E5" w:rsidR="00086FA7" w:rsidRPr="00316C58" w:rsidRDefault="00086FA7" w:rsidP="00086FA7">
      <w:pPr>
        <w:pStyle w:val="31"/>
        <w:rPr>
          <w:ins w:id="3886" w:author="S2-2204778" w:date="2022-05-24T08:27:00Z"/>
        </w:rPr>
      </w:pPr>
      <w:bookmarkStart w:id="3887" w:name="_Toc104302495"/>
      <w:bookmarkStart w:id="3888" w:name="_Toc104359461"/>
      <w:bookmarkStart w:id="3889" w:name="_Toc104789081"/>
      <w:ins w:id="3890" w:author="S2-2204778" w:date="2022-05-24T08:27:00Z">
        <w:r w:rsidRPr="00316C58">
          <w:t>6.</w:t>
        </w:r>
        <w:del w:id="3891" w:author="Rapporteur" w:date="2022-05-24T11:58:00Z">
          <w:r w:rsidRPr="00316C58" w:rsidDel="00A376E1">
            <w:delText>X</w:delText>
          </w:r>
        </w:del>
      </w:ins>
      <w:ins w:id="3892" w:author="Rapporteur" w:date="2022-05-24T11:58:00Z">
        <w:r w:rsidR="00A376E1">
          <w:t>19</w:t>
        </w:r>
      </w:ins>
      <w:ins w:id="3893" w:author="S2-2204778" w:date="2022-05-24T08:27:00Z">
        <w:r w:rsidRPr="00316C58">
          <w:t>.3</w:t>
        </w:r>
        <w:r w:rsidRPr="00316C58">
          <w:tab/>
          <w:t>Procedures</w:t>
        </w:r>
        <w:bookmarkEnd w:id="3887"/>
        <w:bookmarkEnd w:id="3888"/>
        <w:bookmarkEnd w:id="3889"/>
      </w:ins>
    </w:p>
    <w:p w14:paraId="78ED95FA" w14:textId="0B4129CD" w:rsidR="00086FA7" w:rsidRPr="00316C58" w:rsidRDefault="00086FA7" w:rsidP="00086FA7">
      <w:pPr>
        <w:rPr>
          <w:ins w:id="3894" w:author="S2-2204778" w:date="2022-05-24T08:27:00Z"/>
        </w:rPr>
      </w:pPr>
      <w:ins w:id="3895" w:author="S2-2204778" w:date="2022-05-24T08:27:00Z">
        <w:r w:rsidRPr="00316C58">
          <w:t>It is assumed that a UE is configured with both a preferred PLMN list and one or more Network-Slice-Aware PLMN lists.  This is the starting point in step</w:t>
        </w:r>
        <w:del w:id="3896" w:author="Rapporteur" w:date="2022-05-24T16:03:00Z">
          <w:r w:rsidRPr="00316C58" w:rsidDel="00183735">
            <w:delText xml:space="preserve"> </w:delText>
          </w:r>
        </w:del>
      </w:ins>
      <w:ins w:id="3897" w:author="Rapporteur" w:date="2022-05-24T16:03:00Z">
        <w:r w:rsidR="00183735">
          <w:t> </w:t>
        </w:r>
      </w:ins>
      <w:ins w:id="3898" w:author="S2-2204778" w:date="2022-05-24T08:27:00Z">
        <w:r w:rsidRPr="00316C58">
          <w:t>0 (if this is not yet achieved, then e.g. SoR configuration procedure steps could be followed to obtain such configuration as per existing specification procedures)</w:t>
        </w:r>
      </w:ins>
    </w:p>
    <w:p w14:paraId="4D9F93AD" w14:textId="77777777" w:rsidR="00086FA7" w:rsidRPr="00316C58" w:rsidRDefault="00086FA7">
      <w:pPr>
        <w:pStyle w:val="TH"/>
        <w:rPr>
          <w:ins w:id="3899" w:author="S2-2204778" w:date="2022-05-24T08:27:00Z"/>
        </w:rPr>
        <w:pPrChange w:id="3900" w:author="Rapporteur" w:date="2022-05-25T07:45:00Z">
          <w:pPr/>
        </w:pPrChange>
      </w:pPr>
      <w:ins w:id="3901" w:author="S2-2204778" w:date="2022-05-24T08:27:00Z">
        <w:r w:rsidRPr="00316C58">
          <w:object w:dxaOrig="9030" w:dyaOrig="11550" w14:anchorId="63F36B75">
            <v:shape id="_x0000_i1051" type="#_x0000_t75" style="width:451.6pt;height:577.75pt" o:ole="">
              <v:imagedata r:id="rId65" o:title=""/>
            </v:shape>
            <o:OLEObject Type="Embed" ProgID="Visio.Drawing.15" ShapeID="_x0000_i1051" DrawAspect="Content" ObjectID="_1715402146" r:id="rId66"/>
          </w:object>
        </w:r>
      </w:ins>
    </w:p>
    <w:p w14:paraId="7DF1376D" w14:textId="4E182AD2" w:rsidR="00086FA7" w:rsidRPr="00316C58" w:rsidRDefault="00086FA7" w:rsidP="00086FA7">
      <w:pPr>
        <w:pStyle w:val="TF"/>
        <w:rPr>
          <w:ins w:id="3902" w:author="S2-2204778" w:date="2022-05-24T08:27:00Z"/>
        </w:rPr>
      </w:pPr>
      <w:ins w:id="3903" w:author="S2-2204778" w:date="2022-05-24T08:27:00Z">
        <w:r w:rsidRPr="00316C58">
          <w:t>Figure 6.</w:t>
        </w:r>
        <w:del w:id="3904" w:author="Rapporteur" w:date="2022-05-24T12:00:00Z">
          <w:r w:rsidRPr="00316C58" w:rsidDel="00A376E1">
            <w:delText>x</w:delText>
          </w:r>
        </w:del>
      </w:ins>
      <w:ins w:id="3905" w:author="Rapporteur" w:date="2022-05-24T12:00:00Z">
        <w:r w:rsidR="00A376E1">
          <w:t>19</w:t>
        </w:r>
      </w:ins>
      <w:ins w:id="3906" w:author="S2-2204778" w:date="2022-05-24T08:27:00Z">
        <w:r w:rsidRPr="00316C58">
          <w:t>.3-1: example of usage of Network Slice Aware PLMN lists</w:t>
        </w:r>
      </w:ins>
    </w:p>
    <w:p w14:paraId="29E839CC" w14:textId="0E74AF17" w:rsidR="00086FA7" w:rsidRPr="00316C58" w:rsidRDefault="00086FA7" w:rsidP="00086FA7">
      <w:pPr>
        <w:rPr>
          <w:ins w:id="3907" w:author="S2-2204778" w:date="2022-05-24T08:27:00Z"/>
        </w:rPr>
      </w:pPr>
      <w:ins w:id="3908" w:author="S2-2204778" w:date="2022-05-24T08:27:00Z">
        <w:r w:rsidRPr="00316C58">
          <w:t>In step</w:t>
        </w:r>
        <w:del w:id="3909" w:author="Rapporteur" w:date="2022-05-24T12:00:00Z">
          <w:r w:rsidRPr="00316C58" w:rsidDel="00A376E1">
            <w:delText xml:space="preserve"> </w:delText>
          </w:r>
        </w:del>
      </w:ins>
      <w:ins w:id="3910" w:author="Rapporteur" w:date="2022-05-24T12:00:00Z">
        <w:r w:rsidR="00A376E1">
          <w:t> </w:t>
        </w:r>
      </w:ins>
      <w:ins w:id="3911" w:author="S2-2204778" w:date="2022-05-24T08:27:00Z">
        <w:r w:rsidRPr="00316C58">
          <w:t>0, the UE has been already configured with the suitable ordinary preferred PLMN list (e.g. Operator Controlled PLMN Selector with Access Technology) and any Network-Slice-Aware PLMN lists by e.g. using the existing SoR interactions for UEs that indicate support of receiving the Network-Slice-Aware PLMN lists in SoR interactions.</w:t>
        </w:r>
      </w:ins>
    </w:p>
    <w:p w14:paraId="4CFE21D9" w14:textId="68AB6EC5" w:rsidR="00086FA7" w:rsidRPr="00316C58" w:rsidRDefault="00086FA7" w:rsidP="00086FA7">
      <w:pPr>
        <w:rPr>
          <w:ins w:id="3912" w:author="S2-2204778" w:date="2022-05-24T08:27:00Z"/>
        </w:rPr>
      </w:pPr>
      <w:ins w:id="3913" w:author="S2-2204778" w:date="2022-05-24T08:27:00Z">
        <w:r w:rsidRPr="00316C58">
          <w:t>In step</w:t>
        </w:r>
        <w:del w:id="3914" w:author="Rapporteur" w:date="2022-05-24T12:00:00Z">
          <w:r w:rsidRPr="00316C58" w:rsidDel="00A376E1">
            <w:delText xml:space="preserve"> </w:delText>
          </w:r>
        </w:del>
      </w:ins>
      <w:ins w:id="3915" w:author="Rapporteur" w:date="2022-05-24T12:00:00Z">
        <w:r w:rsidR="00A376E1">
          <w:t> </w:t>
        </w:r>
      </w:ins>
      <w:ins w:id="3916" w:author="S2-2204778" w:date="2022-05-24T08:27:00Z">
        <w:r w:rsidRPr="00316C58">
          <w:t>1 the UE detects it is in a country for which it is configures with a preferred PLMNs configuration.</w:t>
        </w:r>
      </w:ins>
    </w:p>
    <w:p w14:paraId="4C655A66" w14:textId="1583FBC8" w:rsidR="00086FA7" w:rsidRPr="00316C58" w:rsidRDefault="00086FA7" w:rsidP="00086FA7">
      <w:pPr>
        <w:rPr>
          <w:ins w:id="3917" w:author="S2-2204778" w:date="2022-05-24T08:27:00Z"/>
        </w:rPr>
      </w:pPr>
      <w:ins w:id="3918" w:author="S2-2204778" w:date="2022-05-24T08:27:00Z">
        <w:r w:rsidRPr="00316C58">
          <w:t>In step</w:t>
        </w:r>
        <w:del w:id="3919" w:author="Rapporteur" w:date="2022-05-24T12:00:00Z">
          <w:r w:rsidRPr="00316C58" w:rsidDel="00A376E1">
            <w:delText xml:space="preserve"> </w:delText>
          </w:r>
        </w:del>
      </w:ins>
      <w:ins w:id="3920" w:author="Rapporteur" w:date="2022-05-24T12:00:00Z">
        <w:r w:rsidR="00A376E1">
          <w:t> </w:t>
        </w:r>
      </w:ins>
      <w:ins w:id="3921" w:author="S2-2204778" w:date="2022-05-24T08:27:00Z">
        <w:r w:rsidRPr="00316C58">
          <w:t>2/3 the UE detects that none of the S-NSSAI for which it has Network-Slice-Aware PLMN lists needs to be used, so, it behaves according to the ordinary preferred PLMN list behaviour.</w:t>
        </w:r>
      </w:ins>
    </w:p>
    <w:p w14:paraId="6749C95A" w14:textId="6BAFDA80" w:rsidR="00086FA7" w:rsidRPr="00316C58" w:rsidRDefault="00086FA7" w:rsidP="00086FA7">
      <w:pPr>
        <w:rPr>
          <w:ins w:id="3922" w:author="S2-2204778" w:date="2022-05-24T08:27:00Z"/>
        </w:rPr>
      </w:pPr>
      <w:ins w:id="3923" w:author="S2-2204778" w:date="2022-05-24T08:27:00Z">
        <w:r w:rsidRPr="00316C58">
          <w:t>In step</w:t>
        </w:r>
        <w:del w:id="3924" w:author="Rapporteur" w:date="2022-05-24T12:00:00Z">
          <w:r w:rsidRPr="00316C58" w:rsidDel="00A376E1">
            <w:delText xml:space="preserve"> </w:delText>
          </w:r>
        </w:del>
      </w:ins>
      <w:ins w:id="3925" w:author="Rapporteur" w:date="2022-05-24T12:00:00Z">
        <w:r w:rsidR="00A376E1">
          <w:t> </w:t>
        </w:r>
      </w:ins>
      <w:ins w:id="3926" w:author="S2-2204778" w:date="2022-05-24T08:27:00Z">
        <w:r w:rsidRPr="00316C58">
          <w:t>4 the UE detects the need to register with one or more S-NSSAIs that have a Network-Slice-Aware PLMN list associated with them. How this "need" is detected is based on UE implementation (e.g. an application needs a specific slice based on the UE configuration including URSP information).</w:t>
        </w:r>
      </w:ins>
    </w:p>
    <w:p w14:paraId="14BE7AC8" w14:textId="419A0331" w:rsidR="00086FA7" w:rsidRPr="00316C58" w:rsidRDefault="00086FA7" w:rsidP="00086FA7">
      <w:pPr>
        <w:rPr>
          <w:ins w:id="3927" w:author="S2-2204778" w:date="2022-05-24T08:27:00Z"/>
        </w:rPr>
      </w:pPr>
      <w:ins w:id="3928" w:author="S2-2204778" w:date="2022-05-24T08:27:00Z">
        <w:r w:rsidRPr="00316C58">
          <w:t>In step</w:t>
        </w:r>
        <w:del w:id="3929" w:author="Rapporteur" w:date="2022-05-24T12:00:00Z">
          <w:r w:rsidRPr="00316C58" w:rsidDel="00A376E1">
            <w:delText xml:space="preserve"> </w:delText>
          </w:r>
        </w:del>
      </w:ins>
      <w:ins w:id="3930" w:author="Rapporteur" w:date="2022-05-24T12:00:00Z">
        <w:r w:rsidR="00A376E1">
          <w:t> </w:t>
        </w:r>
      </w:ins>
      <w:ins w:id="3931" w:author="S2-2204778" w:date="2022-05-24T08:27:00Z">
        <w:r w:rsidRPr="00316C58">
          <w:t>5 the UE detects that the current PLMN is not preferred based on the S-NSSAI(s) it needs to use so it proceeds to select the suitable PLMN according to the Network-Slice-Aware PLMN list.</w:t>
        </w:r>
      </w:ins>
    </w:p>
    <w:p w14:paraId="6A791283" w14:textId="64C1E34A" w:rsidR="00086FA7" w:rsidRPr="00316C58" w:rsidRDefault="00086FA7" w:rsidP="00086FA7">
      <w:pPr>
        <w:rPr>
          <w:ins w:id="3932" w:author="S2-2204778" w:date="2022-05-24T08:27:00Z"/>
        </w:rPr>
      </w:pPr>
      <w:ins w:id="3933" w:author="S2-2204778" w:date="2022-05-24T08:27:00Z">
        <w:r w:rsidRPr="00316C58">
          <w:t>In step</w:t>
        </w:r>
        <w:del w:id="3934" w:author="Rapporteur" w:date="2022-05-24T12:00:00Z">
          <w:r w:rsidRPr="00316C58" w:rsidDel="00A376E1">
            <w:delText xml:space="preserve"> </w:delText>
          </w:r>
        </w:del>
      </w:ins>
      <w:ins w:id="3935" w:author="Rapporteur" w:date="2022-05-24T12:00:00Z">
        <w:r w:rsidR="00A376E1">
          <w:t> </w:t>
        </w:r>
      </w:ins>
      <w:ins w:id="3936" w:author="S2-2204778" w:date="2022-05-24T08:27:00Z">
        <w:r w:rsidRPr="00316C58">
          <w:t>6 the UE detects that none of the S-NSSAIs with a Network-Slice-Aware PLMN list is registered, so it returns to operate based on the ordinary preferred PLMN list.</w:t>
        </w:r>
      </w:ins>
    </w:p>
    <w:p w14:paraId="41C80CD9" w14:textId="226BE66B" w:rsidR="00086FA7" w:rsidRPr="00316C58" w:rsidRDefault="00086FA7" w:rsidP="00086FA7">
      <w:pPr>
        <w:rPr>
          <w:ins w:id="3937" w:author="S2-2204778" w:date="2022-05-24T08:27:00Z"/>
        </w:rPr>
      </w:pPr>
      <w:ins w:id="3938" w:author="S2-2204778" w:date="2022-05-24T08:27:00Z">
        <w:r w:rsidRPr="00316C58">
          <w:t>In step</w:t>
        </w:r>
        <w:del w:id="3939" w:author="Rapporteur" w:date="2022-05-24T12:00:00Z">
          <w:r w:rsidRPr="00316C58" w:rsidDel="00A376E1">
            <w:delText xml:space="preserve"> </w:delText>
          </w:r>
        </w:del>
      </w:ins>
      <w:ins w:id="3940" w:author="Rapporteur" w:date="2022-05-24T12:00:00Z">
        <w:r w:rsidR="00A376E1">
          <w:t> </w:t>
        </w:r>
      </w:ins>
      <w:ins w:id="3941" w:author="S2-2204778" w:date="2022-05-24T08:27:00Z">
        <w:r w:rsidRPr="00316C58">
          <w:t>7 the UE selects a PLMN, if that is needed, based on the ordinary preferred PLMN list.</w:t>
        </w:r>
      </w:ins>
    </w:p>
    <w:p w14:paraId="32A1B1D5" w14:textId="2B292CDB" w:rsidR="00086FA7" w:rsidRPr="00316C58" w:rsidRDefault="00086FA7" w:rsidP="00086FA7">
      <w:pPr>
        <w:pStyle w:val="31"/>
        <w:rPr>
          <w:ins w:id="3942" w:author="S2-2204778" w:date="2022-05-24T08:27:00Z"/>
          <w:lang w:eastAsia="zh-CN"/>
        </w:rPr>
      </w:pPr>
      <w:bookmarkStart w:id="3943" w:name="_Toc104302496"/>
      <w:bookmarkStart w:id="3944" w:name="_Toc104359462"/>
      <w:bookmarkStart w:id="3945" w:name="_Toc104789082"/>
      <w:ins w:id="3946" w:author="S2-2204778" w:date="2022-05-24T08:27:00Z">
        <w:r w:rsidRPr="00316C58">
          <w:rPr>
            <w:lang w:eastAsia="zh-CN"/>
          </w:rPr>
          <w:t>6.</w:t>
        </w:r>
        <w:del w:id="3947" w:author="Rapporteur" w:date="2022-05-24T12:01:00Z">
          <w:r w:rsidRPr="00316C58" w:rsidDel="00042CC4">
            <w:rPr>
              <w:lang w:eastAsia="zh-CN"/>
            </w:rPr>
            <w:delText>X</w:delText>
          </w:r>
        </w:del>
      </w:ins>
      <w:ins w:id="3948" w:author="Rapporteur" w:date="2022-05-24T12:01:00Z">
        <w:r w:rsidR="00042CC4">
          <w:rPr>
            <w:lang w:eastAsia="zh-CN"/>
          </w:rPr>
          <w:t>19</w:t>
        </w:r>
      </w:ins>
      <w:ins w:id="3949" w:author="S2-2204778" w:date="2022-05-24T08:27:00Z">
        <w:r w:rsidRPr="00316C58">
          <w:rPr>
            <w:lang w:eastAsia="zh-CN"/>
          </w:rPr>
          <w:t>.</w:t>
        </w:r>
        <w:del w:id="3950" w:author="Rapporteur" w:date="2022-05-25T07:02:00Z">
          <w:r w:rsidRPr="00316C58" w:rsidDel="005477C7">
            <w:rPr>
              <w:lang w:eastAsia="zh-CN"/>
            </w:rPr>
            <w:delText>3</w:delText>
          </w:r>
        </w:del>
      </w:ins>
      <w:ins w:id="3951" w:author="Rapporteur" w:date="2022-05-25T07:02:00Z">
        <w:r w:rsidR="005477C7">
          <w:rPr>
            <w:lang w:eastAsia="zh-CN"/>
          </w:rPr>
          <w:t>4</w:t>
        </w:r>
      </w:ins>
      <w:ins w:id="3952" w:author="S2-2204778" w:date="2022-05-24T08:27:00Z">
        <w:r w:rsidRPr="00316C58">
          <w:rPr>
            <w:lang w:eastAsia="zh-CN"/>
          </w:rPr>
          <w:tab/>
        </w:r>
        <w:r w:rsidRPr="00316C58">
          <w:t xml:space="preserve">Impacts on </w:t>
        </w:r>
        <w:r w:rsidRPr="00316C58">
          <w:rPr>
            <w:lang w:eastAsia="zh-CN"/>
          </w:rPr>
          <w:t>services,</w:t>
        </w:r>
        <w:r w:rsidRPr="00316C58">
          <w:t xml:space="preserve"> entities and interfaces</w:t>
        </w:r>
        <w:bookmarkEnd w:id="3943"/>
        <w:bookmarkEnd w:id="3944"/>
        <w:bookmarkEnd w:id="3945"/>
      </w:ins>
    </w:p>
    <w:p w14:paraId="002FF96C" w14:textId="77777777" w:rsidR="00086FA7" w:rsidRPr="00316C58" w:rsidRDefault="00086FA7" w:rsidP="00086FA7">
      <w:pPr>
        <w:rPr>
          <w:ins w:id="3953" w:author="S2-2204778" w:date="2022-05-24T08:27:00Z"/>
          <w:rFonts w:eastAsia="맑은 고딕"/>
        </w:rPr>
      </w:pPr>
      <w:ins w:id="3954" w:author="S2-2204778" w:date="2022-05-24T08:27:00Z">
        <w:r w:rsidRPr="00316C58">
          <w:t>The solution has the following impacts:</w:t>
        </w:r>
      </w:ins>
    </w:p>
    <w:p w14:paraId="7BE5F6A6" w14:textId="733ACCC8" w:rsidR="005723FE" w:rsidRDefault="00086FA7">
      <w:pPr>
        <w:rPr>
          <w:ins w:id="3955" w:author="Rapporteur" w:date="2022-05-24T12:06:00Z"/>
        </w:rPr>
        <w:pPrChange w:id="3956" w:author="Rapporteur" w:date="2022-05-24T12:06:00Z">
          <w:pPr>
            <w:pStyle w:val="B1"/>
          </w:pPr>
        </w:pPrChange>
      </w:pPr>
      <w:ins w:id="3957" w:author="S2-2204778" w:date="2022-05-24T08:27:00Z">
        <w:del w:id="3958" w:author="Rapporteur" w:date="2022-05-24T12:06:00Z">
          <w:r w:rsidRPr="00316C58" w:rsidDel="005723FE">
            <w:delText>-</w:delText>
          </w:r>
          <w:r w:rsidRPr="00316C58" w:rsidDel="005723FE">
            <w:tab/>
            <w:delText xml:space="preserve">To </w:delText>
          </w:r>
        </w:del>
        <w:r w:rsidRPr="00316C58">
          <w:t>UE:</w:t>
        </w:r>
      </w:ins>
    </w:p>
    <w:p w14:paraId="4B804AD2" w14:textId="48C599DE" w:rsidR="00086FA7" w:rsidRPr="00316C58" w:rsidRDefault="005723FE" w:rsidP="00086FA7">
      <w:pPr>
        <w:pStyle w:val="B1"/>
        <w:rPr>
          <w:ins w:id="3959" w:author="S2-2204778" w:date="2022-05-24T08:27:00Z"/>
        </w:rPr>
      </w:pPr>
      <w:ins w:id="3960" w:author="Rapporteur" w:date="2022-05-24T12:06:00Z">
        <w:r>
          <w:t>-</w:t>
        </w:r>
        <w:r>
          <w:tab/>
        </w:r>
      </w:ins>
      <w:ins w:id="3961" w:author="S2-2204778" w:date="2022-05-24T08:27:00Z">
        <w:del w:id="3962" w:author="Rapporteur" w:date="2022-05-24T12:06:00Z">
          <w:r w:rsidR="00086FA7" w:rsidRPr="00316C58" w:rsidDel="005723FE">
            <w:delText xml:space="preserve"> </w:delText>
          </w:r>
        </w:del>
        <w:r w:rsidR="00086FA7" w:rsidRPr="00316C58">
          <w:t>ability to be configured with Network-Slice-Aware PLMN lists and ability to perform PLMN selection taking this also into account the Network-Slice-Aware PLMN lists. Further, the</w:t>
        </w:r>
        <w:r w:rsidR="00086FA7" w:rsidRPr="00316C58">
          <w:lastRenderedPageBreak/>
          <w:t xml:space="preserve"> UE is able to indicate the support of this feature to UDM. </w:t>
        </w:r>
      </w:ins>
    </w:p>
    <w:p w14:paraId="5FACC22C" w14:textId="31CF1289" w:rsidR="005723FE" w:rsidRDefault="00086FA7">
      <w:pPr>
        <w:rPr>
          <w:ins w:id="3963" w:author="Rapporteur" w:date="2022-05-24T12:06:00Z"/>
        </w:rPr>
        <w:pPrChange w:id="3964" w:author="Rapporteur" w:date="2022-05-24T12:06:00Z">
          <w:pPr>
            <w:pStyle w:val="B1"/>
          </w:pPr>
        </w:pPrChange>
      </w:pPr>
      <w:ins w:id="3965" w:author="S2-2204778" w:date="2022-05-24T08:27:00Z">
        <w:del w:id="3966" w:author="Rapporteur" w:date="2022-05-24T12:06:00Z">
          <w:r w:rsidRPr="00316C58" w:rsidDel="005723FE">
            <w:delText>-</w:delText>
          </w:r>
          <w:r w:rsidRPr="00316C58" w:rsidDel="005723FE">
            <w:tab/>
            <w:delText xml:space="preserve">To </w:delText>
          </w:r>
        </w:del>
        <w:r w:rsidRPr="00316C58">
          <w:t>SOR-AF/UDR:</w:t>
        </w:r>
      </w:ins>
    </w:p>
    <w:p w14:paraId="13C3490A" w14:textId="3E1CD597" w:rsidR="00086FA7" w:rsidRPr="00316C58" w:rsidRDefault="005723FE" w:rsidP="00086FA7">
      <w:pPr>
        <w:pStyle w:val="B1"/>
        <w:rPr>
          <w:ins w:id="3967" w:author="S2-2204778" w:date="2022-05-24T08:27:00Z"/>
        </w:rPr>
      </w:pPr>
      <w:ins w:id="3968" w:author="Rapporteur" w:date="2022-05-24T12:06:00Z">
        <w:r>
          <w:t>-</w:t>
        </w:r>
        <w:r>
          <w:tab/>
        </w:r>
      </w:ins>
      <w:ins w:id="3969" w:author="S2-2204778" w:date="2022-05-24T08:27:00Z">
        <w:del w:id="3970" w:author="Rapporteur" w:date="2022-05-24T12:06:00Z">
          <w:r w:rsidR="00086FA7" w:rsidRPr="00316C58" w:rsidDel="005723FE">
            <w:delText xml:space="preserve"> </w:delText>
          </w:r>
        </w:del>
        <w:r w:rsidR="00086FA7" w:rsidRPr="00316C58">
          <w:t>ability to provide Network-Slice-Aware PLMN lists for supporting UEs.</w:t>
        </w:r>
      </w:ins>
    </w:p>
    <w:p w14:paraId="7006F19A" w14:textId="77D4859B" w:rsidR="005723FE" w:rsidRDefault="00086FA7">
      <w:pPr>
        <w:rPr>
          <w:ins w:id="3971" w:author="Rapporteur" w:date="2022-05-24T12:06:00Z"/>
        </w:rPr>
        <w:pPrChange w:id="3972" w:author="Rapporteur" w:date="2022-05-24T12:06:00Z">
          <w:pPr>
            <w:pStyle w:val="B1"/>
          </w:pPr>
        </w:pPrChange>
      </w:pPr>
      <w:ins w:id="3973" w:author="S2-2204778" w:date="2022-05-24T08:27:00Z">
        <w:del w:id="3974" w:author="Rapporteur" w:date="2022-05-24T12:06:00Z">
          <w:r w:rsidRPr="00316C58" w:rsidDel="005723FE">
            <w:delText>-</w:delText>
          </w:r>
          <w:r w:rsidRPr="00316C58" w:rsidDel="005723FE">
            <w:tab/>
            <w:delText xml:space="preserve">To </w:delText>
          </w:r>
        </w:del>
        <w:r w:rsidRPr="00316C58">
          <w:t>UDM:</w:t>
        </w:r>
      </w:ins>
    </w:p>
    <w:p w14:paraId="45D5B1F7" w14:textId="329ACDC3" w:rsidR="00086FA7" w:rsidRDefault="005723FE" w:rsidP="00086FA7">
      <w:pPr>
        <w:pStyle w:val="B1"/>
        <w:rPr>
          <w:ins w:id="3975" w:author="S2-2204778" w:date="2022-05-24T08:27:00Z"/>
        </w:rPr>
      </w:pPr>
      <w:ins w:id="3976" w:author="Rapporteur" w:date="2022-05-24T12:06:00Z">
        <w:r>
          <w:t>-</w:t>
        </w:r>
        <w:r>
          <w:tab/>
        </w:r>
      </w:ins>
      <w:ins w:id="3977" w:author="S2-2204778" w:date="2022-05-24T08:27:00Z">
        <w:del w:id="3978" w:author="Rapporteur" w:date="2022-05-24T12:06:00Z">
          <w:r w:rsidR="00086FA7" w:rsidRPr="00316C58" w:rsidDel="005723FE">
            <w:delText xml:space="preserve"> </w:delText>
          </w:r>
        </w:del>
        <w:r w:rsidR="00086FA7" w:rsidRPr="00316C58">
          <w:t>ability to send Network-Slice-Aware PLMN lists via a SOR transparent container to a supporting UE and to forward the indication of support of feature to SOR-</w:t>
        </w:r>
        <w:r w:rsidR="00086FA7" w:rsidRPr="00A955CB">
          <w:t>AF.</w:t>
        </w:r>
      </w:ins>
    </w:p>
    <w:p w14:paraId="75E7022E" w14:textId="0914F953" w:rsidR="00086FA7" w:rsidRPr="0016446C" w:rsidRDefault="00086FA7" w:rsidP="00086FA7">
      <w:pPr>
        <w:pStyle w:val="21"/>
        <w:rPr>
          <w:ins w:id="3979" w:author="S2-2204908" w:date="2022-05-24T08:29:00Z"/>
        </w:rPr>
      </w:pPr>
      <w:bookmarkStart w:id="3980" w:name="_Toc104302497"/>
      <w:bookmarkStart w:id="3981" w:name="_Toc104359463"/>
      <w:bookmarkStart w:id="3982" w:name="_Toc104789083"/>
      <w:ins w:id="3983" w:author="S2-2204908" w:date="2022-05-24T08:29:00Z">
        <w:r w:rsidRPr="0016446C">
          <w:rPr>
            <w:lang w:eastAsia="zh-CN"/>
          </w:rPr>
          <w:t>6.</w:t>
        </w:r>
        <w:del w:id="3984" w:author="Rapporteur" w:date="2022-05-24T12:01:00Z">
          <w:r w:rsidRPr="0016446C" w:rsidDel="00BD45BF">
            <w:rPr>
              <w:rFonts w:hint="eastAsia"/>
              <w:lang w:eastAsia="zh-CN"/>
            </w:rPr>
            <w:delText>X</w:delText>
          </w:r>
        </w:del>
      </w:ins>
      <w:ins w:id="3985" w:author="Rapporteur" w:date="2022-05-24T12:01:00Z">
        <w:r w:rsidR="00BD45BF">
          <w:rPr>
            <w:lang w:eastAsia="zh-CN"/>
          </w:rPr>
          <w:t>20</w:t>
        </w:r>
      </w:ins>
      <w:ins w:id="3986" w:author="S2-2204908" w:date="2022-05-24T08:29:00Z">
        <w:r w:rsidRPr="0016446C">
          <w:rPr>
            <w:rFonts w:hint="eastAsia"/>
            <w:lang w:eastAsia="ko-KR"/>
          </w:rPr>
          <w:tab/>
        </w:r>
        <w:r w:rsidRPr="0016446C">
          <w:t>Solution</w:t>
        </w:r>
        <w:r w:rsidRPr="0016446C">
          <w:rPr>
            <w:rFonts w:hint="eastAsia"/>
            <w:lang w:eastAsia="zh-CN"/>
          </w:rPr>
          <w:t xml:space="preserve"> #</w:t>
        </w:r>
        <w:del w:id="3987" w:author="Rapporteur" w:date="2022-05-24T12:02:00Z">
          <w:r w:rsidRPr="0016446C" w:rsidDel="00BD45BF">
            <w:rPr>
              <w:lang w:eastAsia="zh-CN"/>
            </w:rPr>
            <w:delText>X</w:delText>
          </w:r>
        </w:del>
      </w:ins>
      <w:ins w:id="3988" w:author="Rapporteur" w:date="2022-05-24T12:02:00Z">
        <w:r w:rsidR="00BD45BF">
          <w:rPr>
            <w:lang w:eastAsia="zh-CN"/>
          </w:rPr>
          <w:t>20</w:t>
        </w:r>
      </w:ins>
      <w:ins w:id="3989" w:author="S2-2204908" w:date="2022-05-24T08:29:00Z">
        <w:r w:rsidRPr="0016446C">
          <w:t>: PLMN Selection following existing SoR information</w:t>
        </w:r>
        <w:bookmarkEnd w:id="3980"/>
        <w:bookmarkEnd w:id="3981"/>
        <w:bookmarkEnd w:id="3982"/>
      </w:ins>
    </w:p>
    <w:p w14:paraId="3A4B84EA" w14:textId="7407D097" w:rsidR="00086FA7" w:rsidRPr="0016446C" w:rsidRDefault="00086FA7" w:rsidP="00086FA7">
      <w:pPr>
        <w:pStyle w:val="31"/>
        <w:rPr>
          <w:ins w:id="3990" w:author="S2-2204908" w:date="2022-05-24T08:29:00Z"/>
          <w:lang w:eastAsia="ko-KR"/>
        </w:rPr>
      </w:pPr>
      <w:bookmarkStart w:id="3991" w:name="_Toc97057448"/>
      <w:bookmarkStart w:id="3992" w:name="_Toc104302498"/>
      <w:bookmarkStart w:id="3993" w:name="_Toc104359464"/>
      <w:bookmarkStart w:id="3994" w:name="_Toc104789084"/>
      <w:ins w:id="3995" w:author="S2-2204908" w:date="2022-05-24T08:29:00Z">
        <w:r w:rsidRPr="0016446C">
          <w:rPr>
            <w:rFonts w:hint="eastAsia"/>
            <w:lang w:eastAsia="ko-KR"/>
          </w:rPr>
          <w:t>6.</w:t>
        </w:r>
        <w:del w:id="3996" w:author="Rapporteur" w:date="2022-05-24T12:02:00Z">
          <w:r w:rsidRPr="0016446C" w:rsidDel="00BD45BF">
            <w:rPr>
              <w:rFonts w:hint="eastAsia"/>
              <w:lang w:eastAsia="ko-KR"/>
            </w:rPr>
            <w:delText>X</w:delText>
          </w:r>
        </w:del>
      </w:ins>
      <w:ins w:id="3997" w:author="Rapporteur" w:date="2022-05-24T12:02:00Z">
        <w:r w:rsidR="00BD45BF">
          <w:rPr>
            <w:lang w:eastAsia="ko-KR"/>
          </w:rPr>
          <w:t>20</w:t>
        </w:r>
      </w:ins>
      <w:ins w:id="3998" w:author="S2-2204908" w:date="2022-05-24T08:29:00Z">
        <w:r w:rsidRPr="0016446C">
          <w:rPr>
            <w:rFonts w:hint="eastAsia"/>
            <w:lang w:eastAsia="ko-KR"/>
          </w:rPr>
          <w:t>.1</w:t>
        </w:r>
        <w:r w:rsidRPr="0016446C">
          <w:rPr>
            <w:rFonts w:hint="eastAsia"/>
            <w:lang w:eastAsia="ko-KR"/>
          </w:rPr>
          <w:tab/>
          <w:t>Introduction</w:t>
        </w:r>
        <w:bookmarkEnd w:id="3991"/>
        <w:bookmarkEnd w:id="3992"/>
        <w:bookmarkEnd w:id="3993"/>
        <w:bookmarkEnd w:id="3994"/>
      </w:ins>
    </w:p>
    <w:p w14:paraId="7E36D58D" w14:textId="6ADA2F55" w:rsidR="00086FA7" w:rsidRPr="0016446C" w:rsidDel="00BD45BF" w:rsidRDefault="00086FA7" w:rsidP="00086FA7">
      <w:pPr>
        <w:pStyle w:val="B1"/>
        <w:ind w:left="0" w:firstLine="0"/>
        <w:rPr>
          <w:ins w:id="3999" w:author="S2-2204908" w:date="2022-05-24T08:29:00Z"/>
          <w:del w:id="4000" w:author="Rapporteur" w:date="2022-05-24T12:02:00Z"/>
          <w:lang w:val="en-US"/>
        </w:rPr>
      </w:pPr>
      <w:ins w:id="4001" w:author="S2-2204908" w:date="2022-05-24T08:29:00Z">
        <w:r w:rsidRPr="0016446C">
          <w:t>This solution will address KI#2: Support of providing VPLMN network slice information to a roaming UE. This solution lets the UE reuse the current Steering of Roaming information. Thus, it could be used for legacy UEs and bring little impact to the VPLMN.</w:t>
        </w:r>
      </w:ins>
    </w:p>
    <w:p w14:paraId="18AB8C8B" w14:textId="77777777" w:rsidR="00086FA7" w:rsidRPr="0016446C" w:rsidRDefault="00086FA7" w:rsidP="00BD45BF">
      <w:pPr>
        <w:pStyle w:val="B1"/>
        <w:ind w:left="0" w:firstLine="0"/>
        <w:rPr>
          <w:ins w:id="4002" w:author="S2-2204908" w:date="2022-05-24T08:29:00Z"/>
          <w:lang w:val="en-US" w:eastAsia="zh-CN"/>
        </w:rPr>
      </w:pPr>
      <w:ins w:id="4003" w:author="S2-2204908" w:date="2022-05-24T08:29:00Z">
        <w:del w:id="4004" w:author="Rapporteur" w:date="2022-05-24T12:02:00Z">
          <w:r w:rsidRPr="0016446C" w:rsidDel="00BD45BF">
            <w:rPr>
              <w:lang w:val="en-US" w:eastAsia="zh-CN"/>
            </w:rPr>
            <w:delText xml:space="preserve"> </w:delText>
          </w:r>
        </w:del>
      </w:ins>
    </w:p>
    <w:p w14:paraId="083B6FF7" w14:textId="3A48941A" w:rsidR="00086FA7" w:rsidRPr="0016446C" w:rsidRDefault="00086FA7" w:rsidP="00086FA7">
      <w:pPr>
        <w:pStyle w:val="31"/>
        <w:rPr>
          <w:ins w:id="4005" w:author="S2-2204908" w:date="2022-05-24T08:29:00Z"/>
        </w:rPr>
      </w:pPr>
      <w:bookmarkStart w:id="4006" w:name="_Toc97057449"/>
      <w:bookmarkStart w:id="4007" w:name="_Toc104302499"/>
      <w:bookmarkStart w:id="4008" w:name="_Toc104359465"/>
      <w:bookmarkStart w:id="4009" w:name="_Toc104789085"/>
      <w:ins w:id="4010" w:author="S2-2204908" w:date="2022-05-24T08:29:00Z">
        <w:r w:rsidRPr="0016446C">
          <w:t>6.</w:t>
        </w:r>
        <w:del w:id="4011" w:author="Rapporteur" w:date="2022-05-24T12:02:00Z">
          <w:r w:rsidRPr="0016446C" w:rsidDel="00BD45BF">
            <w:rPr>
              <w:rFonts w:hint="eastAsia"/>
            </w:rPr>
            <w:delText>X</w:delText>
          </w:r>
        </w:del>
      </w:ins>
      <w:ins w:id="4012" w:author="Rapporteur" w:date="2022-05-24T12:02:00Z">
        <w:r w:rsidR="00BD45BF">
          <w:t>20</w:t>
        </w:r>
      </w:ins>
      <w:ins w:id="4013" w:author="S2-2204908" w:date="2022-05-24T08:29:00Z">
        <w:r w:rsidRPr="0016446C">
          <w:t>.2</w:t>
        </w:r>
        <w:r w:rsidRPr="0016446C">
          <w:rPr>
            <w:rFonts w:hint="eastAsia"/>
          </w:rPr>
          <w:tab/>
        </w:r>
        <w:r w:rsidRPr="0016446C">
          <w:t xml:space="preserve">Functional </w:t>
        </w:r>
        <w:r w:rsidRPr="0016446C">
          <w:rPr>
            <w:rFonts w:hint="eastAsia"/>
          </w:rPr>
          <w:t>Description</w:t>
        </w:r>
        <w:bookmarkEnd w:id="4006"/>
        <w:bookmarkEnd w:id="4007"/>
        <w:bookmarkEnd w:id="4008"/>
        <w:bookmarkEnd w:id="4009"/>
      </w:ins>
    </w:p>
    <w:p w14:paraId="6B43046F" w14:textId="37FE7F10" w:rsidR="00086FA7" w:rsidRPr="0016446C" w:rsidRDefault="00086FA7" w:rsidP="00086FA7">
      <w:pPr>
        <w:pStyle w:val="B1"/>
        <w:ind w:left="0" w:firstLine="0"/>
        <w:rPr>
          <w:ins w:id="4014" w:author="S2-2204908" w:date="2022-05-24T08:29:00Z"/>
        </w:rPr>
      </w:pPr>
      <w:ins w:id="4015" w:author="S2-2204908" w:date="2022-05-24T08:29:00Z">
        <w:r w:rsidRPr="0016446C">
          <w:t>Currently the UE will get SoR (Steering of Roaming) information as described in TS</w:t>
        </w:r>
        <w:del w:id="4016" w:author="Rapporteur" w:date="2022-05-24T12:02:00Z">
          <w:r w:rsidRPr="0016446C" w:rsidDel="00BD45BF">
            <w:delText xml:space="preserve"> </w:delText>
          </w:r>
        </w:del>
      </w:ins>
      <w:ins w:id="4017" w:author="Rapporteur" w:date="2022-05-24T12:02:00Z">
        <w:r w:rsidR="00BD45BF">
          <w:rPr>
            <w:lang w:val="en-US"/>
          </w:rPr>
          <w:t> </w:t>
        </w:r>
      </w:ins>
      <w:ins w:id="4018" w:author="S2-2204908" w:date="2022-05-24T08:29:00Z">
        <w:r w:rsidRPr="0016446C">
          <w:t>23.122</w:t>
        </w:r>
        <w:del w:id="4019" w:author="Rapporteur" w:date="2022-05-24T12:02:00Z">
          <w:r w:rsidRPr="0016446C" w:rsidDel="00BD45BF">
            <w:delText xml:space="preserve"> </w:delText>
          </w:r>
        </w:del>
      </w:ins>
      <w:ins w:id="4020" w:author="Rapporteur" w:date="2022-05-24T12:02:00Z">
        <w:r w:rsidR="00BD45BF">
          <w:rPr>
            <w:lang w:val="en-US"/>
          </w:rPr>
          <w:t> </w:t>
        </w:r>
      </w:ins>
      <w:ins w:id="4021" w:author="S2-2204908" w:date="2022-05-24T08:29:00Z">
        <w:r w:rsidRPr="0016446C">
          <w:t>[</w:t>
        </w:r>
        <w:del w:id="4022" w:author="Rapporteur" w:date="2022-05-24T12:02:00Z">
          <w:r w:rsidRPr="0016446C" w:rsidDel="00BD45BF">
            <w:delText>x</w:delText>
          </w:r>
        </w:del>
      </w:ins>
      <w:ins w:id="4023" w:author="Rapporteur" w:date="2022-05-24T12:02:00Z">
        <w:r w:rsidR="00BD45BF">
          <w:t>7</w:t>
        </w:r>
      </w:ins>
      <w:ins w:id="4024" w:author="S2-2204908" w:date="2022-05-24T08:29:00Z">
        <w:r w:rsidRPr="0016446C">
          <w:t xml:space="preserve">]. But the current SoR does not consider the expected S-NSSAIs of the UE, so the PLMN which does not contain any S-NSSAIs the UE want to use may have a higher priority but the PLMN which contains many S-NSSAIs the UE want to use may have a lower priority. Then the UE will access to a non-optimized PLMN. </w:t>
        </w:r>
      </w:ins>
    </w:p>
    <w:p w14:paraId="050E0EE3" w14:textId="77777777" w:rsidR="00086FA7" w:rsidRDefault="00086FA7" w:rsidP="00086FA7">
      <w:pPr>
        <w:rPr>
          <w:ins w:id="4025" w:author="S2-2204908" w:date="2022-05-24T08:29:00Z"/>
          <w:lang w:eastAsia="x-none"/>
        </w:rPr>
      </w:pPr>
      <w:ins w:id="4026" w:author="S2-2204908" w:date="2022-05-24T08:29:00Z">
        <w:r w:rsidRPr="0016446C">
          <w:rPr>
            <w:lang w:eastAsia="x-none"/>
          </w:rPr>
          <w:t xml:space="preserve">It is proposed that the UDM should generate the SoR information based on the expected S-NSSAIs (i.e. the S-NSSAIs the </w:t>
        </w:r>
        <w:r w:rsidRPr="009B69D6">
          <w:rPr>
            <w:lang w:eastAsia="x-none"/>
          </w:rPr>
          <w:t xml:space="preserve">UE </w:t>
        </w:r>
        <w:r w:rsidRPr="009B69D6">
          <w:rPr>
            <w:rFonts w:hint="eastAsia"/>
            <w:lang w:eastAsia="x-none"/>
          </w:rPr>
          <w:t>expects to include in the Request NSSAI in the next Registration</w:t>
        </w:r>
        <w:r w:rsidRPr="009B69D6">
          <w:rPr>
            <w:lang w:eastAsia="x-none"/>
          </w:rPr>
          <w:t>) if S</w:t>
        </w:r>
        <w:r>
          <w:rPr>
            <w:lang w:eastAsia="x-none"/>
          </w:rPr>
          <w:t>oR-AF is collocated with the UDM</w:t>
        </w:r>
        <w:r w:rsidRPr="0016446C">
          <w:rPr>
            <w:lang w:eastAsia="x-none"/>
          </w:rPr>
          <w:t>. The expected S-NSSAIs are the S-NSSAIs in the Subscribed S-NSSAIs, thus UDM could understand the meaning of the expected S-NSSAIs. The UE may send the expected S-NSSAIs in a container. The AMF should transfer the container to the UDM and shall not change the context of the container</w:t>
        </w:r>
        <w:r w:rsidRPr="0016446C">
          <w:rPr>
            <w:rFonts w:hint="eastAsia"/>
            <w:lang w:eastAsia="zh-CN"/>
          </w:rPr>
          <w:t>,</w:t>
        </w:r>
        <w:r w:rsidRPr="0016446C">
          <w:rPr>
            <w:lang w:eastAsia="zh-CN"/>
          </w:rPr>
          <w:t xml:space="preserve"> i.e. the AMF shall transfer the expected S-NSSAIs transparently</w:t>
        </w:r>
        <w:r w:rsidRPr="0016446C">
          <w:rPr>
            <w:lang w:eastAsia="x-none"/>
          </w:rPr>
          <w:t>. The UDM will generate SoR based on the expected S-NSSAI. If there is no expected S-NSSAIs (e.g. for legacy UEs), the UDM could generate SoR based on the Subscribed S-NSSAI. In particular, the PLMNs supporting more Expected/Subscribed S-NSSAIs will have higher priority. The UDM should get the mapping between corresponding PLMNs and supporting S-NSSAIs based on configuration or from NSSF.</w:t>
        </w:r>
      </w:ins>
    </w:p>
    <w:p w14:paraId="075DD7FC" w14:textId="395D6D84" w:rsidR="00086FA7" w:rsidRPr="0016446C" w:rsidRDefault="00086FA7" w:rsidP="00086FA7">
      <w:pPr>
        <w:rPr>
          <w:ins w:id="4027" w:author="S2-2204908" w:date="2022-05-24T08:29:00Z"/>
          <w:lang w:eastAsia="x-none"/>
        </w:rPr>
      </w:pPr>
      <w:ins w:id="4028" w:author="S2-2204908" w:date="2022-05-24T08:29:00Z">
        <w:r w:rsidRPr="0016446C">
          <w:rPr>
            <w:lang w:eastAsia="x-none"/>
          </w:rPr>
          <w:t xml:space="preserve">If SoR-AF is </w:t>
        </w:r>
        <w:r>
          <w:rPr>
            <w:lang w:eastAsia="x-none"/>
          </w:rPr>
          <w:t>not collocated with the UDM</w:t>
        </w:r>
        <w:del w:id="4029" w:author="Rapporteur" w:date="2022-05-24T12:02:00Z">
          <w:r w:rsidDel="00BD45BF">
            <w:rPr>
              <w:lang w:eastAsia="x-none"/>
            </w:rPr>
            <w:delText>,</w:delText>
          </w:r>
        </w:del>
        <w:r w:rsidRPr="0016446C">
          <w:rPr>
            <w:lang w:eastAsia="x-none"/>
          </w:rPr>
          <w:t>, UDM needs to send the expected S-NSSAIs</w:t>
        </w:r>
        <w:r>
          <w:rPr>
            <w:lang w:eastAsia="x-none"/>
          </w:rPr>
          <w:t xml:space="preserve"> in the container or </w:t>
        </w:r>
        <w:r w:rsidRPr="0016446C">
          <w:rPr>
            <w:lang w:eastAsia="x-none"/>
          </w:rPr>
          <w:t>Subscribed S-NSSAIs to the SoR-AF.</w:t>
        </w:r>
        <w:r>
          <w:rPr>
            <w:lang w:eastAsia="x-none"/>
          </w:rPr>
          <w:t xml:space="preserve"> </w:t>
        </w:r>
        <w:r w:rsidRPr="0016446C">
          <w:rPr>
            <w:lang w:eastAsia="x-none"/>
          </w:rPr>
          <w:t xml:space="preserve">The </w:t>
        </w:r>
        <w:r>
          <w:rPr>
            <w:lang w:eastAsia="x-none"/>
          </w:rPr>
          <w:t>SoR-AF</w:t>
        </w:r>
        <w:r w:rsidRPr="0016446C">
          <w:rPr>
            <w:lang w:eastAsia="x-none"/>
          </w:rPr>
          <w:t xml:space="preserve"> will generate SoR based on the expected S-NSSAI. If there is no expected S-NSSAIs (e.g. for legacy UEs), the </w:t>
        </w:r>
        <w:r>
          <w:rPr>
            <w:lang w:eastAsia="x-none"/>
          </w:rPr>
          <w:t>SoR-AF</w:t>
        </w:r>
        <w:r w:rsidRPr="0016446C">
          <w:rPr>
            <w:lang w:eastAsia="x-none"/>
          </w:rPr>
          <w:t xml:space="preserve"> could generate SoR based on the Subscribed S-NSSAI. In particular, the PLMNs supporting more Expected/Subscribed S-NSSAIs will have higher priority. The SoR-AF should get the mapping between corresponding PLMNs and supporting S-NSSAIs based on configuration or from NSSF.</w:t>
        </w:r>
        <w:del w:id="4030" w:author="Rapporteur" w:date="2022-05-24T12:03:00Z">
          <w:r w:rsidRPr="0016446C" w:rsidDel="00BD45BF">
            <w:rPr>
              <w:lang w:eastAsia="x-none"/>
            </w:rPr>
            <w:delText xml:space="preserve"> </w:delText>
          </w:r>
        </w:del>
      </w:ins>
    </w:p>
    <w:p w14:paraId="363396E5" w14:textId="319D30F4" w:rsidR="00086FA7" w:rsidRPr="0016446C" w:rsidRDefault="00086FA7" w:rsidP="00086FA7">
      <w:pPr>
        <w:rPr>
          <w:ins w:id="4031" w:author="S2-2204908" w:date="2022-05-24T08:29:00Z"/>
          <w:lang w:eastAsia="x-none"/>
        </w:rPr>
      </w:pPr>
      <w:ins w:id="4032" w:author="S2-2204908" w:date="2022-05-24T08:29:00Z">
        <w:r w:rsidRPr="0016446C">
          <w:rPr>
            <w:lang w:eastAsia="x-none"/>
          </w:rPr>
          <w:t xml:space="preserve">The UE will follow the current SoR handling as </w:t>
        </w:r>
        <w:r w:rsidRPr="0016446C">
          <w:t>described in TS</w:t>
        </w:r>
        <w:del w:id="4033" w:author="Rapporteur" w:date="2022-05-24T12:03:00Z">
          <w:r w:rsidRPr="0016446C" w:rsidDel="00BD45BF">
            <w:delText xml:space="preserve"> </w:delText>
          </w:r>
        </w:del>
      </w:ins>
      <w:ins w:id="4034" w:author="Rapporteur" w:date="2022-05-24T12:03:00Z">
        <w:r w:rsidR="00BD45BF">
          <w:t> </w:t>
        </w:r>
      </w:ins>
      <w:ins w:id="4035" w:author="S2-2204908" w:date="2022-05-24T08:29:00Z">
        <w:r w:rsidRPr="0016446C">
          <w:t>23.122</w:t>
        </w:r>
        <w:del w:id="4036" w:author="Rapporteur" w:date="2022-05-24T12:03:00Z">
          <w:r w:rsidRPr="0016446C" w:rsidDel="00BD45BF">
            <w:delText xml:space="preserve"> </w:delText>
          </w:r>
        </w:del>
      </w:ins>
      <w:ins w:id="4037" w:author="Rapporteur" w:date="2022-05-24T12:03:00Z">
        <w:r w:rsidR="00BD45BF">
          <w:t> </w:t>
        </w:r>
      </w:ins>
      <w:ins w:id="4038" w:author="S2-2204908" w:date="2022-05-24T08:29:00Z">
        <w:r w:rsidRPr="0016446C">
          <w:t>[</w:t>
        </w:r>
        <w:del w:id="4039" w:author="Rapporteur" w:date="2022-05-24T12:03:00Z">
          <w:r w:rsidRPr="0016446C" w:rsidDel="00BD45BF">
            <w:delText>x</w:delText>
          </w:r>
        </w:del>
      </w:ins>
      <w:ins w:id="4040" w:author="Rapporteur" w:date="2022-05-24T12:03:00Z">
        <w:r w:rsidR="00BD45BF">
          <w:t>7</w:t>
        </w:r>
      </w:ins>
      <w:ins w:id="4041" w:author="S2-2204908" w:date="2022-05-24T08:29:00Z">
        <w:r w:rsidRPr="0016446C">
          <w:t>].</w:t>
        </w:r>
      </w:ins>
    </w:p>
    <w:p w14:paraId="74309971" w14:textId="5C367927" w:rsidR="00086FA7" w:rsidRPr="0016446C" w:rsidRDefault="00086FA7" w:rsidP="00086FA7">
      <w:pPr>
        <w:pStyle w:val="31"/>
        <w:rPr>
          <w:ins w:id="4042" w:author="S2-2204908" w:date="2022-05-24T08:29:00Z"/>
        </w:rPr>
      </w:pPr>
      <w:bookmarkStart w:id="4043" w:name="_Toc97057450"/>
      <w:bookmarkStart w:id="4044" w:name="_Toc104302500"/>
      <w:bookmarkStart w:id="4045" w:name="_Toc104359466"/>
      <w:bookmarkStart w:id="4046" w:name="_Toc104789086"/>
      <w:ins w:id="4047" w:author="S2-2204908" w:date="2022-05-24T08:29:00Z">
        <w:r w:rsidRPr="0016446C">
          <w:t>6.</w:t>
        </w:r>
        <w:del w:id="4048" w:author="Rapporteur" w:date="2022-05-24T12:03:00Z">
          <w:r w:rsidRPr="0016446C" w:rsidDel="00BD45BF">
            <w:delText>X</w:delText>
          </w:r>
        </w:del>
      </w:ins>
      <w:ins w:id="4049" w:author="Rapporteur" w:date="2022-05-24T12:03:00Z">
        <w:r w:rsidR="00BD45BF">
          <w:t>20</w:t>
        </w:r>
      </w:ins>
      <w:ins w:id="4050" w:author="S2-2204908" w:date="2022-05-24T08:29:00Z">
        <w:r w:rsidRPr="0016446C">
          <w:t>.3</w:t>
        </w:r>
        <w:r w:rsidRPr="0016446C">
          <w:tab/>
          <w:t>Procedures</w:t>
        </w:r>
        <w:bookmarkEnd w:id="4043"/>
        <w:bookmarkEnd w:id="4044"/>
        <w:bookmarkEnd w:id="4045"/>
        <w:bookmarkEnd w:id="4046"/>
      </w:ins>
    </w:p>
    <w:p w14:paraId="077B847B" w14:textId="50D907FF" w:rsidR="00086FA7" w:rsidRPr="0016446C" w:rsidRDefault="00086FA7" w:rsidP="00086FA7">
      <w:pPr>
        <w:rPr>
          <w:ins w:id="4051" w:author="S2-2204908" w:date="2022-05-24T08:29:00Z"/>
          <w:lang w:eastAsia="zh-CN"/>
        </w:rPr>
      </w:pPr>
      <w:ins w:id="4052" w:author="S2-2204908" w:date="2022-05-24T08:29:00Z">
        <w:r w:rsidRPr="0016446C">
          <w:rPr>
            <w:rFonts w:hint="eastAsia"/>
            <w:lang w:eastAsia="zh-CN"/>
          </w:rPr>
          <w:t>F</w:t>
        </w:r>
        <w:r w:rsidRPr="0016446C">
          <w:rPr>
            <w:lang w:eastAsia="zh-CN"/>
          </w:rPr>
          <w:t xml:space="preserve">igure </w:t>
        </w:r>
        <w:r w:rsidRPr="0016446C">
          <w:rPr>
            <w:lang w:val="en-US" w:eastAsia="zh-CN"/>
          </w:rPr>
          <w:t>6.</w:t>
        </w:r>
        <w:del w:id="4053" w:author="Rapporteur" w:date="2022-05-24T12:03:00Z">
          <w:r w:rsidRPr="0016446C" w:rsidDel="00BD45BF">
            <w:rPr>
              <w:lang w:val="en-US" w:eastAsia="zh-CN"/>
            </w:rPr>
            <w:delText>x</w:delText>
          </w:r>
        </w:del>
      </w:ins>
      <w:ins w:id="4054" w:author="Rapporteur" w:date="2022-05-24T12:03:00Z">
        <w:r w:rsidR="00BD45BF">
          <w:rPr>
            <w:lang w:val="en-US" w:eastAsia="zh-CN"/>
          </w:rPr>
          <w:t>20</w:t>
        </w:r>
      </w:ins>
      <w:ins w:id="4055" w:author="S2-2204908" w:date="2022-05-24T08:29:00Z">
        <w:r w:rsidRPr="0016446C">
          <w:rPr>
            <w:lang w:val="en-US" w:eastAsia="zh-CN"/>
          </w:rPr>
          <w:t>.3-</w:t>
        </w:r>
        <w:r w:rsidRPr="0016446C">
          <w:rPr>
            <w:lang w:eastAsia="zh-CN"/>
          </w:rPr>
          <w:t>1 describe the procedure for this solution:</w:t>
        </w:r>
      </w:ins>
    </w:p>
    <w:bookmarkStart w:id="4056" w:name="_MON_1709112223"/>
    <w:bookmarkEnd w:id="4056"/>
    <w:p w14:paraId="2896230C" w14:textId="77777777" w:rsidR="00086FA7" w:rsidRPr="0016446C" w:rsidRDefault="00086FA7">
      <w:pPr>
        <w:pStyle w:val="TH"/>
        <w:rPr>
          <w:ins w:id="4057" w:author="S2-2204908" w:date="2022-05-24T08:29:00Z"/>
          <w:rFonts w:eastAsiaTheme="minorEastAsia"/>
          <w:lang w:val="en-US"/>
        </w:rPr>
        <w:pPrChange w:id="4058" w:author="Rapporteur" w:date="2022-05-24T12:03:00Z">
          <w:pPr>
            <w:pStyle w:val="EditorsNote"/>
            <w:ind w:left="0" w:firstLine="0"/>
          </w:pPr>
        </w:pPrChange>
      </w:pPr>
      <w:ins w:id="4059" w:author="S2-2204908" w:date="2022-05-24T08:29:00Z">
        <w:r w:rsidRPr="0016446C">
          <w:rPr>
            <w:rFonts w:eastAsiaTheme="minorEastAsia"/>
            <w:lang w:val="en-US"/>
          </w:rPr>
          <w:object w:dxaOrig="11039" w:dyaOrig="5670" w14:anchorId="13F6960C">
            <v:shape id="_x0000_i1052" type="#_x0000_t75" style="width:482.1pt;height:247.1pt" o:ole="">
              <v:imagedata r:id="rId67" o:title=""/>
            </v:shape>
            <o:OLEObject Type="Embed" ProgID="Word.Picture.8" ShapeID="_x0000_i1052" DrawAspect="Content" ObjectID="_1715402147" r:id="rId68"/>
          </w:object>
        </w:r>
      </w:ins>
    </w:p>
    <w:p w14:paraId="22CB5E53" w14:textId="11842F5A" w:rsidR="00086FA7" w:rsidRPr="0016446C" w:rsidRDefault="00086FA7">
      <w:pPr>
        <w:pStyle w:val="TF"/>
        <w:rPr>
          <w:ins w:id="4060" w:author="S2-2204908" w:date="2022-05-24T08:29:00Z"/>
          <w:rFonts w:eastAsiaTheme="minorEastAsia"/>
          <w:lang w:eastAsia="zh-CN"/>
        </w:rPr>
        <w:pPrChange w:id="4061" w:author="Rapporteur" w:date="2022-05-24T12:03:00Z">
          <w:pPr>
            <w:pStyle w:val="EditorsNote"/>
            <w:ind w:left="0" w:firstLine="0"/>
            <w:jc w:val="center"/>
          </w:pPr>
        </w:pPrChange>
      </w:pPr>
      <w:ins w:id="4062" w:author="S2-2204908" w:date="2022-05-24T08:29:00Z">
        <w:r w:rsidRPr="0016446C">
          <w:rPr>
            <w:rFonts w:eastAsiaTheme="minorEastAsia"/>
            <w:lang w:val="en-US" w:eastAsia="zh-CN"/>
          </w:rPr>
          <w:t>Figure 6.</w:t>
        </w:r>
        <w:del w:id="4063" w:author="Rapporteur" w:date="2022-05-24T12:03:00Z">
          <w:r w:rsidRPr="0016446C" w:rsidDel="00BD45BF">
            <w:rPr>
              <w:rFonts w:eastAsiaTheme="minorEastAsia"/>
              <w:lang w:val="en-US" w:eastAsia="zh-CN"/>
            </w:rPr>
            <w:delText>x</w:delText>
          </w:r>
        </w:del>
      </w:ins>
      <w:ins w:id="4064" w:author="Rapporteur" w:date="2022-05-24T12:03:00Z">
        <w:r w:rsidR="00BD45BF">
          <w:rPr>
            <w:rFonts w:eastAsiaTheme="minorEastAsia"/>
            <w:lang w:val="en-US" w:eastAsia="zh-CN"/>
          </w:rPr>
          <w:t>20</w:t>
        </w:r>
      </w:ins>
      <w:ins w:id="4065" w:author="S2-2204908" w:date="2022-05-24T08:29:00Z">
        <w:r w:rsidRPr="0016446C">
          <w:rPr>
            <w:rFonts w:eastAsiaTheme="minorEastAsia"/>
            <w:lang w:val="en-US" w:eastAsia="zh-CN"/>
          </w:rPr>
          <w:t xml:space="preserve">.3-1: procedure for </w:t>
        </w:r>
        <w:r w:rsidRPr="0016446C">
          <w:t>PLMN Selection following existing SoR information</w:t>
        </w:r>
      </w:ins>
    </w:p>
    <w:p w14:paraId="6EEE5D42" w14:textId="17194A84" w:rsidR="00086FA7" w:rsidRPr="0016446C" w:rsidRDefault="00BD45BF">
      <w:pPr>
        <w:pStyle w:val="B1"/>
        <w:rPr>
          <w:ins w:id="4066" w:author="S2-2204908" w:date="2022-05-24T08:29:00Z"/>
          <w:rFonts w:eastAsiaTheme="minorEastAsia"/>
        </w:rPr>
        <w:pPrChange w:id="4067" w:author="Rapporteur" w:date="2022-05-24T12:03:00Z">
          <w:pPr>
            <w:pStyle w:val="EditorsNote"/>
            <w:numPr>
              <w:numId w:val="48"/>
            </w:numPr>
            <w:tabs>
              <w:tab w:val="num" w:pos="360"/>
              <w:tab w:val="num" w:pos="720"/>
            </w:tabs>
            <w:ind w:left="720" w:hanging="720"/>
          </w:pPr>
        </w:pPrChange>
      </w:pPr>
      <w:ins w:id="4068" w:author="Rapporteur" w:date="2022-05-24T12:03:00Z">
        <w:r>
          <w:rPr>
            <w:rFonts w:eastAsiaTheme="minorEastAsia"/>
          </w:rPr>
          <w:t>1.</w:t>
        </w:r>
        <w:r>
          <w:rPr>
            <w:rFonts w:eastAsiaTheme="minorEastAsia"/>
          </w:rPr>
          <w:tab/>
        </w:r>
      </w:ins>
      <w:ins w:id="4069" w:author="S2-2204908" w:date="2022-05-24T08:29:00Z">
        <w:r w:rsidR="00086FA7" w:rsidRPr="0016446C">
          <w:rPr>
            <w:rFonts w:eastAsiaTheme="minorEastAsia" w:hint="eastAsia"/>
          </w:rPr>
          <w:t>D</w:t>
        </w:r>
        <w:r w:rsidR="00086FA7" w:rsidRPr="0016446C">
          <w:rPr>
            <w:rFonts w:eastAsiaTheme="minorEastAsia"/>
          </w:rPr>
          <w:t>uring registration in roaming case, the UE may send expected S-NSSAIs as a container.</w:t>
        </w:r>
      </w:ins>
    </w:p>
    <w:p w14:paraId="497C9547" w14:textId="3FF365C8" w:rsidR="00086FA7" w:rsidRPr="0016446C" w:rsidRDefault="00BD45BF">
      <w:pPr>
        <w:pStyle w:val="B1"/>
        <w:rPr>
          <w:ins w:id="4070" w:author="S2-2204908" w:date="2022-05-24T08:29:00Z"/>
          <w:rFonts w:eastAsiaTheme="minorEastAsia"/>
        </w:rPr>
        <w:pPrChange w:id="4071" w:author="Rapporteur" w:date="2022-05-24T12:03:00Z">
          <w:pPr>
            <w:pStyle w:val="EditorsNote"/>
            <w:numPr>
              <w:numId w:val="48"/>
            </w:numPr>
            <w:tabs>
              <w:tab w:val="num" w:pos="360"/>
              <w:tab w:val="num" w:pos="720"/>
            </w:tabs>
            <w:ind w:left="720" w:hanging="720"/>
          </w:pPr>
        </w:pPrChange>
      </w:pPr>
      <w:ins w:id="4072" w:author="Rapporteur" w:date="2022-05-24T12:03:00Z">
        <w:r>
          <w:rPr>
            <w:rFonts w:eastAsiaTheme="minorEastAsia"/>
          </w:rPr>
          <w:t>2.</w:t>
        </w:r>
        <w:r>
          <w:rPr>
            <w:rFonts w:eastAsiaTheme="minorEastAsia"/>
          </w:rPr>
          <w:tab/>
        </w:r>
      </w:ins>
      <w:ins w:id="4073" w:author="S2-2204908" w:date="2022-05-24T08:29:00Z">
        <w:r w:rsidR="00086FA7" w:rsidRPr="0016446C">
          <w:rPr>
            <w:rFonts w:eastAsiaTheme="minorEastAsia"/>
          </w:rPr>
          <w:t>The AMF forwards the container to the UDM by invoking Nudm_SDM_Get request. The A</w:t>
        </w:r>
        <w:r w:rsidR="00086FA7" w:rsidRPr="0016446C">
          <w:rPr>
            <w:rFonts w:eastAsiaTheme="minorEastAsia"/>
          </w:rPr>
          <w:lastRenderedPageBreak/>
          <w:t xml:space="preserve">MF shall not change the content of the container. </w:t>
        </w:r>
      </w:ins>
    </w:p>
    <w:p w14:paraId="4B7798A3" w14:textId="675B6A21" w:rsidR="00086FA7" w:rsidRPr="0016446C" w:rsidRDefault="00BD45BF">
      <w:pPr>
        <w:pStyle w:val="B1"/>
        <w:rPr>
          <w:ins w:id="4074" w:author="S2-2204908" w:date="2022-05-24T08:29:00Z"/>
          <w:rFonts w:eastAsiaTheme="minorEastAsia"/>
        </w:rPr>
        <w:pPrChange w:id="4075" w:author="Rapporteur" w:date="2022-05-24T12:03:00Z">
          <w:pPr>
            <w:pStyle w:val="EditorsNote"/>
            <w:numPr>
              <w:numId w:val="48"/>
            </w:numPr>
            <w:tabs>
              <w:tab w:val="num" w:pos="360"/>
              <w:tab w:val="num" w:pos="720"/>
            </w:tabs>
            <w:ind w:left="720" w:hanging="720"/>
          </w:pPr>
        </w:pPrChange>
      </w:pPr>
      <w:ins w:id="4076" w:author="Rapporteur" w:date="2022-05-24T12:03:00Z">
        <w:r>
          <w:rPr>
            <w:rFonts w:eastAsiaTheme="minorEastAsia"/>
          </w:rPr>
          <w:t>3.</w:t>
        </w:r>
        <w:r>
          <w:rPr>
            <w:rFonts w:eastAsiaTheme="minorEastAsia"/>
          </w:rPr>
          <w:tab/>
        </w:r>
      </w:ins>
      <w:ins w:id="4077" w:author="S2-2204908" w:date="2022-05-24T08:29:00Z">
        <w:r w:rsidR="00086FA7">
          <w:rPr>
            <w:rFonts w:eastAsiaTheme="minorEastAsia"/>
          </w:rPr>
          <w:t>If The UDM and SoR-AF are collocated, t</w:t>
        </w:r>
        <w:r w:rsidR="00086FA7" w:rsidRPr="0016446C">
          <w:rPr>
            <w:rFonts w:eastAsiaTheme="minorEastAsia"/>
          </w:rPr>
          <w:t>he UDM generates SoR information further based on expected S-NSSAIs of the UE and the supporting S-NSSAIs of the VPLMN other than the description in TS 23.122. If there is no expected S-NSSAIs, the UDM could generate SoR information further based on Subscribed S-NSSAIs of the U</w:t>
        </w:r>
        <w:r w:rsidR="00086FA7" w:rsidRPr="009B69D6">
          <w:rPr>
            <w:rFonts w:eastAsiaTheme="minorEastAsia"/>
          </w:rPr>
          <w:t xml:space="preserve">E. </w:t>
        </w:r>
        <w:r w:rsidR="00086FA7" w:rsidRPr="009B69D6">
          <w:rPr>
            <w:lang w:eastAsia="x-none"/>
          </w:rPr>
          <w:t>If SoR-AF is not collocated with the UDM,, UDM needs to send the expected S-NSSAIs in the container/Subscribed S-NSSAIs to the SoR-AF. The SoR-AF will generate the SoR information accordingly and send the SoR information to the UDM.</w:t>
        </w:r>
      </w:ins>
    </w:p>
    <w:p w14:paraId="462788DF" w14:textId="51D5ACC5" w:rsidR="00086FA7" w:rsidRPr="0016446C" w:rsidRDefault="00086FA7">
      <w:pPr>
        <w:pStyle w:val="NO"/>
        <w:rPr>
          <w:ins w:id="4078" w:author="S2-2204908" w:date="2022-05-24T08:29:00Z"/>
          <w:lang w:eastAsia="x-none"/>
        </w:rPr>
        <w:pPrChange w:id="4079" w:author="Rapporteur" w:date="2022-05-24T12:04:00Z">
          <w:pPr>
            <w:pStyle w:val="ac"/>
          </w:pPr>
        </w:pPrChange>
      </w:pPr>
      <w:ins w:id="4080" w:author="S2-2204908" w:date="2022-05-24T08:29:00Z">
        <w:r w:rsidRPr="0016446C">
          <w:rPr>
            <w:lang w:eastAsia="x-none"/>
          </w:rPr>
          <w:t>NOTE:</w:t>
        </w:r>
        <w:del w:id="4081" w:author="Rapporteur" w:date="2022-05-24T12:04:00Z">
          <w:r w:rsidRPr="0016446C" w:rsidDel="00BD45BF">
            <w:rPr>
              <w:lang w:eastAsia="x-none"/>
            </w:rPr>
            <w:delText xml:space="preserve"> </w:delText>
          </w:r>
        </w:del>
      </w:ins>
      <w:ins w:id="4082" w:author="Rapporteur" w:date="2022-05-24T12:04:00Z">
        <w:r w:rsidR="00BD45BF">
          <w:rPr>
            <w:lang w:eastAsia="x-none"/>
          </w:rPr>
          <w:tab/>
        </w:r>
      </w:ins>
      <w:ins w:id="4083" w:author="S2-2204908" w:date="2022-05-24T08:29:00Z">
        <w:r w:rsidRPr="0016446C">
          <w:rPr>
            <w:lang w:eastAsia="x-none"/>
          </w:rPr>
          <w:t>If the UDM</w:t>
        </w:r>
        <w:r>
          <w:rPr>
            <w:lang w:eastAsia="x-none"/>
          </w:rPr>
          <w:t xml:space="preserve"> or SoR-AF</w:t>
        </w:r>
        <w:r w:rsidRPr="0016446C">
          <w:rPr>
            <w:lang w:eastAsia="x-none"/>
          </w:rPr>
          <w:t xml:space="preserve"> g</w:t>
        </w:r>
        <w:r w:rsidRPr="0016446C">
          <w:rPr>
            <w:rFonts w:eastAsiaTheme="minorEastAsia"/>
          </w:rPr>
          <w:t>enerates SoR information based on Subscribed S-NSSAIs of the UE, it could send the SoR information in both roaming and non-roaming scenario. The SoR information could also be sent after registration.</w:t>
        </w:r>
      </w:ins>
    </w:p>
    <w:p w14:paraId="75BA9CD0" w14:textId="51A423DE" w:rsidR="00086FA7" w:rsidRDefault="00BD45BF">
      <w:pPr>
        <w:pStyle w:val="B1"/>
        <w:rPr>
          <w:ins w:id="4084" w:author="S2-2204908" w:date="2022-05-24T08:29:00Z"/>
          <w:rFonts w:eastAsiaTheme="minorEastAsia"/>
        </w:rPr>
        <w:pPrChange w:id="4085" w:author="Rapporteur" w:date="2022-05-24T12:04:00Z">
          <w:pPr>
            <w:pStyle w:val="EditorsNote"/>
            <w:numPr>
              <w:ilvl w:val="1"/>
              <w:numId w:val="49"/>
            </w:numPr>
            <w:tabs>
              <w:tab w:val="num" w:pos="360"/>
              <w:tab w:val="num" w:pos="1440"/>
            </w:tabs>
            <w:ind w:left="1440" w:hanging="720"/>
          </w:pPr>
        </w:pPrChange>
      </w:pPr>
      <w:ins w:id="4086" w:author="Rapporteur" w:date="2022-05-24T12:04:00Z">
        <w:r>
          <w:rPr>
            <w:rFonts w:eastAsiaTheme="minorEastAsia"/>
          </w:rPr>
          <w:t>4-6.</w:t>
        </w:r>
        <w:r>
          <w:rPr>
            <w:rFonts w:eastAsiaTheme="minorEastAsia"/>
          </w:rPr>
          <w:tab/>
        </w:r>
      </w:ins>
      <w:ins w:id="4087" w:author="S2-2204908" w:date="2022-05-24T08:29:00Z">
        <w:r w:rsidR="00086FA7" w:rsidRPr="0016446C">
          <w:rPr>
            <w:rFonts w:eastAsiaTheme="minorEastAsia"/>
          </w:rPr>
          <w:t>The UDM sends the SoR information as described in TS</w:t>
        </w:r>
        <w:del w:id="4088" w:author="Rapporteur" w:date="2022-05-24T12:04:00Z">
          <w:r w:rsidR="00086FA7" w:rsidRPr="0016446C" w:rsidDel="00BD45BF">
            <w:rPr>
              <w:rFonts w:eastAsiaTheme="minorEastAsia"/>
            </w:rPr>
            <w:delText xml:space="preserve"> </w:delText>
          </w:r>
        </w:del>
      </w:ins>
      <w:ins w:id="4089" w:author="Rapporteur" w:date="2022-05-24T12:04:00Z">
        <w:r>
          <w:rPr>
            <w:rFonts w:eastAsiaTheme="minorEastAsia"/>
            <w:lang w:val="en-US"/>
          </w:rPr>
          <w:t> </w:t>
        </w:r>
      </w:ins>
      <w:ins w:id="4090" w:author="S2-2204908" w:date="2022-05-24T08:29:00Z">
        <w:r w:rsidR="00086FA7" w:rsidRPr="0016446C">
          <w:rPr>
            <w:rFonts w:eastAsiaTheme="minorEastAsia"/>
          </w:rPr>
          <w:t>23.122</w:t>
        </w:r>
        <w:del w:id="4091" w:author="Rapporteur" w:date="2022-05-24T12:04:00Z">
          <w:r w:rsidR="00086FA7" w:rsidRPr="0016446C" w:rsidDel="00BD45BF">
            <w:rPr>
              <w:rFonts w:eastAsiaTheme="minorEastAsia"/>
            </w:rPr>
            <w:delText xml:space="preserve"> </w:delText>
          </w:r>
        </w:del>
      </w:ins>
      <w:ins w:id="4092" w:author="Rapporteur" w:date="2022-05-24T12:04:00Z">
        <w:r>
          <w:rPr>
            <w:rFonts w:eastAsiaTheme="minorEastAsia"/>
            <w:lang w:val="en-US"/>
          </w:rPr>
          <w:t> </w:t>
        </w:r>
      </w:ins>
      <w:ins w:id="4093" w:author="S2-2204908" w:date="2022-05-24T08:29:00Z">
        <w:r w:rsidR="00086FA7" w:rsidRPr="0016446C">
          <w:rPr>
            <w:rFonts w:eastAsiaTheme="minorEastAsia"/>
          </w:rPr>
          <w:t>[</w:t>
        </w:r>
        <w:del w:id="4094" w:author="Rapporteur" w:date="2022-05-24T12:04:00Z">
          <w:r w:rsidR="00086FA7" w:rsidRPr="0016446C" w:rsidDel="00BD45BF">
            <w:rPr>
              <w:rFonts w:eastAsiaTheme="minorEastAsia"/>
            </w:rPr>
            <w:delText>x</w:delText>
          </w:r>
        </w:del>
      </w:ins>
      <w:ins w:id="4095" w:author="Rapporteur" w:date="2022-05-24T12:04:00Z">
        <w:r>
          <w:rPr>
            <w:rFonts w:eastAsiaTheme="minorEastAsia"/>
          </w:rPr>
          <w:t>7</w:t>
        </w:r>
      </w:ins>
      <w:ins w:id="4096" w:author="S2-2204908" w:date="2022-05-24T08:29:00Z">
        <w:r w:rsidR="00086FA7" w:rsidRPr="0016446C">
          <w:rPr>
            <w:rFonts w:eastAsiaTheme="minorEastAsia"/>
          </w:rPr>
          <w:t>]. The UE will use the SoR based on the current description in TS</w:t>
        </w:r>
        <w:del w:id="4097" w:author="Rapporteur" w:date="2022-05-24T12:04:00Z">
          <w:r w:rsidR="00086FA7" w:rsidRPr="0016446C" w:rsidDel="00BD45BF">
            <w:rPr>
              <w:rFonts w:eastAsiaTheme="minorEastAsia"/>
            </w:rPr>
            <w:delText xml:space="preserve"> </w:delText>
          </w:r>
        </w:del>
      </w:ins>
      <w:ins w:id="4098" w:author="Rapporteur" w:date="2022-05-24T12:04:00Z">
        <w:r>
          <w:rPr>
            <w:rFonts w:eastAsiaTheme="minorEastAsia"/>
            <w:lang w:val="en-US"/>
          </w:rPr>
          <w:t> </w:t>
        </w:r>
      </w:ins>
      <w:ins w:id="4099" w:author="S2-2204908" w:date="2022-05-24T08:29:00Z">
        <w:r w:rsidR="00086FA7" w:rsidRPr="0016446C">
          <w:rPr>
            <w:rFonts w:eastAsiaTheme="minorEastAsia"/>
          </w:rPr>
          <w:t>23.122</w:t>
        </w:r>
        <w:del w:id="4100" w:author="Rapporteur" w:date="2022-05-24T12:04:00Z">
          <w:r w:rsidR="00086FA7" w:rsidRPr="0016446C" w:rsidDel="00BD45BF">
            <w:rPr>
              <w:rFonts w:eastAsiaTheme="minorEastAsia"/>
            </w:rPr>
            <w:delText xml:space="preserve"> </w:delText>
          </w:r>
        </w:del>
      </w:ins>
      <w:ins w:id="4101" w:author="Rapporteur" w:date="2022-05-24T12:04:00Z">
        <w:r>
          <w:rPr>
            <w:rFonts w:eastAsiaTheme="minorEastAsia"/>
            <w:lang w:val="en-US"/>
          </w:rPr>
          <w:t> </w:t>
        </w:r>
      </w:ins>
      <w:ins w:id="4102" w:author="S2-2204908" w:date="2022-05-24T08:29:00Z">
        <w:r w:rsidR="00086FA7" w:rsidRPr="0016446C">
          <w:rPr>
            <w:rFonts w:eastAsiaTheme="minorEastAsia"/>
          </w:rPr>
          <w:t>[</w:t>
        </w:r>
        <w:del w:id="4103" w:author="Rapporteur" w:date="2022-05-24T12:04:00Z">
          <w:r w:rsidR="00086FA7" w:rsidRPr="0016446C" w:rsidDel="00BD45BF">
            <w:rPr>
              <w:rFonts w:eastAsiaTheme="minorEastAsia"/>
            </w:rPr>
            <w:delText>x</w:delText>
          </w:r>
        </w:del>
      </w:ins>
      <w:ins w:id="4104" w:author="Rapporteur" w:date="2022-05-24T12:04:00Z">
        <w:r>
          <w:rPr>
            <w:rFonts w:eastAsiaTheme="minorEastAsia"/>
          </w:rPr>
          <w:t>7</w:t>
        </w:r>
      </w:ins>
      <w:ins w:id="4105" w:author="S2-2204908" w:date="2022-05-24T08:29:00Z">
        <w:r w:rsidR="00086FA7" w:rsidRPr="0016446C">
          <w:rPr>
            <w:rFonts w:eastAsiaTheme="minorEastAsia"/>
          </w:rPr>
          <w:t>].</w:t>
        </w:r>
      </w:ins>
    </w:p>
    <w:p w14:paraId="131ED48C" w14:textId="5629C879" w:rsidR="00086FA7" w:rsidRPr="009B69D6" w:rsidRDefault="00086FA7" w:rsidP="005723FE">
      <w:pPr>
        <w:pStyle w:val="EditorsNote"/>
        <w:rPr>
          <w:ins w:id="4106" w:author="S2-2204908" w:date="2022-05-24T08:29:00Z"/>
          <w:rFonts w:eastAsiaTheme="minorEastAsia"/>
        </w:rPr>
      </w:pPr>
      <w:ins w:id="4107" w:author="S2-2204908" w:date="2022-05-24T08:29:00Z">
        <w:r>
          <w:rPr>
            <w:rFonts w:eastAsiaTheme="minorEastAsia"/>
          </w:rPr>
          <w:t>Editor</w:t>
        </w:r>
        <w:del w:id="4108" w:author="Rapporteur" w:date="2022-05-24T16:11:00Z">
          <w:r w:rsidDel="00A45B30">
            <w:rPr>
              <w:rFonts w:eastAsiaTheme="minorEastAsia"/>
            </w:rPr>
            <w:delText>’</w:delText>
          </w:r>
        </w:del>
      </w:ins>
      <w:ins w:id="4109" w:author="Rapporteur" w:date="2022-05-24T16:11:00Z">
        <w:r w:rsidR="00A45B30">
          <w:rPr>
            <w:rFonts w:eastAsiaTheme="minorEastAsia"/>
          </w:rPr>
          <w:t>'</w:t>
        </w:r>
      </w:ins>
      <w:ins w:id="4110" w:author="S2-2204908" w:date="2022-05-24T08:29:00Z">
        <w:r>
          <w:rPr>
            <w:rFonts w:eastAsiaTheme="minorEastAsia"/>
          </w:rPr>
          <w:t>s note:</w:t>
        </w:r>
        <w:del w:id="4111" w:author="Rapporteur" w:date="2022-05-24T12:04:00Z">
          <w:r w:rsidDel="004D00C8">
            <w:rPr>
              <w:rFonts w:eastAsiaTheme="minorEastAsia"/>
            </w:rPr>
            <w:delText xml:space="preserve"> </w:delText>
          </w:r>
        </w:del>
      </w:ins>
      <w:ins w:id="4112" w:author="Rapporteur" w:date="2022-05-24T12:04:00Z">
        <w:r w:rsidR="004D00C8">
          <w:rPr>
            <w:rFonts w:eastAsiaTheme="minorEastAsia"/>
          </w:rPr>
          <w:tab/>
        </w:r>
      </w:ins>
      <w:ins w:id="4113" w:author="S2-2204908" w:date="2022-05-24T08:29:00Z">
        <w:r>
          <w:rPr>
            <w:rFonts w:eastAsiaTheme="minorEastAsia" w:hint="eastAsia"/>
          </w:rPr>
          <w:t>I</w:t>
        </w:r>
        <w:r>
          <w:rPr>
            <w:rFonts w:eastAsiaTheme="minorEastAsia"/>
          </w:rPr>
          <w:t>t is FFS how UE will trigger the procedure and how often the procedure will happen.</w:t>
        </w:r>
      </w:ins>
    </w:p>
    <w:p w14:paraId="20CCB170" w14:textId="44120CA3" w:rsidR="00086FA7" w:rsidRPr="0016446C" w:rsidRDefault="00086FA7" w:rsidP="00086FA7">
      <w:pPr>
        <w:pStyle w:val="31"/>
        <w:rPr>
          <w:ins w:id="4114" w:author="S2-2204908" w:date="2022-05-24T08:29:00Z"/>
          <w:lang w:eastAsia="zh-CN"/>
        </w:rPr>
      </w:pPr>
      <w:bookmarkStart w:id="4115" w:name="_Toc97057451"/>
      <w:bookmarkStart w:id="4116" w:name="_Toc104302501"/>
      <w:bookmarkStart w:id="4117" w:name="_Toc104359467"/>
      <w:bookmarkStart w:id="4118" w:name="_Toc104789087"/>
      <w:ins w:id="4119" w:author="S2-2204908" w:date="2022-05-24T08:29:00Z">
        <w:r w:rsidRPr="0016446C">
          <w:rPr>
            <w:lang w:eastAsia="zh-CN"/>
          </w:rPr>
          <w:t>6.</w:t>
        </w:r>
        <w:del w:id="4120" w:author="Rapporteur" w:date="2022-05-24T12:04:00Z">
          <w:r w:rsidRPr="0016446C" w:rsidDel="004D00C8">
            <w:rPr>
              <w:lang w:eastAsia="zh-CN"/>
            </w:rPr>
            <w:delText>X</w:delText>
          </w:r>
        </w:del>
      </w:ins>
      <w:ins w:id="4121" w:author="Rapporteur" w:date="2022-05-24T12:04:00Z">
        <w:r w:rsidR="004D00C8">
          <w:rPr>
            <w:lang w:eastAsia="zh-CN"/>
          </w:rPr>
          <w:t>20</w:t>
        </w:r>
      </w:ins>
      <w:ins w:id="4122" w:author="S2-2204908" w:date="2022-05-24T08:29:00Z">
        <w:r w:rsidRPr="0016446C">
          <w:rPr>
            <w:lang w:eastAsia="zh-CN"/>
          </w:rPr>
          <w:t>.4</w:t>
        </w:r>
        <w:r w:rsidRPr="0016446C">
          <w:rPr>
            <w:lang w:eastAsia="zh-CN"/>
          </w:rPr>
          <w:tab/>
        </w:r>
        <w:r w:rsidRPr="0016446C">
          <w:t>Impacts on services, entities and interfaces</w:t>
        </w:r>
        <w:bookmarkEnd w:id="4115"/>
        <w:bookmarkEnd w:id="4116"/>
        <w:bookmarkEnd w:id="4117"/>
        <w:bookmarkEnd w:id="4118"/>
      </w:ins>
    </w:p>
    <w:p w14:paraId="217FF5B1" w14:textId="77777777" w:rsidR="004D00C8" w:rsidRDefault="00086FA7" w:rsidP="00086FA7">
      <w:pPr>
        <w:pStyle w:val="B1"/>
        <w:ind w:left="0" w:firstLine="0"/>
        <w:rPr>
          <w:ins w:id="4123" w:author="Rapporteur" w:date="2022-05-24T12:05:00Z"/>
        </w:rPr>
      </w:pPr>
      <w:ins w:id="4124" w:author="S2-2204908" w:date="2022-05-24T08:29:00Z">
        <w:r w:rsidRPr="0016446C">
          <w:t>UE:</w:t>
        </w:r>
      </w:ins>
    </w:p>
    <w:p w14:paraId="67BFE077" w14:textId="3CA10552" w:rsidR="00086FA7" w:rsidRDefault="004D00C8">
      <w:pPr>
        <w:pStyle w:val="B1"/>
        <w:rPr>
          <w:ins w:id="4125" w:author="S2-2204908" w:date="2022-05-24T08:29:00Z"/>
        </w:rPr>
        <w:pPrChange w:id="4126" w:author="Rapporteur" w:date="2022-05-24T12:05:00Z">
          <w:pPr>
            <w:pStyle w:val="B1"/>
            <w:ind w:left="0" w:firstLine="0"/>
          </w:pPr>
        </w:pPrChange>
      </w:pPr>
      <w:ins w:id="4127" w:author="Rapporteur" w:date="2022-05-24T12:05:00Z">
        <w:r w:rsidRPr="005723FE">
          <w:t>-</w:t>
        </w:r>
        <w:r>
          <w:tab/>
        </w:r>
      </w:ins>
      <w:ins w:id="4128" w:author="S2-2204908" w:date="2022-05-24T08:29:00Z">
        <w:del w:id="4129" w:author="Rapporteur" w:date="2022-05-24T12:05:00Z">
          <w:r w:rsidR="00086FA7" w:rsidRPr="0016446C" w:rsidDel="004D00C8">
            <w:delText xml:space="preserve"> </w:delText>
          </w:r>
        </w:del>
        <w:r w:rsidR="00086FA7" w:rsidRPr="0016446C">
          <w:t xml:space="preserve">may send Expected S-NSSAI container to the HPLMN (i.e. UDM). </w:t>
        </w:r>
      </w:ins>
    </w:p>
    <w:p w14:paraId="471319B6" w14:textId="380E8E90" w:rsidR="00086FA7" w:rsidRPr="0016446C" w:rsidRDefault="00086FA7">
      <w:pPr>
        <w:pStyle w:val="NO"/>
        <w:rPr>
          <w:ins w:id="4130" w:author="S2-2204908" w:date="2022-05-24T08:29:00Z"/>
        </w:rPr>
        <w:pPrChange w:id="4131" w:author="Rapporteur" w:date="2022-05-24T12:05:00Z">
          <w:pPr>
            <w:pStyle w:val="B1"/>
            <w:ind w:left="0" w:firstLine="1298"/>
          </w:pPr>
        </w:pPrChange>
      </w:pPr>
      <w:ins w:id="4132" w:author="S2-2204908" w:date="2022-05-24T08:29:00Z">
        <w:r>
          <w:t>NOTE:</w:t>
        </w:r>
        <w:del w:id="4133" w:author="Rapporteur" w:date="2022-05-24T12:05:00Z">
          <w:r w:rsidDel="004D00C8">
            <w:delText xml:space="preserve"> </w:delText>
          </w:r>
        </w:del>
      </w:ins>
      <w:ins w:id="4134" w:author="Rapporteur" w:date="2022-05-24T12:05:00Z">
        <w:r w:rsidR="004D00C8">
          <w:tab/>
        </w:r>
      </w:ins>
      <w:ins w:id="4135" w:author="S2-2204908" w:date="2022-05-24T08:29:00Z">
        <w:r>
          <w:t>The Solution</w:t>
        </w:r>
        <w:r w:rsidRPr="0016446C">
          <w:t xml:space="preserve"> is also applicable to legacy UEs.</w:t>
        </w:r>
      </w:ins>
    </w:p>
    <w:p w14:paraId="0856002C" w14:textId="77777777" w:rsidR="004D00C8" w:rsidRDefault="00086FA7" w:rsidP="00086FA7">
      <w:pPr>
        <w:pStyle w:val="B1"/>
        <w:ind w:left="0" w:firstLine="0"/>
        <w:rPr>
          <w:ins w:id="4136" w:author="Rapporteur" w:date="2022-05-24T12:05:00Z"/>
        </w:rPr>
      </w:pPr>
      <w:ins w:id="4137" w:author="S2-2204908" w:date="2022-05-24T08:29:00Z">
        <w:r w:rsidRPr="0016446C">
          <w:t>AMF:</w:t>
        </w:r>
      </w:ins>
    </w:p>
    <w:p w14:paraId="42CE24D9" w14:textId="7D4F5BF6" w:rsidR="00086FA7" w:rsidRPr="0016446C" w:rsidRDefault="004D00C8">
      <w:pPr>
        <w:pStyle w:val="B1"/>
        <w:rPr>
          <w:ins w:id="4138" w:author="S2-2204908" w:date="2022-05-24T08:29:00Z"/>
        </w:rPr>
        <w:pPrChange w:id="4139" w:author="Rapporteur" w:date="2022-05-24T12:05:00Z">
          <w:pPr>
            <w:pStyle w:val="B1"/>
            <w:ind w:left="0" w:firstLine="0"/>
          </w:pPr>
        </w:pPrChange>
      </w:pPr>
      <w:ins w:id="4140" w:author="Rapporteur" w:date="2022-05-24T12:05:00Z">
        <w:r w:rsidRPr="005723FE">
          <w:t>-</w:t>
        </w:r>
        <w:r>
          <w:tab/>
        </w:r>
      </w:ins>
      <w:ins w:id="4141" w:author="S2-2204908" w:date="2022-05-24T08:29:00Z">
        <w:del w:id="4142" w:author="Rapporteur" w:date="2022-05-24T12:05:00Z">
          <w:r w:rsidR="00086FA7" w:rsidRPr="0016446C" w:rsidDel="004D00C8">
            <w:delText xml:space="preserve"> </w:delText>
          </w:r>
        </w:del>
        <w:r w:rsidR="00086FA7" w:rsidRPr="0016446C">
          <w:t xml:space="preserve">may transfer the Expected S-NSSAI container to the UDM transparently. VPLMN does not need to change any other logic. </w:t>
        </w:r>
      </w:ins>
    </w:p>
    <w:p w14:paraId="6887E9A5" w14:textId="77777777" w:rsidR="004D00C8" w:rsidRDefault="00086FA7" w:rsidP="00086FA7">
      <w:pPr>
        <w:pStyle w:val="B1"/>
        <w:ind w:left="0" w:firstLine="0"/>
        <w:rPr>
          <w:ins w:id="4143" w:author="Rapporteur" w:date="2022-05-24T12:05:00Z"/>
        </w:rPr>
      </w:pPr>
      <w:ins w:id="4144" w:author="S2-2204908" w:date="2022-05-24T08:29:00Z">
        <w:r w:rsidRPr="0016446C">
          <w:t>UDM/SoR-AF:</w:t>
        </w:r>
      </w:ins>
    </w:p>
    <w:p w14:paraId="7968687A" w14:textId="5068F3C5" w:rsidR="00086FA7" w:rsidRPr="0016446C" w:rsidRDefault="004D00C8">
      <w:pPr>
        <w:pStyle w:val="B1"/>
        <w:rPr>
          <w:ins w:id="4145" w:author="S2-2204908" w:date="2022-05-24T08:29:00Z"/>
        </w:rPr>
        <w:pPrChange w:id="4146" w:author="Rapporteur" w:date="2022-05-24T12:05:00Z">
          <w:pPr>
            <w:pStyle w:val="B1"/>
            <w:ind w:left="0" w:firstLine="0"/>
          </w:pPr>
        </w:pPrChange>
      </w:pPr>
      <w:ins w:id="4147" w:author="Rapporteur" w:date="2022-05-24T12:05:00Z">
        <w:r>
          <w:t>-</w:t>
        </w:r>
        <w:r>
          <w:tab/>
        </w:r>
      </w:ins>
      <w:ins w:id="4148" w:author="S2-2204908" w:date="2022-05-24T08:29:00Z">
        <w:del w:id="4149" w:author="Rapporteur" w:date="2022-05-24T12:05:00Z">
          <w:r w:rsidR="00086FA7" w:rsidRPr="0016446C" w:rsidDel="004D00C8">
            <w:delText xml:space="preserve"> </w:delText>
          </w:r>
        </w:del>
        <w:r w:rsidR="00086FA7" w:rsidRPr="0016446C">
          <w:t>generates SoR information based on expected S-NSSAI of the UE and the supporting S-NSSAIs of the VPLMN.</w:t>
        </w:r>
        <w:r w:rsidR="00086FA7">
          <w:t xml:space="preserve"> For legacy UEs, it can generate the SoR information based on Subscribed S-NSSAI.</w:t>
        </w:r>
      </w:ins>
    </w:p>
    <w:p w14:paraId="6DC3AAB7" w14:textId="54C5D1B3" w:rsidR="00280D40" w:rsidRPr="00333F85" w:rsidRDefault="00280D40" w:rsidP="00280D40">
      <w:pPr>
        <w:pStyle w:val="21"/>
        <w:rPr>
          <w:ins w:id="4150" w:author="S2-2204780" w:date="2022-05-24T08:34:00Z"/>
        </w:rPr>
      </w:pPr>
      <w:bookmarkStart w:id="4151" w:name="_Toc104302502"/>
      <w:bookmarkStart w:id="4152" w:name="_Toc104359468"/>
      <w:bookmarkStart w:id="4153" w:name="_Toc104789088"/>
      <w:ins w:id="4154" w:author="S2-2204780" w:date="2022-05-24T08:34:00Z">
        <w:r w:rsidRPr="00333F85">
          <w:rPr>
            <w:lang w:eastAsia="zh-CN"/>
          </w:rPr>
          <w:t>6.</w:t>
        </w:r>
        <w:del w:id="4155" w:author="Rapporteur" w:date="2022-05-24T12:07:00Z">
          <w:r w:rsidRPr="00333F85" w:rsidDel="00AF02A3">
            <w:rPr>
              <w:lang w:eastAsia="zh-CN"/>
            </w:rPr>
            <w:delText>X</w:delText>
          </w:r>
        </w:del>
      </w:ins>
      <w:ins w:id="4156" w:author="Rapporteur" w:date="2022-05-24T12:07:00Z">
        <w:r w:rsidR="00AF02A3">
          <w:rPr>
            <w:lang w:eastAsia="zh-CN"/>
          </w:rPr>
          <w:t>21</w:t>
        </w:r>
      </w:ins>
      <w:ins w:id="4157" w:author="S2-2204780" w:date="2022-05-24T08:34:00Z">
        <w:r w:rsidRPr="00333F85">
          <w:rPr>
            <w:lang w:eastAsia="ko-KR"/>
          </w:rPr>
          <w:tab/>
        </w:r>
        <w:r w:rsidRPr="00333F85">
          <w:t>Solution</w:t>
        </w:r>
        <w:r w:rsidRPr="00333F85">
          <w:rPr>
            <w:lang w:eastAsia="zh-CN"/>
          </w:rPr>
          <w:t xml:space="preserve"> #</w:t>
        </w:r>
        <w:del w:id="4158" w:author="Rapporteur" w:date="2022-05-24T12:07:00Z">
          <w:r w:rsidRPr="00333F85" w:rsidDel="00AF02A3">
            <w:rPr>
              <w:lang w:eastAsia="zh-CN"/>
            </w:rPr>
            <w:delText>X</w:delText>
          </w:r>
        </w:del>
      </w:ins>
      <w:ins w:id="4159" w:author="Rapporteur" w:date="2022-05-24T12:07:00Z">
        <w:r w:rsidR="00AF02A3">
          <w:rPr>
            <w:lang w:eastAsia="zh-CN"/>
          </w:rPr>
          <w:t>21</w:t>
        </w:r>
      </w:ins>
      <w:ins w:id="4160" w:author="S2-2204780" w:date="2022-05-24T08:34:00Z">
        <w:r w:rsidRPr="00333F85">
          <w:t xml:space="preserve">: </w:t>
        </w:r>
        <w:r w:rsidRPr="00C96F39">
          <w:t xml:space="preserve">Temporary </w:t>
        </w:r>
        <w:r>
          <w:t>slice</w:t>
        </w:r>
        <w:r w:rsidRPr="00C96F39">
          <w:t xml:space="preserve"> based on URSP</w:t>
        </w:r>
        <w:bookmarkEnd w:id="4151"/>
        <w:bookmarkEnd w:id="4152"/>
        <w:bookmarkEnd w:id="4153"/>
      </w:ins>
    </w:p>
    <w:p w14:paraId="06792399" w14:textId="14EF15F6" w:rsidR="00280D40" w:rsidRPr="00333F85" w:rsidRDefault="00280D40" w:rsidP="00280D40">
      <w:pPr>
        <w:pStyle w:val="31"/>
        <w:rPr>
          <w:ins w:id="4161" w:author="S2-2204780" w:date="2022-05-24T08:34:00Z"/>
          <w:lang w:eastAsia="ko-KR"/>
        </w:rPr>
      </w:pPr>
      <w:bookmarkStart w:id="4162" w:name="_Toc104302503"/>
      <w:bookmarkStart w:id="4163" w:name="_Toc104359469"/>
      <w:bookmarkStart w:id="4164" w:name="_Toc104789089"/>
      <w:ins w:id="4165" w:author="S2-2204780" w:date="2022-05-24T08:34:00Z">
        <w:r w:rsidRPr="00333F85">
          <w:rPr>
            <w:lang w:eastAsia="ko-KR"/>
          </w:rPr>
          <w:t>6.</w:t>
        </w:r>
        <w:del w:id="4166" w:author="Rapporteur" w:date="2022-05-24T12:07:00Z">
          <w:r w:rsidRPr="00333F85" w:rsidDel="00AF02A3">
            <w:rPr>
              <w:lang w:eastAsia="ko-KR"/>
            </w:rPr>
            <w:delText>X</w:delText>
          </w:r>
        </w:del>
      </w:ins>
      <w:ins w:id="4167" w:author="Rapporteur" w:date="2022-05-24T12:07:00Z">
        <w:r w:rsidR="00AF02A3">
          <w:rPr>
            <w:lang w:eastAsia="ko-KR"/>
          </w:rPr>
          <w:t>21</w:t>
        </w:r>
      </w:ins>
      <w:ins w:id="4168" w:author="S2-2204780" w:date="2022-05-24T08:34:00Z">
        <w:r w:rsidRPr="00333F85">
          <w:rPr>
            <w:lang w:eastAsia="ko-KR"/>
          </w:rPr>
          <w:t>.1</w:t>
        </w:r>
        <w:r w:rsidRPr="00333F85">
          <w:rPr>
            <w:lang w:eastAsia="ko-KR"/>
          </w:rPr>
          <w:tab/>
          <w:t>Introduction</w:t>
        </w:r>
        <w:bookmarkEnd w:id="4162"/>
        <w:bookmarkEnd w:id="4163"/>
        <w:bookmarkEnd w:id="4164"/>
      </w:ins>
    </w:p>
    <w:p w14:paraId="70575475" w14:textId="77777777" w:rsidR="00280D40" w:rsidRPr="00333F85" w:rsidRDefault="00280D40" w:rsidP="00280D40">
      <w:pPr>
        <w:rPr>
          <w:ins w:id="4169" w:author="S2-2204780" w:date="2022-05-24T08:34:00Z"/>
        </w:rPr>
      </w:pPr>
      <w:ins w:id="4170" w:author="S2-2204780" w:date="2022-05-24T08:34:00Z">
        <w:r>
          <w:t>This solution is for KI#3. It</w:t>
        </w:r>
        <w:r w:rsidRPr="00333F85">
          <w:t xml:space="preserve"> </w:t>
        </w:r>
        <w:r>
          <w:t>covers the following aspects by reusing the current URSP mechanism</w:t>
        </w:r>
        <w:r w:rsidRPr="00333F85">
          <w:t>:</w:t>
        </w:r>
      </w:ins>
    </w:p>
    <w:p w14:paraId="61500F54" w14:textId="77777777" w:rsidR="00280D40" w:rsidRPr="00333F85" w:rsidRDefault="00280D40" w:rsidP="00280D40">
      <w:pPr>
        <w:pStyle w:val="B1"/>
        <w:rPr>
          <w:ins w:id="4171" w:author="S2-2204780" w:date="2022-05-24T08:34:00Z"/>
        </w:rPr>
      </w:pPr>
      <w:ins w:id="4172" w:author="S2-2204780" w:date="2022-05-24T08:34:00Z">
        <w:r w:rsidRPr="00333F85">
          <w:t>-</w:t>
        </w:r>
        <w:r w:rsidRPr="00333F85">
          <w:tab/>
          <w:t>The support of services over network slices when the services have Area of Service not matching the existing deployed TA boundaries</w:t>
        </w:r>
      </w:ins>
    </w:p>
    <w:p w14:paraId="5768E90C" w14:textId="332A4D58" w:rsidR="00280D40" w:rsidDel="00AF02A3" w:rsidRDefault="00280D40" w:rsidP="00280D40">
      <w:pPr>
        <w:pStyle w:val="B1"/>
        <w:rPr>
          <w:ins w:id="4173" w:author="S2-2204780" w:date="2022-05-24T08:34:00Z"/>
          <w:del w:id="4174" w:author="Rapporteur" w:date="2022-05-24T12:07:00Z"/>
        </w:rPr>
      </w:pPr>
      <w:ins w:id="4175" w:author="S2-2204780" w:date="2022-05-24T08:34:00Z">
        <w:r w:rsidRPr="00333F85">
          <w:t>-</w:t>
        </w:r>
        <w:r w:rsidRPr="00333F85">
          <w:tab/>
          <w:t>The support of network slices which have a limited lifetime (including how to gracefully terminate a network slice which can apply also to network slices which have a longer lifespan in order to avoid abrupt PDU Session release).</w:t>
        </w:r>
      </w:ins>
    </w:p>
    <w:p w14:paraId="6EC161E6" w14:textId="77777777" w:rsidR="00280D40" w:rsidRPr="00333F85" w:rsidRDefault="00280D40" w:rsidP="00AF02A3">
      <w:pPr>
        <w:pStyle w:val="B1"/>
        <w:rPr>
          <w:ins w:id="4176" w:author="S2-2204780" w:date="2022-05-24T08:34:00Z"/>
        </w:rPr>
      </w:pPr>
    </w:p>
    <w:p w14:paraId="0BD5AE04" w14:textId="1EE7CD26" w:rsidR="00280D40" w:rsidRPr="00333F85" w:rsidRDefault="00280D40" w:rsidP="00280D40">
      <w:pPr>
        <w:pStyle w:val="31"/>
        <w:rPr>
          <w:ins w:id="4177" w:author="S2-2204780" w:date="2022-05-24T08:34:00Z"/>
        </w:rPr>
      </w:pPr>
      <w:bookmarkStart w:id="4178" w:name="_Toc104302504"/>
      <w:bookmarkStart w:id="4179" w:name="_Toc104359470"/>
      <w:bookmarkStart w:id="4180" w:name="_Toc104789090"/>
      <w:ins w:id="4181" w:author="S2-2204780" w:date="2022-05-24T08:34:00Z">
        <w:r w:rsidRPr="00333F85">
          <w:t>6.</w:t>
        </w:r>
        <w:del w:id="4182" w:author="Rapporteur" w:date="2022-05-24T12:07:00Z">
          <w:r w:rsidRPr="00333F85" w:rsidDel="00AF02A3">
            <w:delText>X</w:delText>
          </w:r>
        </w:del>
      </w:ins>
      <w:ins w:id="4183" w:author="Rapporteur" w:date="2022-05-24T12:07:00Z">
        <w:r w:rsidR="00AF02A3">
          <w:t>21</w:t>
        </w:r>
      </w:ins>
      <w:ins w:id="4184" w:author="S2-2204780" w:date="2022-05-24T08:34:00Z">
        <w:r w:rsidRPr="00333F85">
          <w:t>.2</w:t>
        </w:r>
        <w:r w:rsidRPr="00333F85">
          <w:tab/>
          <w:t>Functional Description</w:t>
        </w:r>
        <w:bookmarkEnd w:id="4178"/>
        <w:bookmarkEnd w:id="4179"/>
        <w:bookmarkEnd w:id="4180"/>
      </w:ins>
    </w:p>
    <w:p w14:paraId="1F8193DD" w14:textId="6C0C9CA1" w:rsidR="00280D40" w:rsidRDefault="00280D40" w:rsidP="00280D40">
      <w:pPr>
        <w:pStyle w:val="B1"/>
        <w:ind w:left="0" w:firstLine="0"/>
        <w:rPr>
          <w:ins w:id="4185" w:author="S2-2204780" w:date="2022-05-24T08:34:00Z"/>
        </w:rPr>
      </w:pPr>
      <w:ins w:id="4186" w:author="S2-2204780" w:date="2022-05-24T08:34:00Z">
        <w:r>
          <w:t xml:space="preserve">The PCF should get the information of the temporary slice, (i.e. serving time window of a slice or serving area of a slice) from the UDR. If there is only one PCF in the network </w:t>
        </w:r>
        <w:r w:rsidRPr="00DC0794">
          <w:t>or OAM can consistently update more than one PCF, the PCF could get the information based on OAM. The PCF sho</w:t>
        </w:r>
        <w:r>
          <w:t xml:space="preserve">uld generate the </w:t>
        </w:r>
        <w:r w:rsidRPr="00D93C5E">
          <w:t>Route Selection Validation Criteria</w:t>
        </w:r>
        <w:r>
          <w:t xml:space="preserve"> in the URSP based on the information of the temporary slice.</w:t>
        </w:r>
        <w:r>
          <w:rPr>
            <w:rFonts w:eastAsiaTheme="minorEastAsia" w:hint="eastAsia"/>
            <w:lang w:eastAsia="zh-CN"/>
          </w:rPr>
          <w:t xml:space="preserve"> </w:t>
        </w:r>
        <w:r>
          <w:t>For example, the Time window or Location Criteria could be exactly the one received from the UDR or a little bit more limited than the one received from UDR. The UE will release the PDU Session gracefully based on URSP and its implementation as described in TS</w:t>
        </w:r>
        <w:del w:id="4187" w:author="Rapporteur" w:date="2022-05-24T12:07:00Z">
          <w:r w:rsidDel="00AF02A3">
            <w:delText xml:space="preserve"> </w:delText>
          </w:r>
        </w:del>
      </w:ins>
      <w:ins w:id="4188" w:author="Rapporteur" w:date="2022-05-24T12:07:00Z">
        <w:r w:rsidR="00AF02A3">
          <w:rPr>
            <w:lang w:val="en-US"/>
          </w:rPr>
          <w:t> </w:t>
        </w:r>
      </w:ins>
      <w:ins w:id="4189" w:author="S2-2204780" w:date="2022-05-24T08:34:00Z">
        <w:r>
          <w:t>23.503</w:t>
        </w:r>
        <w:del w:id="4190" w:author="Rapporteur" w:date="2022-05-24T12:07:00Z">
          <w:r w:rsidDel="00AF02A3">
            <w:delText xml:space="preserve"> </w:delText>
          </w:r>
        </w:del>
      </w:ins>
      <w:ins w:id="4191" w:author="Rapporteur" w:date="2022-05-24T12:07:00Z">
        <w:r w:rsidR="00AF02A3">
          <w:rPr>
            <w:lang w:val="en-US"/>
          </w:rPr>
          <w:t> </w:t>
        </w:r>
      </w:ins>
      <w:ins w:id="4192" w:author="S2-2204780" w:date="2022-05-24T08:34:00Z">
        <w:r>
          <w:t>[</w:t>
        </w:r>
        <w:del w:id="4193" w:author="Rapporteur" w:date="2022-05-24T12:07:00Z">
          <w:r w:rsidRPr="00382DFC" w:rsidDel="00AF02A3">
            <w:rPr>
              <w:highlight w:val="yellow"/>
            </w:rPr>
            <w:delText>x</w:delText>
          </w:r>
        </w:del>
      </w:ins>
      <w:ins w:id="4194" w:author="Rapporteur" w:date="2022-05-24T12:07:00Z">
        <w:r w:rsidR="00AF02A3">
          <w:t>12</w:t>
        </w:r>
      </w:ins>
      <w:ins w:id="4195" w:author="S2-2204780" w:date="2022-05-24T08:34:00Z">
        <w:r>
          <w:t>].</w:t>
        </w:r>
        <w:del w:id="4196" w:author="Rapporteur" w:date="2022-05-25T07:45:00Z">
          <w:r w:rsidDel="00020EEE">
            <w:delText xml:space="preserve"> </w:delText>
          </w:r>
        </w:del>
      </w:ins>
    </w:p>
    <w:p w14:paraId="491258E8" w14:textId="08507DB9" w:rsidR="00280D40" w:rsidRDefault="00280D40" w:rsidP="00280D40">
      <w:pPr>
        <w:pStyle w:val="B1"/>
        <w:ind w:left="0" w:firstLine="0"/>
        <w:rPr>
          <w:ins w:id="4197" w:author="S2-2204780" w:date="2022-05-24T08:34:00Z"/>
          <w:lang w:eastAsia="ko-KR"/>
        </w:rPr>
      </w:pPr>
      <w:ins w:id="4198" w:author="S2-2204780" w:date="2022-05-24T08:34:00Z">
        <w:r>
          <w:t>On other aspects related to slicing, the current mechanism described in clause</w:t>
        </w:r>
        <w:del w:id="4199" w:author="Rapporteur" w:date="2022-05-24T12:07:00Z">
          <w:r w:rsidDel="00AF02A3">
            <w:delText xml:space="preserve"> </w:delText>
          </w:r>
        </w:del>
      </w:ins>
      <w:ins w:id="4200" w:author="Rapporteur" w:date="2022-05-24T12:07:00Z">
        <w:r w:rsidR="00AF02A3">
          <w:rPr>
            <w:lang w:val="en-US"/>
          </w:rPr>
          <w:t> </w:t>
        </w:r>
      </w:ins>
      <w:ins w:id="4201" w:author="S2-2204780" w:date="2022-05-24T08:34:00Z">
        <w:r>
          <w:t>5.15 of TS</w:t>
        </w:r>
        <w:del w:id="4202" w:author="Rapporteur" w:date="2022-05-24T12:07:00Z">
          <w:r w:rsidDel="00AF02A3">
            <w:delText xml:space="preserve"> </w:delText>
          </w:r>
        </w:del>
      </w:ins>
      <w:ins w:id="4203" w:author="Rapporteur" w:date="2022-05-24T12:07:00Z">
        <w:r w:rsidR="00AF02A3">
          <w:rPr>
            <w:lang w:val="en-US"/>
          </w:rPr>
          <w:t> </w:t>
        </w:r>
      </w:ins>
      <w:ins w:id="4204" w:author="S2-2204780" w:date="2022-05-24T08:34:00Z">
        <w:r>
          <w:t>23.501</w:t>
        </w:r>
        <w:del w:id="4205" w:author="Rapporteur" w:date="2022-05-24T12:07:00Z">
          <w:r w:rsidDel="00AF02A3">
            <w:delText xml:space="preserve"> </w:delText>
          </w:r>
        </w:del>
      </w:ins>
      <w:ins w:id="4206" w:author="Rapporteur" w:date="2022-05-24T12:07:00Z">
        <w:r w:rsidR="00AF02A3">
          <w:rPr>
            <w:lang w:val="en-US"/>
          </w:rPr>
          <w:t> </w:t>
        </w:r>
      </w:ins>
      <w:ins w:id="4207" w:author="S2-2204780" w:date="2022-05-24T08:34:00Z">
        <w:r>
          <w:t>[2] is not changed. The NSSF/AMF could remove the S-NSSAI in the Allowed NSSAI when it is not in the valid duration based on configuration. In particular, when the operator removes the S-NSSAI (i.e. the S-NSSAI i</w:t>
        </w:r>
        <w:r>
          <w:lastRenderedPageBreak/>
          <w:t>s removed from Subscribed S-NSSAIs of a UE via OAM), the AMF should set the S-NSSAI as rejected S-NSSAI if it is in Allowed NSSAI for a UE via UCU procedure as described in clause</w:t>
        </w:r>
        <w:del w:id="4208" w:author="Rapporteur" w:date="2022-05-24T12:08:00Z">
          <w:r w:rsidDel="00AF02A3">
            <w:delText xml:space="preserve"> </w:delText>
          </w:r>
        </w:del>
      </w:ins>
      <w:ins w:id="4209" w:author="Rapporteur" w:date="2022-05-24T12:08:00Z">
        <w:r w:rsidR="00AF02A3">
          <w:rPr>
            <w:lang w:val="en-US"/>
          </w:rPr>
          <w:t> </w:t>
        </w:r>
      </w:ins>
      <w:ins w:id="4210" w:author="S2-2204780" w:date="2022-05-24T08:34:00Z">
        <w:r>
          <w:t>4.2.4.2 of TS</w:t>
        </w:r>
        <w:del w:id="4211" w:author="Rapporteur" w:date="2022-05-24T12:08:00Z">
          <w:r w:rsidDel="00AF02A3">
            <w:delText xml:space="preserve"> </w:delText>
          </w:r>
        </w:del>
      </w:ins>
      <w:ins w:id="4212" w:author="Rapporteur" w:date="2022-05-24T12:08:00Z">
        <w:r w:rsidR="00AF02A3">
          <w:rPr>
            <w:lang w:val="en-US"/>
          </w:rPr>
          <w:t> </w:t>
        </w:r>
      </w:ins>
      <w:ins w:id="4213" w:author="S2-2204780" w:date="2022-05-24T08:34:00Z">
        <w:r>
          <w:t>23.502</w:t>
        </w:r>
        <w:del w:id="4214" w:author="Rapporteur" w:date="2022-05-24T12:08:00Z">
          <w:r w:rsidDel="00AF02A3">
            <w:delText xml:space="preserve"> </w:delText>
          </w:r>
        </w:del>
      </w:ins>
      <w:ins w:id="4215" w:author="Rapporteur" w:date="2022-05-24T12:08:00Z">
        <w:r w:rsidR="00AF02A3">
          <w:rPr>
            <w:lang w:val="en-US"/>
          </w:rPr>
          <w:t> </w:t>
        </w:r>
      </w:ins>
      <w:ins w:id="4216" w:author="S2-2204780" w:date="2022-05-24T08:34:00Z">
        <w:r>
          <w:t>[</w:t>
        </w:r>
        <w:del w:id="4217" w:author="Rapporteur" w:date="2022-05-24T12:08:00Z">
          <w:r w:rsidDel="00946696">
            <w:delText>3</w:delText>
          </w:r>
        </w:del>
      </w:ins>
      <w:ins w:id="4218" w:author="Rapporteur" w:date="2022-05-24T12:08:00Z">
        <w:r w:rsidR="00946696">
          <w:t>5</w:t>
        </w:r>
      </w:ins>
      <w:ins w:id="4219" w:author="S2-2204780" w:date="2022-05-24T08:34:00Z">
        <w:r>
          <w:t>]. And the AMF trigger PDU Session Release as described in clause</w:t>
        </w:r>
        <w:del w:id="4220" w:author="Rapporteur" w:date="2022-05-24T12:08:00Z">
          <w:r w:rsidDel="00946696">
            <w:delText xml:space="preserve"> </w:delText>
          </w:r>
        </w:del>
      </w:ins>
      <w:ins w:id="4221" w:author="Rapporteur" w:date="2022-05-24T12:08:00Z">
        <w:r w:rsidR="00946696">
          <w:rPr>
            <w:lang w:val="en-US"/>
          </w:rPr>
          <w:t> </w:t>
        </w:r>
      </w:ins>
      <w:ins w:id="4222" w:author="S2-2204780" w:date="2022-05-24T08:34:00Z">
        <w:r>
          <w:rPr>
            <w:lang w:eastAsia="ko-KR"/>
          </w:rPr>
          <w:t>4.3.4.2 of TS</w:t>
        </w:r>
        <w:del w:id="4223" w:author="Rapporteur" w:date="2022-05-24T12:08:00Z">
          <w:r w:rsidDel="00946696">
            <w:rPr>
              <w:lang w:eastAsia="ko-KR"/>
            </w:rPr>
            <w:delText xml:space="preserve"> </w:delText>
          </w:r>
        </w:del>
      </w:ins>
      <w:ins w:id="4224" w:author="Rapporteur" w:date="2022-05-24T12:08:00Z">
        <w:r w:rsidR="00946696">
          <w:rPr>
            <w:lang w:val="en-US" w:eastAsia="ko-KR"/>
          </w:rPr>
          <w:t> </w:t>
        </w:r>
      </w:ins>
      <w:ins w:id="4225" w:author="S2-2204780" w:date="2022-05-24T08:34:00Z">
        <w:r>
          <w:rPr>
            <w:lang w:eastAsia="ko-KR"/>
          </w:rPr>
          <w:t>23.502</w:t>
        </w:r>
      </w:ins>
      <w:ins w:id="4226" w:author="Rapporteur" w:date="2022-05-24T12:08:00Z">
        <w:r w:rsidR="00946696">
          <w:rPr>
            <w:lang w:val="en-US" w:eastAsia="ko-KR"/>
          </w:rPr>
          <w:t> </w:t>
        </w:r>
      </w:ins>
      <w:ins w:id="4227" w:author="S2-2204780" w:date="2022-05-24T08:34:00Z">
        <w:r>
          <w:rPr>
            <w:lang w:eastAsia="ko-KR"/>
          </w:rPr>
          <w:t>[</w:t>
        </w:r>
        <w:del w:id="4228" w:author="Rapporteur" w:date="2022-05-24T12:08:00Z">
          <w:r w:rsidDel="00946696">
            <w:rPr>
              <w:lang w:eastAsia="ko-KR"/>
            </w:rPr>
            <w:delText>3</w:delText>
          </w:r>
        </w:del>
      </w:ins>
      <w:ins w:id="4229" w:author="Rapporteur" w:date="2022-05-24T12:08:00Z">
        <w:r w:rsidR="00946696">
          <w:rPr>
            <w:lang w:eastAsia="ko-KR"/>
          </w:rPr>
          <w:t>5</w:t>
        </w:r>
      </w:ins>
      <w:ins w:id="4230" w:author="S2-2204780" w:date="2022-05-24T08:34:00Z">
        <w:r>
          <w:rPr>
            <w:lang w:eastAsia="ko-KR"/>
          </w:rPr>
          <w:t>]</w:t>
        </w:r>
        <w:r>
          <w:t xml:space="preserve"> if the UE does not release the PDU Session in time. Besides, the AMF may also configure the serving area/time window of the S-NSSAI (or from NSSF) and subscribe the UE location. When UE is in Connected Mode and does not release the PDU Session in time if the UE is out of the serving area, the AMF should trigger the PDU Session Release as described in clause</w:t>
        </w:r>
        <w:del w:id="4231" w:author="Rapporteur" w:date="2022-05-24T12:08:00Z">
          <w:r w:rsidDel="00946696">
            <w:delText xml:space="preserve"> </w:delText>
          </w:r>
        </w:del>
      </w:ins>
      <w:ins w:id="4232" w:author="Rapporteur" w:date="2022-05-24T12:08:00Z">
        <w:r w:rsidR="00946696">
          <w:rPr>
            <w:lang w:val="en-US"/>
          </w:rPr>
          <w:t> </w:t>
        </w:r>
      </w:ins>
      <w:ins w:id="4233" w:author="S2-2204780" w:date="2022-05-24T08:34:00Z">
        <w:r>
          <w:rPr>
            <w:lang w:eastAsia="ko-KR"/>
          </w:rPr>
          <w:t>4.3.4.2 of</w:t>
        </w:r>
        <w:del w:id="4234" w:author="Rapporteur" w:date="2022-05-24T12:08:00Z">
          <w:r w:rsidDel="00946696">
            <w:rPr>
              <w:lang w:eastAsia="ko-KR"/>
            </w:rPr>
            <w:delText xml:space="preserve"> </w:delText>
          </w:r>
        </w:del>
      </w:ins>
      <w:ins w:id="4235" w:author="Rapporteur" w:date="2022-05-24T12:08:00Z">
        <w:r w:rsidR="00946696">
          <w:rPr>
            <w:lang w:val="en-US" w:eastAsia="ko-KR"/>
          </w:rPr>
          <w:t> </w:t>
        </w:r>
      </w:ins>
      <w:ins w:id="4236" w:author="S2-2204780" w:date="2022-05-24T08:34:00Z">
        <w:r>
          <w:rPr>
            <w:lang w:eastAsia="ko-KR"/>
          </w:rPr>
          <w:t>TS</w:t>
        </w:r>
        <w:del w:id="4237" w:author="Rapporteur" w:date="2022-05-24T12:08:00Z">
          <w:r w:rsidDel="00946696">
            <w:rPr>
              <w:lang w:eastAsia="ko-KR"/>
            </w:rPr>
            <w:delText xml:space="preserve"> </w:delText>
          </w:r>
        </w:del>
      </w:ins>
      <w:ins w:id="4238" w:author="Rapporteur" w:date="2022-05-24T12:08:00Z">
        <w:r w:rsidR="00946696">
          <w:rPr>
            <w:lang w:val="en-US" w:eastAsia="ko-KR"/>
          </w:rPr>
          <w:t> </w:t>
        </w:r>
      </w:ins>
      <w:ins w:id="4239" w:author="S2-2204780" w:date="2022-05-24T08:34:00Z">
        <w:r>
          <w:rPr>
            <w:lang w:eastAsia="ko-KR"/>
          </w:rPr>
          <w:t>23.502</w:t>
        </w:r>
      </w:ins>
      <w:ins w:id="4240" w:author="Rapporteur" w:date="2022-05-24T12:08:00Z">
        <w:r w:rsidR="00946696">
          <w:rPr>
            <w:lang w:val="en-US" w:eastAsia="ko-KR"/>
          </w:rPr>
          <w:t> </w:t>
        </w:r>
      </w:ins>
      <w:ins w:id="4241" w:author="S2-2204780" w:date="2022-05-24T08:34:00Z">
        <w:r>
          <w:rPr>
            <w:lang w:eastAsia="ko-KR"/>
          </w:rPr>
          <w:t>[</w:t>
        </w:r>
        <w:del w:id="4242" w:author="Rapporteur" w:date="2022-05-24T12:08:00Z">
          <w:r w:rsidDel="00946696">
            <w:rPr>
              <w:lang w:eastAsia="ko-KR"/>
            </w:rPr>
            <w:delText>3</w:delText>
          </w:r>
        </w:del>
      </w:ins>
      <w:ins w:id="4243" w:author="Rapporteur" w:date="2022-05-24T12:08:00Z">
        <w:r w:rsidR="00946696">
          <w:rPr>
            <w:lang w:eastAsia="ko-KR"/>
          </w:rPr>
          <w:t>5</w:t>
        </w:r>
      </w:ins>
      <w:ins w:id="4244" w:author="S2-2204780" w:date="2022-05-24T08:34:00Z">
        <w:r>
          <w:rPr>
            <w:lang w:eastAsia="ko-KR"/>
          </w:rPr>
          <w:t xml:space="preserve">] if the operator wants to control it strictly based on operator policy. </w:t>
        </w:r>
        <w:bookmarkStart w:id="4245" w:name="_Hlk103766274"/>
        <w:r>
          <w:rPr>
            <w:lang w:eastAsia="ko-KR"/>
          </w:rPr>
          <w:t>If the operator wants to control is in a soft way based on operator policy, i.e. can wait for UE entering CM-IDLE state, there is no additional action needed.</w:t>
        </w:r>
        <w:bookmarkEnd w:id="4245"/>
      </w:ins>
    </w:p>
    <w:p w14:paraId="5FE98B07" w14:textId="2B9418EF" w:rsidR="00280D40" w:rsidRPr="00333F85" w:rsidRDefault="00280D40">
      <w:pPr>
        <w:pStyle w:val="NO"/>
        <w:rPr>
          <w:ins w:id="4246" w:author="S2-2204780" w:date="2022-05-24T08:34:00Z"/>
        </w:rPr>
        <w:pPrChange w:id="4247" w:author="Rapporteur" w:date="2022-05-24T12:09:00Z">
          <w:pPr>
            <w:pStyle w:val="B1"/>
            <w:ind w:left="0" w:firstLine="0"/>
          </w:pPr>
        </w:pPrChange>
      </w:pPr>
      <w:ins w:id="4248" w:author="S2-2204780" w:date="2022-05-24T08:34:00Z">
        <w:r>
          <w:rPr>
            <w:lang w:eastAsia="ko-KR"/>
          </w:rPr>
          <w:t>NOTE:</w:t>
        </w:r>
        <w:del w:id="4249" w:author="Rapporteur" w:date="2022-05-24T12:09:00Z">
          <w:r w:rsidDel="00946696">
            <w:rPr>
              <w:lang w:eastAsia="ko-KR"/>
            </w:rPr>
            <w:delText xml:space="preserve"> </w:delText>
          </w:r>
        </w:del>
      </w:ins>
      <w:ins w:id="4250" w:author="Rapporteur" w:date="2022-05-24T12:09:00Z">
        <w:r w:rsidR="00946696">
          <w:rPr>
            <w:lang w:eastAsia="ko-KR"/>
          </w:rPr>
          <w:tab/>
        </w:r>
      </w:ins>
      <w:ins w:id="4251" w:author="S2-2204780" w:date="2022-05-24T08:34:00Z">
        <w:r>
          <w:rPr>
            <w:lang w:eastAsia="ko-KR"/>
          </w:rPr>
          <w:t>As described in TS</w:t>
        </w:r>
        <w:del w:id="4252" w:author="Rapporteur" w:date="2022-05-24T12:09:00Z">
          <w:r w:rsidDel="00946696">
            <w:rPr>
              <w:lang w:eastAsia="ko-KR"/>
            </w:rPr>
            <w:delText xml:space="preserve"> </w:delText>
          </w:r>
        </w:del>
      </w:ins>
      <w:ins w:id="4253" w:author="Rapporteur" w:date="2022-05-24T12:09:00Z">
        <w:r w:rsidR="00946696">
          <w:rPr>
            <w:lang w:val="en-US" w:eastAsia="ko-KR"/>
          </w:rPr>
          <w:t> </w:t>
        </w:r>
      </w:ins>
      <w:ins w:id="4254" w:author="S2-2204780" w:date="2022-05-24T08:34:00Z">
        <w:r>
          <w:rPr>
            <w:lang w:eastAsia="ko-KR"/>
          </w:rPr>
          <w:t>23.503</w:t>
        </w:r>
        <w:del w:id="4255" w:author="Rapporteur" w:date="2022-05-24T12:09:00Z">
          <w:r w:rsidDel="00946696">
            <w:rPr>
              <w:lang w:eastAsia="ko-KR"/>
            </w:rPr>
            <w:delText xml:space="preserve"> </w:delText>
          </w:r>
        </w:del>
      </w:ins>
      <w:ins w:id="4256" w:author="Rapporteur" w:date="2022-05-24T12:09:00Z">
        <w:r w:rsidR="00946696">
          <w:rPr>
            <w:lang w:val="en-US" w:eastAsia="ko-KR"/>
          </w:rPr>
          <w:t> </w:t>
        </w:r>
      </w:ins>
      <w:ins w:id="4257" w:author="S2-2204780" w:date="2022-05-24T08:34:00Z">
        <w:r>
          <w:rPr>
            <w:lang w:eastAsia="ko-KR"/>
          </w:rPr>
          <w:t>[</w:t>
        </w:r>
        <w:del w:id="4258" w:author="Rapporteur" w:date="2022-05-24T12:09:00Z">
          <w:r w:rsidRPr="00382DFC" w:rsidDel="00946696">
            <w:rPr>
              <w:highlight w:val="yellow"/>
              <w:lang w:eastAsia="ko-KR"/>
            </w:rPr>
            <w:delText>x</w:delText>
          </w:r>
        </w:del>
      </w:ins>
      <w:ins w:id="4259" w:author="Rapporteur" w:date="2022-05-24T12:09:00Z">
        <w:r w:rsidR="00946696">
          <w:rPr>
            <w:lang w:eastAsia="ko-KR"/>
          </w:rPr>
          <w:t>12</w:t>
        </w:r>
      </w:ins>
      <w:ins w:id="4260" w:author="S2-2204780" w:date="2022-05-24T08:34:00Z">
        <w:r>
          <w:rPr>
            <w:lang w:eastAsia="ko-KR"/>
          </w:rPr>
          <w:t xml:space="preserve">], </w:t>
        </w:r>
        <w:r>
          <w:t>if the re-evaluation of RSD in the URSP leads to a change of the application to PDU Session association, the UE can enforce such changes in a timely manner based on implementation, e.g. immediately or when UE enters CM-IDLE state.</w:t>
        </w:r>
      </w:ins>
    </w:p>
    <w:p w14:paraId="1D878814" w14:textId="29CFA847" w:rsidR="00280D40" w:rsidRPr="00D93C5E" w:rsidRDefault="00280D40">
      <w:pPr>
        <w:pStyle w:val="EditorsNote"/>
        <w:rPr>
          <w:ins w:id="4261" w:author="S2-2204780" w:date="2022-05-24T08:34:00Z"/>
        </w:rPr>
      </w:pPr>
      <w:ins w:id="4262" w:author="S2-2204780" w:date="2022-05-24T08:34:00Z">
        <w:r w:rsidRPr="00DC0794">
          <w:t>Editor's note:</w:t>
        </w:r>
        <w:del w:id="4263" w:author="Rapporteur" w:date="2022-05-24T12:09:00Z">
          <w:r w:rsidRPr="00DC0794" w:rsidDel="00946696">
            <w:delText xml:space="preserve"> </w:delText>
          </w:r>
        </w:del>
      </w:ins>
      <w:ins w:id="4264" w:author="Rapporteur" w:date="2022-05-24T12:09:00Z">
        <w:r w:rsidR="00946696">
          <w:tab/>
        </w:r>
      </w:ins>
      <w:ins w:id="4265" w:author="S2-2204780" w:date="2022-05-24T08:34:00Z">
        <w:r w:rsidRPr="00DC0794">
          <w:t>with this approach, the time-based validity is totally taken away from the route selection and used to support the temporary slice. this means this solution needs to explain how the current use of thee time-based validity independent of the slice availability is supported.</w:t>
        </w:r>
        <w:r>
          <w:t xml:space="preserve"> </w:t>
        </w:r>
      </w:ins>
    </w:p>
    <w:p w14:paraId="737C1665" w14:textId="59E1BF5E" w:rsidR="00280D40" w:rsidRPr="00333F85" w:rsidRDefault="00280D40" w:rsidP="00280D40">
      <w:pPr>
        <w:pStyle w:val="31"/>
        <w:rPr>
          <w:ins w:id="4266" w:author="S2-2204780" w:date="2022-05-24T08:34:00Z"/>
        </w:rPr>
      </w:pPr>
      <w:bookmarkStart w:id="4267" w:name="_Toc104302505"/>
      <w:bookmarkStart w:id="4268" w:name="_Toc104359471"/>
      <w:bookmarkStart w:id="4269" w:name="_Toc104789091"/>
      <w:ins w:id="4270" w:author="S2-2204780" w:date="2022-05-24T08:34:00Z">
        <w:r w:rsidRPr="00333F85">
          <w:t>6.</w:t>
        </w:r>
        <w:del w:id="4271" w:author="Rapporteur" w:date="2022-05-24T12:09:00Z">
          <w:r w:rsidRPr="00333F85" w:rsidDel="00946696">
            <w:delText>X</w:delText>
          </w:r>
        </w:del>
      </w:ins>
      <w:ins w:id="4272" w:author="Rapporteur" w:date="2022-05-24T12:09:00Z">
        <w:r w:rsidR="00946696">
          <w:t>21</w:t>
        </w:r>
      </w:ins>
      <w:ins w:id="4273" w:author="S2-2204780" w:date="2022-05-24T08:34:00Z">
        <w:r w:rsidRPr="00333F85">
          <w:t>.3</w:t>
        </w:r>
        <w:r w:rsidRPr="00333F85">
          <w:tab/>
          <w:t>Procedures</w:t>
        </w:r>
        <w:bookmarkEnd w:id="4267"/>
        <w:bookmarkEnd w:id="4268"/>
        <w:bookmarkEnd w:id="4269"/>
      </w:ins>
    </w:p>
    <w:p w14:paraId="7A740431" w14:textId="54A3542C" w:rsidR="00280D40" w:rsidRPr="00051787" w:rsidRDefault="00280D40" w:rsidP="00280D40">
      <w:pPr>
        <w:rPr>
          <w:ins w:id="4274" w:author="S2-2204780" w:date="2022-05-24T08:34:00Z"/>
          <w:lang w:eastAsia="zh-CN"/>
        </w:rPr>
      </w:pPr>
      <w:ins w:id="4275" w:author="S2-2204780" w:date="2022-05-24T08:34:00Z">
        <w:r>
          <w:rPr>
            <w:lang w:eastAsia="zh-CN"/>
          </w:rPr>
          <w:t xml:space="preserve">There is no impact on the current procedure. Only involve </w:t>
        </w:r>
        <w:r w:rsidRPr="00382DFC">
          <w:rPr>
            <w:lang w:eastAsia="zh-CN"/>
          </w:rPr>
          <w:t>the information of the temporary slice</w:t>
        </w:r>
        <w:r>
          <w:rPr>
            <w:lang w:eastAsia="zh-CN"/>
          </w:rPr>
          <w:t xml:space="preserve"> as </w:t>
        </w:r>
        <w:r>
          <w:rPr>
            <w:rFonts w:eastAsia="等线"/>
          </w:rPr>
          <w:t>UE context</w:t>
        </w:r>
        <w:r>
          <w:t xml:space="preserve"> policy control s</w:t>
        </w:r>
        <w:r>
          <w:rPr>
            <w:lang w:eastAsia="zh-CN"/>
          </w:rPr>
          <w:t>ubscription information as defined in clause</w:t>
        </w:r>
        <w:del w:id="4276" w:author="Rapporteur" w:date="2022-05-24T12:09:00Z">
          <w:r w:rsidDel="00946696">
            <w:rPr>
              <w:lang w:eastAsia="zh-CN"/>
            </w:rPr>
            <w:delText xml:space="preserve"> </w:delText>
          </w:r>
        </w:del>
      </w:ins>
      <w:ins w:id="4277" w:author="Rapporteur" w:date="2022-05-24T12:09:00Z">
        <w:r w:rsidR="00946696">
          <w:rPr>
            <w:lang w:val="en-US" w:eastAsia="zh-CN"/>
          </w:rPr>
          <w:t> </w:t>
        </w:r>
      </w:ins>
      <w:ins w:id="4278" w:author="S2-2204780" w:date="2022-05-24T08:34:00Z">
        <w:r>
          <w:rPr>
            <w:lang w:eastAsia="zh-CN"/>
          </w:rPr>
          <w:t>6.2.1.3 of TS</w:t>
        </w:r>
        <w:del w:id="4279" w:author="Rapporteur" w:date="2022-05-24T12:09:00Z">
          <w:r w:rsidDel="00946696">
            <w:rPr>
              <w:lang w:eastAsia="zh-CN"/>
            </w:rPr>
            <w:delText xml:space="preserve"> </w:delText>
          </w:r>
        </w:del>
      </w:ins>
      <w:ins w:id="4280" w:author="Rapporteur" w:date="2022-05-24T12:09:00Z">
        <w:r w:rsidR="00946696">
          <w:rPr>
            <w:lang w:val="en-US" w:eastAsia="zh-CN"/>
          </w:rPr>
          <w:t> </w:t>
        </w:r>
      </w:ins>
      <w:ins w:id="4281" w:author="S2-2204780" w:date="2022-05-24T08:34:00Z">
        <w:r>
          <w:rPr>
            <w:lang w:eastAsia="zh-CN"/>
          </w:rPr>
          <w:t>23.503</w:t>
        </w:r>
        <w:del w:id="4282" w:author="Rapporteur" w:date="2022-05-24T12:09:00Z">
          <w:r w:rsidDel="00946696">
            <w:rPr>
              <w:lang w:eastAsia="zh-CN"/>
            </w:rPr>
            <w:delText xml:space="preserve"> </w:delText>
          </w:r>
        </w:del>
      </w:ins>
      <w:ins w:id="4283" w:author="Rapporteur" w:date="2022-05-24T12:09:00Z">
        <w:r w:rsidR="00946696">
          <w:rPr>
            <w:lang w:val="en-US" w:eastAsia="zh-CN"/>
          </w:rPr>
          <w:t> </w:t>
        </w:r>
      </w:ins>
      <w:ins w:id="4284" w:author="S2-2204780" w:date="2022-05-24T08:34:00Z">
        <w:r>
          <w:rPr>
            <w:lang w:eastAsia="zh-CN"/>
          </w:rPr>
          <w:t>[</w:t>
        </w:r>
        <w:del w:id="4285" w:author="Rapporteur" w:date="2022-05-24T12:09:00Z">
          <w:r w:rsidRPr="00382DFC" w:rsidDel="00946696">
            <w:rPr>
              <w:highlight w:val="yellow"/>
              <w:lang w:eastAsia="zh-CN"/>
            </w:rPr>
            <w:delText>x</w:delText>
          </w:r>
        </w:del>
      </w:ins>
      <w:ins w:id="4286" w:author="Rapporteur" w:date="2022-05-24T12:09:00Z">
        <w:r w:rsidR="00946696">
          <w:rPr>
            <w:lang w:eastAsia="zh-CN"/>
          </w:rPr>
          <w:t>12</w:t>
        </w:r>
      </w:ins>
      <w:ins w:id="4287" w:author="S2-2204780" w:date="2022-05-24T08:34:00Z">
        <w:r>
          <w:rPr>
            <w:lang w:eastAsia="zh-CN"/>
          </w:rPr>
          <w:t>].</w:t>
        </w:r>
      </w:ins>
    </w:p>
    <w:p w14:paraId="4FD1D465" w14:textId="3FC59A73" w:rsidR="00280D40" w:rsidRPr="00333F85" w:rsidRDefault="00280D40" w:rsidP="00280D40">
      <w:pPr>
        <w:pStyle w:val="31"/>
        <w:rPr>
          <w:ins w:id="4288" w:author="S2-2204780" w:date="2022-05-24T08:34:00Z"/>
          <w:lang w:eastAsia="zh-CN"/>
        </w:rPr>
      </w:pPr>
      <w:bookmarkStart w:id="4289" w:name="_Toc104302506"/>
      <w:bookmarkStart w:id="4290" w:name="_Toc104359472"/>
      <w:bookmarkStart w:id="4291" w:name="_Toc104789092"/>
      <w:ins w:id="4292" w:author="S2-2204780" w:date="2022-05-24T08:34:00Z">
        <w:r w:rsidRPr="00333F85">
          <w:rPr>
            <w:lang w:eastAsia="zh-CN"/>
          </w:rPr>
          <w:t>6.</w:t>
        </w:r>
        <w:del w:id="4293" w:author="Rapporteur" w:date="2022-05-24T12:09:00Z">
          <w:r w:rsidRPr="00333F85" w:rsidDel="007B61FE">
            <w:rPr>
              <w:lang w:eastAsia="zh-CN"/>
            </w:rPr>
            <w:delText>X</w:delText>
          </w:r>
        </w:del>
      </w:ins>
      <w:ins w:id="4294" w:author="Rapporteur" w:date="2022-05-24T12:09:00Z">
        <w:r w:rsidR="007B61FE">
          <w:rPr>
            <w:lang w:eastAsia="zh-CN"/>
          </w:rPr>
          <w:t>21</w:t>
        </w:r>
      </w:ins>
      <w:ins w:id="4295" w:author="S2-2204780" w:date="2022-05-24T08:34:00Z">
        <w:r w:rsidRPr="00333F85">
          <w:rPr>
            <w:lang w:eastAsia="zh-CN"/>
          </w:rPr>
          <w:t>.4</w:t>
        </w:r>
        <w:r w:rsidRPr="00333F85">
          <w:rPr>
            <w:lang w:eastAsia="zh-CN"/>
          </w:rPr>
          <w:tab/>
        </w:r>
        <w:r w:rsidRPr="00333F85">
          <w:t>Impacts on services, entities and interfaces</w:t>
        </w:r>
        <w:bookmarkEnd w:id="4289"/>
        <w:bookmarkEnd w:id="4290"/>
        <w:bookmarkEnd w:id="4291"/>
      </w:ins>
    </w:p>
    <w:p w14:paraId="3FCE05A0" w14:textId="77777777" w:rsidR="00280D40" w:rsidRDefault="00280D40" w:rsidP="00280D40">
      <w:pPr>
        <w:pStyle w:val="B1"/>
        <w:ind w:left="0" w:firstLine="0"/>
        <w:rPr>
          <w:ins w:id="4296" w:author="S2-2204780" w:date="2022-05-24T08:34:00Z"/>
        </w:rPr>
      </w:pPr>
      <w:ins w:id="4297" w:author="S2-2204780" w:date="2022-05-24T08:34:00Z">
        <w:r>
          <w:t>PCF:</w:t>
        </w:r>
        <w:del w:id="4298" w:author="Rapporteur" w:date="2022-05-24T12:10:00Z">
          <w:r w:rsidDel="007B61FE">
            <w:delText xml:space="preserve">  </w:delText>
          </w:r>
        </w:del>
      </w:ins>
    </w:p>
    <w:p w14:paraId="5DBAAA48" w14:textId="3D673EEF" w:rsidR="00280D40" w:rsidRDefault="007B61FE">
      <w:pPr>
        <w:pStyle w:val="B1"/>
        <w:rPr>
          <w:ins w:id="4299" w:author="S2-2204780" w:date="2022-05-24T08:34:00Z"/>
        </w:rPr>
        <w:pPrChange w:id="4300" w:author="Rapporteur" w:date="2022-05-24T12:10:00Z">
          <w:pPr>
            <w:pStyle w:val="B1"/>
            <w:numPr>
              <w:numId w:val="50"/>
            </w:numPr>
            <w:tabs>
              <w:tab w:val="num" w:pos="360"/>
              <w:tab w:val="num" w:pos="720"/>
            </w:tabs>
            <w:ind w:left="720" w:hanging="720"/>
          </w:pPr>
        </w:pPrChange>
      </w:pPr>
      <w:ins w:id="4301" w:author="Rapporteur" w:date="2022-05-24T12:10:00Z">
        <w:r>
          <w:t>-</w:t>
        </w:r>
        <w:r>
          <w:tab/>
        </w:r>
      </w:ins>
      <w:ins w:id="4302" w:author="S2-2204780" w:date="2022-05-24T08:34:00Z">
        <w:r w:rsidR="00280D40">
          <w:t>Needs to get the information of the temporary slice from U</w:t>
        </w:r>
        <w:r w:rsidR="00280D40">
          <w:lastRenderedPageBreak/>
          <w:t>DR or based on configuration.</w:t>
        </w:r>
      </w:ins>
    </w:p>
    <w:p w14:paraId="5D238038" w14:textId="77777777" w:rsidR="00280D40" w:rsidRDefault="00280D40" w:rsidP="00280D40">
      <w:pPr>
        <w:pStyle w:val="B1"/>
        <w:ind w:left="0" w:firstLine="0"/>
        <w:rPr>
          <w:ins w:id="4303" w:author="S2-2204780" w:date="2022-05-24T08:34:00Z"/>
        </w:rPr>
      </w:pPr>
      <w:ins w:id="4304" w:author="S2-2204780" w:date="2022-05-24T08:34:00Z">
        <w:r>
          <w:t>UDR:</w:t>
        </w:r>
      </w:ins>
    </w:p>
    <w:p w14:paraId="35FACC0C" w14:textId="1E3A4B4B" w:rsidR="00280D40" w:rsidRDefault="007B61FE">
      <w:pPr>
        <w:pStyle w:val="B1"/>
        <w:rPr>
          <w:ins w:id="4305" w:author="S2-2204780" w:date="2022-05-24T08:34:00Z"/>
        </w:rPr>
        <w:pPrChange w:id="4306" w:author="Rapporteur" w:date="2022-05-24T12:10:00Z">
          <w:pPr>
            <w:pStyle w:val="B1"/>
            <w:numPr>
              <w:numId w:val="50"/>
            </w:numPr>
            <w:tabs>
              <w:tab w:val="num" w:pos="360"/>
              <w:tab w:val="num" w:pos="720"/>
            </w:tabs>
            <w:ind w:left="720" w:hanging="720"/>
          </w:pPr>
        </w:pPrChange>
      </w:pPr>
      <w:ins w:id="4307" w:author="Rapporteur" w:date="2022-05-24T12:10:00Z">
        <w:r>
          <w:t>-</w:t>
        </w:r>
        <w:r>
          <w:tab/>
        </w:r>
      </w:ins>
      <w:ins w:id="4308" w:author="S2-2204780" w:date="2022-05-24T08:34:00Z">
        <w:r w:rsidR="00280D40">
          <w:t>Store the information of the temporary slice</w:t>
        </w:r>
      </w:ins>
    </w:p>
    <w:p w14:paraId="7172AAD1" w14:textId="77777777" w:rsidR="00280D40" w:rsidRDefault="00280D40" w:rsidP="00280D40">
      <w:pPr>
        <w:pStyle w:val="B1"/>
        <w:ind w:left="0" w:firstLine="0"/>
        <w:rPr>
          <w:ins w:id="4309" w:author="S2-2204780" w:date="2022-05-24T08:34:00Z"/>
        </w:rPr>
      </w:pPr>
      <w:ins w:id="4310" w:author="S2-2204780" w:date="2022-05-24T08:34:00Z">
        <w:r>
          <w:t>AMF:</w:t>
        </w:r>
        <w:del w:id="4311" w:author="Rapporteur" w:date="2022-05-24T12:10:00Z">
          <w:r w:rsidDel="007B61FE">
            <w:delText xml:space="preserve">  </w:delText>
          </w:r>
        </w:del>
      </w:ins>
    </w:p>
    <w:p w14:paraId="5710188C" w14:textId="1F9E7D51" w:rsidR="00280D40" w:rsidRPr="00333F85" w:rsidRDefault="00280D40">
      <w:pPr>
        <w:pStyle w:val="B1"/>
        <w:rPr>
          <w:ins w:id="4312" w:author="S2-2204780" w:date="2022-05-24T08:34:00Z"/>
        </w:rPr>
        <w:pPrChange w:id="4313" w:author="Rapporteur" w:date="2022-05-24T12:10:00Z">
          <w:pPr>
            <w:pStyle w:val="B1"/>
            <w:ind w:left="0" w:firstLine="0"/>
          </w:pPr>
        </w:pPrChange>
      </w:pPr>
      <w:ins w:id="4314" w:author="S2-2204780" w:date="2022-05-24T08:34:00Z">
        <w:r>
          <w:t>-</w:t>
        </w:r>
        <w:del w:id="4315" w:author="Rapporteur" w:date="2022-05-24T12:10:00Z">
          <w:r w:rsidDel="007B61FE">
            <w:delText xml:space="preserve">   </w:delText>
          </w:r>
        </w:del>
      </w:ins>
      <w:ins w:id="4316" w:author="Rapporteur" w:date="2022-05-24T12:10:00Z">
        <w:r w:rsidR="007B61FE">
          <w:tab/>
        </w:r>
      </w:ins>
      <w:ins w:id="4317" w:author="S2-2204780" w:date="2022-05-24T08:34:00Z">
        <w:r>
          <w:t>May need to get the serving area/time window of temporary slice from NSSF or based on configuration and check UE location.</w:t>
        </w:r>
      </w:ins>
    </w:p>
    <w:p w14:paraId="1E87E5C1" w14:textId="60157562" w:rsidR="00573FC9" w:rsidRPr="008D3BCA" w:rsidRDefault="00573FC9" w:rsidP="00573FC9">
      <w:pPr>
        <w:pStyle w:val="21"/>
        <w:rPr>
          <w:ins w:id="4318" w:author="S2-2204781" w:date="2022-05-24T08:35:00Z"/>
        </w:rPr>
      </w:pPr>
      <w:bookmarkStart w:id="4319" w:name="_Toc104302507"/>
      <w:bookmarkStart w:id="4320" w:name="_Toc104359473"/>
      <w:bookmarkStart w:id="4321" w:name="_Toc104789093"/>
      <w:ins w:id="4322" w:author="S2-2204781" w:date="2022-05-24T08:35:00Z">
        <w:r w:rsidRPr="008D3BCA">
          <w:rPr>
            <w:lang w:eastAsia="zh-CN"/>
          </w:rPr>
          <w:t>6.</w:t>
        </w:r>
        <w:del w:id="4323" w:author="Rapporteur" w:date="2022-05-24T12:13:00Z">
          <w:r w:rsidRPr="008D3BCA" w:rsidDel="005A44AE">
            <w:rPr>
              <w:lang w:eastAsia="zh-CN"/>
            </w:rPr>
            <w:delText>x</w:delText>
          </w:r>
        </w:del>
      </w:ins>
      <w:ins w:id="4324" w:author="Rapporteur" w:date="2022-05-24T12:13:00Z">
        <w:r w:rsidR="005A44AE">
          <w:rPr>
            <w:lang w:eastAsia="zh-CN"/>
          </w:rPr>
          <w:t>22</w:t>
        </w:r>
      </w:ins>
      <w:ins w:id="4325" w:author="S2-2204781" w:date="2022-05-24T08:35:00Z">
        <w:r w:rsidRPr="008D3BCA">
          <w:rPr>
            <w:lang w:eastAsia="ko-KR"/>
          </w:rPr>
          <w:tab/>
        </w:r>
        <w:r w:rsidRPr="008D3BCA">
          <w:t>Solution</w:t>
        </w:r>
        <w:r w:rsidRPr="008D3BCA">
          <w:rPr>
            <w:lang w:eastAsia="zh-CN"/>
          </w:rPr>
          <w:t xml:space="preserve"> #</w:t>
        </w:r>
        <w:del w:id="4326" w:author="Rapporteur" w:date="2022-05-24T12:13:00Z">
          <w:r w:rsidRPr="008D3BCA" w:rsidDel="005A44AE">
            <w:rPr>
              <w:lang w:eastAsia="zh-CN"/>
            </w:rPr>
            <w:delText>x</w:delText>
          </w:r>
        </w:del>
      </w:ins>
      <w:ins w:id="4327" w:author="Rapporteur" w:date="2022-05-24T12:13:00Z">
        <w:r w:rsidR="005A44AE">
          <w:rPr>
            <w:lang w:eastAsia="zh-CN"/>
          </w:rPr>
          <w:t>22</w:t>
        </w:r>
      </w:ins>
      <w:ins w:id="4328" w:author="S2-2204781" w:date="2022-05-24T08:35:00Z">
        <w:r w:rsidRPr="008D3BCA">
          <w:t>: Enabling graceful slice termination with support of UE policies</w:t>
        </w:r>
        <w:bookmarkEnd w:id="4319"/>
        <w:bookmarkEnd w:id="4320"/>
        <w:bookmarkEnd w:id="4321"/>
      </w:ins>
    </w:p>
    <w:p w14:paraId="5E85DD8D" w14:textId="33B904F4" w:rsidR="00573FC9" w:rsidRPr="00826012" w:rsidRDefault="00573FC9" w:rsidP="00573FC9">
      <w:pPr>
        <w:pStyle w:val="31"/>
        <w:rPr>
          <w:ins w:id="4329" w:author="S2-2204781" w:date="2022-05-24T08:35:00Z"/>
          <w:lang w:eastAsia="ko-KR"/>
        </w:rPr>
      </w:pPr>
      <w:bookmarkStart w:id="4330" w:name="_Toc104302508"/>
      <w:bookmarkStart w:id="4331" w:name="_Toc104359474"/>
      <w:bookmarkStart w:id="4332" w:name="_Toc104789094"/>
      <w:ins w:id="4333" w:author="S2-2204781" w:date="2022-05-24T08:35:00Z">
        <w:r w:rsidRPr="008D3BCA">
          <w:rPr>
            <w:lang w:eastAsia="ko-KR"/>
          </w:rPr>
          <w:t>6.</w:t>
        </w:r>
        <w:del w:id="4334" w:author="Rapporteur" w:date="2022-05-24T12:13:00Z">
          <w:r w:rsidDel="005A44AE">
            <w:rPr>
              <w:lang w:eastAsia="ko-KR"/>
            </w:rPr>
            <w:delText>x</w:delText>
          </w:r>
        </w:del>
      </w:ins>
      <w:ins w:id="4335" w:author="Rapporteur" w:date="2022-05-24T12:13:00Z">
        <w:r w:rsidR="005A44AE">
          <w:rPr>
            <w:lang w:eastAsia="ko-KR"/>
          </w:rPr>
          <w:t>22</w:t>
        </w:r>
      </w:ins>
      <w:ins w:id="4336" w:author="S2-2204781" w:date="2022-05-24T08:35:00Z">
        <w:r w:rsidRPr="00826012">
          <w:rPr>
            <w:lang w:eastAsia="ko-KR"/>
          </w:rPr>
          <w:t>.1</w:t>
        </w:r>
        <w:r w:rsidRPr="00826012">
          <w:rPr>
            <w:lang w:eastAsia="ko-KR"/>
          </w:rPr>
          <w:tab/>
          <w:t>Introduction</w:t>
        </w:r>
        <w:bookmarkEnd w:id="4330"/>
        <w:bookmarkEnd w:id="4331"/>
        <w:bookmarkEnd w:id="4332"/>
      </w:ins>
    </w:p>
    <w:p w14:paraId="50914C27" w14:textId="77777777" w:rsidR="00573FC9" w:rsidRPr="008D3BCA" w:rsidRDefault="00573FC9" w:rsidP="00573FC9">
      <w:pPr>
        <w:rPr>
          <w:ins w:id="4337" w:author="S2-2204781" w:date="2022-05-24T08:35:00Z"/>
        </w:rPr>
      </w:pPr>
      <w:ins w:id="4338" w:author="S2-2204781" w:date="2022-05-24T08:35:00Z">
        <w:r w:rsidRPr="008D3BCA">
          <w:t>This solution applies to KI#3.</w:t>
        </w:r>
      </w:ins>
    </w:p>
    <w:p w14:paraId="71235D84" w14:textId="77777777" w:rsidR="00573FC9" w:rsidRPr="008D3BCA" w:rsidRDefault="00573FC9" w:rsidP="00573FC9">
      <w:pPr>
        <w:rPr>
          <w:ins w:id="4339" w:author="S2-2204781" w:date="2022-05-24T08:35:00Z"/>
          <w:lang w:eastAsia="ko-KR"/>
        </w:rPr>
      </w:pPr>
      <w:ins w:id="4340" w:author="S2-2204781" w:date="2022-05-24T08:35:00Z">
        <w:r w:rsidRPr="008D3BCA">
          <w:rPr>
            <w:lang w:eastAsia="ko-KR"/>
          </w:rPr>
          <w:t>This solution enables a graceful replacement and removal of network slices.</w:t>
        </w:r>
      </w:ins>
    </w:p>
    <w:p w14:paraId="74C779A0" w14:textId="77777777" w:rsidR="00573FC9" w:rsidRPr="008D3BCA" w:rsidRDefault="00573FC9" w:rsidP="005A44AE">
      <w:pPr>
        <w:pStyle w:val="NO"/>
        <w:rPr>
          <w:ins w:id="4341" w:author="S2-2204781" w:date="2022-05-24T08:35:00Z"/>
        </w:rPr>
      </w:pPr>
      <w:ins w:id="4342" w:author="S2-2204781" w:date="2022-05-24T08:35:00Z">
        <w:r w:rsidRPr="008D3BCA">
          <w:t>NOTE:</w:t>
        </w:r>
        <w:r w:rsidRPr="008D3BCA">
          <w:tab/>
          <w:t>As temporary network slice instances are not part of the KI#3 the removal of a network slice means the removal of one or more S-NSSAIs.</w:t>
        </w:r>
      </w:ins>
    </w:p>
    <w:p w14:paraId="2391E5E3" w14:textId="16F8CF1F" w:rsidR="00573FC9" w:rsidRPr="00826012" w:rsidRDefault="00573FC9" w:rsidP="00573FC9">
      <w:pPr>
        <w:pStyle w:val="31"/>
        <w:rPr>
          <w:ins w:id="4343" w:author="S2-2204781" w:date="2022-05-24T08:35:00Z"/>
        </w:rPr>
      </w:pPr>
      <w:bookmarkStart w:id="4344" w:name="_Toc104302509"/>
      <w:bookmarkStart w:id="4345" w:name="_Toc104359475"/>
      <w:bookmarkStart w:id="4346" w:name="_Toc104789095"/>
      <w:ins w:id="4347" w:author="S2-2204781" w:date="2022-05-24T08:35:00Z">
        <w:r w:rsidRPr="008D3BCA">
          <w:t>6.</w:t>
        </w:r>
        <w:del w:id="4348" w:author="Rapporteur" w:date="2022-05-24T12:13:00Z">
          <w:r w:rsidDel="005A44AE">
            <w:delText>x</w:delText>
          </w:r>
        </w:del>
      </w:ins>
      <w:ins w:id="4349" w:author="Rapporteur" w:date="2022-05-24T12:13:00Z">
        <w:r w:rsidR="005A44AE">
          <w:t>22</w:t>
        </w:r>
      </w:ins>
      <w:ins w:id="4350" w:author="S2-2204781" w:date="2022-05-24T08:35:00Z">
        <w:r w:rsidRPr="00826012">
          <w:t>.2</w:t>
        </w:r>
        <w:r w:rsidRPr="00826012">
          <w:tab/>
          <w:t>Functional Description</w:t>
        </w:r>
        <w:bookmarkEnd w:id="4344"/>
        <w:bookmarkEnd w:id="4345"/>
        <w:bookmarkEnd w:id="4346"/>
      </w:ins>
    </w:p>
    <w:p w14:paraId="2F2D0B8F" w14:textId="77777777" w:rsidR="00573FC9" w:rsidRPr="008D3BCA" w:rsidRDefault="00573FC9" w:rsidP="00573FC9">
      <w:pPr>
        <w:rPr>
          <w:ins w:id="4351" w:author="S2-2204781" w:date="2022-05-24T08:35:00Z"/>
        </w:rPr>
      </w:pPr>
      <w:ins w:id="4352" w:author="S2-2204781" w:date="2022-05-24T08:35:00Z">
        <w:r w:rsidRPr="008D3BCA">
          <w:t>The basic principles of this solution are the following for HPLMN S-NSSAIs:</w:t>
        </w:r>
      </w:ins>
    </w:p>
    <w:p w14:paraId="6E213B79" w14:textId="77777777" w:rsidR="00573FC9" w:rsidRPr="008D3BCA" w:rsidRDefault="00573FC9" w:rsidP="00573FC9">
      <w:pPr>
        <w:pStyle w:val="B1"/>
        <w:rPr>
          <w:ins w:id="4353" w:author="S2-2204781" w:date="2022-05-24T08:35:00Z"/>
        </w:rPr>
      </w:pPr>
      <w:ins w:id="4354" w:author="S2-2204781" w:date="2022-05-24T08:35:00Z">
        <w:r w:rsidRPr="008D3BCA">
          <w:t>1.</w:t>
        </w:r>
        <w:r w:rsidRPr="008D3BCA">
          <w:tab/>
          <w:t>The "time" or area where a network slice is to be terminated is known in advance</w:t>
        </w:r>
      </w:ins>
    </w:p>
    <w:p w14:paraId="0BF37896" w14:textId="77777777" w:rsidR="00573FC9" w:rsidRPr="008D3BCA" w:rsidRDefault="00573FC9" w:rsidP="00573FC9">
      <w:pPr>
        <w:pStyle w:val="B1"/>
        <w:rPr>
          <w:ins w:id="4355" w:author="S2-2204781" w:date="2022-05-24T08:35:00Z"/>
        </w:rPr>
      </w:pPr>
      <w:ins w:id="4356" w:author="S2-2204781" w:date="2022-05-24T08:35:00Z">
        <w:r w:rsidRPr="008D3BCA">
          <w:t>2.</w:t>
        </w:r>
        <w:r w:rsidRPr="008D3BCA">
          <w:tab/>
          <w:t>If a network slice is to be replaced by a new network slice then:</w:t>
        </w:r>
      </w:ins>
    </w:p>
    <w:p w14:paraId="1665CE10" w14:textId="77777777" w:rsidR="00573FC9" w:rsidRPr="008D3BCA" w:rsidRDefault="00573FC9" w:rsidP="00573FC9">
      <w:pPr>
        <w:pStyle w:val="B2"/>
        <w:rPr>
          <w:ins w:id="4357" w:author="S2-2204781" w:date="2022-05-24T08:35:00Z"/>
        </w:rPr>
      </w:pPr>
      <w:ins w:id="4358" w:author="S2-2204781" w:date="2022-05-24T08:35:00Z">
        <w:r w:rsidRPr="008D3BCA">
          <w:t>-</w:t>
        </w:r>
        <w:r w:rsidRPr="008D3BCA">
          <w:tab/>
          <w:t>First a new network slice is created i.e. NFs and resources etc and then add the S-NSSAI to subscriptions, and then use PCF to update the UE policies (URSP)</w:t>
        </w:r>
      </w:ins>
    </w:p>
    <w:p w14:paraId="5A9EFECC" w14:textId="77777777" w:rsidR="00573FC9" w:rsidRPr="008D3BCA" w:rsidRDefault="00573FC9" w:rsidP="00573FC9">
      <w:pPr>
        <w:pStyle w:val="B3"/>
        <w:rPr>
          <w:ins w:id="4359" w:author="S2-2204781" w:date="2022-05-24T08:35:00Z"/>
        </w:rPr>
      </w:pPr>
      <w:ins w:id="4360" w:author="S2-2204781" w:date="2022-05-24T08:35:00Z">
        <w:r w:rsidRPr="008D3BCA">
          <w:t>-</w:t>
        </w:r>
        <w:r w:rsidRPr="008D3BCA">
          <w:tab/>
          <w:t>Update UEs URSP rules such that the UEs use the new S-NSSAI for new access attempts;</w:t>
        </w:r>
      </w:ins>
    </w:p>
    <w:p w14:paraId="20A1C0C9" w14:textId="77777777" w:rsidR="00573FC9" w:rsidRPr="008D3BCA" w:rsidRDefault="00573FC9" w:rsidP="00573FC9">
      <w:pPr>
        <w:pStyle w:val="B3"/>
        <w:rPr>
          <w:ins w:id="4361" w:author="S2-2204781" w:date="2022-05-24T08:35:00Z"/>
        </w:rPr>
      </w:pPr>
      <w:ins w:id="4362" w:author="S2-2204781" w:date="2022-05-24T08:35:00Z">
        <w:r w:rsidRPr="008D3BCA">
          <w:t>-</w:t>
        </w:r>
        <w:r w:rsidRPr="008D3BCA">
          <w:tab/>
          <w:t>Update UEs URSP rules Route Selection Validation Criteria with appropriate Time Window and Location Criteria;</w:t>
        </w:r>
      </w:ins>
    </w:p>
    <w:p w14:paraId="786DAF57" w14:textId="77777777" w:rsidR="00573FC9" w:rsidRPr="008D3BCA" w:rsidRDefault="00573FC9" w:rsidP="00573FC9">
      <w:pPr>
        <w:pStyle w:val="B4"/>
        <w:rPr>
          <w:ins w:id="4363" w:author="S2-2204781" w:date="2022-05-24T08:35:00Z"/>
        </w:rPr>
      </w:pPr>
      <w:ins w:id="4364" w:author="S2-2204781" w:date="2022-05-24T08:35:00Z">
        <w:r w:rsidRPr="008D3BCA">
          <w:t>-</w:t>
        </w:r>
        <w:r w:rsidRPr="008D3BCA">
          <w:tab/>
          <w:t xml:space="preserve">The UE is assumed to try and use the Time Window and use higher priority rules when the Time Window is no longer valid. </w:t>
        </w:r>
      </w:ins>
    </w:p>
    <w:p w14:paraId="22EC9205" w14:textId="77777777" w:rsidR="00573FC9" w:rsidRPr="008D3BCA" w:rsidRDefault="00573FC9" w:rsidP="00573FC9">
      <w:pPr>
        <w:pStyle w:val="B3"/>
        <w:rPr>
          <w:ins w:id="4365" w:author="S2-2204781" w:date="2022-05-24T08:35:00Z"/>
        </w:rPr>
      </w:pPr>
      <w:ins w:id="4366" w:author="S2-2204781" w:date="2022-05-24T08:35:00Z">
        <w:r w:rsidRPr="008D3BCA">
          <w:t>-</w:t>
        </w:r>
        <w:r w:rsidRPr="008D3BCA">
          <w:tab/>
          <w:t>Update the UE URSP rules such that PCF can enforce/command the UE to re-apply the URSP rules i.e., triggers the UE to move the user data from S-NSSAI to be removed to the new S-NSSAI e.g. using SSC 3 etc immediately.</w:t>
        </w:r>
      </w:ins>
    </w:p>
    <w:p w14:paraId="68AA9591" w14:textId="77777777" w:rsidR="00573FC9" w:rsidRPr="008D3BCA" w:rsidRDefault="00573FC9" w:rsidP="00573FC9">
      <w:pPr>
        <w:pStyle w:val="B1"/>
        <w:rPr>
          <w:ins w:id="4367" w:author="S2-2204781" w:date="2022-05-24T08:35:00Z"/>
        </w:rPr>
      </w:pPr>
      <w:ins w:id="4368" w:author="S2-2204781" w:date="2022-05-24T08:35:00Z">
        <w:r w:rsidRPr="008D3BCA">
          <w:t>3.</w:t>
        </w:r>
        <w:r w:rsidRPr="008D3BCA">
          <w:tab/>
          <w:t>OAM knows when and which network slice is to be terminated and configures NFs</w:t>
        </w:r>
      </w:ins>
    </w:p>
    <w:p w14:paraId="7338CE03" w14:textId="77777777" w:rsidR="00573FC9" w:rsidRPr="008D3BCA" w:rsidRDefault="00573FC9" w:rsidP="00573FC9">
      <w:pPr>
        <w:pStyle w:val="B2"/>
        <w:rPr>
          <w:ins w:id="4369" w:author="S2-2204781" w:date="2022-05-24T08:35:00Z"/>
        </w:rPr>
      </w:pPr>
      <w:ins w:id="4370" w:author="S2-2204781" w:date="2022-05-24T08:35:00Z">
        <w:r w:rsidRPr="008D3BCA">
          <w:t>1.-</w:t>
        </w:r>
        <w:r w:rsidRPr="008D3BCA">
          <w:tab/>
          <w:t xml:space="preserve">UDR/UDM are updated such that Network Slices are added and UDM notifies AMFs about the added Subscribed S-NSSAIs. </w:t>
        </w:r>
      </w:ins>
    </w:p>
    <w:p w14:paraId="65445055" w14:textId="77777777" w:rsidR="00573FC9" w:rsidRPr="008D3BCA" w:rsidRDefault="00573FC9" w:rsidP="00573FC9">
      <w:pPr>
        <w:pStyle w:val="B2"/>
        <w:rPr>
          <w:ins w:id="4371" w:author="S2-2204781" w:date="2022-05-24T08:35:00Z"/>
        </w:rPr>
      </w:pPr>
      <w:ins w:id="4372" w:author="S2-2204781" w:date="2022-05-24T08:35:00Z">
        <w:r w:rsidRPr="008D3BCA">
          <w:t>2.</w:t>
        </w:r>
        <w:r w:rsidRPr="008D3BCA">
          <w:tab/>
          <w:t>NFs of network slice to be replaced updates NF profile such that load is reduced e.g. no new entrants</w:t>
        </w:r>
      </w:ins>
    </w:p>
    <w:p w14:paraId="08CAC7D7" w14:textId="77777777" w:rsidR="00573FC9" w:rsidRPr="008D3BCA" w:rsidRDefault="00573FC9" w:rsidP="00573FC9">
      <w:pPr>
        <w:pStyle w:val="B2"/>
        <w:rPr>
          <w:ins w:id="4373" w:author="S2-2204781" w:date="2022-05-24T08:35:00Z"/>
        </w:rPr>
      </w:pPr>
      <w:ins w:id="4374" w:author="S2-2204781" w:date="2022-05-24T08:35:00Z">
        <w:r w:rsidRPr="008D3BCA">
          <w:t>3.-</w:t>
        </w:r>
        <w:r w:rsidRPr="008D3BCA">
          <w:tab/>
          <w:t>PCF updated as per bullet 2</w:t>
        </w:r>
      </w:ins>
    </w:p>
    <w:p w14:paraId="6661395A" w14:textId="77777777" w:rsidR="00573FC9" w:rsidRPr="008D3BCA" w:rsidRDefault="00573FC9" w:rsidP="00573FC9">
      <w:pPr>
        <w:pStyle w:val="B2"/>
        <w:rPr>
          <w:ins w:id="4375" w:author="S2-2204781" w:date="2022-05-24T08:35:00Z"/>
        </w:rPr>
      </w:pPr>
      <w:ins w:id="4376" w:author="S2-2204781" w:date="2022-05-24T08:35:00Z">
        <w:r w:rsidRPr="008D3BCA">
          <w:t>4.-</w:t>
        </w:r>
        <w:r w:rsidRPr="008D3BCA">
          <w:tab/>
          <w:t>At a suitable time, UDR/UDM are updated such that the to be removed Subscribed S-NSSAIs are removed, and UDM notifies AMFs.</w:t>
        </w:r>
      </w:ins>
    </w:p>
    <w:p w14:paraId="3AE21F04" w14:textId="77777777" w:rsidR="00573FC9" w:rsidRPr="008D3BCA" w:rsidRDefault="00573FC9" w:rsidP="00573FC9">
      <w:pPr>
        <w:pStyle w:val="B2"/>
        <w:rPr>
          <w:ins w:id="4377" w:author="S2-2204781" w:date="2022-05-24T08:35:00Z"/>
        </w:rPr>
      </w:pPr>
      <w:ins w:id="4378" w:author="S2-2204781" w:date="2022-05-24T08:35:00Z">
        <w:r w:rsidRPr="008D3BCA">
          <w:t>5.</w:t>
        </w:r>
        <w:r w:rsidRPr="008D3BCA">
          <w:tab/>
          <w:t>After all subscriptions been updated, OAM removes any remaining usage of the S-NSSAI in the 5GC and 5G-AN.</w:t>
        </w:r>
      </w:ins>
    </w:p>
    <w:p w14:paraId="0FCCB6D2" w14:textId="77777777" w:rsidR="00573FC9" w:rsidRPr="008D3BCA" w:rsidRDefault="00573FC9" w:rsidP="00573FC9">
      <w:pPr>
        <w:pStyle w:val="B1"/>
        <w:rPr>
          <w:ins w:id="4379" w:author="S2-2204781" w:date="2022-05-24T08:35:00Z"/>
        </w:rPr>
      </w:pPr>
      <w:ins w:id="4380" w:author="S2-2204781" w:date="2022-05-24T08:35:00Z">
        <w:r w:rsidRPr="008D3BCA">
          <w:t>4.</w:t>
        </w:r>
        <w:r w:rsidRPr="008D3BCA">
          <w:tab/>
          <w:t>AMFs follows current logic i.e.</w:t>
        </w:r>
      </w:ins>
    </w:p>
    <w:p w14:paraId="3B8E4C03" w14:textId="77777777" w:rsidR="00573FC9" w:rsidRPr="008D3BCA" w:rsidRDefault="00573FC9" w:rsidP="00573FC9">
      <w:pPr>
        <w:pStyle w:val="B2"/>
        <w:rPr>
          <w:ins w:id="4381" w:author="S2-2204781" w:date="2022-05-24T08:35:00Z"/>
        </w:rPr>
      </w:pPr>
      <w:ins w:id="4382" w:author="S2-2204781" w:date="2022-05-24T08:35:00Z">
        <w:r w:rsidRPr="008D3BCA">
          <w:t>-</w:t>
        </w:r>
        <w:r w:rsidRPr="008D3BCA">
          <w:tab/>
          <w:t>AMF updates NSSAI information towards the UE</w:t>
        </w:r>
      </w:ins>
    </w:p>
    <w:p w14:paraId="5D06F1FE" w14:textId="77777777" w:rsidR="00573FC9" w:rsidRPr="008D3BCA" w:rsidRDefault="00573FC9" w:rsidP="00573FC9">
      <w:pPr>
        <w:pStyle w:val="B2"/>
        <w:rPr>
          <w:ins w:id="4383" w:author="S2-2204781" w:date="2022-05-24T08:35:00Z"/>
        </w:rPr>
      </w:pPr>
      <w:ins w:id="4384" w:author="S2-2204781" w:date="2022-05-24T08:35:00Z">
        <w:r w:rsidRPr="008D3BCA">
          <w:t>-</w:t>
        </w:r>
        <w:r w:rsidRPr="008D3BCA">
          <w:tab/>
          <w:t>AMF enforces removal of S-NSSAIs e.g. initiates release of PDU Sessions within the network.</w:t>
        </w:r>
      </w:ins>
    </w:p>
    <w:p w14:paraId="6E7E947B" w14:textId="77777777" w:rsidR="00573FC9" w:rsidRPr="008D3BCA" w:rsidRDefault="00573FC9" w:rsidP="00573FC9">
      <w:pPr>
        <w:rPr>
          <w:ins w:id="4385" w:author="S2-2204781" w:date="2022-05-24T08:35:00Z"/>
        </w:rPr>
      </w:pPr>
      <w:ins w:id="4386" w:author="S2-2204781" w:date="2022-05-24T08:35:00Z">
        <w:r w:rsidRPr="008D3BCA">
          <w:t>The basic principles of this solution are the following for serving PLMN S-NSSAIs:</w:t>
        </w:r>
      </w:ins>
    </w:p>
    <w:p w14:paraId="09133284" w14:textId="77777777" w:rsidR="00573FC9" w:rsidRPr="008D3BCA" w:rsidRDefault="00573FC9" w:rsidP="00573FC9">
      <w:pPr>
        <w:pStyle w:val="B1"/>
        <w:rPr>
          <w:ins w:id="4387" w:author="S2-2204781" w:date="2022-05-24T08:35:00Z"/>
        </w:rPr>
      </w:pPr>
      <w:ins w:id="4388" w:author="S2-2204781" w:date="2022-05-24T08:35:00Z">
        <w:r w:rsidRPr="008D3BCA">
          <w:t>1.</w:t>
        </w:r>
        <w:r w:rsidRPr="008D3BCA">
          <w:tab/>
          <w:t>The "time" or area where a network slice is to be terminated is known in advance</w:t>
        </w:r>
      </w:ins>
    </w:p>
    <w:p w14:paraId="4085A0EF" w14:textId="77777777" w:rsidR="00573FC9" w:rsidRPr="008D3BCA" w:rsidRDefault="00573FC9" w:rsidP="00573FC9">
      <w:pPr>
        <w:pStyle w:val="B1"/>
        <w:rPr>
          <w:ins w:id="4389" w:author="S2-2204781" w:date="2022-05-24T08:35:00Z"/>
        </w:rPr>
      </w:pPr>
      <w:ins w:id="4390" w:author="S2-2204781" w:date="2022-05-24T08:35:00Z">
        <w:r w:rsidRPr="008D3BCA">
          <w:t>2.</w:t>
        </w:r>
        <w:r w:rsidRPr="008D3BCA">
          <w:tab/>
          <w:t>If a network slice is to be replaced by a new network slice then:</w:t>
        </w:r>
      </w:ins>
    </w:p>
    <w:p w14:paraId="617BC664" w14:textId="77777777" w:rsidR="00573FC9" w:rsidRPr="008D3BCA" w:rsidRDefault="00573FC9" w:rsidP="00573FC9">
      <w:pPr>
        <w:pStyle w:val="B2"/>
        <w:rPr>
          <w:ins w:id="4391" w:author="S2-2204781" w:date="2022-05-24T08:35:00Z"/>
        </w:rPr>
      </w:pPr>
      <w:ins w:id="4392" w:author="S2-2204781" w:date="2022-05-24T08:35:00Z">
        <w:r w:rsidRPr="008D3BCA">
          <w:t>-</w:t>
        </w:r>
        <w:r w:rsidRPr="008D3BCA">
          <w:tab/>
          <w:t>First a new n</w:t>
        </w:r>
        <w:r w:rsidRPr="008D3BCA">
          <w:lastRenderedPageBreak/>
          <w:t>etwork slice is created i.e. NFs and resources etc</w:t>
        </w:r>
      </w:ins>
    </w:p>
    <w:p w14:paraId="6476D4CD" w14:textId="77777777" w:rsidR="00573FC9" w:rsidRPr="008D3BCA" w:rsidRDefault="00573FC9" w:rsidP="00573FC9">
      <w:pPr>
        <w:pStyle w:val="B1"/>
        <w:rPr>
          <w:ins w:id="4393" w:author="S2-2204781" w:date="2022-05-24T08:35:00Z"/>
        </w:rPr>
      </w:pPr>
      <w:ins w:id="4394" w:author="S2-2204781" w:date="2022-05-24T08:35:00Z">
        <w:r w:rsidRPr="008D3BCA">
          <w:t>3.</w:t>
        </w:r>
        <w:r w:rsidRPr="008D3BCA">
          <w:tab/>
          <w:t>OAM knows when and which network slice is to be terminated and</w:t>
        </w:r>
        <w:r w:rsidRPr="008D3BCA">
          <w:lastRenderedPageBreak/>
          <w:t xml:space="preserve"> configures NFs</w:t>
        </w:r>
      </w:ins>
    </w:p>
    <w:p w14:paraId="3DCE9A95" w14:textId="77777777" w:rsidR="00573FC9" w:rsidRPr="008D3BCA" w:rsidRDefault="00573FC9" w:rsidP="00573FC9">
      <w:pPr>
        <w:pStyle w:val="B2"/>
        <w:rPr>
          <w:ins w:id="4395" w:author="S2-2204781" w:date="2022-05-24T08:35:00Z"/>
        </w:rPr>
      </w:pPr>
      <w:ins w:id="4396" w:author="S2-2204781" w:date="2022-05-24T08:35:00Z">
        <w:r w:rsidRPr="008D3BCA">
          <w:t>1.</w:t>
        </w:r>
        <w:r w:rsidRPr="008D3BCA">
          <w:tab/>
          <w:t>NFs of network slice to be replaced updates NF profile such that load is reduced e.g. no new entrants</w:t>
        </w:r>
      </w:ins>
    </w:p>
    <w:p w14:paraId="3A0D255D" w14:textId="77777777" w:rsidR="00573FC9" w:rsidRPr="008D3BCA" w:rsidRDefault="00573FC9" w:rsidP="00573FC9">
      <w:pPr>
        <w:pStyle w:val="B2"/>
        <w:rPr>
          <w:ins w:id="4397" w:author="S2-2204781" w:date="2022-05-24T08:35:00Z"/>
        </w:rPr>
      </w:pPr>
      <w:ins w:id="4398" w:author="S2-2204781" w:date="2022-05-24T08:35:00Z">
        <w:r w:rsidRPr="008D3BCA">
          <w:t>2.</w:t>
        </w:r>
        <w:r w:rsidRPr="008D3BCA">
          <w:tab/>
          <w:t>OAM removes any remaining usage of the S-NSSAI in the 5GC and 5G-AN.</w:t>
        </w:r>
      </w:ins>
    </w:p>
    <w:p w14:paraId="255F3575" w14:textId="77777777" w:rsidR="00573FC9" w:rsidRPr="008D3BCA" w:rsidRDefault="00573FC9" w:rsidP="00573FC9">
      <w:pPr>
        <w:pStyle w:val="B1"/>
        <w:rPr>
          <w:ins w:id="4399" w:author="S2-2204781" w:date="2022-05-24T08:35:00Z"/>
        </w:rPr>
      </w:pPr>
      <w:ins w:id="4400" w:author="S2-2204781" w:date="2022-05-24T08:35:00Z">
        <w:r w:rsidRPr="008D3BCA">
          <w:t>4.</w:t>
        </w:r>
        <w:r w:rsidRPr="008D3BCA">
          <w:tab/>
          <w:t>AMFs follows current logic i.e.</w:t>
        </w:r>
      </w:ins>
    </w:p>
    <w:p w14:paraId="509286B8" w14:textId="76E22DF1" w:rsidR="00573FC9" w:rsidRPr="008D3BCA" w:rsidRDefault="00573FC9" w:rsidP="00573FC9">
      <w:pPr>
        <w:pStyle w:val="B2"/>
        <w:rPr>
          <w:ins w:id="4401" w:author="S2-2204781" w:date="2022-05-24T08:35:00Z"/>
        </w:rPr>
      </w:pPr>
      <w:ins w:id="4402" w:author="S2-2204781" w:date="2022-05-24T08:35:00Z">
        <w:r w:rsidRPr="008D3BCA">
          <w:t>-</w:t>
        </w:r>
        <w:r w:rsidRPr="008D3BCA">
          <w:tab/>
          <w:t>After AMF got updated by OAM at step</w:t>
        </w:r>
        <w:del w:id="4403" w:author="Rapporteur" w:date="2022-05-24T16:03:00Z">
          <w:r w:rsidRPr="008D3BCA" w:rsidDel="00183735">
            <w:delText xml:space="preserve"> </w:delText>
          </w:r>
        </w:del>
      </w:ins>
      <w:ins w:id="4404" w:author="Rapporteur" w:date="2022-05-24T16:03:00Z">
        <w:r w:rsidR="00183735">
          <w:rPr>
            <w:lang w:val="en-US"/>
          </w:rPr>
          <w:t> </w:t>
        </w:r>
      </w:ins>
      <w:ins w:id="4405" w:author="S2-2204781" w:date="2022-05-24T08:35:00Z">
        <w:r w:rsidRPr="008D3BCA">
          <w:t>3, the AMF updates NSSAI information towards the UEs i.e.</w:t>
        </w:r>
      </w:ins>
    </w:p>
    <w:p w14:paraId="20472A0C" w14:textId="77777777" w:rsidR="00573FC9" w:rsidRPr="008D3BCA" w:rsidRDefault="00573FC9" w:rsidP="00573FC9">
      <w:pPr>
        <w:pStyle w:val="B3"/>
        <w:rPr>
          <w:ins w:id="4406" w:author="S2-2204781" w:date="2022-05-24T08:35:00Z"/>
        </w:rPr>
      </w:pPr>
      <w:ins w:id="4407" w:author="S2-2204781" w:date="2022-05-24T08:35:00Z">
        <w:r w:rsidRPr="008D3BCA">
          <w:t>-</w:t>
        </w:r>
        <w:r w:rsidRPr="008D3BCA">
          <w:tab/>
          <w:t>New UE requests uses the new S-NSSAI for the serving PLMN</w:t>
        </w:r>
      </w:ins>
    </w:p>
    <w:p w14:paraId="6524C2BB" w14:textId="77777777" w:rsidR="00573FC9" w:rsidRPr="008D3BCA" w:rsidRDefault="00573FC9" w:rsidP="00573FC9">
      <w:pPr>
        <w:pStyle w:val="B3"/>
        <w:rPr>
          <w:ins w:id="4408" w:author="S2-2204781" w:date="2022-05-24T08:35:00Z"/>
        </w:rPr>
      </w:pPr>
      <w:ins w:id="4409" w:author="S2-2204781" w:date="2022-05-24T08:35:00Z">
        <w:r w:rsidRPr="008D3BCA">
          <w:t>-</w:t>
        </w:r>
        <w:r w:rsidRPr="008D3BCA">
          <w:tab/>
          <w:t>For UEs with registered S-NSSAIs without PDU Sessions, the AMF issues UE Configuration Updates changing the NSSAI information with the new S-NSSAI for the serving PLMN</w:t>
        </w:r>
      </w:ins>
    </w:p>
    <w:p w14:paraId="4E4F7EDD" w14:textId="2F49281C" w:rsidR="00573FC9" w:rsidRPr="008D3BCA" w:rsidRDefault="00573FC9" w:rsidP="005A44AE">
      <w:pPr>
        <w:pStyle w:val="EditorsNote"/>
        <w:rPr>
          <w:ins w:id="4410" w:author="S2-2204781" w:date="2022-05-24T08:35:00Z"/>
        </w:rPr>
      </w:pPr>
      <w:ins w:id="4411" w:author="S2-2204781" w:date="2022-05-24T08:35:00Z">
        <w:r w:rsidRPr="008D3BCA">
          <w:t>Editor's note:</w:t>
        </w:r>
        <w:del w:id="4412" w:author="Rapporteur" w:date="2022-05-24T12:13:00Z">
          <w:r w:rsidRPr="008D3BCA" w:rsidDel="005A44AE">
            <w:delText xml:space="preserve"> </w:delText>
          </w:r>
        </w:del>
      </w:ins>
      <w:ins w:id="4413" w:author="Rapporteur" w:date="2022-05-24T12:13:00Z">
        <w:r w:rsidR="005A44AE">
          <w:tab/>
        </w:r>
      </w:ins>
      <w:ins w:id="4414" w:author="S2-2204781" w:date="2022-05-24T08:35:00Z">
        <w:r w:rsidRPr="008D3BCA">
          <w:t>It is FFS how to gracefully re-establish current established PDU Sessions with a new S-NSASAI for the s</w:t>
        </w:r>
        <w:r w:rsidRPr="008D3BCA">
          <w:lastRenderedPageBreak/>
          <w:t xml:space="preserve">erving PLMN </w:t>
        </w:r>
      </w:ins>
    </w:p>
    <w:p w14:paraId="24948BB2" w14:textId="0BBA569D" w:rsidR="005A44AE" w:rsidRDefault="00573FC9">
      <w:pPr>
        <w:pStyle w:val="B2"/>
        <w:rPr>
          <w:ins w:id="4415" w:author="Rapporteur" w:date="2022-05-24T12:13:00Z"/>
        </w:rPr>
        <w:pPrChange w:id="4416" w:author="Rapporteur" w:date="2022-05-24T12:14:00Z">
          <w:pPr>
            <w:pStyle w:val="31"/>
          </w:pPr>
        </w:pPrChange>
      </w:pPr>
      <w:ins w:id="4417" w:author="S2-2204781" w:date="2022-05-24T08:35:00Z">
        <w:r w:rsidRPr="008D3BCA">
          <w:t>-</w:t>
        </w:r>
        <w:r w:rsidRPr="008D3BCA">
          <w:tab/>
          <w:t>Before the S-NSSA</w:t>
        </w:r>
        <w:del w:id="4418" w:author="Rapporteur" w:date="2022-05-24T12:14:00Z">
          <w:r w:rsidRPr="008D3BCA" w:rsidDel="005A44AE">
            <w:delText>i</w:delText>
          </w:r>
        </w:del>
      </w:ins>
      <w:ins w:id="4419" w:author="Rapporteur" w:date="2022-05-24T12:14:00Z">
        <w:r w:rsidR="005A44AE">
          <w:t>I</w:t>
        </w:r>
      </w:ins>
      <w:ins w:id="4420" w:author="S2-2204781" w:date="2022-05-24T08:35:00Z">
        <w:r w:rsidRPr="008D3BCA">
          <w:t xml:space="preserve"> is removed the AMF enforces removal of S-NSSAIs e.g. initiates release of PDU Sessions within the network.</w:t>
        </w:r>
      </w:ins>
    </w:p>
    <w:p w14:paraId="7A49F736" w14:textId="625907EC" w:rsidR="00573FC9" w:rsidRPr="00826012" w:rsidRDefault="00573FC9" w:rsidP="00573FC9">
      <w:pPr>
        <w:pStyle w:val="31"/>
        <w:rPr>
          <w:ins w:id="4421" w:author="S2-2204781" w:date="2022-05-24T08:35:00Z"/>
        </w:rPr>
      </w:pPr>
      <w:bookmarkStart w:id="4422" w:name="_Toc104302510"/>
      <w:bookmarkStart w:id="4423" w:name="_Toc104359476"/>
      <w:bookmarkStart w:id="4424" w:name="_Toc104789096"/>
      <w:ins w:id="4425" w:author="S2-2204781" w:date="2022-05-24T08:35:00Z">
        <w:r w:rsidRPr="008D3BCA">
          <w:t>6.</w:t>
        </w:r>
        <w:del w:id="4426" w:author="Rapporteur" w:date="2022-05-24T12:14:00Z">
          <w:r w:rsidDel="005A44AE">
            <w:delText>x</w:delText>
          </w:r>
        </w:del>
      </w:ins>
      <w:ins w:id="4427" w:author="Rapporteur" w:date="2022-05-24T12:14:00Z">
        <w:r w:rsidR="005A44AE">
          <w:t>22</w:t>
        </w:r>
      </w:ins>
      <w:ins w:id="4428" w:author="S2-2204781" w:date="2022-05-24T08:35:00Z">
        <w:r w:rsidRPr="00826012">
          <w:t>.3</w:t>
        </w:r>
        <w:r w:rsidRPr="00826012">
          <w:tab/>
          <w:t>Procedures</w:t>
        </w:r>
        <w:bookmarkEnd w:id="4422"/>
        <w:bookmarkEnd w:id="4423"/>
        <w:bookmarkEnd w:id="4424"/>
      </w:ins>
    </w:p>
    <w:p w14:paraId="029DC0D7" w14:textId="3A562C40" w:rsidR="00573FC9" w:rsidRPr="008D3BCA" w:rsidDel="00183735" w:rsidRDefault="00573FC9" w:rsidP="00573FC9">
      <w:pPr>
        <w:pStyle w:val="EditorsNote"/>
        <w:rPr>
          <w:ins w:id="4429" w:author="S2-2204781" w:date="2022-05-24T08:35:00Z"/>
          <w:del w:id="4430" w:author="Rapporteur" w:date="2022-05-24T16:08:00Z"/>
          <w:lang w:eastAsia="ko-KR"/>
        </w:rPr>
      </w:pPr>
      <w:ins w:id="4431" w:author="S2-2204781" w:date="2022-05-24T08:35:00Z">
        <w:del w:id="4432" w:author="Rapporteur" w:date="2022-05-24T16:08:00Z">
          <w:r w:rsidRPr="008D3BCA" w:rsidDel="00183735">
            <w:delText>Editor's note:</w:delText>
          </w:r>
          <w:r w:rsidRPr="008D3BCA" w:rsidDel="00183735">
            <w:tab/>
            <w:delText xml:space="preserve">This clause describes </w:delText>
          </w:r>
          <w:r w:rsidRPr="008D3BCA" w:rsidDel="00183735">
            <w:rPr>
              <w:lang w:eastAsia="ko-KR"/>
            </w:rPr>
            <w:delText xml:space="preserve">high-level </w:delText>
          </w:r>
          <w:r w:rsidRPr="008D3BCA" w:rsidDel="00183735">
            <w:delText>procedures and information flows for the solution.</w:delText>
          </w:r>
        </w:del>
      </w:ins>
    </w:p>
    <w:p w14:paraId="78FBB312" w14:textId="77777777" w:rsidR="00573FC9" w:rsidRPr="008D3BCA" w:rsidRDefault="00573FC9" w:rsidP="00573FC9">
      <w:pPr>
        <w:rPr>
          <w:ins w:id="4433" w:author="S2-2204781" w:date="2022-05-24T08:35:00Z"/>
        </w:rPr>
      </w:pPr>
      <w:ins w:id="4434" w:author="S2-2204781" w:date="2022-05-24T08:35:00Z">
        <w:r w:rsidRPr="008D3BCA">
          <w:t>The existing procedures are used as is with minimal impacts to the content of the URSP rules.</w:t>
        </w:r>
      </w:ins>
    </w:p>
    <w:p w14:paraId="6B11B7DE" w14:textId="7EAFAE30" w:rsidR="00573FC9" w:rsidRPr="00826012" w:rsidRDefault="00573FC9" w:rsidP="00573FC9">
      <w:pPr>
        <w:pStyle w:val="31"/>
        <w:rPr>
          <w:ins w:id="4435" w:author="S2-2204781" w:date="2022-05-24T08:35:00Z"/>
          <w:lang w:eastAsia="zh-CN"/>
        </w:rPr>
      </w:pPr>
      <w:bookmarkStart w:id="4436" w:name="_Toc104302511"/>
      <w:bookmarkStart w:id="4437" w:name="_Toc104359477"/>
      <w:bookmarkStart w:id="4438" w:name="_Toc104789097"/>
      <w:ins w:id="4439" w:author="S2-2204781" w:date="2022-05-24T08:35:00Z">
        <w:r w:rsidRPr="008D3BCA">
          <w:rPr>
            <w:lang w:eastAsia="zh-CN"/>
          </w:rPr>
          <w:t>6.</w:t>
        </w:r>
        <w:del w:id="4440" w:author="Rapporteur" w:date="2022-05-24T12:14:00Z">
          <w:r w:rsidDel="005A44AE">
            <w:rPr>
              <w:lang w:eastAsia="zh-CN"/>
            </w:rPr>
            <w:delText>x</w:delText>
          </w:r>
        </w:del>
      </w:ins>
      <w:ins w:id="4441" w:author="Rapporteur" w:date="2022-05-24T12:14:00Z">
        <w:r w:rsidR="005A44AE">
          <w:rPr>
            <w:lang w:eastAsia="zh-CN"/>
          </w:rPr>
          <w:t>22</w:t>
        </w:r>
      </w:ins>
      <w:ins w:id="4442" w:author="S2-2204781" w:date="2022-05-24T08:35:00Z">
        <w:r w:rsidRPr="00826012">
          <w:rPr>
            <w:lang w:eastAsia="zh-CN"/>
          </w:rPr>
          <w:t>.4</w:t>
        </w:r>
        <w:r w:rsidRPr="00826012">
          <w:rPr>
            <w:lang w:eastAsia="zh-CN"/>
          </w:rPr>
          <w:tab/>
        </w:r>
        <w:r w:rsidRPr="00826012">
          <w:t>Impacts on services, entities and interfaces</w:t>
        </w:r>
        <w:bookmarkEnd w:id="4436"/>
        <w:bookmarkEnd w:id="4437"/>
        <w:bookmarkEnd w:id="4438"/>
      </w:ins>
    </w:p>
    <w:p w14:paraId="21C7BA02" w14:textId="77777777" w:rsidR="00573FC9" w:rsidRPr="008D3BCA" w:rsidRDefault="00573FC9" w:rsidP="00573FC9">
      <w:pPr>
        <w:rPr>
          <w:ins w:id="4443" w:author="S2-2204781" w:date="2022-05-24T08:35:00Z"/>
          <w:lang w:eastAsia="zh-CN"/>
        </w:rPr>
      </w:pPr>
      <w:ins w:id="4444" w:author="S2-2204781" w:date="2022-05-24T08:35:00Z">
        <w:r w:rsidRPr="008D3BCA">
          <w:rPr>
            <w:lang w:eastAsia="zh-CN"/>
          </w:rPr>
          <w:t>The following impacts have been identified:</w:t>
        </w:r>
      </w:ins>
    </w:p>
    <w:p w14:paraId="0637AA09" w14:textId="6BBFAC00" w:rsidR="00573FC9" w:rsidRPr="008D3BCA" w:rsidRDefault="00573FC9">
      <w:pPr>
        <w:rPr>
          <w:ins w:id="4445" w:author="S2-2204781" w:date="2022-05-24T08:35:00Z"/>
        </w:rPr>
        <w:pPrChange w:id="4446" w:author="Rapporteur" w:date="2022-05-24T12:14:00Z">
          <w:pPr>
            <w:pStyle w:val="B1"/>
          </w:pPr>
        </w:pPrChange>
      </w:pPr>
      <w:ins w:id="4447" w:author="S2-2204781" w:date="2022-05-24T08:35:00Z">
        <w:del w:id="4448" w:author="Rapporteur" w:date="2022-05-24T12:14:00Z">
          <w:r w:rsidRPr="008D3BCA" w:rsidDel="005A44AE">
            <w:delText>-</w:delText>
          </w:r>
          <w:r w:rsidRPr="008D3BCA" w:rsidDel="005A44AE">
            <w:tab/>
          </w:r>
        </w:del>
        <w:r w:rsidRPr="008D3BCA">
          <w:t>UE:</w:t>
        </w:r>
      </w:ins>
    </w:p>
    <w:p w14:paraId="2082BD70" w14:textId="77777777" w:rsidR="00573FC9" w:rsidRPr="008D3BCA" w:rsidRDefault="00573FC9">
      <w:pPr>
        <w:pStyle w:val="B1"/>
        <w:rPr>
          <w:ins w:id="4449" w:author="S2-2204781" w:date="2022-05-24T08:35:00Z"/>
        </w:rPr>
        <w:pPrChange w:id="4450" w:author="Rapporteur" w:date="2022-05-24T12:15:00Z">
          <w:pPr>
            <w:pStyle w:val="B2"/>
          </w:pPr>
        </w:pPrChange>
      </w:pPr>
      <w:ins w:id="4451" w:author="S2-2204781" w:date="2022-05-24T08:35:00Z">
        <w:r w:rsidRPr="008D3BCA">
          <w:t>-</w:t>
        </w:r>
        <w:r w:rsidRPr="008D3BCA">
          <w:tab/>
          <w:t>UE supports the new conditions in the URSP rules such that PCF</w:t>
        </w:r>
        <w:r w:rsidRPr="008D3BCA">
          <w:lastRenderedPageBreak/>
          <w:t xml:space="preserve"> can enforce/command the UE to re-apply the URSP rules as above.</w:t>
        </w:r>
      </w:ins>
    </w:p>
    <w:p w14:paraId="52AA44EF" w14:textId="46FA7A41" w:rsidR="00573FC9" w:rsidRPr="008D3BCA" w:rsidRDefault="00573FC9">
      <w:pPr>
        <w:pStyle w:val="NO"/>
        <w:rPr>
          <w:ins w:id="4452" w:author="S2-2204781" w:date="2022-05-24T08:35:00Z"/>
        </w:rPr>
      </w:pPr>
      <w:ins w:id="4453" w:author="S2-2204781" w:date="2022-05-24T08:35:00Z">
        <w:r w:rsidRPr="008D3BCA">
          <w:t>NOTE:</w:t>
        </w:r>
        <w:r w:rsidRPr="008D3BCA">
          <w:tab/>
          <w:t>The functionality works also without UE support, but there can then be a service interruption when changing network slice e.g. when UDM notifies AMF that a subscribed S-NSSAI been removed the AMF updates the UE and the AMF also de-registers the S-NSSAI</w:t>
        </w:r>
      </w:ins>
    </w:p>
    <w:p w14:paraId="69235718" w14:textId="4770C04D" w:rsidR="00573FC9" w:rsidRPr="008D3BCA" w:rsidRDefault="00573FC9">
      <w:pPr>
        <w:rPr>
          <w:ins w:id="4454" w:author="S2-2204781" w:date="2022-05-24T08:35:00Z"/>
        </w:rPr>
        <w:pPrChange w:id="4455" w:author="Rapporteur" w:date="2022-05-24T12:15:00Z">
          <w:pPr>
            <w:pStyle w:val="B1"/>
          </w:pPr>
        </w:pPrChange>
      </w:pPr>
      <w:ins w:id="4456" w:author="S2-2204781" w:date="2022-05-24T08:35:00Z">
        <w:del w:id="4457" w:author="Rapporteur" w:date="2022-05-24T12:15:00Z">
          <w:r w:rsidRPr="008D3BCA" w:rsidDel="005A44AE">
            <w:delText>-</w:delText>
          </w:r>
          <w:r w:rsidRPr="008D3BCA" w:rsidDel="005A44AE">
            <w:tab/>
          </w:r>
        </w:del>
        <w:r w:rsidRPr="008D3BCA">
          <w:t>PCF:</w:t>
        </w:r>
      </w:ins>
    </w:p>
    <w:p w14:paraId="0BD11E7F" w14:textId="77777777" w:rsidR="00573FC9" w:rsidRPr="008D3BCA" w:rsidRDefault="00573FC9">
      <w:pPr>
        <w:pStyle w:val="B1"/>
        <w:rPr>
          <w:ins w:id="4458" w:author="S2-2204781" w:date="2022-05-24T08:35:00Z"/>
        </w:rPr>
        <w:pPrChange w:id="4459" w:author="Rapporteur" w:date="2022-05-24T12:15:00Z">
          <w:pPr>
            <w:pStyle w:val="B2"/>
          </w:pPr>
        </w:pPrChange>
      </w:pPr>
      <w:ins w:id="4460" w:author="S2-2204781" w:date="2022-05-24T08:35:00Z">
        <w:r w:rsidRPr="008D3BCA">
          <w:t>-</w:t>
        </w:r>
        <w:r w:rsidRPr="008D3BCA">
          <w:tab/>
          <w:t>supports the new conditions in the URSP rules such that PCF can enforce/command the UE to re-apply the URSP rules for also existing usage.</w:t>
        </w:r>
      </w:ins>
    </w:p>
    <w:p w14:paraId="708B9B64" w14:textId="77777777" w:rsidR="00573FC9" w:rsidRPr="008D3BCA" w:rsidRDefault="00573FC9">
      <w:pPr>
        <w:pStyle w:val="EditorsNote"/>
        <w:rPr>
          <w:ins w:id="4461" w:author="S2-2204781" w:date="2022-05-24T08:35:00Z"/>
        </w:rPr>
      </w:pPr>
      <w:ins w:id="4462" w:author="S2-2204781" w:date="2022-05-24T08:35:00Z">
        <w:r w:rsidRPr="008D3BCA">
          <w:t>Editor's note:</w:t>
        </w:r>
        <w:r w:rsidRPr="008D3BCA">
          <w:tab/>
          <w:t>It is FFS whether the UEs are already required to re-evaluate the URSP rules for existing registered S-NSSAI and PDU Sessions when the UE is updated with new URSP rules or an existing rule used to register the S-NSSAI or for the PDU Session Establishment no longer is valid. If that is the case, then there is no need to update the URSP rules but the solution can be used to describe how to support the temporary network slices with existing 5GS functionality.</w:t>
        </w:r>
      </w:ins>
    </w:p>
    <w:p w14:paraId="19A583A9" w14:textId="70469238" w:rsidR="00372776" w:rsidRPr="003218BD" w:rsidRDefault="00372776">
      <w:pPr>
        <w:pStyle w:val="21"/>
        <w:rPr>
          <w:ins w:id="4463" w:author="S2-2204783" w:date="2022-05-24T08:40:00Z"/>
          <w:lang w:eastAsia="ja-JP"/>
        </w:rPr>
        <w:pPrChange w:id="4464" w:author="Rapporteur" w:date="2022-05-25T08:37:00Z">
          <w:pPr>
            <w:keepNext/>
            <w:keepLines/>
            <w:overflowPunct w:val="0"/>
            <w:autoSpaceDE w:val="0"/>
            <w:autoSpaceDN w:val="0"/>
            <w:adjustRightInd w:val="0"/>
            <w:spacing w:before="180"/>
            <w:ind w:left="1134" w:hanging="1134"/>
            <w:textAlignment w:val="baseline"/>
            <w:outlineLvl w:val="1"/>
          </w:pPr>
        </w:pPrChange>
      </w:pPr>
      <w:bookmarkStart w:id="4465" w:name="_Toc104789098"/>
      <w:ins w:id="4466" w:author="S2-2204783" w:date="2022-05-24T08:40:00Z">
        <w:r w:rsidRPr="003218BD">
          <w:rPr>
            <w:lang w:eastAsia="zh-CN"/>
          </w:rPr>
          <w:t>6.</w:t>
        </w:r>
        <w:del w:id="4467" w:author="Rapporteur" w:date="2022-05-24T12:16:00Z">
          <w:r w:rsidRPr="003218BD" w:rsidDel="00181110">
            <w:rPr>
              <w:rFonts w:hint="eastAsia"/>
              <w:lang w:eastAsia="zh-CN"/>
            </w:rPr>
            <w:delText>X</w:delText>
          </w:r>
        </w:del>
      </w:ins>
      <w:ins w:id="4468" w:author="Rapporteur" w:date="2022-05-24T12:16:00Z">
        <w:r w:rsidR="00181110">
          <w:rPr>
            <w:lang w:eastAsia="zh-CN"/>
          </w:rPr>
          <w:t>23</w:t>
        </w:r>
      </w:ins>
      <w:ins w:id="4469" w:author="S2-2204783" w:date="2022-05-24T08:40:00Z">
        <w:r w:rsidRPr="003218BD">
          <w:rPr>
            <w:rFonts w:hint="eastAsia"/>
            <w:lang w:eastAsia="ko-KR"/>
          </w:rPr>
          <w:tab/>
        </w:r>
        <w:r w:rsidRPr="003218BD">
          <w:rPr>
            <w:lang w:eastAsia="ja-JP"/>
          </w:rPr>
          <w:t>Solution</w:t>
        </w:r>
        <w:r w:rsidRPr="003218BD">
          <w:rPr>
            <w:rFonts w:hint="eastAsia"/>
            <w:lang w:eastAsia="zh-CN"/>
          </w:rPr>
          <w:t xml:space="preserve"> #</w:t>
        </w:r>
        <w:del w:id="4470" w:author="Rapporteur" w:date="2022-05-24T12:16:00Z">
          <w:r w:rsidRPr="003218BD" w:rsidDel="00181110">
            <w:rPr>
              <w:lang w:eastAsia="zh-CN"/>
            </w:rPr>
            <w:delText>X</w:delText>
          </w:r>
        </w:del>
      </w:ins>
      <w:ins w:id="4471" w:author="Rapporteur" w:date="2022-05-24T12:16:00Z">
        <w:r w:rsidR="00181110">
          <w:rPr>
            <w:lang w:eastAsia="zh-CN"/>
          </w:rPr>
          <w:t>23</w:t>
        </w:r>
      </w:ins>
      <w:ins w:id="4472" w:author="S2-2204783" w:date="2022-05-24T08:40:00Z">
        <w:r w:rsidRPr="003218BD">
          <w:rPr>
            <w:lang w:eastAsia="ja-JP"/>
          </w:rPr>
          <w:t xml:space="preserve">: </w:t>
        </w:r>
        <w:r>
          <w:rPr>
            <w:lang w:eastAsia="ja-JP"/>
          </w:rPr>
          <w:t>UE registration for conditional network slices</w:t>
        </w:r>
        <w:bookmarkEnd w:id="4465"/>
      </w:ins>
    </w:p>
    <w:p w14:paraId="7DB8B911" w14:textId="0BA143C7" w:rsidR="00372776" w:rsidRPr="003152AF" w:rsidRDefault="00372776">
      <w:pPr>
        <w:pStyle w:val="31"/>
        <w:rPr>
          <w:ins w:id="4473" w:author="S2-2204783" w:date="2022-05-24T08:40:00Z"/>
          <w:lang w:eastAsia="ja-JP"/>
        </w:rPr>
        <w:pPrChange w:id="4474" w:author="Rapporteur" w:date="2022-05-25T08:37:00Z">
          <w:pPr>
            <w:keepNext/>
            <w:keepLines/>
            <w:overflowPunct w:val="0"/>
            <w:autoSpaceDE w:val="0"/>
            <w:autoSpaceDN w:val="0"/>
            <w:adjustRightInd w:val="0"/>
            <w:spacing w:before="120"/>
            <w:ind w:left="1134" w:hanging="1134"/>
            <w:textAlignment w:val="baseline"/>
            <w:outlineLvl w:val="2"/>
          </w:pPr>
        </w:pPrChange>
      </w:pPr>
      <w:bookmarkStart w:id="4475" w:name="_Toc104789099"/>
      <w:ins w:id="4476" w:author="S2-2204783" w:date="2022-05-24T08:40:00Z">
        <w:r w:rsidRPr="003152AF">
          <w:rPr>
            <w:lang w:eastAsia="ja-JP"/>
          </w:rPr>
          <w:t>6.</w:t>
        </w:r>
        <w:del w:id="4477" w:author="Rapporteur" w:date="2022-05-24T12:16:00Z">
          <w:r w:rsidRPr="003152AF" w:rsidDel="00181110">
            <w:rPr>
              <w:rFonts w:hint="eastAsia"/>
              <w:lang w:eastAsia="ja-JP"/>
            </w:rPr>
            <w:delText>X</w:delText>
          </w:r>
        </w:del>
      </w:ins>
      <w:ins w:id="4478" w:author="Rapporteur" w:date="2022-05-24T12:16:00Z">
        <w:r w:rsidR="00181110">
          <w:rPr>
            <w:lang w:eastAsia="ja-JP"/>
          </w:rPr>
          <w:t>23</w:t>
        </w:r>
      </w:ins>
      <w:ins w:id="4479" w:author="S2-2204783" w:date="2022-05-24T08:40:00Z">
        <w:r w:rsidRPr="003152AF">
          <w:rPr>
            <w:lang w:eastAsia="ja-JP"/>
          </w:rPr>
          <w:t>.1</w:t>
        </w:r>
        <w:r w:rsidRPr="003152AF">
          <w:rPr>
            <w:rFonts w:hint="eastAsia"/>
            <w:lang w:eastAsia="ja-JP"/>
          </w:rPr>
          <w:tab/>
        </w:r>
        <w:r w:rsidRPr="003152AF">
          <w:rPr>
            <w:lang w:eastAsia="ja-JP"/>
          </w:rPr>
          <w:t>Introduction</w:t>
        </w:r>
        <w:bookmarkEnd w:id="4475"/>
      </w:ins>
    </w:p>
    <w:p w14:paraId="32A0B6BD" w14:textId="77777777" w:rsidR="00372776" w:rsidRDefault="00372776" w:rsidP="00372776">
      <w:pPr>
        <w:rPr>
          <w:ins w:id="4480" w:author="S2-2204783" w:date="2022-05-24T08:40:00Z"/>
          <w:lang w:eastAsia="zh-CN"/>
        </w:rPr>
      </w:pPr>
      <w:ins w:id="4481" w:author="S2-2204783" w:date="2022-05-24T08:40:00Z">
        <w:r>
          <w:rPr>
            <w:lang w:val="en-IN" w:eastAsia="zh-CN"/>
          </w:rPr>
          <w:t xml:space="preserve">This solution </w:t>
        </w:r>
        <w:r>
          <w:rPr>
            <w:lang w:eastAsia="zh-CN"/>
          </w:rPr>
          <w:t xml:space="preserve">addresses the bellow requirement from </w:t>
        </w:r>
        <w:r w:rsidRPr="00073A25">
          <w:rPr>
            <w:lang w:eastAsia="zh-CN"/>
          </w:rPr>
          <w:t>Key Issue #</w:t>
        </w:r>
        <w:r>
          <w:rPr>
            <w:lang w:eastAsia="zh-CN"/>
          </w:rPr>
          <w:t>3</w:t>
        </w:r>
        <w:r w:rsidRPr="00073A25">
          <w:rPr>
            <w:lang w:eastAsia="zh-CN"/>
          </w:rPr>
          <w:t xml:space="preserve">: </w:t>
        </w:r>
        <w:r w:rsidRPr="00320611">
          <w:rPr>
            <w:lang w:eastAsia="ko-KR"/>
          </w:rPr>
          <w:t>Network Slice Area of Service for services not mapping to existing TAs boundaries, and Temporary network slices</w:t>
        </w:r>
        <w:r>
          <w:rPr>
            <w:lang w:eastAsia="zh-CN"/>
          </w:rPr>
          <w:t>:</w:t>
        </w:r>
      </w:ins>
    </w:p>
    <w:p w14:paraId="5A8F4A59" w14:textId="5D3BE5BE" w:rsidR="00372776" w:rsidRPr="00320611" w:rsidRDefault="00181110">
      <w:pPr>
        <w:pStyle w:val="B1"/>
        <w:rPr>
          <w:ins w:id="4482" w:author="S2-2204783" w:date="2022-05-24T08:40:00Z"/>
        </w:rPr>
        <w:pPrChange w:id="4483" w:author="Rapporteur" w:date="2022-05-24T12:17:00Z">
          <w:pPr>
            <w:pStyle w:val="B1"/>
            <w:ind w:firstLine="0"/>
          </w:pPr>
        </w:pPrChange>
      </w:pPr>
      <w:ins w:id="4484" w:author="Rapporteur" w:date="2022-05-24T12:17:00Z">
        <w:r w:rsidRPr="00181110">
          <w:t>-</w:t>
        </w:r>
        <w:r>
          <w:tab/>
        </w:r>
      </w:ins>
      <w:ins w:id="4485" w:author="S2-2204783" w:date="2022-05-24T08:40:00Z">
        <w:r w:rsidR="00372776" w:rsidRPr="00320611">
          <w:t>The support of services over network slices when the services have Area of Service not matching the existing deployed TA boundaries</w:t>
        </w:r>
      </w:ins>
    </w:p>
    <w:p w14:paraId="4624226E" w14:textId="1F616B78" w:rsidR="00372776" w:rsidRDefault="00372776">
      <w:pPr>
        <w:pStyle w:val="EditorsNote"/>
        <w:rPr>
          <w:ins w:id="4486" w:author="S2-2204783" w:date="2022-05-24T08:40:00Z"/>
        </w:rPr>
        <w:pPrChange w:id="4487" w:author="Rapporteur" w:date="2022-05-24T12:16:00Z">
          <w:pPr>
            <w:pStyle w:val="B2"/>
            <w:ind w:left="0" w:firstLine="0"/>
          </w:pPr>
        </w:pPrChange>
      </w:pPr>
      <w:ins w:id="4488" w:author="S2-2204783" w:date="2022-05-24T08:40:00Z">
        <w:r w:rsidRPr="00181110">
          <w:rPr>
            <w:rPrChange w:id="4489" w:author="Rapporteur" w:date="2022-05-24T12:16:00Z">
              <w:rPr>
                <w:highlight w:val="yellow"/>
              </w:rPr>
            </w:rPrChange>
          </w:rPr>
          <w:t>Editor</w:t>
        </w:r>
        <w:del w:id="4490" w:author="Rapporteur" w:date="2022-05-24T12:16:00Z">
          <w:r w:rsidRPr="00181110" w:rsidDel="00181110">
            <w:rPr>
              <w:rPrChange w:id="4491" w:author="Rapporteur" w:date="2022-05-24T12:16:00Z">
                <w:rPr>
                  <w:highlight w:val="yellow"/>
                </w:rPr>
              </w:rPrChange>
            </w:rPr>
            <w:delText>’</w:delText>
          </w:r>
        </w:del>
      </w:ins>
      <w:ins w:id="4492" w:author="Rapporteur" w:date="2022-05-24T12:16:00Z">
        <w:r w:rsidR="00181110">
          <w:t>'</w:t>
        </w:r>
      </w:ins>
      <w:ins w:id="4493" w:author="S2-2204783" w:date="2022-05-24T08:40:00Z">
        <w:r w:rsidRPr="00181110">
          <w:rPr>
            <w:rPrChange w:id="4494" w:author="Rapporteur" w:date="2022-05-24T12:16:00Z">
              <w:rPr>
                <w:highlight w:val="yellow"/>
              </w:rPr>
            </w:rPrChange>
          </w:rPr>
          <w:t xml:space="preserve">s </w:t>
        </w:r>
        <w:del w:id="4495" w:author="Rapporteur" w:date="2022-05-24T12:16:00Z">
          <w:r w:rsidRPr="00181110" w:rsidDel="00181110">
            <w:rPr>
              <w:rPrChange w:id="4496" w:author="Rapporteur" w:date="2022-05-24T12:16:00Z">
                <w:rPr>
                  <w:highlight w:val="yellow"/>
                </w:rPr>
              </w:rPrChange>
            </w:rPr>
            <w:delText>N</w:delText>
          </w:r>
        </w:del>
      </w:ins>
      <w:ins w:id="4497" w:author="Rapporteur" w:date="2022-05-24T12:16:00Z">
        <w:r w:rsidR="00181110">
          <w:t>n</w:t>
        </w:r>
      </w:ins>
      <w:ins w:id="4498" w:author="S2-2204783" w:date="2022-05-24T08:40:00Z">
        <w:r w:rsidRPr="00181110">
          <w:rPr>
            <w:rPrChange w:id="4499" w:author="Rapporteur" w:date="2022-05-24T12:16:00Z">
              <w:rPr>
                <w:highlight w:val="yellow"/>
              </w:rPr>
            </w:rPrChange>
          </w:rPr>
          <w:t>ote:</w:t>
        </w:r>
        <w:del w:id="4500" w:author="Rapporteur" w:date="2022-05-24T12:16:00Z">
          <w:r w:rsidRPr="00181110" w:rsidDel="00181110">
            <w:rPr>
              <w:rPrChange w:id="4501" w:author="Rapporteur" w:date="2022-05-24T12:16:00Z">
                <w:rPr>
                  <w:highlight w:val="yellow"/>
                </w:rPr>
              </w:rPrChange>
            </w:rPr>
            <w:delText xml:space="preserve"> </w:delText>
          </w:r>
        </w:del>
      </w:ins>
      <w:ins w:id="4502" w:author="Rapporteur" w:date="2022-05-24T12:16:00Z">
        <w:r w:rsidR="00181110">
          <w:tab/>
        </w:r>
      </w:ins>
      <w:ins w:id="4503" w:author="S2-2204783" w:date="2022-05-24T08:40:00Z">
        <w:r w:rsidRPr="00181110">
          <w:rPr>
            <w:rPrChange w:id="4504" w:author="Rapporteur" w:date="2022-05-24T12:16:00Z">
              <w:rPr>
                <w:highlight w:val="yellow"/>
              </w:rPr>
            </w:rPrChange>
          </w:rPr>
          <w:t>It is FFS how this solution answers KI#3</w:t>
        </w:r>
      </w:ins>
    </w:p>
    <w:p w14:paraId="7349B797" w14:textId="49EFD9CE" w:rsidR="00372776" w:rsidDel="00FD2800" w:rsidRDefault="00372776" w:rsidP="00372776">
      <w:pPr>
        <w:pStyle w:val="B2"/>
        <w:ind w:left="0" w:firstLine="0"/>
        <w:rPr>
          <w:ins w:id="4505" w:author="S2-2204783" w:date="2022-05-24T08:40:00Z"/>
          <w:del w:id="4506" w:author="Rapporteur" w:date="2022-05-24T12:17:00Z"/>
          <w:lang w:eastAsia="zh-CN"/>
        </w:rPr>
      </w:pPr>
    </w:p>
    <w:p w14:paraId="6E150FB1" w14:textId="546C1422" w:rsidR="00372776" w:rsidRPr="003B198D" w:rsidRDefault="00372776">
      <w:pPr>
        <w:pStyle w:val="31"/>
        <w:rPr>
          <w:ins w:id="4507" w:author="S2-2204783" w:date="2022-05-24T08:40:00Z"/>
          <w:lang w:eastAsia="ja-JP"/>
        </w:rPr>
        <w:pPrChange w:id="4508" w:author="Rapporteur" w:date="2022-05-25T08:38:00Z">
          <w:pPr>
            <w:keepNext/>
            <w:keepLines/>
            <w:overflowPunct w:val="0"/>
            <w:autoSpaceDE w:val="0"/>
            <w:autoSpaceDN w:val="0"/>
            <w:adjustRightInd w:val="0"/>
            <w:spacing w:before="120"/>
            <w:ind w:left="1134" w:hanging="1134"/>
            <w:textAlignment w:val="baseline"/>
            <w:outlineLvl w:val="2"/>
          </w:pPr>
        </w:pPrChange>
      </w:pPr>
      <w:bookmarkStart w:id="4509" w:name="_Toc104789100"/>
      <w:ins w:id="4510" w:author="S2-2204783" w:date="2022-05-24T08:40:00Z">
        <w:r w:rsidRPr="003B198D">
          <w:rPr>
            <w:lang w:eastAsia="ja-JP"/>
          </w:rPr>
          <w:t>6.</w:t>
        </w:r>
        <w:del w:id="4511" w:author="Rapporteur" w:date="2022-05-24T12:17:00Z">
          <w:r w:rsidRPr="003B198D" w:rsidDel="00FD2800">
            <w:rPr>
              <w:rFonts w:hint="eastAsia"/>
              <w:lang w:eastAsia="ja-JP"/>
            </w:rPr>
            <w:delText>X</w:delText>
          </w:r>
        </w:del>
      </w:ins>
      <w:ins w:id="4512" w:author="Rapporteur" w:date="2022-05-24T12:17:00Z">
        <w:r w:rsidR="00FD2800">
          <w:rPr>
            <w:lang w:eastAsia="ja-JP"/>
          </w:rPr>
          <w:t>23</w:t>
        </w:r>
      </w:ins>
      <w:ins w:id="4513" w:author="S2-2204783" w:date="2022-05-24T08:40:00Z">
        <w:r w:rsidRPr="003B198D">
          <w:rPr>
            <w:lang w:eastAsia="ja-JP"/>
          </w:rPr>
          <w:t>.</w:t>
        </w:r>
        <w:r>
          <w:rPr>
            <w:lang w:eastAsia="ja-JP"/>
          </w:rPr>
          <w:t>2</w:t>
        </w:r>
        <w:r w:rsidRPr="003B198D">
          <w:rPr>
            <w:rFonts w:hint="eastAsia"/>
            <w:lang w:eastAsia="ja-JP"/>
          </w:rPr>
          <w:tab/>
        </w:r>
        <w:r>
          <w:rPr>
            <w:lang w:eastAsia="ja-JP"/>
          </w:rPr>
          <w:t>Functional description</w:t>
        </w:r>
        <w:bookmarkEnd w:id="4509"/>
      </w:ins>
    </w:p>
    <w:p w14:paraId="3907F29C" w14:textId="0DF85F61" w:rsidR="00372776" w:rsidRDefault="00372776" w:rsidP="00372776">
      <w:pPr>
        <w:rPr>
          <w:ins w:id="4514" w:author="S2-2204783" w:date="2022-05-24T08:40:00Z"/>
          <w:lang w:val="en-IN" w:eastAsia="zh-CN"/>
        </w:rPr>
      </w:pPr>
      <w:ins w:id="4515" w:author="S2-2204783" w:date="2022-05-24T08:40:00Z">
        <w:r>
          <w:rPr>
            <w:lang w:val="en-IN" w:eastAsia="zh-CN"/>
          </w:rPr>
          <w:t>The solution allows for UE registration for a network slice which is not homogeneously supported in all of the TAs of the RA. Such a network slice is called conditional network slice as the UE can request a service on it only when this network slice is supported by the network in the UE’s location. When a UE supporting registration to a conditional network slice feature initiates the registration procedure, the UE shall indicate its support for registration for a conditional network slices feature. Then the AMF may allocate to the UE a RA where not all of the requested by the UE network slices are homogeneously supported. The network slices that are supported homogeneously in the UE’s RA (i.e. in all TAs of the RA) are included in the Allowed NSSAI for the UE while the network slices that are not supported in all the TAs of the RA are included in a new Conditional NSSAI parameter for the UE. The UE is allowed to initiate a service on a conditional S-NSSAI only when the UE is in a location where the conditional S-NSSAI is supported. During the UE registration the network provides for each conditional S-NSSAI a list of TAs where the conditional S-NSSAI is supported.</w:t>
        </w:r>
      </w:ins>
    </w:p>
    <w:p w14:paraId="00F32783" w14:textId="1121A3A6" w:rsidR="00372776" w:rsidRPr="005C54DD" w:rsidRDefault="00372776">
      <w:pPr>
        <w:pStyle w:val="EditorsNote"/>
        <w:rPr>
          <w:ins w:id="4516" w:author="S2-2204783" w:date="2022-05-24T08:40:00Z"/>
        </w:rPr>
        <w:pPrChange w:id="4517" w:author="Rapporteur" w:date="2022-05-24T12:18:00Z">
          <w:pPr/>
        </w:pPrChange>
      </w:pPr>
      <w:ins w:id="4518" w:author="S2-2204783" w:date="2022-05-24T08:40:00Z">
        <w:r w:rsidRPr="00FD2800">
          <w:rPr>
            <w:rPrChange w:id="4519" w:author="Rapporteur" w:date="2022-05-24T12:18:00Z">
              <w:rPr>
                <w:highlight w:val="yellow"/>
              </w:rPr>
            </w:rPrChange>
          </w:rPr>
          <w:t>Editor</w:t>
        </w:r>
        <w:del w:id="4520" w:author="Rapporteur" w:date="2022-05-24T12:18:00Z">
          <w:r w:rsidRPr="00FD2800" w:rsidDel="00FD2800">
            <w:rPr>
              <w:rPrChange w:id="4521" w:author="Rapporteur" w:date="2022-05-24T12:18:00Z">
                <w:rPr>
                  <w:highlight w:val="yellow"/>
                </w:rPr>
              </w:rPrChange>
            </w:rPr>
            <w:delText>’</w:delText>
          </w:r>
        </w:del>
      </w:ins>
      <w:ins w:id="4522" w:author="Rapporteur" w:date="2022-05-24T12:18:00Z">
        <w:r w:rsidR="00FD2800">
          <w:t>'</w:t>
        </w:r>
      </w:ins>
      <w:ins w:id="4523" w:author="S2-2204783" w:date="2022-05-24T08:40:00Z">
        <w:r w:rsidRPr="00FD2800">
          <w:rPr>
            <w:rPrChange w:id="4524" w:author="Rapporteur" w:date="2022-05-24T12:18:00Z">
              <w:rPr>
                <w:highlight w:val="yellow"/>
              </w:rPr>
            </w:rPrChange>
          </w:rPr>
          <w:t xml:space="preserve">s </w:t>
        </w:r>
        <w:del w:id="4525" w:author="Rapporteur" w:date="2022-05-24T12:18:00Z">
          <w:r w:rsidRPr="00FD2800" w:rsidDel="00FD2800">
            <w:rPr>
              <w:rPrChange w:id="4526" w:author="Rapporteur" w:date="2022-05-24T12:18:00Z">
                <w:rPr>
                  <w:highlight w:val="yellow"/>
                </w:rPr>
              </w:rPrChange>
            </w:rPr>
            <w:delText>N</w:delText>
          </w:r>
        </w:del>
      </w:ins>
      <w:ins w:id="4527" w:author="Rapporteur" w:date="2022-05-24T12:18:00Z">
        <w:r w:rsidR="00FD2800">
          <w:t>n</w:t>
        </w:r>
      </w:ins>
      <w:ins w:id="4528" w:author="S2-2204783" w:date="2022-05-24T08:40:00Z">
        <w:r w:rsidRPr="00FD2800">
          <w:rPr>
            <w:rPrChange w:id="4529" w:author="Rapporteur" w:date="2022-05-24T12:18:00Z">
              <w:rPr>
                <w:highlight w:val="yellow"/>
              </w:rPr>
            </w:rPrChange>
          </w:rPr>
          <w:t>ote:</w:t>
        </w:r>
        <w:del w:id="4530" w:author="Rapporteur" w:date="2022-05-24T12:18:00Z">
          <w:r w:rsidRPr="00FD2800" w:rsidDel="00A72143">
            <w:rPr>
              <w:rPrChange w:id="4531" w:author="Rapporteur" w:date="2022-05-24T12:18:00Z">
                <w:rPr>
                  <w:highlight w:val="yellow"/>
                </w:rPr>
              </w:rPrChange>
            </w:rPr>
            <w:delText xml:space="preserve"> </w:delText>
          </w:r>
        </w:del>
      </w:ins>
      <w:ins w:id="4532" w:author="Rapporteur" w:date="2022-05-24T12:18:00Z">
        <w:r w:rsidR="00A72143">
          <w:tab/>
        </w:r>
      </w:ins>
      <w:ins w:id="4533" w:author="S2-2204783" w:date="2022-05-24T08:40:00Z">
        <w:r w:rsidRPr="00FD2800">
          <w:rPr>
            <w:rPrChange w:id="4534" w:author="Rapporteur" w:date="2022-05-24T12:18:00Z">
              <w:rPr>
                <w:highlight w:val="yellow"/>
              </w:rPr>
            </w:rPrChange>
          </w:rPr>
          <w:t>The impacts on the 5GS due to using S-NSSAIs not in Allowed NSSAI for PDU Sessions is FFS</w:t>
        </w:r>
        <w:r w:rsidRPr="005C54DD">
          <w:t>.</w:t>
        </w:r>
      </w:ins>
    </w:p>
    <w:p w14:paraId="0B3F8218" w14:textId="74AA8690" w:rsidR="00372776" w:rsidRDefault="00372776">
      <w:pPr>
        <w:pStyle w:val="EditorsNote"/>
        <w:rPr>
          <w:ins w:id="4535" w:author="S2-2204783" w:date="2022-05-24T08:40:00Z"/>
        </w:rPr>
        <w:pPrChange w:id="4536" w:author="Rapporteur" w:date="2022-05-24T12:18:00Z">
          <w:pPr/>
        </w:pPrChange>
      </w:pPr>
      <w:ins w:id="4537" w:author="S2-2204783" w:date="2022-05-24T08:40:00Z">
        <w:r w:rsidRPr="00FD2800">
          <w:rPr>
            <w:rPrChange w:id="4538" w:author="Rapporteur" w:date="2022-05-24T12:18:00Z">
              <w:rPr>
                <w:highlight w:val="yellow"/>
              </w:rPr>
            </w:rPrChange>
          </w:rPr>
          <w:t>Editor</w:t>
        </w:r>
        <w:del w:id="4539" w:author="Rapporteur" w:date="2022-05-24T12:18:00Z">
          <w:r w:rsidRPr="00FD2800" w:rsidDel="00FD2800">
            <w:rPr>
              <w:rPrChange w:id="4540" w:author="Rapporteur" w:date="2022-05-24T12:18:00Z">
                <w:rPr>
                  <w:highlight w:val="yellow"/>
                </w:rPr>
              </w:rPrChange>
            </w:rPr>
            <w:delText>’</w:delText>
          </w:r>
        </w:del>
      </w:ins>
      <w:ins w:id="4541" w:author="Rapporteur" w:date="2022-05-24T12:18:00Z">
        <w:r w:rsidR="00FD2800">
          <w:t>'</w:t>
        </w:r>
      </w:ins>
      <w:ins w:id="4542" w:author="S2-2204783" w:date="2022-05-24T08:40:00Z">
        <w:r w:rsidRPr="00FD2800">
          <w:rPr>
            <w:rPrChange w:id="4543" w:author="Rapporteur" w:date="2022-05-24T12:18:00Z">
              <w:rPr>
                <w:highlight w:val="yellow"/>
              </w:rPr>
            </w:rPrChange>
          </w:rPr>
          <w:t xml:space="preserve">s </w:t>
        </w:r>
        <w:del w:id="4544" w:author="Rapporteur" w:date="2022-05-24T12:18:00Z">
          <w:r w:rsidRPr="00FD2800" w:rsidDel="00FD2800">
            <w:rPr>
              <w:rPrChange w:id="4545" w:author="Rapporteur" w:date="2022-05-24T12:18:00Z">
                <w:rPr>
                  <w:highlight w:val="yellow"/>
                </w:rPr>
              </w:rPrChange>
            </w:rPr>
            <w:delText>N</w:delText>
          </w:r>
        </w:del>
      </w:ins>
      <w:ins w:id="4546" w:author="Rapporteur" w:date="2022-05-24T12:18:00Z">
        <w:r w:rsidR="00FD2800">
          <w:t>n</w:t>
        </w:r>
      </w:ins>
      <w:ins w:id="4547" w:author="S2-2204783" w:date="2022-05-24T08:40:00Z">
        <w:r w:rsidRPr="00FD2800">
          <w:rPr>
            <w:rPrChange w:id="4548" w:author="Rapporteur" w:date="2022-05-24T12:18:00Z">
              <w:rPr>
                <w:highlight w:val="yellow"/>
              </w:rPr>
            </w:rPrChange>
          </w:rPr>
          <w:t>ote:</w:t>
        </w:r>
        <w:del w:id="4549" w:author="Rapporteur" w:date="2022-05-24T12:18:00Z">
          <w:r w:rsidRPr="00FD2800" w:rsidDel="00A72143">
            <w:rPr>
              <w:rPrChange w:id="4550" w:author="Rapporteur" w:date="2022-05-24T12:18:00Z">
                <w:rPr>
                  <w:highlight w:val="yellow"/>
                </w:rPr>
              </w:rPrChange>
            </w:rPr>
            <w:delText xml:space="preserve"> </w:delText>
          </w:r>
        </w:del>
      </w:ins>
      <w:ins w:id="4551" w:author="Rapporteur" w:date="2022-05-24T12:18:00Z">
        <w:r w:rsidR="00A72143">
          <w:tab/>
        </w:r>
      </w:ins>
      <w:ins w:id="4552" w:author="S2-2204783" w:date="2022-05-24T08:40:00Z">
        <w:r w:rsidRPr="00FD2800">
          <w:rPr>
            <w:rPrChange w:id="4553" w:author="Rapporteur" w:date="2022-05-24T12:18:00Z">
              <w:rPr>
                <w:highlight w:val="yellow"/>
              </w:rPr>
            </w:rPrChange>
          </w:rPr>
          <w:t>What happens when the UE moves to the TA not supporting the S-NSSAI is FFS</w:t>
        </w:r>
        <w:r w:rsidRPr="005C54DD">
          <w:t>.</w:t>
        </w:r>
      </w:ins>
    </w:p>
    <w:p w14:paraId="1E6E7A5C" w14:textId="514D2F4C" w:rsidR="00372776" w:rsidDel="00FD2800" w:rsidRDefault="00372776" w:rsidP="00372776">
      <w:pPr>
        <w:rPr>
          <w:ins w:id="4554" w:author="S2-2204783" w:date="2022-05-24T08:40:00Z"/>
          <w:del w:id="4555" w:author="Rapporteur" w:date="2022-05-24T12:18:00Z"/>
          <w:lang w:val="en-IN" w:eastAsia="zh-CN"/>
        </w:rPr>
      </w:pPr>
    </w:p>
    <w:p w14:paraId="0F58DDC6" w14:textId="42571645" w:rsidR="00372776" w:rsidRDefault="00372776">
      <w:pPr>
        <w:pStyle w:val="31"/>
        <w:rPr>
          <w:ins w:id="4556" w:author="S2-2204783" w:date="2022-05-24T08:40:00Z"/>
          <w:lang w:eastAsia="ja-JP"/>
        </w:rPr>
        <w:pPrChange w:id="4557" w:author="Rapporteur" w:date="2022-05-25T08:38:00Z">
          <w:pPr>
            <w:keepNext/>
            <w:keepLines/>
            <w:overflowPunct w:val="0"/>
            <w:autoSpaceDE w:val="0"/>
            <w:autoSpaceDN w:val="0"/>
            <w:adjustRightInd w:val="0"/>
            <w:spacing w:before="120"/>
            <w:ind w:left="1134" w:hanging="1134"/>
            <w:textAlignment w:val="baseline"/>
            <w:outlineLvl w:val="2"/>
          </w:pPr>
        </w:pPrChange>
      </w:pPr>
      <w:bookmarkStart w:id="4558" w:name="_Toc104789101"/>
      <w:ins w:id="4559" w:author="S2-2204783" w:date="2022-05-24T08:40:00Z">
        <w:r w:rsidRPr="001139A7">
          <w:rPr>
            <w:lang w:eastAsia="ja-JP"/>
          </w:rPr>
          <w:t>6.</w:t>
        </w:r>
        <w:del w:id="4560" w:author="Rapporteur" w:date="2022-05-24T12:19:00Z">
          <w:r w:rsidRPr="001139A7" w:rsidDel="00145CF4">
            <w:rPr>
              <w:lang w:eastAsia="ja-JP"/>
            </w:rPr>
            <w:delText>X</w:delText>
          </w:r>
        </w:del>
      </w:ins>
      <w:ins w:id="4561" w:author="Rapporteur" w:date="2022-05-24T12:19:00Z">
        <w:r w:rsidR="00145CF4">
          <w:rPr>
            <w:lang w:eastAsia="ja-JP"/>
          </w:rPr>
          <w:t>23</w:t>
        </w:r>
      </w:ins>
      <w:ins w:id="4562" w:author="S2-2204783" w:date="2022-05-24T08:40:00Z">
        <w:r w:rsidRPr="001139A7">
          <w:rPr>
            <w:lang w:eastAsia="ja-JP"/>
          </w:rPr>
          <w:t>.</w:t>
        </w:r>
        <w:r>
          <w:rPr>
            <w:lang w:eastAsia="ja-JP"/>
          </w:rPr>
          <w:t>3</w:t>
        </w:r>
        <w:r w:rsidRPr="001139A7">
          <w:rPr>
            <w:lang w:eastAsia="ja-JP"/>
          </w:rPr>
          <w:tab/>
          <w:t>Procedures</w:t>
        </w:r>
        <w:bookmarkEnd w:id="4558"/>
      </w:ins>
    </w:p>
    <w:p w14:paraId="5F40B58E" w14:textId="48096849" w:rsidR="00372776" w:rsidDel="00145CF4" w:rsidRDefault="00372776" w:rsidP="00372776">
      <w:pPr>
        <w:keepNext/>
        <w:keepLines/>
        <w:overflowPunct w:val="0"/>
        <w:autoSpaceDE w:val="0"/>
        <w:autoSpaceDN w:val="0"/>
        <w:adjustRightInd w:val="0"/>
        <w:spacing w:before="120"/>
        <w:ind w:left="1134" w:hanging="1134"/>
        <w:textAlignment w:val="baseline"/>
        <w:outlineLvl w:val="2"/>
        <w:rPr>
          <w:ins w:id="4563" w:author="S2-2204783" w:date="2022-05-24T08:40:00Z"/>
          <w:del w:id="4564" w:author="Rapporteur" w:date="2022-05-24T12:18:00Z"/>
          <w:rFonts w:ascii="Arial" w:eastAsia="Times New Roman" w:hAnsi="Arial"/>
          <w:sz w:val="28"/>
          <w:lang w:eastAsia="ja-JP"/>
        </w:rPr>
      </w:pPr>
    </w:p>
    <w:p w14:paraId="5081E8C1" w14:textId="1E3872B0" w:rsidR="00372776" w:rsidRDefault="00372776">
      <w:pPr>
        <w:pStyle w:val="TH"/>
        <w:rPr>
          <w:ins w:id="4565" w:author="S2-2204783" w:date="2022-05-24T08:40:00Z"/>
          <w:sz w:val="28"/>
          <w:lang w:eastAsia="ja-JP"/>
        </w:rPr>
        <w:pPrChange w:id="4566" w:author="Rapporteur" w:date="2022-05-24T12:19:00Z">
          <w:pPr>
            <w:keepNext/>
            <w:keepLines/>
            <w:overflowPunct w:val="0"/>
            <w:autoSpaceDE w:val="0"/>
            <w:autoSpaceDN w:val="0"/>
            <w:adjustRightInd w:val="0"/>
            <w:spacing w:before="120"/>
            <w:ind w:left="1134" w:hanging="1134"/>
            <w:textAlignment w:val="baseline"/>
            <w:outlineLvl w:val="2"/>
          </w:pPr>
        </w:pPrChange>
      </w:pPr>
      <w:ins w:id="4567" w:author="S2-2204783" w:date="2022-05-24T08:40:00Z">
        <w:r w:rsidRPr="00D77450">
          <w:rPr>
            <w:noProof/>
            <w:lang w:val="en-US" w:eastAsia="ko-KR"/>
          </w:rPr>
          <w:drawing>
            <wp:inline distT="0" distB="0" distL="0" distR="0" wp14:anchorId="4BB92AA3" wp14:editId="02309E60">
              <wp:extent cx="6115685" cy="2874010"/>
              <wp:effectExtent l="0" t="0" r="0" b="254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15685" cy="2874010"/>
                      </a:xfrm>
                      <a:prstGeom prst="rect">
                        <a:avLst/>
                      </a:prstGeom>
                      <a:noFill/>
                      <a:ln>
                        <a:noFill/>
                      </a:ln>
                    </pic:spPr>
                  </pic:pic>
                </a:graphicData>
              </a:graphic>
            </wp:inline>
          </w:drawing>
        </w:r>
      </w:ins>
    </w:p>
    <w:p w14:paraId="22CB264E" w14:textId="071601FB" w:rsidR="00372776" w:rsidRPr="00171CE2" w:rsidRDefault="00372776">
      <w:pPr>
        <w:pStyle w:val="TF"/>
        <w:rPr>
          <w:ins w:id="4568" w:author="S2-2204783" w:date="2022-05-24T08:40:00Z"/>
        </w:rPr>
        <w:pPrChange w:id="4569" w:author="Rapporteur" w:date="2022-05-24T12:19:00Z">
          <w:pPr>
            <w:pStyle w:val="TF"/>
            <w:ind w:left="1704" w:firstLine="284"/>
            <w:jc w:val="both"/>
          </w:pPr>
        </w:pPrChange>
      </w:pPr>
      <w:ins w:id="4570" w:author="S2-2204783" w:date="2022-05-24T08:40:00Z">
        <w:r w:rsidRPr="00171CE2">
          <w:t>Figure 6.</w:t>
        </w:r>
        <w:del w:id="4571" w:author="Rapporteur" w:date="2022-05-24T12:19:00Z">
          <w:r w:rsidRPr="00171CE2" w:rsidDel="00145CF4">
            <w:delText>X</w:delText>
          </w:r>
        </w:del>
      </w:ins>
      <w:ins w:id="4572" w:author="Rapporteur" w:date="2022-05-24T12:19:00Z">
        <w:r w:rsidR="00145CF4">
          <w:t>23</w:t>
        </w:r>
      </w:ins>
      <w:ins w:id="4573" w:author="S2-2204783" w:date="2022-05-24T08:40:00Z">
        <w:r w:rsidRPr="00171CE2">
          <w:t>.3</w:t>
        </w:r>
      </w:ins>
      <w:ins w:id="4574" w:author="Rapporteur" w:date="2022-05-24T12:19:00Z">
        <w:r w:rsidR="00145CF4">
          <w:t>-1</w:t>
        </w:r>
      </w:ins>
      <w:ins w:id="4575" w:author="S2-2204783" w:date="2022-05-24T08:40:00Z">
        <w:r w:rsidRPr="00171CE2">
          <w:t xml:space="preserve">: </w:t>
        </w:r>
        <w:r>
          <w:t>UE registration for conditional network slices</w:t>
        </w:r>
      </w:ins>
    </w:p>
    <w:p w14:paraId="66895148" w14:textId="69724BDF" w:rsidR="00372776" w:rsidRDefault="005C54DD">
      <w:pPr>
        <w:pStyle w:val="B1"/>
        <w:rPr>
          <w:ins w:id="4576" w:author="S2-2204783" w:date="2022-05-24T08:40:00Z"/>
        </w:rPr>
        <w:pPrChange w:id="4577" w:author="Rapporteur" w:date="2022-05-24T14:00:00Z">
          <w:pPr>
            <w:pStyle w:val="ac"/>
            <w:numPr>
              <w:numId w:val="51"/>
            </w:numPr>
            <w:tabs>
              <w:tab w:val="num" w:pos="360"/>
              <w:tab w:val="num" w:pos="720"/>
            </w:tabs>
            <w:overflowPunct/>
            <w:autoSpaceDE/>
            <w:autoSpaceDN/>
            <w:adjustRightInd/>
            <w:spacing w:after="200" w:line="276" w:lineRule="auto"/>
            <w:ind w:leftChars="0" w:left="720" w:hanging="720"/>
            <w:contextualSpacing/>
            <w:textAlignment w:val="auto"/>
          </w:pPr>
        </w:pPrChange>
      </w:pPr>
      <w:ins w:id="4578" w:author="Rapporteur" w:date="2022-05-24T14:00:00Z">
        <w:r>
          <w:t>1.</w:t>
        </w:r>
        <w:r>
          <w:tab/>
        </w:r>
      </w:ins>
      <w:ins w:id="4579" w:author="S2-2204783" w:date="2022-05-24T08:40:00Z">
        <w:r w:rsidR="00372776" w:rsidRPr="00171CE2">
          <w:t>A UE re</w:t>
        </w:r>
        <w:r w:rsidR="00372776">
          <w:t xml:space="preserve">quests registration for </w:t>
        </w:r>
        <w:r w:rsidR="00372776" w:rsidRPr="00171CE2">
          <w:t>S-NSSAI-1</w:t>
        </w:r>
        <w:r w:rsidR="00372776">
          <w:t xml:space="preserve">, </w:t>
        </w:r>
        <w:r w:rsidR="00372776" w:rsidRPr="00171CE2">
          <w:t xml:space="preserve">S-NSSAI-2 </w:t>
        </w:r>
        <w:r w:rsidR="00372776">
          <w:t>and S-NSSAI-3. If the UE supports the registration for conditional network slice feature, the</w:t>
        </w:r>
        <w:r w:rsidR="00372776">
          <w:lastRenderedPageBreak/>
          <w:t xml:space="preserve"> UE shall indicate in the Registration Request message its support for conditional network slices.</w:t>
        </w:r>
      </w:ins>
    </w:p>
    <w:p w14:paraId="3D0013EB" w14:textId="4BE2807B" w:rsidR="00372776" w:rsidRDefault="005C54DD">
      <w:pPr>
        <w:pStyle w:val="B1"/>
        <w:rPr>
          <w:ins w:id="4580" w:author="S2-2204783" w:date="2022-05-24T08:40:00Z"/>
        </w:rPr>
        <w:pPrChange w:id="4581" w:author="Rapporteur" w:date="2022-05-24T14:00:00Z">
          <w:pPr>
            <w:pStyle w:val="ac"/>
            <w:numPr>
              <w:numId w:val="51"/>
            </w:numPr>
            <w:tabs>
              <w:tab w:val="num" w:pos="360"/>
              <w:tab w:val="num" w:pos="720"/>
            </w:tabs>
            <w:overflowPunct/>
            <w:autoSpaceDE/>
            <w:autoSpaceDN/>
            <w:adjustRightInd/>
            <w:spacing w:after="200" w:line="276" w:lineRule="auto"/>
            <w:ind w:leftChars="0" w:left="720" w:hanging="720"/>
            <w:contextualSpacing/>
            <w:textAlignment w:val="auto"/>
          </w:pPr>
        </w:pPrChange>
      </w:pPr>
      <w:ins w:id="4582" w:author="Rapporteur" w:date="2022-05-24T14:01:00Z">
        <w:r>
          <w:t>2.</w:t>
        </w:r>
        <w:r>
          <w:tab/>
        </w:r>
      </w:ins>
      <w:ins w:id="4583" w:author="S2-2204783" w:date="2022-05-24T08:40:00Z">
        <w:r w:rsidR="00372776">
          <w:t>The UE registration procedure continues as per clause</w:t>
        </w:r>
        <w:del w:id="4584" w:author="Rapporteur" w:date="2022-05-24T14:01:00Z">
          <w:r w:rsidR="00372776" w:rsidDel="005C54DD">
            <w:delText xml:space="preserve"> </w:delText>
          </w:r>
        </w:del>
      </w:ins>
      <w:ins w:id="4585" w:author="Rapporteur" w:date="2022-05-24T14:01:00Z">
        <w:r>
          <w:rPr>
            <w:lang w:val="en-US"/>
          </w:rPr>
          <w:t> </w:t>
        </w:r>
      </w:ins>
      <w:ins w:id="4586" w:author="S2-2204783" w:date="2022-05-24T08:40:00Z">
        <w:r w:rsidR="00372776">
          <w:t>4.2.2.2.2 in the TS</w:t>
        </w:r>
      </w:ins>
      <w:ins w:id="4587" w:author="Rapporteur" w:date="2022-05-24T14:01:00Z">
        <w:r>
          <w:rPr>
            <w:lang w:val="en-US"/>
          </w:rPr>
          <w:t> </w:t>
        </w:r>
      </w:ins>
      <w:ins w:id="4588" w:author="S2-2204783" w:date="2022-05-24T08:40:00Z">
        <w:r w:rsidR="00372776">
          <w:t>23.502</w:t>
        </w:r>
      </w:ins>
      <w:ins w:id="4589" w:author="Rapporteur" w:date="2022-05-24T14:01:00Z">
        <w:r>
          <w:rPr>
            <w:lang w:val="en-US"/>
          </w:rPr>
          <w:t> </w:t>
        </w:r>
      </w:ins>
      <w:ins w:id="4590" w:author="S2-2204783" w:date="2022-05-24T08:40:00Z">
        <w:r w:rsidR="00372776">
          <w:t>[5].</w:t>
        </w:r>
      </w:ins>
    </w:p>
    <w:p w14:paraId="4708F344" w14:textId="58BBCF23" w:rsidR="00372776" w:rsidRPr="004872F1" w:rsidRDefault="005C54DD">
      <w:pPr>
        <w:pStyle w:val="B1"/>
        <w:rPr>
          <w:ins w:id="4591" w:author="S2-2204783" w:date="2022-05-24T08:40:00Z"/>
        </w:rPr>
        <w:pPrChange w:id="4592" w:author="Rapporteur" w:date="2022-05-24T14:00:00Z">
          <w:pPr>
            <w:pStyle w:val="ac"/>
            <w:numPr>
              <w:numId w:val="51"/>
            </w:numPr>
            <w:tabs>
              <w:tab w:val="num" w:pos="360"/>
              <w:tab w:val="num" w:pos="720"/>
            </w:tabs>
            <w:overflowPunct/>
            <w:autoSpaceDE/>
            <w:autoSpaceDN/>
            <w:adjustRightInd/>
            <w:spacing w:after="200" w:line="276" w:lineRule="auto"/>
            <w:ind w:leftChars="0" w:left="720" w:hanging="720"/>
            <w:contextualSpacing/>
            <w:textAlignment w:val="auto"/>
          </w:pPr>
        </w:pPrChange>
      </w:pPr>
      <w:ins w:id="4593" w:author="Rapporteur" w:date="2022-05-24T14:01:00Z">
        <w:r>
          <w:t>3.</w:t>
        </w:r>
        <w:r>
          <w:tab/>
        </w:r>
      </w:ins>
      <w:ins w:id="4594" w:author="S2-2204783" w:date="2022-05-24T08:40:00Z">
        <w:r w:rsidR="00372776" w:rsidRPr="004872F1">
          <w:t xml:space="preserve">If the UE indicated support for conditional S-NSSAI, the AMF may </w:t>
        </w:r>
        <w:r w:rsidR="00372776">
          <w:t>assign the UE a RA where not all of the requested by the UE network slices are supported. For example, the AMF may register the UE for a RA where S-NSSAI-1 and S-NSSAI-2 are supported homogeneously in all TAs of the RA and S-NSSAI-3 is supported only in one or limited number of TAs of the RA. In this case the AMF includes the network slices S-NSSAI-1 and S-NSSAI-2 in the Allowed NSSAI for the UE and includes the S-NSSAI-3 in the Conditional NSSAI for the UE. Optionally, the AMF may provide to the UE a list of TAs where the conditional S-NSSAI is supported.</w:t>
        </w:r>
      </w:ins>
    </w:p>
    <w:p w14:paraId="3D6949D3" w14:textId="40876BA5" w:rsidR="00372776" w:rsidRDefault="00372776">
      <w:pPr>
        <w:pStyle w:val="B1"/>
        <w:rPr>
          <w:ins w:id="4595" w:author="S2-2204783" w:date="2022-05-24T08:40:00Z"/>
        </w:rPr>
        <w:pPrChange w:id="4596" w:author="Rapporteur" w:date="2022-05-24T14:00:00Z">
          <w:pPr>
            <w:pStyle w:val="ac"/>
            <w:numPr>
              <w:numId w:val="51"/>
            </w:numPr>
            <w:tabs>
              <w:tab w:val="num" w:pos="360"/>
              <w:tab w:val="num" w:pos="720"/>
            </w:tabs>
            <w:overflowPunct/>
            <w:autoSpaceDE/>
            <w:autoSpaceDN/>
            <w:adjustRightInd/>
            <w:spacing w:after="200" w:line="276" w:lineRule="auto"/>
            <w:ind w:leftChars="0" w:left="720" w:hanging="720"/>
            <w:contextualSpacing/>
            <w:textAlignment w:val="auto"/>
          </w:pPr>
        </w:pPrChange>
      </w:pPr>
      <w:ins w:id="4597" w:author="S2-2204783" w:date="2022-05-24T08:40:00Z">
        <w:del w:id="4598" w:author="Rapporteur" w:date="2022-05-24T14:01:00Z">
          <w:r w:rsidDel="005C54DD">
            <w:delText>The A</w:delText>
          </w:r>
        </w:del>
      </w:ins>
      <w:ins w:id="4599" w:author="Rapporteur" w:date="2022-05-24T14:01:00Z">
        <w:r w:rsidR="005C54DD">
          <w:t>4.</w:t>
        </w:r>
        <w:r w:rsidR="005C54DD">
          <w:tab/>
        </w:r>
      </w:ins>
      <w:ins w:id="4600" w:author="S2-2204783" w:date="2022-05-24T08:40:00Z">
        <w:r>
          <w:t>MF confirms the UE registration with Registration Accept message in which the AMF includes the Allowed NSSAI parameter, the new Conditional NSSAI parameter and optionally a list of TA(s) per each conditional S-NSSAI where the conditional S-NSSAI is supported.</w:t>
        </w:r>
      </w:ins>
    </w:p>
    <w:p w14:paraId="0B42007E" w14:textId="4B67C0F4" w:rsidR="00372776" w:rsidDel="005C54DD" w:rsidRDefault="005C54DD">
      <w:pPr>
        <w:pStyle w:val="B1"/>
        <w:rPr>
          <w:ins w:id="4601" w:author="S2-2204783" w:date="2022-05-24T08:40:00Z"/>
          <w:del w:id="4602" w:author="Rapporteur" w:date="2022-05-24T14:02:00Z"/>
        </w:rPr>
        <w:pPrChange w:id="4603" w:author="Rapporteur" w:date="2022-05-24T14:02:00Z">
          <w:pPr>
            <w:pStyle w:val="ac"/>
            <w:numPr>
              <w:numId w:val="51"/>
            </w:numPr>
            <w:tabs>
              <w:tab w:val="num" w:pos="360"/>
              <w:tab w:val="num" w:pos="720"/>
            </w:tabs>
            <w:overflowPunct/>
            <w:autoSpaceDE/>
            <w:autoSpaceDN/>
            <w:adjustRightInd/>
            <w:spacing w:after="200" w:line="276" w:lineRule="auto"/>
            <w:ind w:leftChars="0" w:left="720" w:hanging="720"/>
            <w:contextualSpacing/>
            <w:textAlignment w:val="auto"/>
          </w:pPr>
        </w:pPrChange>
      </w:pPr>
      <w:ins w:id="4604" w:author="Rapporteur" w:date="2022-05-24T14:01:00Z">
        <w:r>
          <w:t>5.</w:t>
        </w:r>
        <w:r>
          <w:tab/>
        </w:r>
      </w:ins>
      <w:ins w:id="4605" w:author="S2-2204783" w:date="2022-05-24T08:40:00Z">
        <w:r w:rsidR="00372776">
          <w:t>If the UE was provided with conditional S-NSSAI(s) withing the Conditional NSSAI parameter, the UE is allowed to initiate service on a conditional S-NSSAI only when the conditional S-NSSAI is supported in the TA of the UE’s current location. The UE knows about the conditional S-NSSAI availability in its current location from the list of TA(s) where the conditional S-NSSAI is supported and which is provided by the AMF during the registration.</w:t>
        </w:r>
        <w:del w:id="4606" w:author="Rapporteur" w:date="2022-05-24T14:02:00Z">
          <w:r w:rsidR="00372776" w:rsidDel="005C54DD">
            <w:delText xml:space="preserve"> </w:delText>
          </w:r>
        </w:del>
      </w:ins>
    </w:p>
    <w:p w14:paraId="7E199745" w14:textId="618E2520" w:rsidR="00372776" w:rsidRDefault="00372776">
      <w:pPr>
        <w:pStyle w:val="B1"/>
        <w:rPr>
          <w:ins w:id="4607" w:author="S2-2204783" w:date="2022-05-24T08:40:00Z"/>
          <w:lang w:val="en-IN" w:eastAsia="zh-CN"/>
        </w:rPr>
        <w:pPrChange w:id="4608" w:author="Rapporteur" w:date="2022-05-24T14:02:00Z">
          <w:pPr>
            <w:pStyle w:val="B1"/>
            <w:ind w:left="284" w:firstLine="0"/>
          </w:pPr>
        </w:pPrChange>
      </w:pPr>
      <w:ins w:id="4609" w:author="S2-2204783" w:date="2022-05-24T08:40:00Z">
        <w:del w:id="4610" w:author="Rapporteur" w:date="2022-05-24T14:02:00Z">
          <w:r w:rsidRPr="00365F94" w:rsidDel="005C54DD">
            <w:delText xml:space="preserve">  </w:delText>
          </w:r>
        </w:del>
      </w:ins>
    </w:p>
    <w:p w14:paraId="36CD266E" w14:textId="246E9B83" w:rsidR="00372776" w:rsidRDefault="00372776" w:rsidP="00727CBF">
      <w:pPr>
        <w:pStyle w:val="31"/>
        <w:rPr>
          <w:ins w:id="4611" w:author="S2-2204783" w:date="2022-05-24T08:40:00Z"/>
        </w:rPr>
      </w:pPr>
      <w:bookmarkStart w:id="4612" w:name="_Toc104302512"/>
      <w:bookmarkStart w:id="4613" w:name="_Toc104359478"/>
      <w:bookmarkStart w:id="4614" w:name="_Toc104789102"/>
      <w:ins w:id="4615" w:author="S2-2204783" w:date="2022-05-24T08:40:00Z">
        <w:r w:rsidRPr="008A662F">
          <w:rPr>
            <w:lang w:eastAsia="zh-CN"/>
          </w:rPr>
          <w:t>6.</w:t>
        </w:r>
        <w:del w:id="4616" w:author="Rapporteur" w:date="2022-05-24T14:02:00Z">
          <w:r w:rsidRPr="008A662F" w:rsidDel="005C54DD">
            <w:rPr>
              <w:lang w:eastAsia="zh-CN"/>
            </w:rPr>
            <w:delText>X</w:delText>
          </w:r>
        </w:del>
      </w:ins>
      <w:ins w:id="4617" w:author="Rapporteur" w:date="2022-05-24T14:02:00Z">
        <w:r w:rsidR="005C54DD">
          <w:rPr>
            <w:lang w:eastAsia="zh-CN"/>
          </w:rPr>
          <w:t>23</w:t>
        </w:r>
      </w:ins>
      <w:ins w:id="4618" w:author="S2-2204783" w:date="2022-05-24T08:40:00Z">
        <w:r w:rsidRPr="008A662F">
          <w:rPr>
            <w:lang w:eastAsia="zh-CN"/>
          </w:rPr>
          <w:t>.</w:t>
        </w:r>
        <w:r>
          <w:rPr>
            <w:lang w:eastAsia="zh-CN"/>
          </w:rPr>
          <w:t>4</w:t>
        </w:r>
        <w:r w:rsidRPr="008A662F">
          <w:rPr>
            <w:lang w:eastAsia="zh-CN"/>
          </w:rPr>
          <w:tab/>
        </w:r>
        <w:r w:rsidRPr="008A662F">
          <w:t xml:space="preserve">Impacts on </w:t>
        </w:r>
        <w:r w:rsidRPr="008A662F">
          <w:rPr>
            <w:lang w:eastAsia="zh-CN"/>
          </w:rPr>
          <w:t>services,</w:t>
        </w:r>
        <w:r w:rsidRPr="008A662F">
          <w:t xml:space="preserve"> entities and interfaces</w:t>
        </w:r>
        <w:bookmarkEnd w:id="4612"/>
        <w:bookmarkEnd w:id="4613"/>
        <w:bookmarkEnd w:id="4614"/>
      </w:ins>
    </w:p>
    <w:p w14:paraId="4250ADBB" w14:textId="77777777" w:rsidR="005C54DD" w:rsidRDefault="00372776">
      <w:pPr>
        <w:rPr>
          <w:ins w:id="4619" w:author="Rapporteur" w:date="2022-05-24T14:02:00Z"/>
        </w:rPr>
        <w:pPrChange w:id="4620" w:author="Rapporteur" w:date="2022-05-24T14:02:00Z">
          <w:pPr>
            <w:ind w:left="284"/>
          </w:pPr>
        </w:pPrChange>
      </w:pPr>
      <w:ins w:id="4621" w:author="S2-2204783" w:date="2022-05-24T08:40:00Z">
        <w:r>
          <w:t>UE</w:t>
        </w:r>
      </w:ins>
      <w:ins w:id="4622" w:author="Rapporteur" w:date="2022-05-24T14:02:00Z">
        <w:r w:rsidR="005C54DD">
          <w:t>:</w:t>
        </w:r>
      </w:ins>
    </w:p>
    <w:p w14:paraId="7748273E" w14:textId="51652217" w:rsidR="00372776" w:rsidRDefault="00372776">
      <w:pPr>
        <w:pStyle w:val="B1"/>
        <w:rPr>
          <w:ins w:id="4623" w:author="S2-2204783" w:date="2022-05-24T08:40:00Z"/>
        </w:rPr>
        <w:pPrChange w:id="4624" w:author="Rapporteur" w:date="2022-05-24T14:02:00Z">
          <w:pPr>
            <w:ind w:left="284"/>
          </w:pPr>
        </w:pPrChange>
      </w:pPr>
      <w:ins w:id="4625" w:author="S2-2204783" w:date="2022-05-24T08:40:00Z">
        <w:del w:id="4626" w:author="Rapporteur" w:date="2022-05-24T14:02:00Z">
          <w:r w:rsidDel="005C54DD">
            <w:tab/>
          </w:r>
          <w:r w:rsidDel="005C54DD">
            <w:tab/>
          </w:r>
        </w:del>
        <w:r>
          <w:t>-</w:t>
        </w:r>
        <w:del w:id="4627" w:author="Rapporteur" w:date="2022-05-24T14:02:00Z">
          <w:r w:rsidDel="005C54DD">
            <w:delText xml:space="preserve"> </w:delText>
          </w:r>
        </w:del>
      </w:ins>
      <w:ins w:id="4628" w:author="Rapporteur" w:date="2022-05-24T14:02:00Z">
        <w:r w:rsidR="005C54DD">
          <w:tab/>
        </w:r>
      </w:ins>
      <w:ins w:id="4629" w:author="S2-2204783" w:date="2022-05-24T08:40:00Z">
        <w:r>
          <w:t>support for conditional S-NSSAI feature</w:t>
        </w:r>
      </w:ins>
    </w:p>
    <w:p w14:paraId="794AB1D4" w14:textId="77777777" w:rsidR="005C54DD" w:rsidRDefault="00372776">
      <w:pPr>
        <w:rPr>
          <w:ins w:id="4630" w:author="Rapporteur" w:date="2022-05-24T14:02:00Z"/>
        </w:rPr>
        <w:pPrChange w:id="4631" w:author="Rapporteur" w:date="2022-05-24T14:02:00Z">
          <w:pPr>
            <w:ind w:left="284"/>
          </w:pPr>
        </w:pPrChange>
      </w:pPr>
      <w:ins w:id="4632" w:author="S2-2204783" w:date="2022-05-24T08:40:00Z">
        <w:r>
          <w:t>AMF</w:t>
        </w:r>
      </w:ins>
      <w:ins w:id="4633" w:author="Rapporteur" w:date="2022-05-24T14:02:00Z">
        <w:r w:rsidR="005C54DD">
          <w:t>:</w:t>
        </w:r>
      </w:ins>
    </w:p>
    <w:p w14:paraId="26167B33" w14:textId="419504E2" w:rsidR="00372776" w:rsidRDefault="00372776">
      <w:pPr>
        <w:pStyle w:val="B1"/>
        <w:rPr>
          <w:ins w:id="4634" w:author="S2-2204783" w:date="2022-05-24T08:40:00Z"/>
        </w:rPr>
        <w:pPrChange w:id="4635" w:author="Rapporteur" w:date="2022-05-24T14:02:00Z">
          <w:pPr>
            <w:ind w:left="284"/>
          </w:pPr>
        </w:pPrChange>
      </w:pPr>
      <w:ins w:id="4636" w:author="S2-2204783" w:date="2022-05-24T08:40:00Z">
        <w:del w:id="4637" w:author="Rapporteur" w:date="2022-05-24T14:02:00Z">
          <w:r w:rsidDel="005C54DD">
            <w:tab/>
          </w:r>
        </w:del>
        <w:r>
          <w:t>-</w:t>
        </w:r>
        <w:del w:id="4638" w:author="Rapporteur" w:date="2022-05-24T14:02:00Z">
          <w:r w:rsidDel="005C54DD">
            <w:delText xml:space="preserve"> </w:delText>
          </w:r>
        </w:del>
      </w:ins>
      <w:ins w:id="4639" w:author="Rapporteur" w:date="2022-05-24T14:02:00Z">
        <w:r w:rsidR="005C54DD">
          <w:tab/>
        </w:r>
      </w:ins>
      <w:ins w:id="4640" w:author="S2-2204783" w:date="2022-05-24T08:40:00Z">
        <w:r>
          <w:t>support for conditional S-NSSAI feature</w:t>
        </w:r>
      </w:ins>
    </w:p>
    <w:p w14:paraId="478108CD" w14:textId="7D3FF720" w:rsidR="00372776" w:rsidRDefault="00372776">
      <w:pPr>
        <w:pStyle w:val="EditorsNote"/>
        <w:rPr>
          <w:ins w:id="4641" w:author="S2-2204783" w:date="2022-05-24T08:40:00Z"/>
        </w:rPr>
        <w:pPrChange w:id="4642" w:author="Rapporteur" w:date="2022-05-24T14:02:00Z">
          <w:pPr>
            <w:ind w:left="284"/>
          </w:pPr>
        </w:pPrChange>
      </w:pPr>
      <w:ins w:id="4643" w:author="S2-2204783" w:date="2022-05-24T08:40:00Z">
        <w:r w:rsidRPr="005C54DD">
          <w:rPr>
            <w:rPrChange w:id="4644" w:author="Rapporteur" w:date="2022-05-24T14:02:00Z">
              <w:rPr>
                <w:highlight w:val="yellow"/>
              </w:rPr>
            </w:rPrChange>
          </w:rPr>
          <w:t>Editor</w:t>
        </w:r>
        <w:del w:id="4645" w:author="Rapporteur" w:date="2022-05-24T14:02:00Z">
          <w:r w:rsidRPr="005C54DD" w:rsidDel="005C54DD">
            <w:rPr>
              <w:rPrChange w:id="4646" w:author="Rapporteur" w:date="2022-05-24T14:02:00Z">
                <w:rPr>
                  <w:highlight w:val="yellow"/>
                </w:rPr>
              </w:rPrChange>
            </w:rPr>
            <w:delText>’</w:delText>
          </w:r>
        </w:del>
      </w:ins>
      <w:ins w:id="4647" w:author="Rapporteur" w:date="2022-05-24T14:02:00Z">
        <w:r w:rsidR="005C54DD">
          <w:t>'</w:t>
        </w:r>
      </w:ins>
      <w:ins w:id="4648" w:author="S2-2204783" w:date="2022-05-24T08:40:00Z">
        <w:r w:rsidRPr="005C54DD">
          <w:rPr>
            <w:rPrChange w:id="4649" w:author="Rapporteur" w:date="2022-05-24T14:02:00Z">
              <w:rPr>
                <w:highlight w:val="yellow"/>
              </w:rPr>
            </w:rPrChange>
          </w:rPr>
          <w:t xml:space="preserve">s </w:t>
        </w:r>
        <w:del w:id="4650" w:author="Rapporteur" w:date="2022-05-24T14:02:00Z">
          <w:r w:rsidRPr="005C54DD" w:rsidDel="005C54DD">
            <w:rPr>
              <w:rPrChange w:id="4651" w:author="Rapporteur" w:date="2022-05-24T14:02:00Z">
                <w:rPr>
                  <w:highlight w:val="yellow"/>
                </w:rPr>
              </w:rPrChange>
            </w:rPr>
            <w:delText>N</w:delText>
          </w:r>
        </w:del>
      </w:ins>
      <w:ins w:id="4652" w:author="Rapporteur" w:date="2022-05-24T14:02:00Z">
        <w:r w:rsidR="005C54DD">
          <w:t>n</w:t>
        </w:r>
      </w:ins>
      <w:ins w:id="4653" w:author="S2-2204783" w:date="2022-05-24T08:40:00Z">
        <w:r w:rsidRPr="005C54DD">
          <w:rPr>
            <w:rPrChange w:id="4654" w:author="Rapporteur" w:date="2022-05-24T14:02:00Z">
              <w:rPr>
                <w:highlight w:val="yellow"/>
              </w:rPr>
            </w:rPrChange>
          </w:rPr>
          <w:t>ote: Impacts on other entities are FFS</w:t>
        </w:r>
        <w:r w:rsidRPr="005C54DD">
          <w:t>.</w:t>
        </w:r>
      </w:ins>
    </w:p>
    <w:p w14:paraId="3CA25E1B" w14:textId="7AB36926" w:rsidR="00067AE9" w:rsidRPr="00320611" w:rsidRDefault="00067AE9" w:rsidP="00067AE9">
      <w:pPr>
        <w:pStyle w:val="21"/>
        <w:rPr>
          <w:ins w:id="4655" w:author="S2-2204379" w:date="2022-05-24T08:41:00Z"/>
        </w:rPr>
      </w:pPr>
      <w:bookmarkStart w:id="4656" w:name="_Toc104302513"/>
      <w:bookmarkStart w:id="4657" w:name="_Toc104359479"/>
      <w:bookmarkStart w:id="4658" w:name="_Toc104789103"/>
      <w:ins w:id="4659" w:author="S2-2204379" w:date="2022-05-24T08:41:00Z">
        <w:r w:rsidRPr="00320611">
          <w:rPr>
            <w:lang w:eastAsia="zh-CN"/>
          </w:rPr>
          <w:t>6.</w:t>
        </w:r>
        <w:del w:id="4660" w:author="Rapporteur" w:date="2022-05-24T14:03:00Z">
          <w:r w:rsidDel="009063A4">
            <w:rPr>
              <w:lang w:eastAsia="zh-CN"/>
            </w:rPr>
            <w:delText>x</w:delText>
          </w:r>
        </w:del>
      </w:ins>
      <w:ins w:id="4661" w:author="Rapporteur" w:date="2022-05-24T14:03:00Z">
        <w:r w:rsidR="009063A4">
          <w:rPr>
            <w:lang w:eastAsia="zh-CN"/>
          </w:rPr>
          <w:t>24</w:t>
        </w:r>
      </w:ins>
      <w:ins w:id="4662" w:author="S2-2204379" w:date="2022-05-24T08:41:00Z">
        <w:r w:rsidRPr="00320611">
          <w:rPr>
            <w:lang w:eastAsia="ko-KR"/>
          </w:rPr>
          <w:tab/>
        </w:r>
        <w:r w:rsidRPr="00320611">
          <w:t>Solution</w:t>
        </w:r>
        <w:r w:rsidRPr="00320611">
          <w:rPr>
            <w:lang w:eastAsia="zh-CN"/>
          </w:rPr>
          <w:t xml:space="preserve"> #</w:t>
        </w:r>
        <w:del w:id="4663" w:author="Rapporteur" w:date="2022-05-24T14:03:00Z">
          <w:r w:rsidDel="009063A4">
            <w:rPr>
              <w:lang w:eastAsia="zh-CN"/>
            </w:rPr>
            <w:delText>X</w:delText>
          </w:r>
        </w:del>
      </w:ins>
      <w:ins w:id="4664" w:author="Rapporteur" w:date="2022-05-24T14:03:00Z">
        <w:r w:rsidR="009063A4">
          <w:rPr>
            <w:lang w:eastAsia="zh-CN"/>
          </w:rPr>
          <w:t>24</w:t>
        </w:r>
      </w:ins>
      <w:ins w:id="4665" w:author="S2-2204379" w:date="2022-05-24T08:41:00Z">
        <w:r w:rsidRPr="00320611">
          <w:t xml:space="preserve">: </w:t>
        </w:r>
        <w:r w:rsidRPr="00954D3A">
          <w:t xml:space="preserve">On </w:t>
        </w:r>
        <w:r>
          <w:t xml:space="preserve">the </w:t>
        </w:r>
        <w:r w:rsidRPr="00954D3A">
          <w:t xml:space="preserve">handling </w:t>
        </w:r>
        <w:r>
          <w:t>of temporary network slices</w:t>
        </w:r>
        <w:bookmarkEnd w:id="4656"/>
        <w:bookmarkEnd w:id="4657"/>
        <w:bookmarkEnd w:id="4658"/>
      </w:ins>
    </w:p>
    <w:p w14:paraId="3C00FD7D" w14:textId="2FB3A1AB" w:rsidR="00067AE9" w:rsidRPr="00320611" w:rsidRDefault="00067AE9" w:rsidP="00067AE9">
      <w:pPr>
        <w:pStyle w:val="31"/>
        <w:rPr>
          <w:ins w:id="4666" w:author="S2-2204379" w:date="2022-05-24T08:41:00Z"/>
          <w:lang w:eastAsia="ko-KR"/>
        </w:rPr>
      </w:pPr>
      <w:bookmarkStart w:id="4667" w:name="_Toc104302514"/>
      <w:bookmarkStart w:id="4668" w:name="_Toc104359480"/>
      <w:bookmarkStart w:id="4669" w:name="_Toc104789104"/>
      <w:ins w:id="4670" w:author="S2-2204379" w:date="2022-05-24T08:41:00Z">
        <w:r w:rsidRPr="00320611">
          <w:rPr>
            <w:lang w:eastAsia="ko-KR"/>
          </w:rPr>
          <w:t>6.</w:t>
        </w:r>
        <w:del w:id="4671" w:author="Rapporteur" w:date="2022-05-24T14:03:00Z">
          <w:r w:rsidDel="009063A4">
            <w:rPr>
              <w:lang w:eastAsia="ko-KR"/>
            </w:rPr>
            <w:delText>x</w:delText>
          </w:r>
        </w:del>
      </w:ins>
      <w:ins w:id="4672" w:author="Rapporteur" w:date="2022-05-24T14:03:00Z">
        <w:r w:rsidR="009063A4">
          <w:rPr>
            <w:lang w:eastAsia="ko-KR"/>
          </w:rPr>
          <w:t>24</w:t>
        </w:r>
      </w:ins>
      <w:ins w:id="4673" w:author="S2-2204379" w:date="2022-05-24T08:41:00Z">
        <w:r w:rsidRPr="00320611">
          <w:rPr>
            <w:lang w:eastAsia="ko-KR"/>
          </w:rPr>
          <w:t>.1</w:t>
        </w:r>
        <w:r w:rsidRPr="00320611">
          <w:rPr>
            <w:lang w:eastAsia="ko-KR"/>
          </w:rPr>
          <w:tab/>
          <w:t>Introduction</w:t>
        </w:r>
        <w:bookmarkEnd w:id="4667"/>
        <w:bookmarkEnd w:id="4668"/>
        <w:bookmarkEnd w:id="4669"/>
      </w:ins>
    </w:p>
    <w:p w14:paraId="0D09696C" w14:textId="77777777" w:rsidR="00067AE9" w:rsidRDefault="00067AE9" w:rsidP="00067AE9">
      <w:pPr>
        <w:rPr>
          <w:ins w:id="4674" w:author="S2-2204379" w:date="2022-05-24T08:41:00Z"/>
          <w:lang w:eastAsia="ko-KR"/>
        </w:rPr>
      </w:pPr>
      <w:ins w:id="4675" w:author="S2-2204379" w:date="2022-05-24T08:41:00Z">
        <w:r>
          <w:rPr>
            <w:lang w:eastAsia="ko-KR"/>
          </w:rPr>
          <w:t>This solution addresses KI#3.</w:t>
        </w:r>
      </w:ins>
    </w:p>
    <w:p w14:paraId="3D1E12E0" w14:textId="77777777" w:rsidR="00067AE9" w:rsidRPr="00320611" w:rsidRDefault="00067AE9" w:rsidP="00067AE9">
      <w:pPr>
        <w:rPr>
          <w:ins w:id="4676" w:author="S2-2204379" w:date="2022-05-24T08:41:00Z"/>
          <w:lang w:eastAsia="ko-KR"/>
        </w:rPr>
      </w:pPr>
      <w:ins w:id="4677" w:author="S2-2204379" w:date="2022-05-24T08:41:00Z">
        <w:r>
          <w:rPr>
            <w:rFonts w:eastAsia="MS Mincho"/>
            <w:lang w:val="en-US"/>
          </w:rPr>
          <w:t xml:space="preserve">This solution addresses the case where it is necessary to deploy network slices which have a known limited lifetime or a periodic lifetime. </w:t>
        </w:r>
        <w:r>
          <w:rPr>
            <w:lang w:eastAsia="ko-KR"/>
          </w:rPr>
          <w:t>It addresses from RM and SM standpoint the support of Temporary/Periodic Network Slices and, when necessary, of the Temporary/Periodic TAs supporting these Network Slices.</w:t>
        </w:r>
      </w:ins>
    </w:p>
    <w:p w14:paraId="45C6EF85" w14:textId="5F80C79B" w:rsidR="00067AE9" w:rsidRDefault="00067AE9" w:rsidP="00067AE9">
      <w:pPr>
        <w:pStyle w:val="31"/>
        <w:rPr>
          <w:ins w:id="4678" w:author="S2-2204379" w:date="2022-05-24T08:41:00Z"/>
        </w:rPr>
      </w:pPr>
      <w:bookmarkStart w:id="4679" w:name="_Toc104302515"/>
      <w:bookmarkStart w:id="4680" w:name="_Toc104359481"/>
      <w:bookmarkStart w:id="4681" w:name="_Toc104789105"/>
      <w:ins w:id="4682" w:author="S2-2204379" w:date="2022-05-24T08:41:00Z">
        <w:r w:rsidRPr="00320611">
          <w:t>6.</w:t>
        </w:r>
        <w:del w:id="4683" w:author="Rapporteur" w:date="2022-05-24T14:03:00Z">
          <w:r w:rsidDel="009063A4">
            <w:delText>x</w:delText>
          </w:r>
        </w:del>
      </w:ins>
      <w:ins w:id="4684" w:author="Rapporteur" w:date="2022-05-24T14:03:00Z">
        <w:r w:rsidR="009063A4">
          <w:t>24</w:t>
        </w:r>
      </w:ins>
      <w:ins w:id="4685" w:author="S2-2204379" w:date="2022-05-24T08:41:00Z">
        <w:r w:rsidRPr="00320611">
          <w:t>.2</w:t>
        </w:r>
        <w:r w:rsidRPr="00320611">
          <w:tab/>
          <w:t>Functional Description</w:t>
        </w:r>
        <w:bookmarkEnd w:id="4679"/>
        <w:bookmarkEnd w:id="4680"/>
        <w:bookmarkEnd w:id="4681"/>
      </w:ins>
    </w:p>
    <w:p w14:paraId="7BDF9A7A" w14:textId="77777777" w:rsidR="00067AE9" w:rsidRDefault="00067AE9" w:rsidP="00067AE9">
      <w:pPr>
        <w:rPr>
          <w:ins w:id="4686" w:author="S2-2204379" w:date="2022-05-24T08:41:00Z"/>
        </w:rPr>
      </w:pPr>
      <w:ins w:id="4687" w:author="S2-2204379" w:date="2022-05-24T08:41:00Z">
        <w:r>
          <w:t>This proposal is optim</w:t>
        </w:r>
        <w:r>
          <w:lastRenderedPageBreak/>
          <w:t>izing the system behaviour when Temporary or Periodic Network Slices an any related temporary or periodic TAs are deployed, in a Serving PLMN. In addition, the HPLMN can provide for the S-NSSAI is subscription information timing information which may or may not be the same as any absolute timing information for the corresponding slices in the VPLMN. The AMF in the serving PLMN combines any timing information received from UDM and in the Serving PLMN to derive the combined timing information.</w:t>
        </w:r>
      </w:ins>
    </w:p>
    <w:p w14:paraId="4C36405E" w14:textId="77777777" w:rsidR="00067AE9" w:rsidRDefault="00067AE9" w:rsidP="00067AE9">
      <w:pPr>
        <w:rPr>
          <w:ins w:id="4688" w:author="S2-2204379" w:date="2022-05-24T08:41:00Z"/>
        </w:rPr>
      </w:pPr>
      <w:ins w:id="4689" w:author="S2-2204379" w:date="2022-05-24T08:41:00Z">
        <w:r>
          <w:t xml:space="preserve">If a UE is capable of supporting optimizations for temporary/periodic Network Slice and TAs support, it signals in the UE MM capabilities that it can support the related RM and MM optimisation for temporary/periodic Network Slices. </w:t>
        </w:r>
      </w:ins>
    </w:p>
    <w:p w14:paraId="58502E56" w14:textId="6A76716E" w:rsidR="00067AE9" w:rsidRDefault="00067AE9" w:rsidP="009063A4">
      <w:pPr>
        <w:pStyle w:val="NO"/>
        <w:rPr>
          <w:ins w:id="4690" w:author="S2-2204379" w:date="2022-05-24T08:41:00Z"/>
        </w:rPr>
      </w:pPr>
      <w:ins w:id="4691" w:author="S2-2204379" w:date="2022-05-24T08:41:00Z">
        <w:r>
          <w:t>NOTE:</w:t>
        </w:r>
        <w:del w:id="4692" w:author="Rapporteur" w:date="2022-05-24T14:03:00Z">
          <w:r w:rsidDel="009063A4">
            <w:delText xml:space="preserve"> </w:delText>
          </w:r>
        </w:del>
        <w:r>
          <w:tab/>
          <w:t>whether/temporary/periodic TAs support can be considered a standalone capability can be evaluated, but in principle one could deploy temporary TAs just to optimize the RM/Paging trade off at certain time of day, irrespective of the need to support temporary/periodic Network Slices with a AoS that does not match existing/permanent TA boundaries.</w:t>
        </w:r>
      </w:ins>
    </w:p>
    <w:p w14:paraId="170E916E" w14:textId="277B3D09" w:rsidR="00067AE9" w:rsidRDefault="00067AE9" w:rsidP="00067AE9">
      <w:pPr>
        <w:rPr>
          <w:ins w:id="4693" w:author="S2-2204379" w:date="2022-05-24T08:41:00Z"/>
        </w:rPr>
      </w:pPr>
      <w:ins w:id="4694" w:author="S2-2204379" w:date="2022-05-24T08:41:00Z">
        <w:r>
          <w:t xml:space="preserve">For UEs that can support the temporary/periodic Network Slices optimizations, the UE can be provided with the timing information for the S-NSSAIs and any temporary/periodic TAs that are needed to support these slices. </w:t>
        </w:r>
        <w:del w:id="4695" w:author="Rapporteur" w:date="2022-05-24T14:04:00Z">
          <w:r w:rsidDel="009063A4">
            <w:delText>o</w:delText>
          </w:r>
        </w:del>
      </w:ins>
      <w:ins w:id="4696" w:author="Rapporteur" w:date="2022-05-24T14:04:00Z">
        <w:r w:rsidR="009063A4">
          <w:t>O</w:t>
        </w:r>
      </w:ins>
      <w:ins w:id="4697" w:author="S2-2204379" w:date="2022-05-24T08:41:00Z">
        <w:r>
          <w:t>therwise, for non-supporting UEs, the network must provide at any time the information Configured NSSAI, Allowed NSSAI and TAI in the RA to UE that is consistent with the timing information.</w:t>
        </w:r>
        <w:del w:id="4698" w:author="Rapporteur" w:date="2022-05-24T14:04:00Z">
          <w:r w:rsidDel="009063A4">
            <w:delText xml:space="preserve"> </w:delText>
          </w:r>
        </w:del>
      </w:ins>
    </w:p>
    <w:p w14:paraId="24EDE9ED" w14:textId="77777777" w:rsidR="00067AE9" w:rsidRDefault="00067AE9" w:rsidP="00067AE9">
      <w:pPr>
        <w:rPr>
          <w:ins w:id="4699" w:author="S2-2204379" w:date="2022-05-24T08:41:00Z"/>
        </w:rPr>
      </w:pPr>
      <w:ins w:id="4700" w:author="S2-2204379" w:date="2022-05-24T08:41:00Z">
        <w:r>
          <w:t>It is proposed that the timing information for Temporary/Periodic ne</w:t>
        </w:r>
        <w:r>
          <w:lastRenderedPageBreak/>
          <w:t>twork slices and TAs is configured in the (R)AN and that the (R)AN can indicate it to the AMF alongside the related S-NSSAIs for the TAs where these temporary/periodic network slices are supported.</w:t>
        </w:r>
        <w:del w:id="4701" w:author="Rapporteur" w:date="2022-05-24T14:04:00Z">
          <w:r w:rsidDel="009063A4">
            <w:delText xml:space="preserve"> </w:delText>
          </w:r>
        </w:del>
      </w:ins>
    </w:p>
    <w:p w14:paraId="5633EF14" w14:textId="77777777" w:rsidR="00067AE9" w:rsidRDefault="00067AE9" w:rsidP="00067AE9">
      <w:pPr>
        <w:rPr>
          <w:ins w:id="4702" w:author="S2-2204379" w:date="2022-05-24T08:41:00Z"/>
        </w:rPr>
      </w:pPr>
      <w:ins w:id="4703" w:author="S2-2204379" w:date="2022-05-24T08:41:00Z">
        <w:r>
          <w:t>The timing information can be passed to SMF also when PDU sessions are established to cause the local release of PDU sessions without additional signalling being needed. For periodic slices, the timing information allows the periodic deactivation and reactivation of PDU sessions without additional system wide signalling also.</w:t>
        </w:r>
      </w:ins>
    </w:p>
    <w:p w14:paraId="2167C522" w14:textId="044D8CC3" w:rsidR="00067AE9" w:rsidRDefault="00067AE9" w:rsidP="00067AE9">
      <w:pPr>
        <w:rPr>
          <w:ins w:id="4704" w:author="S2-2204379" w:date="2022-05-24T08:41:00Z"/>
        </w:rPr>
      </w:pPr>
      <w:ins w:id="4705" w:author="S2-2204379" w:date="2022-05-24T08:41:00Z">
        <w:del w:id="4706" w:author="Rapporteur" w:date="2022-05-24T14:04:00Z">
          <w:r w:rsidDel="009063A4">
            <w:delText>t</w:delText>
          </w:r>
        </w:del>
      </w:ins>
      <w:ins w:id="4707" w:author="Rapporteur" w:date="2022-05-24T14:04:00Z">
        <w:r w:rsidR="009063A4">
          <w:t>T</w:t>
        </w:r>
      </w:ins>
      <w:ins w:id="4708" w:author="S2-2204379" w:date="2022-05-24T08:41:00Z">
        <w:r>
          <w:t>he timing information can be of the forms:</w:t>
        </w:r>
      </w:ins>
    </w:p>
    <w:p w14:paraId="25026E4A" w14:textId="77777777" w:rsidR="00067AE9" w:rsidRDefault="00067AE9" w:rsidP="00067AE9">
      <w:pPr>
        <w:pStyle w:val="B1"/>
        <w:rPr>
          <w:ins w:id="4709" w:author="S2-2204379" w:date="2022-05-24T08:41:00Z"/>
        </w:rPr>
      </w:pPr>
      <w:ins w:id="4710" w:author="S2-2204379" w:date="2022-05-24T08:41:00Z">
        <w:r>
          <w:t>-</w:t>
        </w:r>
        <w:r>
          <w:tab/>
          <w:t>{Ts, Te} indicating an absolute time of start (Ts) and end (Te).</w:t>
        </w:r>
      </w:ins>
    </w:p>
    <w:p w14:paraId="694DC48D" w14:textId="77777777" w:rsidR="00067AE9" w:rsidRDefault="00067AE9" w:rsidP="00067AE9">
      <w:pPr>
        <w:pStyle w:val="B1"/>
        <w:rPr>
          <w:ins w:id="4711" w:author="S2-2204379" w:date="2022-05-24T08:41:00Z"/>
        </w:rPr>
      </w:pPr>
      <w:ins w:id="4712" w:author="S2-2204379" w:date="2022-05-24T08:41:00Z">
        <w:r>
          <w:t>-</w:t>
        </w:r>
        <w:r>
          <w:tab/>
          <w:t>{Ts, [Tu, Td]}, indicating an absolute time of start Ts and an up time period (Tu) and a down time period (Td) with the first uptime starting at time Ts.</w:t>
        </w:r>
      </w:ins>
    </w:p>
    <w:p w14:paraId="677A53D9" w14:textId="50F386C2" w:rsidR="00067AE9" w:rsidRDefault="00067AE9" w:rsidP="00067AE9">
      <w:pPr>
        <w:pStyle w:val="31"/>
        <w:rPr>
          <w:ins w:id="4713" w:author="S2-2204379" w:date="2022-05-24T08:41:00Z"/>
        </w:rPr>
      </w:pPr>
      <w:bookmarkStart w:id="4714" w:name="_Toc104302516"/>
      <w:bookmarkStart w:id="4715" w:name="_Toc104359482"/>
      <w:bookmarkStart w:id="4716" w:name="_Toc104789106"/>
      <w:ins w:id="4717" w:author="S2-2204379" w:date="2022-05-24T08:41:00Z">
        <w:r w:rsidRPr="00320611">
          <w:t>6.</w:t>
        </w:r>
        <w:del w:id="4718" w:author="Rapporteur" w:date="2022-05-24T14:04:00Z">
          <w:r w:rsidDel="009063A4">
            <w:delText>x</w:delText>
          </w:r>
        </w:del>
      </w:ins>
      <w:ins w:id="4719" w:author="Rapporteur" w:date="2022-05-24T14:04:00Z">
        <w:r w:rsidR="009063A4">
          <w:t>24</w:t>
        </w:r>
      </w:ins>
      <w:ins w:id="4720" w:author="S2-2204379" w:date="2022-05-24T08:41:00Z">
        <w:r w:rsidRPr="00320611">
          <w:t>.3</w:t>
        </w:r>
        <w:r>
          <w:tab/>
        </w:r>
        <w:r w:rsidRPr="00320611">
          <w:t>Procedures</w:t>
        </w:r>
        <w:bookmarkEnd w:id="4714"/>
        <w:bookmarkEnd w:id="4715"/>
        <w:bookmarkEnd w:id="4716"/>
      </w:ins>
    </w:p>
    <w:p w14:paraId="5AEFAAFC" w14:textId="690238EB" w:rsidR="00067AE9" w:rsidRDefault="00067AE9" w:rsidP="00067AE9">
      <w:pPr>
        <w:pStyle w:val="41"/>
        <w:rPr>
          <w:ins w:id="4721" w:author="S2-2204379" w:date="2022-05-24T08:41:00Z"/>
        </w:rPr>
      </w:pPr>
      <w:bookmarkStart w:id="4722" w:name="_Toc104302517"/>
      <w:bookmarkStart w:id="4723" w:name="_Toc104359483"/>
      <w:ins w:id="4724" w:author="S2-2204379" w:date="2022-05-24T08:41:00Z">
        <w:r w:rsidRPr="00320611">
          <w:t>6.</w:t>
        </w:r>
        <w:del w:id="4725" w:author="Rapporteur" w:date="2022-05-24T14:04:00Z">
          <w:r w:rsidDel="009063A4">
            <w:delText>x</w:delText>
          </w:r>
        </w:del>
      </w:ins>
      <w:ins w:id="4726" w:author="Rapporteur" w:date="2022-05-24T14:04:00Z">
        <w:r w:rsidR="009063A4">
          <w:t>24</w:t>
        </w:r>
      </w:ins>
      <w:ins w:id="4727" w:author="S2-2204379" w:date="2022-05-24T08:41:00Z">
        <w:r w:rsidRPr="00320611">
          <w:t>.3</w:t>
        </w:r>
        <w:r>
          <w:t>.1</w:t>
        </w:r>
        <w:r>
          <w:tab/>
          <w:t>RM aspects</w:t>
        </w:r>
        <w:bookmarkEnd w:id="4722"/>
        <w:bookmarkEnd w:id="4723"/>
      </w:ins>
    </w:p>
    <w:p w14:paraId="377F68C1" w14:textId="5D147595" w:rsidR="00067AE9" w:rsidRDefault="00020EEE">
      <w:pPr>
        <w:pStyle w:val="TH"/>
        <w:rPr>
          <w:ins w:id="4728" w:author="S2-2204379" w:date="2022-05-24T08:41:00Z"/>
        </w:rPr>
        <w:pPrChange w:id="4729" w:author="Rapporteur" w:date="2022-05-25T07:46:00Z">
          <w:pPr/>
        </w:pPrChange>
      </w:pPr>
      <w:ins w:id="4730" w:author="S2-2204379" w:date="2022-05-24T08:41:00Z">
        <w:r>
          <w:object w:dxaOrig="10680" w:dyaOrig="8835" w14:anchorId="062A9282">
            <v:shape id="_x0000_i1053" type="#_x0000_t75" style="width:460.2pt;height:378.45pt" o:ole="">
              <v:imagedata r:id="rId70" o:title=""/>
            </v:shape>
            <o:OLEObject Type="Embed" ProgID="Visio.Drawing.15" ShapeID="_x0000_i1053" DrawAspect="Content" ObjectID="_1715402148" r:id="rId71"/>
          </w:object>
        </w:r>
      </w:ins>
    </w:p>
    <w:p w14:paraId="2DE27A79" w14:textId="3DA7E46E" w:rsidR="00067AE9" w:rsidRDefault="00067AE9" w:rsidP="00067AE9">
      <w:pPr>
        <w:pStyle w:val="TF"/>
        <w:rPr>
          <w:ins w:id="4731" w:author="S2-2204379" w:date="2022-05-24T08:41:00Z"/>
        </w:rPr>
      </w:pPr>
      <w:ins w:id="4732" w:author="S2-2204379" w:date="2022-05-24T08:41:00Z">
        <w:r>
          <w:t>Figure 6.</w:t>
        </w:r>
        <w:del w:id="4733" w:author="Rapporteur" w:date="2022-05-24T14:04:00Z">
          <w:r w:rsidDel="009063A4">
            <w:delText>x</w:delText>
          </w:r>
        </w:del>
      </w:ins>
      <w:ins w:id="4734" w:author="Rapporteur" w:date="2022-05-24T14:04:00Z">
        <w:r w:rsidR="009063A4">
          <w:t>24</w:t>
        </w:r>
      </w:ins>
      <w:ins w:id="4735" w:author="S2-2204379" w:date="2022-05-24T08:41:00Z">
        <w:r>
          <w:t>.3.1-1: Registration Management aspects</w:t>
        </w:r>
      </w:ins>
    </w:p>
    <w:p w14:paraId="64813CEF" w14:textId="4ED19DC4" w:rsidR="00067AE9" w:rsidRPr="008D40EC" w:rsidRDefault="00067AE9" w:rsidP="00067AE9">
      <w:pPr>
        <w:rPr>
          <w:ins w:id="4736" w:author="S2-2204379" w:date="2022-05-24T08:41:00Z"/>
        </w:rPr>
      </w:pPr>
      <w:ins w:id="4737" w:author="S2-2204379" w:date="2022-05-24T08:41:00Z">
        <w:r>
          <w:t>Figure 6.</w:t>
        </w:r>
        <w:del w:id="4738" w:author="Rapporteur" w:date="2022-05-24T14:04:00Z">
          <w:r w:rsidDel="009063A4">
            <w:delText>x</w:delText>
          </w:r>
        </w:del>
      </w:ins>
      <w:ins w:id="4739" w:author="Rapporteur" w:date="2022-05-24T14:04:00Z">
        <w:r w:rsidR="009063A4">
          <w:t>24</w:t>
        </w:r>
      </w:ins>
      <w:ins w:id="4740" w:author="S2-2204379" w:date="2022-05-24T08:41:00Z">
        <w:r>
          <w:t>.3.1-1 above provides a synopsis of the RM impact for supporting and non-supporting UEs. Additionally, it shows which network entities are configured with the timing information and how the timing information is provides to the AMF and NSSF. the timing information in NSSF is the serving PLMN timing information for TAs and Network slices of the serving PLMN. in roaming case, the AMF provides to the NSSF the timing information for the mapped S-NSSAIs of HPLMN if any applies as received from the UDM.</w:t>
        </w:r>
      </w:ins>
    </w:p>
    <w:p w14:paraId="4D0B99E1" w14:textId="2ACF53A2" w:rsidR="00067AE9" w:rsidRDefault="00067AE9" w:rsidP="00067AE9">
      <w:pPr>
        <w:pStyle w:val="B1"/>
        <w:rPr>
          <w:ins w:id="4741" w:author="S2-2204379" w:date="2022-05-24T08:41:00Z"/>
        </w:rPr>
      </w:pPr>
      <w:ins w:id="4742" w:author="S2-2204379" w:date="2022-05-24T08:41:00Z">
        <w:r>
          <w:t>0.</w:t>
        </w:r>
        <w:del w:id="4743" w:author="Rapporteur" w:date="2022-05-24T14:04:00Z">
          <w:r w:rsidDel="009063A4">
            <w:delText xml:space="preserve"> </w:delText>
          </w:r>
        </w:del>
        <w:r>
          <w:tab/>
          <w:t>The timing information for the S-NSSAIs in the serving PLMN is configured in the (R)AN, as well as any timing information for the TAs. The UDM can also be configured with timing information for S-NSSAIs in the UE subscriptions information.</w:t>
        </w:r>
      </w:ins>
    </w:p>
    <w:p w14:paraId="511B2CA5" w14:textId="77777777" w:rsidR="00067AE9" w:rsidRDefault="00067AE9" w:rsidP="00067AE9">
      <w:pPr>
        <w:pStyle w:val="B1"/>
        <w:rPr>
          <w:ins w:id="4744" w:author="S2-2204379" w:date="2022-05-24T08:41:00Z"/>
        </w:rPr>
      </w:pPr>
      <w:ins w:id="4745" w:author="S2-2204379" w:date="2022-05-24T08:41:00Z">
        <w:r>
          <w:t>1.</w:t>
        </w:r>
        <w:del w:id="4746" w:author="Rapporteur" w:date="2022-05-24T14:05:00Z">
          <w:r w:rsidDel="009063A4">
            <w:delText xml:space="preserve"> </w:delText>
          </w:r>
        </w:del>
        <w:r>
          <w:tab/>
          <w:t xml:space="preserve">The (R)AN provides any per S-NSSAIs and any per TA timing information to the AMF using NG-Set up. the AMF also provides this information to the NSSF using the </w:t>
        </w:r>
        <w:r w:rsidRPr="00A50AAC">
          <w:t>Nnssf_NSSAIAvailability_Update service operation</w:t>
        </w:r>
        <w:r>
          <w:t>.</w:t>
        </w:r>
      </w:ins>
    </w:p>
    <w:p w14:paraId="1A8CA2F7" w14:textId="77777777" w:rsidR="00067AE9" w:rsidRDefault="00067AE9" w:rsidP="00067AE9">
      <w:pPr>
        <w:pStyle w:val="B1"/>
        <w:rPr>
          <w:ins w:id="4747" w:author="S2-2204379" w:date="2022-05-24T08:41:00Z"/>
        </w:rPr>
      </w:pPr>
      <w:ins w:id="4748" w:author="S2-2204379" w:date="2022-05-24T08:41:00Z">
        <w:r>
          <w:t>2a.</w:t>
        </w:r>
        <w:r>
          <w:tab/>
          <w:t xml:space="preserve">The AMF and NSSF provide in a Registration Accept (and update, when necessary, by a UE Configuration Update Command ) a </w:t>
        </w:r>
        <w:r w:rsidRPr="00A50AAC">
          <w:rPr>
            <w:b/>
            <w:bCs/>
          </w:rPr>
          <w:t xml:space="preserve">non-supporting UE </w:t>
        </w:r>
        <w:r>
          <w:t>with the Configured NSSAI, allowed</w:t>
        </w:r>
        <w:r>
          <w:lastRenderedPageBreak/>
          <w:t xml:space="preserve"> NSSAI and RA that are based on taking into account the combined timing information for the S-NSSAIs and the corresponding mapped S-NSSAIs of the HPLMN, and also any timing information that is associated to the TAIs received from the (R)AN at NG Setup.</w:t>
        </w:r>
      </w:ins>
    </w:p>
    <w:p w14:paraId="20549C39" w14:textId="14DA9E52" w:rsidR="00067AE9" w:rsidRDefault="00067AE9" w:rsidP="00067AE9">
      <w:pPr>
        <w:pStyle w:val="B1"/>
        <w:rPr>
          <w:ins w:id="4749" w:author="S2-2204379" w:date="2022-05-24T08:41:00Z"/>
        </w:rPr>
      </w:pPr>
      <w:ins w:id="4750" w:author="S2-2204379" w:date="2022-05-24T08:41:00Z">
        <w:r>
          <w:t>2b.</w:t>
        </w:r>
        <w:r>
          <w:tab/>
          <w:t xml:space="preserve">The AMF and NSSF provide in a Registration Accept (and update, when necessary, by a UE Configuration Update Command) a </w:t>
        </w:r>
        <w:r w:rsidRPr="00A50AAC">
          <w:rPr>
            <w:b/>
            <w:bCs/>
          </w:rPr>
          <w:t>supporting UE</w:t>
        </w:r>
        <w:r w:rsidRPr="004E2D1D">
          <w:t xml:space="preserve"> with the Configured NSSAI with the combined timing information for S-NSSAIs (based on serving PLMN and HPLMN information) and any timing information for the TAIs in the RA. The allowed NSSAI may include periodically available </w:t>
        </w:r>
        <w:r>
          <w:t>S</w:t>
        </w:r>
        <w:r w:rsidRPr="004E2D1D">
          <w:t>-NSSAIs even when these are in the time period when these are not available</w:t>
        </w:r>
        <w:r>
          <w:t>.</w:t>
        </w:r>
      </w:ins>
    </w:p>
    <w:p w14:paraId="68F9FCEA" w14:textId="5C9F6627" w:rsidR="00067AE9" w:rsidRDefault="00067AE9" w:rsidP="00067AE9">
      <w:pPr>
        <w:pStyle w:val="B1"/>
        <w:rPr>
          <w:ins w:id="4751" w:author="S2-2204379" w:date="2022-05-24T08:41:00Z"/>
        </w:rPr>
      </w:pPr>
      <w:ins w:id="4752" w:author="S2-2204379" w:date="2022-05-24T08:41:00Z">
        <w:r>
          <w:t>3.</w:t>
        </w:r>
        <w:del w:id="4753" w:author="Rapporteur" w:date="2022-05-24T14:05:00Z">
          <w:r w:rsidDel="009063A4">
            <w:delText xml:space="preserve"> </w:delText>
          </w:r>
        </w:del>
        <w:r>
          <w:tab/>
          <w:t>A supporting UE which has received at step</w:t>
        </w:r>
        <w:del w:id="4754" w:author="Rapporteur" w:date="2022-05-24T16:03:00Z">
          <w:r w:rsidDel="00183735">
            <w:delText xml:space="preserve"> </w:delText>
          </w:r>
        </w:del>
      </w:ins>
      <w:ins w:id="4755" w:author="Rapporteur" w:date="2022-05-24T16:03:00Z">
        <w:r w:rsidR="00183735">
          <w:rPr>
            <w:lang w:val="en-US"/>
          </w:rPr>
          <w:t> </w:t>
        </w:r>
      </w:ins>
      <w:ins w:id="4756" w:author="S2-2204379" w:date="2022-05-24T08:41:00Z">
        <w:r>
          <w:t>2b timing information, can use it locally to adapt the Allowed NSSAI, Configured NSSAI and RA. For the S-NSSAI in the Configured NSSAI that are periodic, these can be used in the registration request in the Requested NSSAI even when the timing information indicates they are in the period when they are not available. The (R)AN and AMF/NSSF locally adapt without further signally as the (R)AN is the source of the timing information and the AMF receives the information from the (R)AN at step</w:t>
        </w:r>
        <w:del w:id="4757" w:author="Rapporteur" w:date="2022-05-24T16:03:00Z">
          <w:r w:rsidDel="00183735">
            <w:delText xml:space="preserve"> </w:delText>
          </w:r>
        </w:del>
      </w:ins>
      <w:ins w:id="4758" w:author="Rapporteur" w:date="2022-05-24T16:03:00Z">
        <w:r w:rsidR="00183735">
          <w:rPr>
            <w:lang w:val="en-US"/>
          </w:rPr>
          <w:t> </w:t>
        </w:r>
      </w:ins>
      <w:ins w:id="4759" w:author="S2-2204379" w:date="2022-05-24T08:41:00Z">
        <w:r>
          <w:t>1a.</w:t>
        </w:r>
      </w:ins>
    </w:p>
    <w:p w14:paraId="59687E6A" w14:textId="34E00540" w:rsidR="00067AE9" w:rsidRDefault="00067AE9" w:rsidP="00067AE9">
      <w:pPr>
        <w:pStyle w:val="41"/>
        <w:rPr>
          <w:ins w:id="4760" w:author="S2-2204379" w:date="2022-05-24T08:41:00Z"/>
        </w:rPr>
      </w:pPr>
      <w:bookmarkStart w:id="4761" w:name="_Toc104302518"/>
      <w:bookmarkStart w:id="4762" w:name="_Toc104359484"/>
      <w:ins w:id="4763" w:author="S2-2204379" w:date="2022-05-24T08:41:00Z">
        <w:r w:rsidRPr="00320611">
          <w:t>6.</w:t>
        </w:r>
        <w:del w:id="4764" w:author="Rapporteur" w:date="2022-05-24T14:05:00Z">
          <w:r w:rsidDel="009063A4">
            <w:delText>x</w:delText>
          </w:r>
        </w:del>
      </w:ins>
      <w:ins w:id="4765" w:author="Rapporteur" w:date="2022-05-24T14:05:00Z">
        <w:r w:rsidR="009063A4">
          <w:t>24</w:t>
        </w:r>
      </w:ins>
      <w:ins w:id="4766" w:author="S2-2204379" w:date="2022-05-24T08:41:00Z">
        <w:r w:rsidRPr="00320611">
          <w:t>.3</w:t>
        </w:r>
        <w:r>
          <w:t>.2</w:t>
        </w:r>
        <w:r>
          <w:tab/>
          <w:t>Session Management aspect</w:t>
        </w:r>
        <w:bookmarkEnd w:id="4761"/>
        <w:bookmarkEnd w:id="4762"/>
      </w:ins>
    </w:p>
    <w:p w14:paraId="18C68772" w14:textId="5B8B8333" w:rsidR="00067AE9" w:rsidRDefault="00067AE9" w:rsidP="00067AE9">
      <w:pPr>
        <w:rPr>
          <w:ins w:id="4767" w:author="S2-2204379" w:date="2022-05-24T08:41:00Z"/>
        </w:rPr>
      </w:pPr>
      <w:ins w:id="4768" w:author="S2-2204379" w:date="2022-05-24T08:41:00Z">
        <w:r>
          <w:t>In order to ensure that there is a coherent end to end handling of the timing information, the</w:t>
        </w:r>
        <w:r>
          <w:lastRenderedPageBreak/>
          <w:t xml:space="preserve"> UE may include this in the PDU Session Establishment Request (and update the timing information by PDU Session Modification request, if necessary). The UE can request explicitly that the PDU sessions are automatically released (e.g. if the respective network slices have an end of life timing information) or retained and restored (e.g. if the respective network slices have a periodic timing information). Alternatively, e.g. when the UE indicates no S-NSSAI when it establishes a PDU session, the UE indicated in the UE MM capabilities that it supports the SM timing information, and the AMF can include this based on the combined S-NSSAIs timing information for the S-NSSAI (which may be also determined b the AMF) of the PDU session in the request towards the SMF that PDU sessions are automatically released (e.g. if the respective network slices have an end of lifecycle) or retained and restored (e.g. if the respective network slices are periodic). In all cases, the SMF that support</w:t>
        </w:r>
        <w:r>
          <w:lastRenderedPageBreak/>
          <w:t>s the feature then returns in the PDU session Establishment/Modification Accept and in the N1N2 the acceptance of the requested behaviour so that the UE and AMF and (R)AN can adapt locally the behaviour without any further signalling. In addition, the AMF provides the confirmed timing information for the PDU session to the (R)AN in N2 message transporting the PDU session Accept message to the (R)AN and triggering the DRBs configuration for the PDU session. The two behaviours are indicated in figures 6.</w:t>
        </w:r>
        <w:del w:id="4769" w:author="Rapporteur" w:date="2022-05-24T14:05:00Z">
          <w:r w:rsidDel="009063A4">
            <w:delText>x</w:delText>
          </w:r>
        </w:del>
      </w:ins>
      <w:ins w:id="4770" w:author="Rapporteur" w:date="2022-05-24T14:05:00Z">
        <w:r w:rsidR="009063A4">
          <w:t>24</w:t>
        </w:r>
      </w:ins>
      <w:ins w:id="4771" w:author="S2-2204379" w:date="2022-05-24T08:41:00Z">
        <w:r>
          <w:t>.3.2-1 and 6.</w:t>
        </w:r>
        <w:del w:id="4772" w:author="Rapporteur" w:date="2022-05-24T14:05:00Z">
          <w:r w:rsidDel="009063A4">
            <w:delText>3x</w:delText>
          </w:r>
        </w:del>
      </w:ins>
      <w:ins w:id="4773" w:author="Rapporteur" w:date="2022-05-24T14:05:00Z">
        <w:r w:rsidR="009063A4">
          <w:t>24</w:t>
        </w:r>
      </w:ins>
      <w:ins w:id="4774" w:author="S2-2204379" w:date="2022-05-24T08:41:00Z">
        <w:r>
          <w:t>.3.2-2 respectively, where the new aspects of the procedure from TS</w:t>
        </w:r>
        <w:del w:id="4775" w:author="Rapporteur" w:date="2022-05-24T14:05:00Z">
          <w:r w:rsidDel="009063A4">
            <w:delText xml:space="preserve"> </w:delText>
          </w:r>
        </w:del>
      </w:ins>
      <w:ins w:id="4776" w:author="Rapporteur" w:date="2022-05-24T14:05:00Z">
        <w:r w:rsidR="009063A4">
          <w:t> </w:t>
        </w:r>
      </w:ins>
      <w:ins w:id="4777" w:author="S2-2204379" w:date="2022-05-24T08:41:00Z">
        <w:r>
          <w:t>23.502</w:t>
        </w:r>
      </w:ins>
      <w:ins w:id="4778" w:author="Rapporteur" w:date="2022-05-24T14:05:00Z">
        <w:r w:rsidR="009063A4">
          <w:t> [5]</w:t>
        </w:r>
      </w:ins>
      <w:ins w:id="4779" w:author="S2-2204379" w:date="2022-05-24T08:41:00Z">
        <w:r>
          <w:t xml:space="preserve"> are highlighted in boldface. </w:t>
        </w:r>
        <w:del w:id="4780" w:author="Rapporteur" w:date="2022-05-24T14:06:00Z">
          <w:r w:rsidDel="009063A4">
            <w:delText>t</w:delText>
          </w:r>
        </w:del>
      </w:ins>
      <w:ins w:id="4781" w:author="Rapporteur" w:date="2022-05-24T14:06:00Z">
        <w:r w:rsidR="009063A4">
          <w:t>T</w:t>
        </w:r>
      </w:ins>
      <w:ins w:id="4782" w:author="S2-2204379" w:date="2022-05-24T08:41:00Z">
        <w:r>
          <w:t>he NAS message i</w:t>
        </w:r>
      </w:ins>
      <w:ins w:id="4783" w:author="Rapporteur" w:date="2022-05-24T14:06:00Z">
        <w:r w:rsidR="009063A4">
          <w:t>s</w:t>
        </w:r>
      </w:ins>
      <w:ins w:id="4784" w:author="S2-2204379" w:date="2022-05-24T08:41:00Z">
        <w:r>
          <w:t xml:space="preserve"> a PDU session Request or a PDU session Accept as it can be understood from the context.</w:t>
        </w:r>
      </w:ins>
    </w:p>
    <w:bookmarkStart w:id="4785" w:name="_MON_1710693616"/>
    <w:bookmarkEnd w:id="4785"/>
    <w:p w14:paraId="1346D936" w14:textId="1D819170" w:rsidR="00067AE9" w:rsidDel="009063A4" w:rsidRDefault="00020EEE">
      <w:pPr>
        <w:pStyle w:val="TH"/>
        <w:rPr>
          <w:ins w:id="4786" w:author="S2-2204379" w:date="2022-05-24T08:41:00Z"/>
          <w:del w:id="4787" w:author="Rapporteur" w:date="2022-05-24T14:06:00Z"/>
        </w:rPr>
        <w:pPrChange w:id="4788" w:author="Rapporteur" w:date="2022-05-24T14:06:00Z">
          <w:pPr>
            <w:ind w:left="-567"/>
            <w:jc w:val="center"/>
          </w:pPr>
        </w:pPrChange>
      </w:pPr>
      <w:ins w:id="4789" w:author="S2-2204379" w:date="2022-05-24T08:41:00Z">
        <w:r w:rsidRPr="00F14839">
          <w:object w:dxaOrig="10915" w:dyaOrig="13464" w14:anchorId="2A43297E">
            <v:shape id="_x0000_i1054" type="#_x0000_t75" style="width:479.8pt;height:602.5pt" o:ole="">
              <v:imagedata r:id="rId72" o:title=""/>
            </v:shape>
            <o:OLEObject Type="Embed" ProgID="Word.Picture.8" ShapeID="_x0000_i1054" DrawAspect="Content" ObjectID="_1715402149" r:id="rId73"/>
          </w:object>
        </w:r>
      </w:ins>
    </w:p>
    <w:p w14:paraId="2007BA52" w14:textId="53BE8D00" w:rsidR="00067AE9" w:rsidRDefault="00067AE9">
      <w:pPr>
        <w:pStyle w:val="TH"/>
        <w:rPr>
          <w:ins w:id="4790" w:author="S2-2204379" w:date="2022-05-24T08:41:00Z"/>
        </w:rPr>
        <w:pPrChange w:id="4791" w:author="Rapporteur" w:date="2022-05-24T14:06:00Z">
          <w:pPr>
            <w:ind w:left="-567"/>
            <w:jc w:val="both"/>
          </w:pPr>
        </w:pPrChange>
      </w:pPr>
    </w:p>
    <w:p w14:paraId="63839D20" w14:textId="4C53409F" w:rsidR="00067AE9" w:rsidRDefault="00067AE9" w:rsidP="00067AE9">
      <w:pPr>
        <w:pStyle w:val="TF"/>
        <w:rPr>
          <w:ins w:id="4792" w:author="S2-2204379" w:date="2022-05-24T08:41:00Z"/>
        </w:rPr>
      </w:pPr>
      <w:ins w:id="4793" w:author="S2-2204379" w:date="2022-05-24T08:41:00Z">
        <w:r>
          <w:t>F</w:t>
        </w:r>
        <w:r w:rsidRPr="00AD325B">
          <w:t>igure 6.</w:t>
        </w:r>
        <w:del w:id="4794" w:author="Rapporteur" w:date="2022-05-24T14:06:00Z">
          <w:r w:rsidRPr="00AD325B" w:rsidDel="009063A4">
            <w:delText>x</w:delText>
          </w:r>
        </w:del>
      </w:ins>
      <w:ins w:id="4795" w:author="Rapporteur" w:date="2022-05-24T14:06:00Z">
        <w:r w:rsidR="009063A4">
          <w:t>24</w:t>
        </w:r>
      </w:ins>
      <w:ins w:id="4796" w:author="S2-2204379" w:date="2022-05-24T08:41:00Z">
        <w:r w:rsidRPr="00AD325B">
          <w:t>.</w:t>
        </w:r>
        <w:r>
          <w:t>3.</w:t>
        </w:r>
        <w:r w:rsidRPr="00AD325B">
          <w:t xml:space="preserve">2-1 UE-requested PDU Session Establishment with timing indication from UE </w:t>
        </w:r>
      </w:ins>
    </w:p>
    <w:bookmarkStart w:id="4797" w:name="_MON_1712669996"/>
    <w:bookmarkEnd w:id="4797"/>
    <w:p w14:paraId="4B2FBD73" w14:textId="175E166C" w:rsidR="00067AE9" w:rsidDel="009063A4" w:rsidRDefault="00020EEE">
      <w:pPr>
        <w:pStyle w:val="TH"/>
        <w:rPr>
          <w:ins w:id="4798" w:author="S2-2204379" w:date="2022-05-24T08:41:00Z"/>
          <w:del w:id="4799" w:author="Rapporteur" w:date="2022-05-24T14:07:00Z"/>
        </w:rPr>
        <w:pPrChange w:id="4800" w:author="Rapporteur" w:date="2022-05-24T14:08:00Z">
          <w:pPr>
            <w:ind w:left="-567"/>
            <w:jc w:val="center"/>
          </w:pPr>
        </w:pPrChange>
      </w:pPr>
      <w:ins w:id="4801" w:author="S2-2204379" w:date="2022-05-24T08:41:00Z">
        <w:r w:rsidRPr="00F14839">
          <w:object w:dxaOrig="10915" w:dyaOrig="13464" w14:anchorId="6D9B9D50">
            <v:shape id="_x0000_i1055" type="#_x0000_t75" style="width:477.5pt;height:600.75pt" o:ole="">
              <v:imagedata r:id="rId74" o:title=""/>
            </v:shape>
            <o:OLEObject Type="Embed" ProgID="Word.Picture.8" ShapeID="_x0000_i1055" DrawAspect="Content" ObjectID="_1715402150" r:id="rId75"/>
          </w:object>
        </w:r>
      </w:ins>
    </w:p>
    <w:p w14:paraId="0183C30B" w14:textId="5B73EE54" w:rsidR="00067AE9" w:rsidRDefault="00067AE9">
      <w:pPr>
        <w:pStyle w:val="TH"/>
        <w:rPr>
          <w:ins w:id="4802" w:author="S2-2204379" w:date="2022-05-24T08:41:00Z"/>
        </w:rPr>
        <w:pPrChange w:id="4803" w:author="Rapporteur" w:date="2022-05-24T14:08:00Z">
          <w:pPr>
            <w:ind w:left="-567"/>
            <w:jc w:val="both"/>
          </w:pPr>
        </w:pPrChange>
      </w:pPr>
    </w:p>
    <w:p w14:paraId="36DE1D71" w14:textId="7929D164" w:rsidR="00067AE9" w:rsidRDefault="00067AE9" w:rsidP="00067AE9">
      <w:pPr>
        <w:pStyle w:val="TF"/>
        <w:rPr>
          <w:ins w:id="4804" w:author="S2-2204379" w:date="2022-05-24T08:41:00Z"/>
        </w:rPr>
      </w:pPr>
      <w:ins w:id="4805" w:author="S2-2204379" w:date="2022-05-24T08:41:00Z">
        <w:r>
          <w:t>Fi</w:t>
        </w:r>
        <w:r w:rsidRPr="00AD325B">
          <w:t>gure 6.</w:t>
        </w:r>
        <w:del w:id="4806" w:author="Rapporteur" w:date="2022-05-24T14:10:00Z">
          <w:r w:rsidRPr="00AD325B" w:rsidDel="00216CC8">
            <w:delText>x</w:delText>
          </w:r>
        </w:del>
      </w:ins>
      <w:ins w:id="4807" w:author="Rapporteur" w:date="2022-05-24T14:10:00Z">
        <w:r w:rsidR="00216CC8">
          <w:t>24</w:t>
        </w:r>
      </w:ins>
      <w:ins w:id="4808" w:author="S2-2204379" w:date="2022-05-24T08:41:00Z">
        <w:r w:rsidRPr="00AD325B">
          <w:t>.3.2-</w:t>
        </w:r>
        <w:r>
          <w:t>2</w:t>
        </w:r>
      </w:ins>
      <w:ins w:id="4809" w:author="Rapporteur" w:date="2022-05-25T07:04:00Z">
        <w:r w:rsidR="005477C7">
          <w:t>:</w:t>
        </w:r>
      </w:ins>
      <w:ins w:id="4810" w:author="S2-2204379" w:date="2022-05-24T08:41:00Z">
        <w:r w:rsidRPr="00AD325B">
          <w:t xml:space="preserve"> UE-requested PDU Session Establishment without timing indication from UE </w:t>
        </w:r>
      </w:ins>
    </w:p>
    <w:p w14:paraId="021C447C" w14:textId="76503240" w:rsidR="00067AE9" w:rsidRPr="00F475D5" w:rsidRDefault="00067AE9" w:rsidP="00067AE9">
      <w:pPr>
        <w:rPr>
          <w:ins w:id="4811" w:author="S2-2204379" w:date="2022-05-24T08:41:00Z"/>
        </w:rPr>
      </w:pPr>
      <w:ins w:id="4812" w:author="S2-2204379" w:date="2022-05-24T08:41:00Z">
        <w:r>
          <w:t>Figure 6.</w:t>
        </w:r>
        <w:del w:id="4813" w:author="Rapporteur" w:date="2022-05-24T14:10:00Z">
          <w:r w:rsidDel="00216CC8">
            <w:delText>x</w:delText>
          </w:r>
        </w:del>
      </w:ins>
      <w:ins w:id="4814" w:author="Rapporteur" w:date="2022-05-24T14:10:00Z">
        <w:r w:rsidR="00216CC8">
          <w:t>24</w:t>
        </w:r>
      </w:ins>
      <w:ins w:id="4815" w:author="S2-2204379" w:date="2022-05-24T08:41:00Z">
        <w:r>
          <w:t>.3.2-3 here below shows the procedure for PDU session modification. it should be noted that this figure shows the UE providing the updated timing information because it has received an updated timing information from the AMF for the related network slice S-NSSAI. However, it is also possible for the AMF to initiate this if the RAN is providing the updated PDU session related modification to the AMF for capable UEs (for which timing information was provided to the RAN for the PDU session). which approach to select can be further studied.</w:t>
        </w:r>
      </w:ins>
    </w:p>
    <w:p w14:paraId="117BEC1E" w14:textId="77777777" w:rsidR="00067AE9" w:rsidRDefault="00067AE9" w:rsidP="00067AE9">
      <w:pPr>
        <w:pStyle w:val="TF"/>
        <w:rPr>
          <w:ins w:id="4816" w:author="S2-2204379" w:date="2022-05-24T08:41:00Z"/>
        </w:rPr>
      </w:pPr>
    </w:p>
    <w:bookmarkStart w:id="4817" w:name="_MON_1710693684"/>
    <w:bookmarkEnd w:id="4817"/>
    <w:p w14:paraId="5A1DEEAD" w14:textId="77777777" w:rsidR="00067AE9" w:rsidRDefault="003A55FB">
      <w:pPr>
        <w:pStyle w:val="TH"/>
        <w:rPr>
          <w:ins w:id="4818" w:author="S2-2204379" w:date="2022-05-24T08:41:00Z"/>
        </w:rPr>
        <w:pPrChange w:id="4819" w:author="Rapporteur" w:date="2022-05-24T14:09:00Z">
          <w:pPr>
            <w:pStyle w:val="TF"/>
          </w:pPr>
        </w:pPrChange>
      </w:pPr>
      <w:ins w:id="4820" w:author="S2-2204379" w:date="2022-05-24T08:41:00Z">
        <w:r w:rsidRPr="00F14839">
          <w:object w:dxaOrig="9639" w:dyaOrig="10771" w14:anchorId="05EEFE67">
            <v:shape id="_x0000_i1056" type="#_x0000_t75" style="width:460.2pt;height:509.75pt" o:ole="">
              <v:imagedata r:id="rId76" o:title=""/>
            </v:shape>
            <o:OLEObject Type="Embed" ProgID="Word.Picture.8" ShapeID="_x0000_i1056" DrawAspect="Content" ObjectID="_1715402151" r:id="rId77"/>
          </w:object>
        </w:r>
      </w:ins>
    </w:p>
    <w:p w14:paraId="495A4108" w14:textId="5452E03D" w:rsidR="00067AE9" w:rsidRDefault="00067AE9">
      <w:pPr>
        <w:pStyle w:val="TF"/>
        <w:rPr>
          <w:ins w:id="4821" w:author="S2-2204379" w:date="2022-05-24T08:41:00Z"/>
        </w:rPr>
      </w:pPr>
      <w:ins w:id="4822" w:author="S2-2204379" w:date="2022-05-24T08:41:00Z">
        <w:r>
          <w:t>F</w:t>
        </w:r>
        <w:r w:rsidRPr="00AD325B">
          <w:t>igure 6.</w:t>
        </w:r>
        <w:del w:id="4823" w:author="Rapporteur" w:date="2022-05-24T14:09:00Z">
          <w:r w:rsidRPr="00AD325B" w:rsidDel="00A369E3">
            <w:delText>x</w:delText>
          </w:r>
        </w:del>
      </w:ins>
      <w:ins w:id="4824" w:author="Rapporteur" w:date="2022-05-24T14:09:00Z">
        <w:r w:rsidR="00A369E3">
          <w:t>24</w:t>
        </w:r>
      </w:ins>
      <w:ins w:id="4825" w:author="S2-2204379" w:date="2022-05-24T08:41:00Z">
        <w:r w:rsidRPr="00AD325B">
          <w:t>.</w:t>
        </w:r>
        <w:r>
          <w:t>3.</w:t>
        </w:r>
        <w:r w:rsidRPr="00AD325B">
          <w:t>2-</w:t>
        </w:r>
        <w:r>
          <w:t>3</w:t>
        </w:r>
      </w:ins>
      <w:ins w:id="4826" w:author="Rapporteur" w:date="2022-05-25T07:04:00Z">
        <w:r w:rsidR="005477C7">
          <w:t>:</w:t>
        </w:r>
      </w:ins>
      <w:ins w:id="4827" w:author="S2-2204379" w:date="2022-05-24T08:41:00Z">
        <w:r w:rsidRPr="00AD325B">
          <w:t xml:space="preserve"> UE-requested PDU Session </w:t>
        </w:r>
        <w:r>
          <w:t>Modification</w:t>
        </w:r>
        <w:r w:rsidRPr="00AD325B">
          <w:t xml:space="preserve"> with timing indication from UE </w:t>
        </w:r>
      </w:ins>
    </w:p>
    <w:p w14:paraId="267DB61C" w14:textId="308550AB" w:rsidR="00067AE9" w:rsidDel="009063A4" w:rsidRDefault="00067AE9" w:rsidP="00067AE9">
      <w:pPr>
        <w:rPr>
          <w:ins w:id="4828" w:author="S2-2204379" w:date="2022-05-24T08:41:00Z"/>
          <w:del w:id="4829" w:author="Rapporteur" w:date="2022-05-24T14:09:00Z"/>
        </w:rPr>
      </w:pPr>
    </w:p>
    <w:p w14:paraId="3FC020B8" w14:textId="05747E6D" w:rsidR="00067AE9" w:rsidDel="009063A4" w:rsidRDefault="00067AE9" w:rsidP="00067AE9">
      <w:pPr>
        <w:pStyle w:val="B1"/>
        <w:rPr>
          <w:ins w:id="4830" w:author="S2-2204379" w:date="2022-05-24T08:41:00Z"/>
          <w:del w:id="4831" w:author="Rapporteur" w:date="2022-05-24T14:09:00Z"/>
        </w:rPr>
      </w:pPr>
    </w:p>
    <w:p w14:paraId="48B416CC" w14:textId="3F15DE2E" w:rsidR="00067AE9" w:rsidRPr="00320611" w:rsidRDefault="00067AE9" w:rsidP="00067AE9">
      <w:pPr>
        <w:pStyle w:val="31"/>
        <w:rPr>
          <w:ins w:id="4832" w:author="S2-2204379" w:date="2022-05-24T08:41:00Z"/>
          <w:lang w:eastAsia="zh-CN"/>
        </w:rPr>
      </w:pPr>
      <w:bookmarkStart w:id="4833" w:name="_Toc104302519"/>
      <w:bookmarkStart w:id="4834" w:name="_Toc104359485"/>
      <w:bookmarkStart w:id="4835" w:name="_Toc104789107"/>
      <w:ins w:id="4836" w:author="S2-2204379" w:date="2022-05-24T08:41:00Z">
        <w:r w:rsidRPr="00320611">
          <w:rPr>
            <w:lang w:eastAsia="zh-CN"/>
          </w:rPr>
          <w:t>6.</w:t>
        </w:r>
        <w:del w:id="4837" w:author="Rapporteur" w:date="2022-05-24T14:09:00Z">
          <w:r w:rsidDel="009063A4">
            <w:rPr>
              <w:lang w:eastAsia="zh-CN"/>
            </w:rPr>
            <w:delText>x</w:delText>
          </w:r>
        </w:del>
      </w:ins>
      <w:ins w:id="4838" w:author="Rapporteur" w:date="2022-05-24T14:09:00Z">
        <w:r w:rsidR="009063A4">
          <w:rPr>
            <w:lang w:eastAsia="zh-CN"/>
          </w:rPr>
          <w:t>24</w:t>
        </w:r>
      </w:ins>
      <w:ins w:id="4839" w:author="S2-2204379" w:date="2022-05-24T08:41:00Z">
        <w:r w:rsidRPr="00320611">
          <w:rPr>
            <w:lang w:eastAsia="zh-CN"/>
          </w:rPr>
          <w:t>.4</w:t>
        </w:r>
        <w:r w:rsidRPr="00320611">
          <w:rPr>
            <w:lang w:eastAsia="zh-CN"/>
          </w:rPr>
          <w:tab/>
        </w:r>
        <w:r w:rsidRPr="00320611">
          <w:t>Impacts on services, entities and interfaces</w:t>
        </w:r>
        <w:bookmarkEnd w:id="4833"/>
        <w:bookmarkEnd w:id="4834"/>
        <w:bookmarkEnd w:id="4835"/>
      </w:ins>
    </w:p>
    <w:p w14:paraId="3FDB75CA" w14:textId="77777777" w:rsidR="00067AE9" w:rsidRPr="00320611" w:rsidRDefault="00067AE9" w:rsidP="00067AE9">
      <w:pPr>
        <w:rPr>
          <w:ins w:id="4840" w:author="S2-2204379" w:date="2022-05-24T08:41:00Z"/>
          <w:lang w:eastAsia="zh-CN"/>
        </w:rPr>
      </w:pPr>
      <w:ins w:id="4841" w:author="S2-2204379" w:date="2022-05-24T08:41:00Z">
        <w:r w:rsidRPr="00320611">
          <w:rPr>
            <w:lang w:eastAsia="zh-CN"/>
          </w:rPr>
          <w:t>The following impacts are foreseen by this solution:</w:t>
        </w:r>
      </w:ins>
    </w:p>
    <w:p w14:paraId="61428C84" w14:textId="77777777" w:rsidR="00067AE9" w:rsidRPr="00320611" w:rsidRDefault="00067AE9" w:rsidP="00067AE9">
      <w:pPr>
        <w:rPr>
          <w:ins w:id="4842" w:author="S2-2204379" w:date="2022-05-24T08:41:00Z"/>
          <w:lang w:eastAsia="zh-CN"/>
        </w:rPr>
      </w:pPr>
      <w:ins w:id="4843" w:author="S2-2204379" w:date="2022-05-24T08:41:00Z">
        <w:r>
          <w:rPr>
            <w:lang w:eastAsia="zh-CN"/>
          </w:rPr>
          <w:t>UE</w:t>
        </w:r>
        <w:r w:rsidRPr="00320611">
          <w:rPr>
            <w:lang w:eastAsia="zh-CN"/>
          </w:rPr>
          <w:t>:</w:t>
        </w:r>
      </w:ins>
    </w:p>
    <w:p w14:paraId="51157E64" w14:textId="77777777" w:rsidR="00067AE9" w:rsidRDefault="00067AE9" w:rsidP="00067AE9">
      <w:pPr>
        <w:pStyle w:val="B1"/>
        <w:rPr>
          <w:ins w:id="4844" w:author="S2-2204379" w:date="2022-05-24T08:41:00Z"/>
        </w:rPr>
      </w:pPr>
      <w:ins w:id="4845" w:author="S2-2204379" w:date="2022-05-24T08:41:00Z">
        <w:r w:rsidRPr="00320611">
          <w:t>-</w:t>
        </w:r>
        <w:r w:rsidRPr="00320611">
          <w:tab/>
        </w:r>
        <w:r>
          <w:t>indication of support of the feature(s) in this proposal</w:t>
        </w:r>
      </w:ins>
    </w:p>
    <w:p w14:paraId="409EA562" w14:textId="77777777" w:rsidR="00067AE9" w:rsidRPr="00320611" w:rsidRDefault="00067AE9" w:rsidP="00067AE9">
      <w:pPr>
        <w:pStyle w:val="B1"/>
        <w:rPr>
          <w:ins w:id="4846" w:author="S2-2204379" w:date="2022-05-24T08:41:00Z"/>
        </w:rPr>
      </w:pPr>
      <w:ins w:id="4847" w:author="S2-2204379" w:date="2022-05-24T08:41:00Z">
        <w:r>
          <w:t>-</w:t>
        </w:r>
        <w:r>
          <w:tab/>
          <w:t>supports handling of timing information for S-NSSAIs and TAIs in RM and in SM</w:t>
        </w:r>
      </w:ins>
    </w:p>
    <w:p w14:paraId="213B7F63" w14:textId="77777777" w:rsidR="00067AE9" w:rsidRDefault="00067AE9" w:rsidP="00067AE9">
      <w:pPr>
        <w:pStyle w:val="B1"/>
        <w:rPr>
          <w:ins w:id="4848" w:author="S2-2204379" w:date="2022-05-24T08:41:00Z"/>
        </w:rPr>
      </w:pPr>
      <w:ins w:id="4849" w:author="S2-2204379" w:date="2022-05-24T08:41:00Z">
        <w:r w:rsidRPr="00320611">
          <w:t>-</w:t>
        </w:r>
        <w:r w:rsidRPr="00320611">
          <w:tab/>
        </w:r>
        <w:r>
          <w:t>locally adapt the behaviour based on timing information received.</w:t>
        </w:r>
      </w:ins>
    </w:p>
    <w:p w14:paraId="0292CA31" w14:textId="77777777" w:rsidR="00067AE9" w:rsidRPr="00320611" w:rsidRDefault="00067AE9" w:rsidP="00067AE9">
      <w:pPr>
        <w:rPr>
          <w:ins w:id="4850" w:author="S2-2204379" w:date="2022-05-24T08:41:00Z"/>
          <w:lang w:eastAsia="zh-CN"/>
        </w:rPr>
      </w:pPr>
      <w:ins w:id="4851" w:author="S2-2204379" w:date="2022-05-24T08:41:00Z">
        <w:r>
          <w:rPr>
            <w:lang w:eastAsia="zh-CN"/>
          </w:rPr>
          <w:t>(R)AN</w:t>
        </w:r>
        <w:r w:rsidRPr="00320611">
          <w:rPr>
            <w:lang w:eastAsia="zh-CN"/>
          </w:rPr>
          <w:t>:</w:t>
        </w:r>
      </w:ins>
    </w:p>
    <w:p w14:paraId="54636961" w14:textId="77777777" w:rsidR="00067AE9" w:rsidRDefault="00067AE9" w:rsidP="00067AE9">
      <w:pPr>
        <w:pStyle w:val="B1"/>
        <w:rPr>
          <w:ins w:id="4852" w:author="S2-2204379" w:date="2022-05-24T08:41:00Z"/>
        </w:rPr>
      </w:pPr>
      <w:ins w:id="4853" w:author="S2-2204379" w:date="2022-05-24T08:41:00Z">
        <w:r w:rsidRPr="00320611">
          <w:t>-</w:t>
        </w:r>
        <w:r w:rsidRPr="00320611">
          <w:tab/>
        </w:r>
        <w:r>
          <w:t>supports configuration of temporarily/periodically available s-NSSAIs and TAIs.</w:t>
        </w:r>
      </w:ins>
    </w:p>
    <w:p w14:paraId="04CE9532" w14:textId="77777777" w:rsidR="00067AE9" w:rsidRDefault="00067AE9" w:rsidP="00067AE9">
      <w:pPr>
        <w:pStyle w:val="B1"/>
        <w:rPr>
          <w:ins w:id="4854" w:author="S2-2204379" w:date="2022-05-24T08:41:00Z"/>
        </w:rPr>
      </w:pPr>
      <w:ins w:id="4855" w:author="S2-2204379" w:date="2022-05-24T08:41:00Z">
        <w:r>
          <w:t>-</w:t>
        </w:r>
        <w:r>
          <w:tab/>
          <w:t>Provides the indication per TAI of the Temporarily/Periodically available S-NSSAIs, including for TAIs which are temporarily available, to the aMF in NG setup.</w:t>
        </w:r>
      </w:ins>
    </w:p>
    <w:p w14:paraId="043E5950" w14:textId="77777777" w:rsidR="00067AE9" w:rsidRDefault="00067AE9" w:rsidP="00067AE9">
      <w:pPr>
        <w:pStyle w:val="B1"/>
        <w:rPr>
          <w:ins w:id="4856" w:author="S2-2204379" w:date="2022-05-24T08:41:00Z"/>
        </w:rPr>
      </w:pPr>
      <w:ins w:id="4857" w:author="S2-2204379" w:date="2022-05-24T08:41:00Z">
        <w:r>
          <w:t>-</w:t>
        </w:r>
        <w:r>
          <w:tab/>
          <w:t>determines when certain DRBs are no longer active for certain sessions and release them (or deactivates, for periodic slices) them when UE when timing information is requesting that, upon receiving conf</w:t>
        </w:r>
        <w:r>
          <w:lastRenderedPageBreak/>
          <w:t>irmation from the AMF that it can do so based on the capability of UE and the SMF capabilities (i.e when it receives the timing information for the PDU session). The (R)AN may also initiate modification of the PDU session when new timing information is provided to the (R)AN (TBD whether the UE of the (R)AN should initiate the modification)</w:t>
        </w:r>
      </w:ins>
    </w:p>
    <w:p w14:paraId="66F503BD" w14:textId="77777777" w:rsidR="00067AE9" w:rsidRDefault="00067AE9" w:rsidP="00067AE9">
      <w:pPr>
        <w:rPr>
          <w:ins w:id="4858" w:author="S2-2204379" w:date="2022-05-24T08:41:00Z"/>
          <w:lang w:eastAsia="zh-CN"/>
        </w:rPr>
      </w:pPr>
      <w:ins w:id="4859" w:author="S2-2204379" w:date="2022-05-24T08:41:00Z">
        <w:r>
          <w:rPr>
            <w:lang w:eastAsia="zh-CN"/>
          </w:rPr>
          <w:t>AMF</w:t>
        </w:r>
        <w:r w:rsidRPr="00320611">
          <w:rPr>
            <w:lang w:eastAsia="zh-CN"/>
          </w:rPr>
          <w:t>:</w:t>
        </w:r>
        <w:r>
          <w:rPr>
            <w:lang w:eastAsia="zh-CN"/>
          </w:rPr>
          <w:t xml:space="preserve"> </w:t>
        </w:r>
      </w:ins>
    </w:p>
    <w:p w14:paraId="609D53E8" w14:textId="77777777" w:rsidR="00067AE9" w:rsidRDefault="00067AE9" w:rsidP="00067AE9">
      <w:pPr>
        <w:pStyle w:val="B1"/>
        <w:rPr>
          <w:ins w:id="4860" w:author="S2-2204379" w:date="2022-05-24T08:41:00Z"/>
          <w:lang w:eastAsia="zh-CN"/>
        </w:rPr>
      </w:pPr>
      <w:ins w:id="4861" w:author="S2-2204379" w:date="2022-05-24T08:41:00Z">
        <w:r>
          <w:rPr>
            <w:lang w:eastAsia="zh-CN"/>
          </w:rPr>
          <w:t>-</w:t>
        </w:r>
        <w:r>
          <w:rPr>
            <w:lang w:eastAsia="zh-CN"/>
          </w:rPr>
          <w:tab/>
          <w:t>handle the timing information for S-NSSAIs coming from (R)AN and UDM and combine it into a timing information for the UE subscribed S-NSSAIs.</w:t>
        </w:r>
      </w:ins>
    </w:p>
    <w:p w14:paraId="0EA8DADA" w14:textId="77777777" w:rsidR="00067AE9" w:rsidRDefault="00067AE9" w:rsidP="00067AE9">
      <w:pPr>
        <w:pStyle w:val="B1"/>
        <w:rPr>
          <w:ins w:id="4862" w:author="S2-2204379" w:date="2022-05-24T08:41:00Z"/>
          <w:lang w:eastAsia="zh-CN"/>
        </w:rPr>
      </w:pPr>
      <w:ins w:id="4863" w:author="S2-2204379" w:date="2022-05-24T08:41:00Z">
        <w:r>
          <w:rPr>
            <w:lang w:eastAsia="zh-CN"/>
          </w:rPr>
          <w:t>-</w:t>
        </w:r>
        <w:r>
          <w:rPr>
            <w:lang w:eastAsia="zh-CN"/>
          </w:rPr>
          <w:tab/>
          <w:t>handle any timing information for TAIs received from the (R)AN</w:t>
        </w:r>
      </w:ins>
    </w:p>
    <w:p w14:paraId="7EE0A26D" w14:textId="77777777" w:rsidR="00067AE9" w:rsidRDefault="00067AE9" w:rsidP="00067AE9">
      <w:pPr>
        <w:pStyle w:val="B1"/>
        <w:rPr>
          <w:ins w:id="4864" w:author="S2-2204379" w:date="2022-05-24T08:41:00Z"/>
          <w:lang w:eastAsia="zh-CN"/>
        </w:rPr>
      </w:pPr>
      <w:ins w:id="4865" w:author="S2-2204379" w:date="2022-05-24T08:41:00Z">
        <w:r>
          <w:rPr>
            <w:lang w:eastAsia="zh-CN"/>
          </w:rPr>
          <w:t>-</w:t>
        </w:r>
        <w:r>
          <w:rPr>
            <w:lang w:eastAsia="zh-CN"/>
          </w:rPr>
          <w:tab/>
          <w:t>update NSSF with timing information for S-NSSAIs and TAI received from the (R)AN</w:t>
        </w:r>
      </w:ins>
    </w:p>
    <w:p w14:paraId="0AC42982" w14:textId="77777777" w:rsidR="00067AE9" w:rsidRDefault="00067AE9" w:rsidP="00067AE9">
      <w:pPr>
        <w:pStyle w:val="B1"/>
        <w:rPr>
          <w:ins w:id="4866" w:author="S2-2204379" w:date="2022-05-24T08:41:00Z"/>
          <w:lang w:eastAsia="zh-CN"/>
        </w:rPr>
      </w:pPr>
      <w:ins w:id="4867" w:author="S2-2204379" w:date="2022-05-24T08:41:00Z">
        <w:r>
          <w:rPr>
            <w:lang w:eastAsia="zh-CN"/>
          </w:rPr>
          <w:t>-</w:t>
        </w:r>
        <w:r>
          <w:rPr>
            <w:lang w:eastAsia="zh-CN"/>
          </w:rPr>
          <w:tab/>
          <w:t>provide the non-supporting UEs with Configured NSSAI, Allowed NSSAIs and RA based on the combined timing information</w:t>
        </w:r>
      </w:ins>
    </w:p>
    <w:p w14:paraId="22792816" w14:textId="77777777" w:rsidR="00067AE9" w:rsidRDefault="00067AE9" w:rsidP="00067AE9">
      <w:pPr>
        <w:pStyle w:val="B1"/>
        <w:rPr>
          <w:ins w:id="4868" w:author="S2-2204379" w:date="2022-05-24T08:41:00Z"/>
          <w:lang w:eastAsia="zh-CN"/>
        </w:rPr>
      </w:pPr>
      <w:ins w:id="4869" w:author="S2-2204379" w:date="2022-05-24T08:41:00Z">
        <w:r>
          <w:rPr>
            <w:lang w:eastAsia="zh-CN"/>
          </w:rPr>
          <w:t>-</w:t>
        </w:r>
        <w:r>
          <w:rPr>
            <w:lang w:eastAsia="zh-CN"/>
          </w:rPr>
          <w:tab/>
          <w:t xml:space="preserve">provide the supporting UEs with Configured NSSAI including combined timing information for some S-NSSAIs if any and RA including TAIs with timing information if any. </w:t>
        </w:r>
      </w:ins>
    </w:p>
    <w:p w14:paraId="1D038EE3" w14:textId="77777777" w:rsidR="00067AE9" w:rsidRDefault="00067AE9" w:rsidP="00067AE9">
      <w:pPr>
        <w:pStyle w:val="B1"/>
        <w:rPr>
          <w:ins w:id="4870" w:author="S2-2204379" w:date="2022-05-24T08:41:00Z"/>
          <w:lang w:eastAsia="zh-CN"/>
        </w:rPr>
      </w:pPr>
      <w:ins w:id="4871" w:author="S2-2204379" w:date="2022-05-24T08:41:00Z">
        <w:r>
          <w:rPr>
            <w:lang w:eastAsia="zh-CN"/>
          </w:rPr>
          <w:t>-</w:t>
        </w:r>
        <w:r>
          <w:rPr>
            <w:lang w:eastAsia="zh-CN"/>
          </w:rPr>
          <w:tab/>
          <w:t>locally adapt the Allowed NSSAI and RA for the UE based on the respective provided combined timing information</w:t>
        </w:r>
      </w:ins>
    </w:p>
    <w:p w14:paraId="2C8D6B77" w14:textId="77777777" w:rsidR="00067AE9" w:rsidRDefault="00067AE9" w:rsidP="00067AE9">
      <w:pPr>
        <w:rPr>
          <w:ins w:id="4872" w:author="S2-2204379" w:date="2022-05-24T08:41:00Z"/>
          <w:lang w:eastAsia="zh-CN"/>
        </w:rPr>
      </w:pPr>
      <w:ins w:id="4873" w:author="S2-2204379" w:date="2022-05-24T08:41:00Z">
        <w:r>
          <w:rPr>
            <w:lang w:eastAsia="zh-CN"/>
          </w:rPr>
          <w:t>NSSF</w:t>
        </w:r>
        <w:r w:rsidRPr="00320611">
          <w:rPr>
            <w:lang w:eastAsia="zh-CN"/>
          </w:rPr>
          <w:t>:</w:t>
        </w:r>
        <w:r>
          <w:rPr>
            <w:lang w:eastAsia="zh-CN"/>
          </w:rPr>
          <w:t xml:space="preserve"> </w:t>
        </w:r>
      </w:ins>
    </w:p>
    <w:p w14:paraId="48607545" w14:textId="77777777" w:rsidR="00067AE9" w:rsidRDefault="00067AE9" w:rsidP="00067AE9">
      <w:pPr>
        <w:pStyle w:val="B1"/>
        <w:rPr>
          <w:ins w:id="4874" w:author="S2-2204379" w:date="2022-05-24T08:41:00Z"/>
          <w:lang w:eastAsia="zh-CN"/>
        </w:rPr>
      </w:pPr>
      <w:ins w:id="4875" w:author="S2-2204379" w:date="2022-05-24T08:41:00Z">
        <w:r>
          <w:rPr>
            <w:lang w:eastAsia="zh-CN"/>
          </w:rPr>
          <w:t>-</w:t>
        </w:r>
        <w:r>
          <w:rPr>
            <w:lang w:eastAsia="zh-CN"/>
          </w:rPr>
          <w:tab/>
          <w:t>handle the timing information for S-NSSAIs coming from AMF.</w:t>
        </w:r>
      </w:ins>
    </w:p>
    <w:p w14:paraId="377FA505" w14:textId="77777777" w:rsidR="00067AE9" w:rsidRDefault="00067AE9" w:rsidP="00067AE9">
      <w:pPr>
        <w:pStyle w:val="B1"/>
        <w:rPr>
          <w:ins w:id="4876" w:author="S2-2204379" w:date="2022-05-24T08:41:00Z"/>
          <w:lang w:eastAsia="zh-CN"/>
        </w:rPr>
      </w:pPr>
      <w:ins w:id="4877" w:author="S2-2204379" w:date="2022-05-24T08:41:00Z">
        <w:r>
          <w:rPr>
            <w:lang w:eastAsia="zh-CN"/>
          </w:rPr>
          <w:t>-</w:t>
        </w:r>
        <w:r>
          <w:rPr>
            <w:lang w:eastAsia="zh-CN"/>
          </w:rPr>
          <w:tab/>
          <w:t>handle any timing information for TAIs received from the AMF</w:t>
        </w:r>
      </w:ins>
    </w:p>
    <w:p w14:paraId="36EA7933" w14:textId="77777777" w:rsidR="00067AE9" w:rsidRDefault="00067AE9" w:rsidP="00067AE9">
      <w:pPr>
        <w:pStyle w:val="B1"/>
        <w:rPr>
          <w:ins w:id="4878" w:author="S2-2204379" w:date="2022-05-24T08:41:00Z"/>
          <w:lang w:eastAsia="zh-CN"/>
        </w:rPr>
      </w:pPr>
      <w:ins w:id="4879" w:author="S2-2204379" w:date="2022-05-24T08:41:00Z">
        <w:r>
          <w:rPr>
            <w:lang w:eastAsia="zh-CN"/>
          </w:rPr>
          <w:t>-</w:t>
        </w:r>
        <w:r>
          <w:rPr>
            <w:lang w:eastAsia="zh-CN"/>
          </w:rPr>
          <w:tab/>
          <w:t>receive update from AMF with timing information for S-NSSAIs and TAI received from the (R)AN</w:t>
        </w:r>
      </w:ins>
    </w:p>
    <w:p w14:paraId="5C385ED6" w14:textId="77777777" w:rsidR="00067AE9" w:rsidRDefault="00067AE9" w:rsidP="00067AE9">
      <w:pPr>
        <w:pStyle w:val="B1"/>
        <w:rPr>
          <w:ins w:id="4880" w:author="S2-2204379" w:date="2022-05-24T08:41:00Z"/>
          <w:lang w:eastAsia="zh-CN"/>
        </w:rPr>
      </w:pPr>
      <w:ins w:id="4881" w:author="S2-2204379" w:date="2022-05-24T08:41:00Z">
        <w:r>
          <w:rPr>
            <w:lang w:eastAsia="zh-CN"/>
          </w:rPr>
          <w:t>-</w:t>
        </w:r>
        <w:r>
          <w:rPr>
            <w:lang w:eastAsia="zh-CN"/>
          </w:rPr>
          <w:tab/>
          <w:t>provide the non-supporting UEs with Configured NSSAI, Allowed NSSAIs and RA based on the combined timing information</w:t>
        </w:r>
      </w:ins>
    </w:p>
    <w:p w14:paraId="799B1241" w14:textId="77777777" w:rsidR="00067AE9" w:rsidRDefault="00067AE9" w:rsidP="00067AE9">
      <w:pPr>
        <w:pStyle w:val="B1"/>
        <w:rPr>
          <w:ins w:id="4882" w:author="S2-2204379" w:date="2022-05-24T08:41:00Z"/>
          <w:lang w:eastAsia="zh-CN"/>
        </w:rPr>
      </w:pPr>
      <w:ins w:id="4883" w:author="S2-2204379" w:date="2022-05-24T08:41:00Z">
        <w:r>
          <w:rPr>
            <w:lang w:eastAsia="zh-CN"/>
          </w:rPr>
          <w:t>-</w:t>
        </w:r>
        <w:r>
          <w:rPr>
            <w:lang w:eastAsia="zh-CN"/>
          </w:rPr>
          <w:tab/>
          <w:t xml:space="preserve">provide the supporting UEs with Configured NSSAI including combined timing information for some S-NSSAIs if any and RA including TAIs with timing information if any. </w:t>
        </w:r>
      </w:ins>
    </w:p>
    <w:p w14:paraId="4D1831A3" w14:textId="77777777" w:rsidR="00067AE9" w:rsidRDefault="00067AE9" w:rsidP="00067AE9">
      <w:pPr>
        <w:rPr>
          <w:ins w:id="4884" w:author="S2-2204379" w:date="2022-05-24T08:41:00Z"/>
          <w:lang w:eastAsia="zh-CN"/>
        </w:rPr>
      </w:pPr>
      <w:ins w:id="4885" w:author="S2-2204379" w:date="2022-05-24T08:41:00Z">
        <w:r>
          <w:rPr>
            <w:lang w:eastAsia="zh-CN"/>
          </w:rPr>
          <w:t xml:space="preserve">SMF: </w:t>
        </w:r>
      </w:ins>
    </w:p>
    <w:p w14:paraId="343514F4" w14:textId="77777777" w:rsidR="00067AE9" w:rsidRPr="00320611" w:rsidRDefault="00067AE9" w:rsidP="00067AE9">
      <w:pPr>
        <w:pStyle w:val="B1"/>
        <w:rPr>
          <w:ins w:id="4886" w:author="S2-2204379" w:date="2022-05-24T08:41:00Z"/>
          <w:lang w:eastAsia="zh-CN"/>
        </w:rPr>
      </w:pPr>
      <w:ins w:id="4887" w:author="S2-2204379" w:date="2022-05-24T08:41:00Z">
        <w:r>
          <w:rPr>
            <w:lang w:eastAsia="zh-CN"/>
          </w:rPr>
          <w:t>-</w:t>
        </w:r>
        <w:r>
          <w:rPr>
            <w:lang w:eastAsia="zh-CN"/>
          </w:rPr>
          <w:tab/>
          <w:t xml:space="preserve">support of the timing information-based automatic release or retention and restoration of PDU sessions </w:t>
        </w:r>
      </w:ins>
    </w:p>
    <w:p w14:paraId="7371AD34" w14:textId="77777777" w:rsidR="00067AE9" w:rsidRDefault="00067AE9" w:rsidP="00067AE9">
      <w:pPr>
        <w:rPr>
          <w:ins w:id="4888" w:author="S2-2204379" w:date="2022-05-24T08:41:00Z"/>
        </w:rPr>
      </w:pPr>
      <w:ins w:id="4889" w:author="S2-2204379" w:date="2022-05-24T08:41:00Z">
        <w:r>
          <w:t>UDM</w:t>
        </w:r>
      </w:ins>
    </w:p>
    <w:p w14:paraId="6B0E988D" w14:textId="77777777" w:rsidR="00067AE9" w:rsidRDefault="00067AE9" w:rsidP="00067AE9">
      <w:pPr>
        <w:pStyle w:val="B1"/>
        <w:rPr>
          <w:ins w:id="4890" w:author="S2-2204379" w:date="2022-05-24T08:41:00Z"/>
        </w:rPr>
      </w:pPr>
      <w:ins w:id="4891" w:author="S2-2204379" w:date="2022-05-24T08:41:00Z">
        <w:r>
          <w:t>-</w:t>
        </w:r>
        <w:r>
          <w:tab/>
          <w:t>Support the indication of timing information to AMFs for S-NSSAIs in the subscription</w:t>
        </w:r>
        <w:r>
          <w:lastRenderedPageBreak/>
          <w:t xml:space="preserve"> information.</w:t>
        </w:r>
      </w:ins>
    </w:p>
    <w:p w14:paraId="5D12512C" w14:textId="7656DFA2" w:rsidR="002E5B65" w:rsidRPr="00364AE4" w:rsidRDefault="002E5B65">
      <w:pPr>
        <w:pStyle w:val="21"/>
        <w:rPr>
          <w:ins w:id="4892" w:author="S2-2203770" w:date="2022-05-24T09:33:00Z"/>
        </w:rPr>
        <w:pPrChange w:id="4893" w:author="Rapporteur" w:date="2022-05-25T08:38:00Z">
          <w:pPr>
            <w:keepNext/>
            <w:keepLines/>
            <w:spacing w:before="180"/>
            <w:ind w:left="1134" w:hanging="1134"/>
            <w:outlineLvl w:val="1"/>
          </w:pPr>
        </w:pPrChange>
      </w:pPr>
      <w:bookmarkStart w:id="4894" w:name="_Toc104789108"/>
      <w:ins w:id="4895" w:author="S2-2203770" w:date="2022-05-24T09:33:00Z">
        <w:r w:rsidRPr="00364AE4">
          <w:rPr>
            <w:lang w:eastAsia="zh-CN"/>
          </w:rPr>
          <w:t>6.</w:t>
        </w:r>
        <w:del w:id="4896" w:author="Rapporteur" w:date="2022-05-24T14:13:00Z">
          <w:r w:rsidRPr="00364AE4" w:rsidDel="007A2BFD">
            <w:rPr>
              <w:rFonts w:hint="eastAsia"/>
              <w:lang w:eastAsia="zh-CN"/>
            </w:rPr>
            <w:delText>X</w:delText>
          </w:r>
        </w:del>
      </w:ins>
      <w:ins w:id="4897" w:author="Rapporteur" w:date="2022-05-24T14:13:00Z">
        <w:r w:rsidR="007A2BFD">
          <w:rPr>
            <w:lang w:eastAsia="zh-CN"/>
          </w:rPr>
          <w:t>25</w:t>
        </w:r>
      </w:ins>
      <w:ins w:id="4898" w:author="S2-2203770" w:date="2022-05-24T09:33:00Z">
        <w:r w:rsidRPr="00364AE4">
          <w:rPr>
            <w:rFonts w:hint="eastAsia"/>
            <w:lang w:eastAsia="ko-KR"/>
          </w:rPr>
          <w:tab/>
        </w:r>
        <w:r w:rsidRPr="00364AE4">
          <w:t>Solution</w:t>
        </w:r>
        <w:r w:rsidRPr="00364AE4">
          <w:rPr>
            <w:rFonts w:hint="eastAsia"/>
            <w:lang w:eastAsia="zh-CN"/>
          </w:rPr>
          <w:t xml:space="preserve"> #</w:t>
        </w:r>
        <w:del w:id="4899" w:author="Rapporteur" w:date="2022-05-24T14:16:00Z">
          <w:r w:rsidRPr="00364AE4" w:rsidDel="00B33C00">
            <w:rPr>
              <w:lang w:eastAsia="zh-CN"/>
            </w:rPr>
            <w:delText>X</w:delText>
          </w:r>
        </w:del>
      </w:ins>
      <w:ins w:id="4900" w:author="Rapporteur" w:date="2022-05-24T14:16:00Z">
        <w:r w:rsidR="00B33C00">
          <w:rPr>
            <w:lang w:eastAsia="zh-CN"/>
          </w:rPr>
          <w:t>25</w:t>
        </w:r>
      </w:ins>
      <w:ins w:id="4901" w:author="S2-2203770" w:date="2022-05-24T09:33:00Z">
        <w:r w:rsidRPr="00364AE4">
          <w:t xml:space="preserve">: </w:t>
        </w:r>
        <w:r w:rsidRPr="000E3CDC">
          <w:t>Handling Rejected S-NSSAIs in some TAs of RA</w:t>
        </w:r>
        <w:bookmarkEnd w:id="4894"/>
        <w:del w:id="4902" w:author="Rapporteur" w:date="2022-05-24T14:16:00Z">
          <w:r w:rsidRPr="00536EE4" w:rsidDel="00B33C00">
            <w:delText xml:space="preserve">  </w:delText>
          </w:r>
        </w:del>
      </w:ins>
    </w:p>
    <w:p w14:paraId="22C0E259" w14:textId="6F193D7B" w:rsidR="002E5B65" w:rsidRPr="00B5477F" w:rsidRDefault="002E5B65" w:rsidP="002E5B65">
      <w:pPr>
        <w:pStyle w:val="31"/>
        <w:rPr>
          <w:ins w:id="4903" w:author="S2-2203770" w:date="2022-05-24T09:33:00Z"/>
        </w:rPr>
      </w:pPr>
      <w:bookmarkStart w:id="4904" w:name="_Toc500949098"/>
      <w:bookmarkStart w:id="4905" w:name="_Toc92875661"/>
      <w:bookmarkStart w:id="4906" w:name="_Toc93070685"/>
      <w:bookmarkStart w:id="4907" w:name="_Toc97036719"/>
      <w:bookmarkStart w:id="4908" w:name="_Toc104302520"/>
      <w:bookmarkStart w:id="4909" w:name="_Toc104359486"/>
      <w:bookmarkStart w:id="4910" w:name="_Toc104789109"/>
      <w:ins w:id="4911" w:author="S2-2203770" w:date="2022-05-24T09:33:00Z">
        <w:r w:rsidRPr="00B5477F">
          <w:t>6.</w:t>
        </w:r>
        <w:del w:id="4912" w:author="Rapporteur" w:date="2022-05-24T14:16:00Z">
          <w:r w:rsidRPr="00B5477F" w:rsidDel="00B33C00">
            <w:rPr>
              <w:rFonts w:hint="eastAsia"/>
            </w:rPr>
            <w:delText>X</w:delText>
          </w:r>
        </w:del>
      </w:ins>
      <w:ins w:id="4913" w:author="Rapporteur" w:date="2022-05-24T14:16:00Z">
        <w:r w:rsidR="00B33C00">
          <w:t>25</w:t>
        </w:r>
      </w:ins>
      <w:ins w:id="4914" w:author="S2-2203770" w:date="2022-05-24T09:33:00Z">
        <w:r w:rsidRPr="00B5477F">
          <w:t>.</w:t>
        </w:r>
        <w:r w:rsidRPr="00B5477F">
          <w:rPr>
            <w:rFonts w:hint="eastAsia"/>
          </w:rPr>
          <w:t>1</w:t>
        </w:r>
        <w:r w:rsidRPr="00B5477F">
          <w:rPr>
            <w:rFonts w:hint="eastAsia"/>
          </w:rPr>
          <w:tab/>
        </w:r>
        <w:r w:rsidRPr="00B5477F">
          <w:t>Key Issue mapping</w:t>
        </w:r>
        <w:bookmarkEnd w:id="4904"/>
        <w:bookmarkEnd w:id="4905"/>
        <w:bookmarkEnd w:id="4906"/>
        <w:bookmarkEnd w:id="4907"/>
        <w:bookmarkEnd w:id="4908"/>
        <w:bookmarkEnd w:id="4909"/>
        <w:bookmarkEnd w:id="4910"/>
      </w:ins>
    </w:p>
    <w:p w14:paraId="5CB8303F" w14:textId="77777777" w:rsidR="002E5B65" w:rsidRPr="00536EE4" w:rsidRDefault="002E5B65" w:rsidP="002E5B65">
      <w:pPr>
        <w:rPr>
          <w:ins w:id="4915" w:author="S2-2203770" w:date="2022-05-24T09:33:00Z"/>
          <w:rFonts w:eastAsia="等线"/>
        </w:rPr>
      </w:pPr>
      <w:ins w:id="4916" w:author="S2-2203770" w:date="2022-05-24T09:33:00Z">
        <w:r w:rsidRPr="00536EE4">
          <w:rPr>
            <w:rFonts w:eastAsia="等线"/>
          </w:rPr>
          <w:t>Th</w:t>
        </w:r>
        <w:r>
          <w:rPr>
            <w:rFonts w:eastAsia="等线"/>
          </w:rPr>
          <w:t>is</w:t>
        </w:r>
        <w:r w:rsidRPr="00536EE4">
          <w:rPr>
            <w:rFonts w:eastAsia="等线"/>
          </w:rPr>
          <w:t xml:space="preserve"> solution is related </w:t>
        </w:r>
        <w:r w:rsidRPr="001176C2">
          <w:rPr>
            <w:rFonts w:eastAsia="等线"/>
          </w:rPr>
          <w:t>to KI#5 regarding</w:t>
        </w:r>
        <w:r w:rsidRPr="000E387A">
          <w:rPr>
            <w:rFonts w:eastAsia="等线"/>
          </w:rPr>
          <w:t xml:space="preserve"> </w:t>
        </w:r>
        <w:r w:rsidRPr="006F7517">
          <w:rPr>
            <w:rFonts w:eastAsia="等线"/>
          </w:rPr>
          <w:t>improved support of RAs including TAs supporting Rejected S-NSSAIs</w:t>
        </w:r>
        <w:r>
          <w:rPr>
            <w:rFonts w:eastAsia="等线"/>
          </w:rPr>
          <w:t>.</w:t>
        </w:r>
      </w:ins>
    </w:p>
    <w:p w14:paraId="211FB868" w14:textId="58D4CE5E" w:rsidR="002E5B65" w:rsidRDefault="002E5B65" w:rsidP="002E5B65">
      <w:pPr>
        <w:pStyle w:val="31"/>
        <w:rPr>
          <w:ins w:id="4917" w:author="S2-2203770" w:date="2022-05-24T09:33:00Z"/>
        </w:rPr>
      </w:pPr>
      <w:bookmarkStart w:id="4918" w:name="_Toc92875662"/>
      <w:bookmarkStart w:id="4919" w:name="_Toc93070686"/>
      <w:bookmarkStart w:id="4920" w:name="_Toc97036720"/>
      <w:bookmarkStart w:id="4921" w:name="_Toc104302521"/>
      <w:bookmarkStart w:id="4922" w:name="_Toc104359487"/>
      <w:bookmarkStart w:id="4923" w:name="_Toc104789110"/>
      <w:ins w:id="4924" w:author="S2-2203770" w:date="2022-05-24T09:33:00Z">
        <w:r w:rsidRPr="00B5477F">
          <w:t>6.</w:t>
        </w:r>
        <w:del w:id="4925" w:author="Rapporteur" w:date="2022-05-24T14:16:00Z">
          <w:r w:rsidRPr="00B5477F" w:rsidDel="00B33C00">
            <w:rPr>
              <w:rFonts w:hint="eastAsia"/>
            </w:rPr>
            <w:delText>X</w:delText>
          </w:r>
        </w:del>
      </w:ins>
      <w:ins w:id="4926" w:author="Rapporteur" w:date="2022-05-24T14:16:00Z">
        <w:r w:rsidR="00B33C00">
          <w:t>25</w:t>
        </w:r>
      </w:ins>
      <w:ins w:id="4927" w:author="S2-2203770" w:date="2022-05-24T09:33:00Z">
        <w:r w:rsidRPr="00B5477F">
          <w:t>.2</w:t>
        </w:r>
        <w:r w:rsidRPr="00B5477F">
          <w:rPr>
            <w:rFonts w:hint="eastAsia"/>
          </w:rPr>
          <w:tab/>
        </w:r>
        <w:bookmarkEnd w:id="4918"/>
        <w:bookmarkEnd w:id="4919"/>
        <w:bookmarkEnd w:id="4920"/>
        <w:r w:rsidRPr="00191B59">
          <w:rPr>
            <w:rFonts w:eastAsia="SimSun"/>
          </w:rPr>
          <w:t>Functional Description</w:t>
        </w:r>
        <w:bookmarkEnd w:id="4921"/>
        <w:bookmarkEnd w:id="4922"/>
        <w:bookmarkEnd w:id="4923"/>
      </w:ins>
    </w:p>
    <w:p w14:paraId="58F22740" w14:textId="1D849B3E" w:rsidR="002E5B65" w:rsidRPr="00720184" w:rsidRDefault="002E5B65" w:rsidP="002E5B65">
      <w:pPr>
        <w:pStyle w:val="CRCoverPage"/>
        <w:jc w:val="both"/>
        <w:rPr>
          <w:ins w:id="4928" w:author="S2-2203770" w:date="2022-05-24T09:33:00Z"/>
          <w:rFonts w:ascii="Times New Roman" w:eastAsia="맑은 고딕" w:hAnsi="Times New Roman"/>
          <w:color w:val="000000"/>
          <w:lang w:eastAsia="zh-CN"/>
        </w:rPr>
      </w:pPr>
      <w:ins w:id="4929" w:author="S2-2203770" w:date="2022-05-24T09:33:00Z">
        <w:r w:rsidRPr="00095CF2">
          <w:rPr>
            <w:rFonts w:ascii="Times New Roman" w:eastAsia="맑은 고딕" w:hAnsi="Times New Roman"/>
            <w:color w:val="000000"/>
            <w:lang w:eastAsia="zh-CN"/>
          </w:rPr>
          <w:t xml:space="preserve">This solution proposes AMF to provide additional slice information in TA granularity to UE related to UE’s current RA. The additional slice information is based on </w:t>
        </w:r>
        <w:r w:rsidRPr="00720184">
          <w:rPr>
            <w:rFonts w:ascii="Times New Roman" w:eastAsia="맑은 고딕" w:hAnsi="Times New Roman"/>
            <w:color w:val="000000"/>
            <w:lang w:eastAsia="zh-CN"/>
          </w:rPr>
          <w:t xml:space="preserve">UE requested S-NSSAI which is only available in some TAs of UE’s RA. The additional slice information </w:t>
        </w:r>
        <w:r>
          <w:rPr>
            <w:rFonts w:ascii="Times New Roman" w:eastAsia="맑은 고딕" w:hAnsi="Times New Roman"/>
            <w:color w:val="000000"/>
            <w:lang w:eastAsia="zh-CN"/>
          </w:rPr>
          <w:t>comprises the mapping between an S-NSSAI within the rejected</w:t>
        </w:r>
        <w:r w:rsidRPr="00720184">
          <w:rPr>
            <w:rFonts w:ascii="Times New Roman" w:eastAsia="맑은 고딕" w:hAnsi="Times New Roman"/>
            <w:color w:val="000000"/>
            <w:lang w:eastAsia="zh-CN"/>
          </w:rPr>
          <w:t xml:space="preserve"> S-NSSAI</w:t>
        </w:r>
        <w:r>
          <w:rPr>
            <w:rFonts w:ascii="Times New Roman" w:eastAsia="맑은 고딕" w:hAnsi="Times New Roman"/>
            <w:color w:val="000000"/>
            <w:lang w:eastAsia="zh-CN"/>
          </w:rPr>
          <w:t>s and TAIs that</w:t>
        </w:r>
        <w:r w:rsidRPr="00720184">
          <w:rPr>
            <w:rFonts w:ascii="Times New Roman" w:eastAsia="맑은 고딕" w:hAnsi="Times New Roman"/>
            <w:color w:val="000000"/>
            <w:lang w:eastAsia="zh-CN"/>
          </w:rPr>
          <w:t xml:space="preserve"> </w:t>
        </w:r>
        <w:r>
          <w:rPr>
            <w:rFonts w:ascii="Times New Roman" w:eastAsia="맑은 고딕" w:hAnsi="Times New Roman"/>
            <w:color w:val="000000"/>
            <w:lang w:eastAsia="zh-CN"/>
          </w:rPr>
          <w:t>can support/or cannot support such S-NSSAI</w:t>
        </w:r>
        <w:r w:rsidRPr="00720184">
          <w:rPr>
            <w:rFonts w:ascii="Times New Roman" w:eastAsia="맑은 고딕" w:hAnsi="Times New Roman"/>
            <w:color w:val="000000"/>
            <w:lang w:eastAsia="zh-CN"/>
          </w:rPr>
          <w:t xml:space="preserve">. </w:t>
        </w:r>
        <w:r>
          <w:rPr>
            <w:rFonts w:ascii="Times New Roman" w:eastAsia="맑은 고딕" w:hAnsi="Times New Roman"/>
            <w:color w:val="000000"/>
            <w:lang w:eastAsia="zh-CN"/>
          </w:rPr>
          <w:t>E.g.</w:t>
        </w:r>
        <w:r w:rsidRPr="00720184">
          <w:rPr>
            <w:rFonts w:ascii="Times New Roman" w:eastAsia="맑은 고딕" w:hAnsi="Times New Roman"/>
            <w:color w:val="000000"/>
            <w:lang w:eastAsia="zh-CN"/>
          </w:rPr>
          <w:t xml:space="preserve">, </w:t>
        </w:r>
        <w:r>
          <w:rPr>
            <w:rFonts w:ascii="Times New Roman" w:eastAsia="맑은 고딕" w:hAnsi="Times New Roman"/>
            <w:color w:val="000000"/>
            <w:lang w:eastAsia="zh-CN"/>
          </w:rPr>
          <w:t>the information</w:t>
        </w:r>
        <w:r w:rsidRPr="00720184">
          <w:rPr>
            <w:rFonts w:ascii="Times New Roman" w:eastAsia="맑은 고딕" w:hAnsi="Times New Roman"/>
            <w:color w:val="000000"/>
            <w:lang w:eastAsia="zh-CN"/>
          </w:rPr>
          <w:t xml:space="preserve"> can</w:t>
        </w:r>
        <w:r>
          <w:rPr>
            <w:rFonts w:ascii="Times New Roman" w:eastAsia="맑은 고딕" w:hAnsi="Times New Roman"/>
            <w:color w:val="000000"/>
            <w:lang w:eastAsia="zh-CN"/>
          </w:rPr>
          <w:t xml:space="preserve"> be either</w:t>
        </w:r>
        <w:r w:rsidRPr="00720184">
          <w:rPr>
            <w:rFonts w:ascii="Times New Roman" w:eastAsia="맑은 고딕" w:hAnsi="Times New Roman"/>
            <w:color w:val="000000"/>
            <w:lang w:eastAsia="zh-CN"/>
          </w:rPr>
          <w:t xml:space="preserve"> S-NSSAI</w:t>
        </w:r>
        <w:r>
          <w:rPr>
            <w:rFonts w:ascii="Times New Roman" w:eastAsia="맑은 고딕" w:hAnsi="Times New Roman"/>
            <w:color w:val="000000"/>
            <w:lang w:eastAsia="zh-CN"/>
          </w:rPr>
          <w:t xml:space="preserve"> 1 in the rejected S-NSSAI</w:t>
        </w:r>
        <w:r w:rsidRPr="00720184">
          <w:rPr>
            <w:rFonts w:ascii="Times New Roman" w:eastAsia="맑은 고딕" w:hAnsi="Times New Roman"/>
            <w:color w:val="000000"/>
            <w:lang w:eastAsia="zh-CN"/>
          </w:rPr>
          <w:t xml:space="preserve"> together with the TAI</w:t>
        </w:r>
        <w:r>
          <w:rPr>
            <w:rFonts w:ascii="Times New Roman" w:eastAsia="맑은 고딕" w:hAnsi="Times New Roman"/>
            <w:color w:val="000000"/>
            <w:lang w:eastAsia="zh-CN"/>
          </w:rPr>
          <w:t>(s) supporting it</w:t>
        </w:r>
        <w:r w:rsidRPr="00720184">
          <w:rPr>
            <w:rFonts w:ascii="Times New Roman" w:eastAsia="맑은 고딕" w:hAnsi="Times New Roman"/>
            <w:color w:val="000000"/>
            <w:lang w:eastAsia="zh-CN"/>
          </w:rPr>
          <w:t>,</w:t>
        </w:r>
        <w:r>
          <w:rPr>
            <w:rFonts w:ascii="Times New Roman" w:eastAsia="맑은 고딕" w:hAnsi="Times New Roman"/>
            <w:color w:val="000000"/>
            <w:lang w:eastAsia="zh-CN"/>
          </w:rPr>
          <w:t xml:space="preserve"> or </w:t>
        </w:r>
        <w:r w:rsidRPr="00720184">
          <w:rPr>
            <w:rFonts w:ascii="Times New Roman" w:eastAsia="맑은 고딕" w:hAnsi="Times New Roman"/>
            <w:color w:val="000000"/>
            <w:lang w:eastAsia="zh-CN"/>
          </w:rPr>
          <w:t>indicating</w:t>
        </w:r>
        <w:r>
          <w:rPr>
            <w:rFonts w:ascii="Times New Roman" w:eastAsia="맑은 고딕" w:hAnsi="Times New Roman"/>
            <w:color w:val="000000"/>
            <w:lang w:eastAsia="zh-CN"/>
          </w:rPr>
          <w:t xml:space="preserve"> S-NSSAI 1 is rejected for TA1, TA2, TA3.</w:t>
        </w:r>
        <w:r w:rsidRPr="00720184">
          <w:rPr>
            <w:rFonts w:ascii="Times New Roman" w:eastAsia="맑은 고딕" w:hAnsi="Times New Roman"/>
            <w:color w:val="000000"/>
            <w:lang w:eastAsia="zh-CN"/>
          </w:rPr>
          <w:t xml:space="preserve">The current </w:t>
        </w:r>
        <w:r>
          <w:rPr>
            <w:rFonts w:ascii="Times New Roman" w:eastAsia="맑은 고딕" w:hAnsi="Times New Roman"/>
            <w:color w:val="000000"/>
            <w:lang w:eastAsia="zh-CN"/>
          </w:rPr>
          <w:t xml:space="preserve">cause value </w:t>
        </w:r>
        <w:del w:id="4930" w:author="Rapporteur" w:date="2022-05-24T14:16:00Z">
          <w:r w:rsidDel="00B33C00">
            <w:rPr>
              <w:rFonts w:ascii="Times New Roman" w:eastAsia="맑은 고딕" w:hAnsi="Times New Roman"/>
              <w:color w:val="000000"/>
              <w:lang w:eastAsia="zh-CN"/>
            </w:rPr>
            <w:delText>“</w:delText>
          </w:r>
        </w:del>
      </w:ins>
      <w:ins w:id="4931" w:author="Rapporteur" w:date="2022-05-24T14:16:00Z">
        <w:r w:rsidR="00B33C00">
          <w:rPr>
            <w:rFonts w:ascii="Times New Roman" w:eastAsia="맑은 고딕" w:hAnsi="Times New Roman"/>
            <w:color w:val="000000"/>
            <w:lang w:eastAsia="zh-CN"/>
          </w:rPr>
          <w:t>"</w:t>
        </w:r>
      </w:ins>
      <w:ins w:id="4932" w:author="S2-2203770" w:date="2022-05-24T09:33:00Z">
        <w:r w:rsidRPr="00720184">
          <w:rPr>
            <w:rFonts w:ascii="Times New Roman" w:eastAsia="맑은 고딕" w:hAnsi="Times New Roman"/>
            <w:color w:val="000000"/>
            <w:lang w:eastAsia="zh-CN"/>
          </w:rPr>
          <w:t>rejected S-NSSAI in the RA</w:t>
        </w:r>
        <w:del w:id="4933" w:author="Rapporteur" w:date="2022-05-24T14:16:00Z">
          <w:r w:rsidDel="00B33C00">
            <w:rPr>
              <w:rFonts w:ascii="Times New Roman" w:eastAsia="맑은 고딕" w:hAnsi="Times New Roman"/>
              <w:color w:val="000000"/>
              <w:lang w:eastAsia="zh-CN"/>
            </w:rPr>
            <w:delText>”</w:delText>
          </w:r>
        </w:del>
      </w:ins>
      <w:ins w:id="4934" w:author="Rapporteur" w:date="2022-05-24T14:16:00Z">
        <w:r w:rsidR="00B33C00">
          <w:rPr>
            <w:rFonts w:ascii="Times New Roman" w:eastAsia="맑은 고딕" w:hAnsi="Times New Roman"/>
            <w:color w:val="000000"/>
            <w:lang w:eastAsia="zh-CN"/>
          </w:rPr>
          <w:t>"</w:t>
        </w:r>
      </w:ins>
      <w:ins w:id="4935" w:author="S2-2203770" w:date="2022-05-24T09:33:00Z">
        <w:r w:rsidRPr="00720184">
          <w:rPr>
            <w:rFonts w:ascii="Times New Roman" w:eastAsia="맑은 고딕" w:hAnsi="Times New Roman"/>
            <w:color w:val="000000"/>
            <w:lang w:eastAsia="zh-CN"/>
          </w:rPr>
          <w:t xml:space="preserve"> can be changed to </w:t>
        </w:r>
        <w:r>
          <w:rPr>
            <w:rFonts w:ascii="Times New Roman" w:eastAsia="맑은 고딕" w:hAnsi="Times New Roman"/>
            <w:color w:val="000000"/>
            <w:lang w:eastAsia="zh-CN"/>
          </w:rPr>
          <w:t>“</w:t>
        </w:r>
        <w:r w:rsidRPr="00720184">
          <w:rPr>
            <w:rFonts w:ascii="Times New Roman" w:eastAsia="맑은 고딕" w:hAnsi="Times New Roman"/>
            <w:color w:val="000000"/>
            <w:lang w:eastAsia="zh-CN"/>
          </w:rPr>
          <w:t>rejected</w:t>
        </w:r>
        <w:r>
          <w:rPr>
            <w:rFonts w:ascii="Times New Roman" w:eastAsia="맑은 고딕" w:hAnsi="Times New Roman"/>
            <w:color w:val="000000"/>
            <w:lang w:eastAsia="zh-CN"/>
          </w:rPr>
          <w:t xml:space="preserve"> </w:t>
        </w:r>
        <w:r w:rsidRPr="00720184">
          <w:rPr>
            <w:rFonts w:ascii="Times New Roman" w:eastAsia="맑은 고딕" w:hAnsi="Times New Roman"/>
            <w:color w:val="000000"/>
            <w:lang w:eastAsia="zh-CN"/>
          </w:rPr>
          <w:t>S</w:t>
        </w:r>
        <w:r>
          <w:rPr>
            <w:rFonts w:ascii="Times New Roman" w:eastAsia="맑은 고딕" w:hAnsi="Times New Roman"/>
            <w:color w:val="000000"/>
            <w:lang w:eastAsia="zh-CN"/>
          </w:rPr>
          <w:t>-</w:t>
        </w:r>
        <w:r w:rsidRPr="00720184">
          <w:rPr>
            <w:rFonts w:ascii="Times New Roman" w:eastAsia="맑은 고딕" w:hAnsi="Times New Roman"/>
            <w:color w:val="000000"/>
            <w:lang w:eastAsia="zh-CN"/>
          </w:rPr>
          <w:t>NSSAI in current TA</w:t>
        </w:r>
        <w:r>
          <w:rPr>
            <w:rFonts w:ascii="Times New Roman" w:eastAsia="맑은 고딕" w:hAnsi="Times New Roman"/>
            <w:color w:val="000000"/>
            <w:lang w:eastAsia="zh-CN"/>
          </w:rPr>
          <w:t>”</w:t>
        </w:r>
        <w:r w:rsidRPr="00720184">
          <w:rPr>
            <w:rFonts w:ascii="Times New Roman" w:eastAsia="맑은 고딕" w:hAnsi="Times New Roman"/>
            <w:color w:val="000000"/>
            <w:lang w:eastAsia="zh-CN"/>
          </w:rPr>
          <w:t xml:space="preserve">. </w:t>
        </w:r>
        <w:r>
          <w:rPr>
            <w:rFonts w:ascii="Times New Roman" w:eastAsia="맑은 고딕" w:hAnsi="Times New Roman"/>
            <w:color w:val="000000"/>
            <w:lang w:eastAsia="zh-CN"/>
          </w:rPr>
          <w:t>Thus, w</w:t>
        </w:r>
        <w:r w:rsidRPr="00720184">
          <w:rPr>
            <w:rFonts w:ascii="Times New Roman" w:eastAsia="맑은 고딕" w:hAnsi="Times New Roman"/>
            <w:color w:val="000000"/>
            <w:lang w:eastAsia="zh-CN"/>
          </w:rPr>
          <w:t>hen UE moves out of the current TA, it can start registration update to get updated allowed NSSAI including also the rejected S-NSSAI in the previous TA and potentially also a new RA. AMF can also provide additional slice information</w:t>
        </w:r>
        <w:r w:rsidRPr="00095CF2">
          <w:rPr>
            <w:rFonts w:ascii="Times New Roman" w:eastAsia="맑은 고딕" w:hAnsi="Times New Roman"/>
            <w:color w:val="000000"/>
            <w:lang w:eastAsia="zh-CN"/>
          </w:rPr>
          <w:t xml:space="preserve"> to UE</w:t>
        </w:r>
        <w:r w:rsidRPr="00720184">
          <w:rPr>
            <w:rFonts w:ascii="Times New Roman" w:eastAsia="맑은 고딕" w:hAnsi="Times New Roman"/>
            <w:color w:val="000000"/>
            <w:lang w:eastAsia="zh-CN"/>
          </w:rPr>
          <w:t>, so that</w:t>
        </w:r>
        <w:r w:rsidRPr="00095CF2">
          <w:rPr>
            <w:rFonts w:ascii="Times New Roman" w:eastAsia="맑은 고딕" w:hAnsi="Times New Roman"/>
            <w:color w:val="000000"/>
            <w:lang w:eastAsia="zh-CN"/>
          </w:rPr>
          <w:t xml:space="preserve"> UE can start registration update only when moves to a TA where the rejected S-NSSAI can be supported.</w:t>
        </w:r>
        <w:r w:rsidRPr="00720184">
          <w:rPr>
            <w:rFonts w:ascii="Times New Roman" w:eastAsia="맑은 고딕" w:hAnsi="Times New Roman"/>
            <w:color w:val="000000"/>
            <w:lang w:eastAsia="zh-CN"/>
          </w:rPr>
          <w:t xml:space="preserve"> </w:t>
        </w:r>
      </w:ins>
    </w:p>
    <w:p w14:paraId="5CD8A84D" w14:textId="77777777" w:rsidR="002E5B65" w:rsidRDefault="002E5B65" w:rsidP="002E5B65">
      <w:pPr>
        <w:pStyle w:val="CRCoverPage"/>
        <w:jc w:val="both"/>
        <w:rPr>
          <w:ins w:id="4936" w:author="S2-2203770" w:date="2022-05-24T09:33:00Z"/>
          <w:rFonts w:ascii="Times New Roman" w:eastAsia="맑은 고딕" w:hAnsi="Times New Roman"/>
          <w:color w:val="000000"/>
          <w:lang w:eastAsia="zh-CN"/>
        </w:rPr>
      </w:pPr>
      <w:ins w:id="4937" w:author="S2-2203770" w:date="2022-05-24T09:33:00Z">
        <w:r w:rsidRPr="00720184">
          <w:rPr>
            <w:rFonts w:ascii="Times New Roman" w:eastAsia="맑은 고딕" w:hAnsi="Times New Roman"/>
            <w:color w:val="000000"/>
            <w:lang w:eastAsia="zh-CN"/>
          </w:rPr>
          <w:t xml:space="preserve">In both options, UE can initiate the service request with new allowed NSSAI after the registration update in the new TA. The difference is just the number of rejected S-NSSAI and </w:t>
        </w:r>
        <w:r w:rsidRPr="00095CF2">
          <w:rPr>
            <w:rFonts w:ascii="Times New Roman" w:eastAsia="맑은 고딕" w:hAnsi="Times New Roman"/>
            <w:color w:val="000000"/>
            <w:lang w:eastAsia="zh-CN"/>
          </w:rPr>
          <w:t xml:space="preserve">TAI </w:t>
        </w:r>
        <w:r w:rsidRPr="00720184">
          <w:rPr>
            <w:rFonts w:ascii="Times New Roman" w:eastAsia="맑은 고딕" w:hAnsi="Times New Roman"/>
            <w:color w:val="000000"/>
            <w:lang w:eastAsia="zh-CN"/>
          </w:rPr>
          <w:t>pair</w:t>
        </w:r>
        <w:r w:rsidRPr="00095CF2">
          <w:rPr>
            <w:rFonts w:ascii="Times New Roman" w:eastAsia="맑은 고딕" w:hAnsi="Times New Roman"/>
            <w:color w:val="000000"/>
            <w:lang w:eastAsia="zh-CN"/>
          </w:rPr>
          <w:t>s to be included in the signalling to the UE.</w:t>
        </w:r>
        <w:r w:rsidRPr="00720184">
          <w:rPr>
            <w:rFonts w:ascii="Times New Roman" w:eastAsia="맑은 고딕" w:hAnsi="Times New Roman"/>
            <w:color w:val="000000"/>
            <w:lang w:eastAsia="zh-CN"/>
          </w:rPr>
          <w:t xml:space="preserve"> </w:t>
        </w:r>
      </w:ins>
    </w:p>
    <w:p w14:paraId="7EBD7AF2" w14:textId="6FD498F4" w:rsidR="002E5B65" w:rsidRPr="00720184" w:rsidRDefault="002E5B65" w:rsidP="002E5B65">
      <w:pPr>
        <w:pStyle w:val="NO"/>
        <w:rPr>
          <w:ins w:id="4938" w:author="S2-2203770" w:date="2022-05-24T09:33:00Z"/>
          <w:lang w:val="en-US"/>
        </w:rPr>
      </w:pPr>
      <w:ins w:id="4939" w:author="S2-2203770" w:date="2022-05-24T09:33:00Z">
        <w:r w:rsidRPr="00720184">
          <w:rPr>
            <w:lang w:val="en-US"/>
          </w:rPr>
          <w:t>NOTE:</w:t>
        </w:r>
        <w:del w:id="4940" w:author="Rapporteur" w:date="2022-05-24T14:16:00Z">
          <w:r w:rsidRPr="00720184" w:rsidDel="00B33C00">
            <w:rPr>
              <w:lang w:val="en-US"/>
            </w:rPr>
            <w:delText xml:space="preserve"> </w:delText>
          </w:r>
        </w:del>
      </w:ins>
      <w:ins w:id="4941" w:author="Rapporteur" w:date="2022-05-24T14:16:00Z">
        <w:r w:rsidR="00B33C00">
          <w:rPr>
            <w:lang w:val="en-US"/>
          </w:rPr>
          <w:tab/>
        </w:r>
      </w:ins>
      <w:ins w:id="4942" w:author="S2-2203770" w:date="2022-05-24T09:33:00Z">
        <w:r w:rsidRPr="00720184">
          <w:rPr>
            <w:lang w:val="en-US"/>
          </w:rPr>
          <w:t>Such registration update is based on the application requirements, UE can also decide not to perform registration update when changes to a new TA.</w:t>
        </w:r>
      </w:ins>
    </w:p>
    <w:p w14:paraId="4622821C" w14:textId="759AC56A" w:rsidR="002E5B65" w:rsidRDefault="002E5B65" w:rsidP="002E5B65">
      <w:pPr>
        <w:pStyle w:val="31"/>
        <w:rPr>
          <w:ins w:id="4943" w:author="S2-2203770" w:date="2022-05-24T09:33:00Z"/>
        </w:rPr>
      </w:pPr>
      <w:bookmarkStart w:id="4944" w:name="_Toc92875663"/>
      <w:bookmarkStart w:id="4945" w:name="_Toc93070687"/>
      <w:bookmarkStart w:id="4946" w:name="_Toc97036721"/>
      <w:bookmarkStart w:id="4947" w:name="_Toc104302522"/>
      <w:bookmarkStart w:id="4948" w:name="_Toc104359488"/>
      <w:bookmarkStart w:id="4949" w:name="_Toc104789111"/>
      <w:ins w:id="4950" w:author="S2-2203770" w:date="2022-05-24T09:33:00Z">
        <w:r w:rsidRPr="00B5477F">
          <w:t>6.</w:t>
        </w:r>
        <w:del w:id="4951" w:author="Rapporteur" w:date="2022-05-24T14:16:00Z">
          <w:r w:rsidRPr="00B5477F" w:rsidDel="00B33C00">
            <w:delText>X</w:delText>
          </w:r>
        </w:del>
      </w:ins>
      <w:ins w:id="4952" w:author="Rapporteur" w:date="2022-05-24T14:16:00Z">
        <w:r w:rsidR="00B33C00">
          <w:t>25</w:t>
        </w:r>
      </w:ins>
      <w:ins w:id="4953" w:author="S2-2203770" w:date="2022-05-24T09:33:00Z">
        <w:r w:rsidRPr="00B5477F">
          <w:t>.3</w:t>
        </w:r>
        <w:r w:rsidRPr="00B5477F">
          <w:tab/>
          <w:t>Procedures</w:t>
        </w:r>
        <w:bookmarkEnd w:id="4944"/>
        <w:bookmarkEnd w:id="4945"/>
        <w:bookmarkEnd w:id="4946"/>
        <w:bookmarkEnd w:id="4947"/>
        <w:bookmarkEnd w:id="4948"/>
        <w:bookmarkEnd w:id="4949"/>
      </w:ins>
    </w:p>
    <w:p w14:paraId="34E6511A" w14:textId="77777777" w:rsidR="002E5B65" w:rsidRPr="00720184" w:rsidRDefault="002E5B65" w:rsidP="002E5B65">
      <w:pPr>
        <w:rPr>
          <w:ins w:id="4954" w:author="S2-2203770" w:date="2022-05-24T09:33:00Z"/>
          <w:lang w:val="en-US" w:eastAsia="zh-CN"/>
        </w:rPr>
      </w:pPr>
      <w:ins w:id="4955" w:author="S2-2203770" w:date="2022-05-24T09:33:00Z">
        <w:r w:rsidRPr="00720184">
          <w:rPr>
            <w:lang w:val="en-US" w:eastAsia="zh-CN"/>
          </w:rPr>
          <w:t xml:space="preserve">The provision of </w:t>
        </w:r>
        <w:r>
          <w:rPr>
            <w:lang w:val="en-US" w:eastAsia="zh-CN"/>
          </w:rPr>
          <w:t>rejected</w:t>
        </w:r>
        <w:r w:rsidRPr="00720184">
          <w:rPr>
            <w:lang w:val="en-US" w:eastAsia="zh-CN"/>
          </w:rPr>
          <w:t xml:space="preserve"> S-NSSAI of a TA to UE uses the existing UE registration procedure or UE configuration update procedure. Each </w:t>
        </w:r>
        <w:r>
          <w:rPr>
            <w:lang w:val="en-US" w:eastAsia="zh-CN"/>
          </w:rPr>
          <w:t>rejected</w:t>
        </w:r>
        <w:r w:rsidRPr="00720184">
          <w:rPr>
            <w:lang w:val="en-US" w:eastAsia="zh-CN"/>
          </w:rPr>
          <w:t xml:space="preserve"> S-NSSAI should </w:t>
        </w:r>
        <w:r>
          <w:rPr>
            <w:lang w:val="en-US" w:eastAsia="zh-CN"/>
          </w:rPr>
          <w:t>a</w:t>
        </w:r>
        <w:r w:rsidRPr="00720184">
          <w:rPr>
            <w:lang w:val="en-US" w:eastAsia="zh-CN"/>
          </w:rPr>
          <w:t xml:space="preserve">lso </w:t>
        </w:r>
        <w:r>
          <w:rPr>
            <w:lang w:val="en-US" w:eastAsia="zh-CN"/>
          </w:rPr>
          <w:t xml:space="preserve">indicate </w:t>
        </w:r>
        <w:r w:rsidRPr="00720184">
          <w:rPr>
            <w:lang w:val="en-US" w:eastAsia="zh-CN"/>
          </w:rPr>
          <w:t xml:space="preserve">the correspondent TAI. </w:t>
        </w:r>
      </w:ins>
    </w:p>
    <w:bookmarkStart w:id="4956" w:name="_MON_1676883491"/>
    <w:bookmarkEnd w:id="4956"/>
    <w:p w14:paraId="02C21FA0" w14:textId="77777777" w:rsidR="002E5B65" w:rsidRDefault="002E5B65">
      <w:pPr>
        <w:pStyle w:val="TH"/>
        <w:rPr>
          <w:ins w:id="4957" w:author="S2-2203770" w:date="2022-05-24T09:33:00Z"/>
          <w:lang w:val="en-US"/>
        </w:rPr>
        <w:pPrChange w:id="4958" w:author="Rapporteur" w:date="2022-05-25T08:13:00Z">
          <w:pPr>
            <w:pStyle w:val="EditorsNote"/>
            <w:jc w:val="center"/>
          </w:pPr>
        </w:pPrChange>
      </w:pPr>
      <w:ins w:id="4959" w:author="S2-2203770" w:date="2022-05-24T09:33:00Z">
        <w:r w:rsidRPr="009A4231">
          <w:rPr>
            <w:lang w:val="en-US"/>
          </w:rPr>
          <w:object w:dxaOrig="7173" w:dyaOrig="4994" w14:anchorId="7C438648">
            <v:shape id="_x0000_i1057" type="#_x0000_t75" style="width:355.4pt;height:248.25pt" o:ole="">
              <v:imagedata r:id="rId78" o:title=""/>
            </v:shape>
            <o:OLEObject Type="Embed" ProgID="Word.Picture.8" ShapeID="_x0000_i1057" DrawAspect="Content" ObjectID="_1715402152" r:id="rId79"/>
          </w:object>
        </w:r>
      </w:ins>
    </w:p>
    <w:p w14:paraId="6C43F40C" w14:textId="57370664" w:rsidR="002E5B65" w:rsidRDefault="002E5B65" w:rsidP="002E5B65">
      <w:pPr>
        <w:pStyle w:val="TF"/>
        <w:ind w:left="360"/>
        <w:rPr>
          <w:ins w:id="4960" w:author="S2-2203770" w:date="2022-05-24T09:33:00Z"/>
          <w:lang w:val="en-US" w:eastAsia="zh-CN"/>
        </w:rPr>
      </w:pPr>
      <w:ins w:id="4961" w:author="S2-2203770" w:date="2022-05-24T09:33:00Z">
        <w:r w:rsidRPr="00140E21">
          <w:rPr>
            <w:lang w:eastAsia="zh-CN"/>
          </w:rPr>
          <w:t xml:space="preserve">Figure </w:t>
        </w:r>
        <w:r>
          <w:rPr>
            <w:lang w:val="en-US" w:eastAsia="zh-CN"/>
          </w:rPr>
          <w:t>6</w:t>
        </w:r>
        <w:r w:rsidRPr="00140E21">
          <w:rPr>
            <w:lang w:eastAsia="zh-CN"/>
          </w:rPr>
          <w:t>.</w:t>
        </w:r>
        <w:del w:id="4962" w:author="Rapporteur" w:date="2022-05-24T14:16:00Z">
          <w:r w:rsidDel="00B33C00">
            <w:rPr>
              <w:lang w:val="en-US" w:eastAsia="zh-CN"/>
            </w:rPr>
            <w:delText>X</w:delText>
          </w:r>
        </w:del>
      </w:ins>
      <w:ins w:id="4963" w:author="Rapporteur" w:date="2022-05-24T14:16:00Z">
        <w:r w:rsidR="00B33C00">
          <w:rPr>
            <w:lang w:val="en-US" w:eastAsia="zh-CN"/>
          </w:rPr>
          <w:t>25</w:t>
        </w:r>
      </w:ins>
      <w:ins w:id="4964" w:author="S2-2203770" w:date="2022-05-24T09:33:00Z">
        <w:r w:rsidRPr="00140E21">
          <w:rPr>
            <w:lang w:eastAsia="zh-CN"/>
          </w:rPr>
          <w:t>.</w:t>
        </w:r>
        <w:r>
          <w:rPr>
            <w:lang w:val="en-US" w:eastAsia="zh-CN"/>
          </w:rPr>
          <w:t>3</w:t>
        </w:r>
        <w:r w:rsidRPr="00140E21">
          <w:rPr>
            <w:lang w:eastAsia="zh-CN"/>
          </w:rPr>
          <w:t xml:space="preserve">-1: </w:t>
        </w:r>
        <w:r>
          <w:rPr>
            <w:lang w:val="en-US" w:eastAsia="zh-CN"/>
          </w:rPr>
          <w:t>UE registration and registration update procedure</w:t>
        </w:r>
      </w:ins>
    </w:p>
    <w:p w14:paraId="05F64FAD" w14:textId="2C13DA96" w:rsidR="002E5B65" w:rsidRDefault="002E5B65" w:rsidP="002E5B65">
      <w:pPr>
        <w:ind w:left="568" w:hanging="284"/>
        <w:rPr>
          <w:ins w:id="4965" w:author="S2-2203770" w:date="2022-05-24T09:33:00Z"/>
        </w:rPr>
      </w:pPr>
      <w:ins w:id="4966" w:author="S2-2203770" w:date="2022-05-24T09:33:00Z">
        <w:r w:rsidRPr="00CE7D00">
          <w:t>1</w:t>
        </w:r>
        <w:r>
          <w:t>.</w:t>
        </w:r>
        <w:del w:id="4967" w:author="Rapporteur" w:date="2022-05-24T14:16:00Z">
          <w:r w:rsidDel="00B33C00">
            <w:delText xml:space="preserve"> </w:delText>
          </w:r>
        </w:del>
      </w:ins>
      <w:ins w:id="4968" w:author="Rapporteur" w:date="2022-05-24T14:16:00Z">
        <w:r w:rsidR="00B33C00">
          <w:tab/>
        </w:r>
      </w:ins>
      <w:ins w:id="4969" w:author="S2-2203770" w:date="2022-05-24T09:33:00Z">
        <w:r>
          <w:t xml:space="preserve">UE sends registration request to AMF. </w:t>
        </w:r>
      </w:ins>
    </w:p>
    <w:p w14:paraId="555B45D6" w14:textId="19FE7575" w:rsidR="002E5B65" w:rsidRDefault="002E5B65" w:rsidP="002E5B65">
      <w:pPr>
        <w:ind w:left="568" w:hanging="284"/>
        <w:rPr>
          <w:ins w:id="4970" w:author="S2-2203770" w:date="2022-05-24T09:33:00Z"/>
        </w:rPr>
      </w:pPr>
      <w:ins w:id="4971" w:author="S2-2203770" w:date="2022-05-24T09:33:00Z">
        <w:r>
          <w:t>2</w:t>
        </w:r>
        <w:r w:rsidRPr="00CE7D00">
          <w:t>.</w:t>
        </w:r>
        <w:del w:id="4972" w:author="Rapporteur" w:date="2022-05-24T14:16:00Z">
          <w:r w:rsidDel="00B33C00">
            <w:delText xml:space="preserve"> </w:delText>
          </w:r>
        </w:del>
      </w:ins>
      <w:ins w:id="4973" w:author="Rapporteur" w:date="2022-05-24T14:16:00Z">
        <w:r w:rsidR="00B33C00">
          <w:tab/>
        </w:r>
      </w:ins>
      <w:ins w:id="4974" w:author="S2-2203770" w:date="2022-05-24T09:33:00Z">
        <w:r>
          <w:t xml:space="preserve">AMF decides the Registration Area, Allowed NSSAI, </w:t>
        </w:r>
        <w:r w:rsidRPr="00120313">
          <w:t>additional slice information in TA granularity</w:t>
        </w:r>
        <w:r>
          <w:t xml:space="preserve"> </w:t>
        </w:r>
        <w:r>
          <w:rPr>
            <w:lang w:eastAsia="zh-CN"/>
          </w:rPr>
          <w:t xml:space="preserve">(e.g., rejected S-NSSAI with the rejected/supported TAI(s)) for this RA </w:t>
        </w:r>
        <w:r>
          <w:t>with the help of UDM/NSSF.</w:t>
        </w:r>
      </w:ins>
    </w:p>
    <w:p w14:paraId="2993001B" w14:textId="4530F296" w:rsidR="002E5B65" w:rsidRDefault="002E5B65">
      <w:pPr>
        <w:pStyle w:val="NO"/>
        <w:rPr>
          <w:ins w:id="4975" w:author="S2-2203770" w:date="2022-05-24T09:33:00Z"/>
        </w:rPr>
        <w:pPrChange w:id="4976" w:author="Rapporteur" w:date="2022-05-24T14:16:00Z">
          <w:pPr>
            <w:ind w:left="568" w:hanging="284"/>
          </w:pPr>
        </w:pPrChange>
      </w:pPr>
      <w:ins w:id="4977" w:author="S2-2203770" w:date="2022-05-24T09:33:00Z">
        <w:r>
          <w:t>NOTE</w:t>
        </w:r>
        <w:del w:id="4978" w:author="Rapporteur" w:date="2022-05-24T14:17:00Z">
          <w:r w:rsidDel="00B33C00">
            <w:delText xml:space="preserve"> x</w:delText>
          </w:r>
        </w:del>
      </w:ins>
      <w:ins w:id="4979" w:author="Rapporteur" w:date="2022-05-24T14:17:00Z">
        <w:r w:rsidR="00B33C00">
          <w:rPr>
            <w:lang w:val="en-US"/>
          </w:rPr>
          <w:t> 1</w:t>
        </w:r>
      </w:ins>
      <w:ins w:id="4980" w:author="S2-2203770" w:date="2022-05-24T09:33:00Z">
        <w:r>
          <w:t>:</w:t>
        </w:r>
        <w:del w:id="4981" w:author="Rapporteur" w:date="2022-05-24T14:17:00Z">
          <w:r w:rsidDel="00B33C00">
            <w:delText xml:space="preserve"> </w:delText>
          </w:r>
        </w:del>
      </w:ins>
      <w:ins w:id="4982" w:author="Rapporteur" w:date="2022-05-24T14:17:00Z">
        <w:r w:rsidR="00B33C00">
          <w:tab/>
        </w:r>
      </w:ins>
      <w:ins w:id="4983" w:author="S2-2203770" w:date="2022-05-24T09:33:00Z">
        <w:r>
          <w:t xml:space="preserve">The Allowed NSSAI is still </w:t>
        </w:r>
        <w:r w:rsidRPr="00F7284F">
          <w:t>homogeneous</w:t>
        </w:r>
        <w:r>
          <w:t>ly supported in the RA.</w:t>
        </w:r>
      </w:ins>
    </w:p>
    <w:p w14:paraId="0777CBBA" w14:textId="3604F156" w:rsidR="002E5B65" w:rsidRPr="00CE7D00" w:rsidRDefault="002E5B65">
      <w:pPr>
        <w:pStyle w:val="NO"/>
        <w:rPr>
          <w:ins w:id="4984" w:author="S2-2203770" w:date="2022-05-24T09:33:00Z"/>
        </w:rPr>
        <w:pPrChange w:id="4985" w:author="Rapporteur" w:date="2022-05-24T14:16:00Z">
          <w:pPr>
            <w:ind w:left="568" w:hanging="284"/>
          </w:pPr>
        </w:pPrChange>
      </w:pPr>
      <w:ins w:id="4986" w:author="S2-2203770" w:date="2022-05-24T09:33:00Z">
        <w:r>
          <w:t>NOTE</w:t>
        </w:r>
        <w:del w:id="4987" w:author="Rapporteur" w:date="2022-05-24T14:17:00Z">
          <w:r w:rsidDel="00B33C00">
            <w:delText xml:space="preserve"> y</w:delText>
          </w:r>
        </w:del>
      </w:ins>
      <w:ins w:id="4988" w:author="Rapporteur" w:date="2022-05-24T14:17:00Z">
        <w:r w:rsidR="00B33C00">
          <w:rPr>
            <w:lang w:val="en-US"/>
          </w:rPr>
          <w:t> 2</w:t>
        </w:r>
      </w:ins>
      <w:ins w:id="4989" w:author="S2-2203770" w:date="2022-05-24T09:33:00Z">
        <w:r>
          <w:t>:</w:t>
        </w:r>
        <w:del w:id="4990" w:author="Rapporteur" w:date="2022-05-24T14:17:00Z">
          <w:r w:rsidRPr="00940465" w:rsidDel="00B33C00">
            <w:delText xml:space="preserve"> </w:delText>
          </w:r>
        </w:del>
      </w:ins>
      <w:ins w:id="4991" w:author="Rapporteur" w:date="2022-05-24T14:17:00Z">
        <w:r w:rsidR="00B33C00">
          <w:tab/>
        </w:r>
      </w:ins>
      <w:ins w:id="4992" w:author="S2-2203770" w:date="2022-05-24T09:33:00Z">
        <w:r>
          <w:t xml:space="preserve">The rejected S-NSSAI here is limited to the one with the rejection cause of </w:t>
        </w:r>
        <w:r w:rsidRPr="00940465">
          <w:t>slice not available in the current TA</w:t>
        </w:r>
        <w:r>
          <w:t>.</w:t>
        </w:r>
      </w:ins>
    </w:p>
    <w:p w14:paraId="19CF4FBA" w14:textId="22770E20" w:rsidR="002E5B65" w:rsidRPr="00CE7D00" w:rsidRDefault="002E5B65" w:rsidP="002E5B65">
      <w:pPr>
        <w:ind w:left="568" w:hanging="284"/>
        <w:rPr>
          <w:ins w:id="4993" w:author="S2-2203770" w:date="2022-05-24T09:33:00Z"/>
        </w:rPr>
      </w:pPr>
      <w:ins w:id="4994" w:author="S2-2203770" w:date="2022-05-24T09:33:00Z">
        <w:r>
          <w:t>3.</w:t>
        </w:r>
        <w:del w:id="4995" w:author="Rapporteur" w:date="2022-05-24T14:17:00Z">
          <w:r w:rsidDel="00B33C00">
            <w:delText xml:space="preserve"> </w:delText>
          </w:r>
        </w:del>
      </w:ins>
      <w:ins w:id="4996" w:author="Rapporteur" w:date="2022-05-24T14:17:00Z">
        <w:r w:rsidR="00B33C00">
          <w:tab/>
        </w:r>
      </w:ins>
      <w:ins w:id="4997" w:author="S2-2203770" w:date="2022-05-24T09:33:00Z">
        <w:r>
          <w:t>AMF includes the Allowed NSSAI, a</w:t>
        </w:r>
        <w:r w:rsidRPr="00120313">
          <w:t>dditional slice information in TA granularity</w:t>
        </w:r>
        <w:r>
          <w:t>, and Registration Area in Registration response to UE</w:t>
        </w:r>
        <w:r w:rsidRPr="00CE7D00">
          <w:t>.</w:t>
        </w:r>
      </w:ins>
    </w:p>
    <w:p w14:paraId="41324C0A" w14:textId="71B9853C" w:rsidR="002E5B65" w:rsidRDefault="002E5B65" w:rsidP="002E5B65">
      <w:pPr>
        <w:ind w:left="568" w:hanging="284"/>
        <w:rPr>
          <w:ins w:id="4998" w:author="S2-2203770" w:date="2022-05-24T09:33:00Z"/>
        </w:rPr>
      </w:pPr>
      <w:ins w:id="4999" w:author="S2-2203770" w:date="2022-05-24T09:33:00Z">
        <w:r>
          <w:t>4.</w:t>
        </w:r>
        <w:del w:id="5000" w:author="Rapporteur" w:date="2022-05-24T14:17:00Z">
          <w:r w:rsidDel="00B33C00">
            <w:delText xml:space="preserve"> </w:delText>
          </w:r>
        </w:del>
      </w:ins>
      <w:ins w:id="5001" w:author="Rapporteur" w:date="2022-05-24T14:17:00Z">
        <w:r w:rsidR="00B33C00">
          <w:tab/>
        </w:r>
      </w:ins>
      <w:ins w:id="5002" w:author="S2-2203770" w:date="2022-05-24T09:33:00Z">
        <w:r>
          <w:t>UE detects that it enters a new TA, where one of the previously rejected S-NSSAIs can be supported.</w:t>
        </w:r>
      </w:ins>
    </w:p>
    <w:p w14:paraId="419C01AF" w14:textId="3BB85BDE" w:rsidR="002E5B65" w:rsidRDefault="002E5B65" w:rsidP="002E5B65">
      <w:pPr>
        <w:ind w:left="568" w:hanging="284"/>
        <w:rPr>
          <w:ins w:id="5003" w:author="S2-2203770" w:date="2022-05-24T09:33:00Z"/>
        </w:rPr>
      </w:pPr>
      <w:ins w:id="5004" w:author="S2-2203770" w:date="2022-05-24T09:33:00Z">
        <w:r>
          <w:t>5.</w:t>
        </w:r>
        <w:del w:id="5005" w:author="Rapporteur" w:date="2022-05-24T14:17:00Z">
          <w:r w:rsidDel="00B33C00">
            <w:delText xml:space="preserve"> </w:delText>
          </w:r>
        </w:del>
      </w:ins>
      <w:ins w:id="5006" w:author="Rapporteur" w:date="2022-05-24T14:17:00Z">
        <w:r w:rsidR="00B33C00">
          <w:tab/>
        </w:r>
      </w:ins>
      <w:ins w:id="5007" w:author="S2-2203770" w:date="2022-05-24T09:33:00Z">
        <w:r>
          <w:t>UE can send registration update with the previously rejected S-NSSAI in step</w:t>
        </w:r>
        <w:del w:id="5008" w:author="Rapporteur" w:date="2022-05-24T16:03:00Z">
          <w:r w:rsidDel="00183735">
            <w:delText xml:space="preserve"> </w:delText>
          </w:r>
        </w:del>
      </w:ins>
      <w:ins w:id="5009" w:author="Rapporteur" w:date="2022-05-24T16:03:00Z">
        <w:r w:rsidR="00183735">
          <w:t> </w:t>
        </w:r>
      </w:ins>
      <w:ins w:id="5010" w:author="S2-2203770" w:date="2022-05-24T09:33:00Z">
        <w:r>
          <w:t>4 in the Requested NSSAI to AMF</w:t>
        </w:r>
      </w:ins>
    </w:p>
    <w:p w14:paraId="18F97F8D" w14:textId="5FC7A288" w:rsidR="002E5B65" w:rsidRPr="00EE527B" w:rsidRDefault="002E5B65" w:rsidP="001D64BE">
      <w:pPr>
        <w:pStyle w:val="NO"/>
        <w:rPr>
          <w:ins w:id="5011" w:author="S2-2203770" w:date="2022-05-24T09:33:00Z"/>
          <w:lang w:val="en-US"/>
        </w:rPr>
      </w:pPr>
      <w:ins w:id="5012" w:author="S2-2203770" w:date="2022-05-24T09:33:00Z">
        <w:r w:rsidRPr="00EE527B">
          <w:rPr>
            <w:lang w:val="en-US"/>
          </w:rPr>
          <w:t>NOTE</w:t>
        </w:r>
        <w:del w:id="5013" w:author="Rapporteur" w:date="2022-05-24T14:17:00Z">
          <w:r w:rsidDel="00B33C00">
            <w:rPr>
              <w:lang w:val="en-US"/>
            </w:rPr>
            <w:delText xml:space="preserve"> z</w:delText>
          </w:r>
        </w:del>
      </w:ins>
      <w:ins w:id="5014" w:author="Rapporteur" w:date="2022-05-24T14:17:00Z">
        <w:r w:rsidR="00B33C00">
          <w:rPr>
            <w:lang w:val="en-US"/>
          </w:rPr>
          <w:t> 3</w:t>
        </w:r>
      </w:ins>
      <w:ins w:id="5015" w:author="S2-2203770" w:date="2022-05-24T09:33:00Z">
        <w:r w:rsidRPr="00EE527B">
          <w:rPr>
            <w:lang w:val="en-US"/>
          </w:rPr>
          <w:t>:</w:t>
        </w:r>
        <w:del w:id="5016" w:author="Rapporteur" w:date="2022-05-24T14:17:00Z">
          <w:r w:rsidRPr="00EE527B" w:rsidDel="00B33C00">
            <w:rPr>
              <w:lang w:val="en-US"/>
            </w:rPr>
            <w:delText xml:space="preserve"> </w:delText>
          </w:r>
        </w:del>
      </w:ins>
      <w:ins w:id="5017" w:author="Rapporteur" w:date="2022-05-24T14:17:00Z">
        <w:r w:rsidR="00B33C00">
          <w:rPr>
            <w:lang w:val="en-US"/>
          </w:rPr>
          <w:tab/>
        </w:r>
      </w:ins>
      <w:ins w:id="5018" w:author="S2-2203770" w:date="2022-05-24T09:33:00Z">
        <w:r w:rsidRPr="00EE527B">
          <w:rPr>
            <w:lang w:val="en-US"/>
          </w:rPr>
          <w:t>UE can decide not to perform registration update when changes to a new TA</w:t>
        </w:r>
        <w:r w:rsidRPr="001B06B4">
          <w:rPr>
            <w:lang w:val="en-US"/>
          </w:rPr>
          <w:t xml:space="preserve"> </w:t>
        </w:r>
        <w:r w:rsidRPr="00EE527B">
          <w:rPr>
            <w:lang w:val="en-US"/>
          </w:rPr>
          <w:t>based on the application requirements.</w:t>
        </w:r>
      </w:ins>
    </w:p>
    <w:p w14:paraId="369F0A0F" w14:textId="5DB25079" w:rsidR="002E5B65" w:rsidRDefault="002E5B65" w:rsidP="002E5B65">
      <w:pPr>
        <w:ind w:left="568" w:hanging="284"/>
        <w:rPr>
          <w:ins w:id="5019" w:author="S2-2203770" w:date="2022-05-24T09:33:00Z"/>
        </w:rPr>
      </w:pPr>
      <w:ins w:id="5020" w:author="S2-2203770" w:date="2022-05-24T09:33:00Z">
        <w:r>
          <w:t>6.</w:t>
        </w:r>
        <w:del w:id="5021" w:author="Rapporteur" w:date="2022-05-24T14:17:00Z">
          <w:r w:rsidDel="00B33C00">
            <w:delText xml:space="preserve"> </w:delText>
          </w:r>
        </w:del>
      </w:ins>
      <w:ins w:id="5022" w:author="Rapporteur" w:date="2022-05-24T14:17:00Z">
        <w:r w:rsidR="00B33C00">
          <w:tab/>
        </w:r>
      </w:ins>
      <w:ins w:id="5023" w:author="S2-2203770" w:date="2022-05-24T09:33:00Z">
        <w:r>
          <w:t xml:space="preserve">AMF response to UE with updated allowed NSSAI, updated </w:t>
        </w:r>
        <w:r w:rsidRPr="00120313">
          <w:t>additional slice information in TA granularity</w:t>
        </w:r>
        <w:r>
          <w:t xml:space="preserve"> as well as the updated Registration Area. The interaction with UDM and NSSF is not needed in this step since the rejected S-NSSAI is only due to the slice availability in the previous TA. </w:t>
        </w:r>
      </w:ins>
    </w:p>
    <w:p w14:paraId="0E51A005" w14:textId="77777777" w:rsidR="002E5B65" w:rsidRPr="00CE7D00" w:rsidRDefault="002E5B65" w:rsidP="002E5B65">
      <w:pPr>
        <w:ind w:left="568" w:hanging="284"/>
        <w:rPr>
          <w:ins w:id="5024" w:author="S2-2203770" w:date="2022-05-24T09:33:00Z"/>
        </w:rPr>
      </w:pPr>
      <w:ins w:id="5025" w:author="S2-2203770" w:date="2022-05-24T09:33:00Z">
        <w:r>
          <w:t>7</w:t>
        </w:r>
        <w:r w:rsidRPr="00CE7D00">
          <w:t>.</w:t>
        </w:r>
        <w:r w:rsidRPr="00CE7D00">
          <w:tab/>
        </w:r>
        <w:r>
          <w:t>If</w:t>
        </w:r>
        <w:r>
          <w:lastRenderedPageBreak/>
          <w:t xml:space="preserve"> the previously rejected S-NSSAI is included in the updated allowed NSSAI from the AMF, UE can request service of that S-NSSAI.</w:t>
        </w:r>
      </w:ins>
    </w:p>
    <w:bookmarkStart w:id="5026" w:name="_MON_1708781685"/>
    <w:bookmarkEnd w:id="5026"/>
    <w:p w14:paraId="6C7486A0" w14:textId="77777777" w:rsidR="002E5B65" w:rsidRDefault="002E5B65">
      <w:pPr>
        <w:pStyle w:val="TH"/>
        <w:rPr>
          <w:ins w:id="5027" w:author="S2-2203770" w:date="2022-05-24T09:33:00Z"/>
        </w:rPr>
        <w:pPrChange w:id="5028" w:author="Rapporteur" w:date="2022-05-24T14:18:00Z">
          <w:pPr>
            <w:pStyle w:val="TF"/>
            <w:ind w:left="360"/>
          </w:pPr>
        </w:pPrChange>
      </w:pPr>
      <w:ins w:id="5029" w:author="S2-2203770" w:date="2022-05-24T09:33:00Z">
        <w:r w:rsidRPr="009A4231">
          <w:rPr>
            <w:lang w:val="en-US"/>
          </w:rPr>
          <w:object w:dxaOrig="7173" w:dyaOrig="4994" w14:anchorId="458366FA">
            <v:shape id="_x0000_i1058" type="#_x0000_t75" style="width:355.4pt;height:248.25pt" o:ole="">
              <v:imagedata r:id="rId80" o:title=""/>
            </v:shape>
            <o:OLEObject Type="Embed" ProgID="Word.Picture.8" ShapeID="_x0000_i1058" DrawAspect="Content" ObjectID="_1715402153" r:id="rId81"/>
          </w:object>
        </w:r>
      </w:ins>
    </w:p>
    <w:p w14:paraId="4D5DABC6" w14:textId="31A14EE3" w:rsidR="002E5B65" w:rsidRPr="00082E84" w:rsidRDefault="002E5B65">
      <w:pPr>
        <w:pStyle w:val="TF"/>
        <w:rPr>
          <w:ins w:id="5030" w:author="S2-2203770" w:date="2022-05-24T09:33:00Z"/>
          <w:lang w:val="en-US"/>
        </w:rPr>
        <w:pPrChange w:id="5031" w:author="Rapporteur" w:date="2022-05-24T14:18:00Z">
          <w:pPr>
            <w:pStyle w:val="TF"/>
            <w:ind w:left="360"/>
          </w:pPr>
        </w:pPrChange>
      </w:pPr>
      <w:ins w:id="5032" w:author="S2-2203770" w:date="2022-05-24T09:33:00Z">
        <w:r w:rsidRPr="00140E21">
          <w:t xml:space="preserve">Figure </w:t>
        </w:r>
        <w:r>
          <w:rPr>
            <w:lang w:val="en-US"/>
          </w:rPr>
          <w:t>6</w:t>
        </w:r>
        <w:r w:rsidRPr="00140E21">
          <w:t>.</w:t>
        </w:r>
        <w:del w:id="5033" w:author="Rapporteur" w:date="2022-05-24T14:17:00Z">
          <w:r w:rsidDel="00B33C00">
            <w:rPr>
              <w:lang w:val="en-US"/>
            </w:rPr>
            <w:delText>X</w:delText>
          </w:r>
        </w:del>
      </w:ins>
      <w:ins w:id="5034" w:author="Rapporteur" w:date="2022-05-24T14:17:00Z">
        <w:r w:rsidR="00B33C00">
          <w:rPr>
            <w:lang w:val="en-US"/>
          </w:rPr>
          <w:t>25</w:t>
        </w:r>
      </w:ins>
      <w:ins w:id="5035" w:author="S2-2203770" w:date="2022-05-24T09:33:00Z">
        <w:r w:rsidRPr="00140E21">
          <w:t>.</w:t>
        </w:r>
        <w:r>
          <w:rPr>
            <w:lang w:val="en-US"/>
          </w:rPr>
          <w:t>3</w:t>
        </w:r>
        <w:r w:rsidRPr="00140E21">
          <w:t>-</w:t>
        </w:r>
        <w:r>
          <w:rPr>
            <w:lang w:val="en-US"/>
          </w:rPr>
          <w:t>2</w:t>
        </w:r>
        <w:r w:rsidRPr="00140E21">
          <w:t xml:space="preserve">: </w:t>
        </w:r>
        <w:r>
          <w:rPr>
            <w:lang w:val="en-US"/>
          </w:rPr>
          <w:t>UE configuration update procedure</w:t>
        </w:r>
      </w:ins>
    </w:p>
    <w:p w14:paraId="1D93AA51" w14:textId="145C2087" w:rsidR="002E5B65" w:rsidRPr="00E73012" w:rsidRDefault="002E5B65">
      <w:pPr>
        <w:pStyle w:val="B1"/>
        <w:rPr>
          <w:ins w:id="5036" w:author="S2-2203770" w:date="2022-05-24T09:33:00Z"/>
          <w:lang w:val="en-US"/>
        </w:rPr>
        <w:pPrChange w:id="5037" w:author="Rapporteur" w:date="2022-05-24T14:18:00Z">
          <w:pPr/>
        </w:pPrChange>
      </w:pPr>
      <w:ins w:id="5038" w:author="S2-2203770" w:date="2022-05-24T09:33:00Z">
        <w:r w:rsidRPr="00720184">
          <w:rPr>
            <w:lang w:val="en-US"/>
          </w:rPr>
          <w:t>1.</w:t>
        </w:r>
      </w:ins>
      <w:ins w:id="5039" w:author="Rapporteur" w:date="2022-05-24T14:18:00Z">
        <w:r w:rsidR="00B33C00">
          <w:rPr>
            <w:lang w:val="en-US"/>
          </w:rPr>
          <w:tab/>
        </w:r>
      </w:ins>
      <w:ins w:id="5040" w:author="S2-2203770" w:date="2022-05-24T09:33:00Z">
        <w:r w:rsidRPr="00E73012">
          <w:rPr>
            <w:lang w:val="en-US"/>
          </w:rPr>
          <w:t>Network may decide to update UE on the slice support information of a TA in UE’s RA, e.g., due to the change of slice load in a certain TA.</w:t>
        </w:r>
        <w:del w:id="5041" w:author="Rapporteur" w:date="2022-05-24T14:18:00Z">
          <w:r w:rsidRPr="00E73012" w:rsidDel="001A7B21">
            <w:rPr>
              <w:lang w:val="en-US"/>
            </w:rPr>
            <w:delText xml:space="preserve"> </w:delText>
          </w:r>
        </w:del>
      </w:ins>
    </w:p>
    <w:p w14:paraId="44F9A1AB" w14:textId="386C00FB" w:rsidR="002E5B65" w:rsidRPr="00E73012" w:rsidRDefault="002E5B65">
      <w:pPr>
        <w:pStyle w:val="B1"/>
        <w:rPr>
          <w:ins w:id="5042" w:author="S2-2203770" w:date="2022-05-24T09:33:00Z"/>
          <w:lang w:val="en-US"/>
        </w:rPr>
        <w:pPrChange w:id="5043" w:author="Rapporteur" w:date="2022-05-24T14:18:00Z">
          <w:pPr/>
        </w:pPrChange>
      </w:pPr>
      <w:ins w:id="5044" w:author="S2-2203770" w:date="2022-05-24T09:33:00Z">
        <w:r w:rsidRPr="00720184">
          <w:rPr>
            <w:lang w:val="en-US"/>
          </w:rPr>
          <w:t>2.</w:t>
        </w:r>
        <w:del w:id="5045" w:author="Rapporteur" w:date="2022-05-24T14:18:00Z">
          <w:r w:rsidRPr="00720184" w:rsidDel="00B33C00">
            <w:rPr>
              <w:lang w:val="en-US"/>
            </w:rPr>
            <w:delText xml:space="preserve"> </w:delText>
          </w:r>
        </w:del>
      </w:ins>
      <w:ins w:id="5046" w:author="Rapporteur" w:date="2022-05-24T14:18:00Z">
        <w:r w:rsidR="00B33C00">
          <w:rPr>
            <w:lang w:val="en-US"/>
          </w:rPr>
          <w:tab/>
        </w:r>
      </w:ins>
      <w:ins w:id="5047" w:author="S2-2203770" w:date="2022-05-24T09:33:00Z">
        <w:r w:rsidRPr="00E73012">
          <w:rPr>
            <w:lang w:val="en-US"/>
          </w:rPr>
          <w:t>In such case</w:t>
        </w:r>
        <w:r>
          <w:rPr>
            <w:lang w:val="en-US"/>
          </w:rPr>
          <w:t>s</w:t>
        </w:r>
        <w:r w:rsidRPr="00E73012">
          <w:rPr>
            <w:lang w:val="en-US"/>
          </w:rPr>
          <w:t xml:space="preserve">, AMF provides UE with </w:t>
        </w:r>
        <w:r w:rsidRPr="00120313">
          <w:rPr>
            <w:lang w:val="en-US"/>
          </w:rPr>
          <w:t>additional slice information in TA granularity</w:t>
        </w:r>
        <w:r>
          <w:rPr>
            <w:lang w:val="en-US"/>
          </w:rPr>
          <w:t xml:space="preserve"> </w:t>
        </w:r>
        <w:r w:rsidRPr="00E73012">
          <w:rPr>
            <w:lang w:val="en-US"/>
          </w:rPr>
          <w:t>in the UE configuration update procedure.</w:t>
        </w:r>
      </w:ins>
    </w:p>
    <w:p w14:paraId="37BBF876" w14:textId="097A7EDB" w:rsidR="002E5B65" w:rsidRPr="00E73012" w:rsidRDefault="002E5B65">
      <w:pPr>
        <w:pStyle w:val="B1"/>
        <w:rPr>
          <w:ins w:id="5048" w:author="S2-2203770" w:date="2022-05-24T09:33:00Z"/>
          <w:lang w:val="en-US"/>
        </w:rPr>
        <w:pPrChange w:id="5049" w:author="Rapporteur" w:date="2022-05-24T14:18:00Z">
          <w:pPr/>
        </w:pPrChange>
      </w:pPr>
      <w:ins w:id="5050" w:author="S2-2203770" w:date="2022-05-24T09:33:00Z">
        <w:r w:rsidRPr="00720184">
          <w:rPr>
            <w:lang w:val="en-US"/>
          </w:rPr>
          <w:t>3-6</w:t>
        </w:r>
      </w:ins>
      <w:ins w:id="5051" w:author="Rapporteur" w:date="2022-05-24T14:18:00Z">
        <w:r w:rsidR="00B33C00">
          <w:rPr>
            <w:lang w:val="en-US"/>
          </w:rPr>
          <w:t>.</w:t>
        </w:r>
      </w:ins>
      <w:ins w:id="5052" w:author="S2-2203770" w:date="2022-05-24T09:33:00Z">
        <w:del w:id="5053" w:author="Rapporteur" w:date="2022-05-24T14:18:00Z">
          <w:r w:rsidRPr="00E73012" w:rsidDel="00B33C00">
            <w:rPr>
              <w:lang w:val="en-US"/>
            </w:rPr>
            <w:delText xml:space="preserve"> </w:delText>
          </w:r>
        </w:del>
      </w:ins>
      <w:ins w:id="5054" w:author="Rapporteur" w:date="2022-05-24T14:18:00Z">
        <w:r w:rsidR="00B33C00">
          <w:rPr>
            <w:lang w:val="en-US"/>
          </w:rPr>
          <w:tab/>
        </w:r>
      </w:ins>
      <w:ins w:id="5055" w:author="S2-2203770" w:date="2022-05-24T09:33:00Z">
        <w:r w:rsidRPr="00720184">
          <w:rPr>
            <w:lang w:val="en-US"/>
          </w:rPr>
          <w:t>is the same as step</w:t>
        </w:r>
      </w:ins>
      <w:ins w:id="5056" w:author="Rapporteur" w:date="2022-05-24T14:18:00Z">
        <w:r w:rsidR="00B33C00">
          <w:rPr>
            <w:lang w:val="en-US"/>
          </w:rPr>
          <w:t>s</w:t>
        </w:r>
      </w:ins>
      <w:ins w:id="5057" w:author="S2-2203770" w:date="2022-05-24T09:33:00Z">
        <w:del w:id="5058" w:author="Rapporteur" w:date="2022-05-24T14:18:00Z">
          <w:r w:rsidRPr="00720184" w:rsidDel="00B33C00">
            <w:rPr>
              <w:lang w:val="en-US"/>
            </w:rPr>
            <w:delText xml:space="preserve"> </w:delText>
          </w:r>
        </w:del>
      </w:ins>
      <w:ins w:id="5059" w:author="Rapporteur" w:date="2022-05-24T14:18:00Z">
        <w:r w:rsidR="00B33C00">
          <w:rPr>
            <w:lang w:val="en-US"/>
          </w:rPr>
          <w:t> </w:t>
        </w:r>
      </w:ins>
      <w:ins w:id="5060" w:author="S2-2203770" w:date="2022-05-24T09:33:00Z">
        <w:r w:rsidRPr="00720184">
          <w:rPr>
            <w:lang w:val="en-US"/>
          </w:rPr>
          <w:t>4-7 in previous case.</w:t>
        </w:r>
        <w:del w:id="5061" w:author="Rapporteur" w:date="2022-05-24T14:18:00Z">
          <w:r w:rsidRPr="00720184" w:rsidDel="00B33C00">
            <w:rPr>
              <w:lang w:val="en-US"/>
            </w:rPr>
            <w:delText xml:space="preserve"> </w:delText>
          </w:r>
          <w:r w:rsidRPr="00E73012" w:rsidDel="00B33C00">
            <w:rPr>
              <w:lang w:val="en-US"/>
            </w:rPr>
            <w:delText xml:space="preserve">  </w:delText>
          </w:r>
        </w:del>
      </w:ins>
    </w:p>
    <w:p w14:paraId="41378A74" w14:textId="5C6AF32C" w:rsidR="002E5B65" w:rsidRPr="00B5477F" w:rsidRDefault="002E5B65" w:rsidP="002E5B65">
      <w:pPr>
        <w:pStyle w:val="31"/>
        <w:rPr>
          <w:ins w:id="5062" w:author="S2-2203770" w:date="2022-05-24T09:33:00Z"/>
          <w:lang w:eastAsia="zh-CN"/>
        </w:rPr>
      </w:pPr>
      <w:bookmarkStart w:id="5063" w:name="_Toc92875664"/>
      <w:bookmarkStart w:id="5064" w:name="_Toc93070688"/>
      <w:bookmarkStart w:id="5065" w:name="_Toc97036722"/>
      <w:bookmarkStart w:id="5066" w:name="_Toc104302523"/>
      <w:bookmarkStart w:id="5067" w:name="_Toc104359489"/>
      <w:bookmarkStart w:id="5068" w:name="_Toc104789112"/>
      <w:ins w:id="5069" w:author="S2-2203770" w:date="2022-05-24T09:33:00Z">
        <w:r w:rsidRPr="00B5477F">
          <w:rPr>
            <w:lang w:eastAsia="zh-CN"/>
          </w:rPr>
          <w:t>6.</w:t>
        </w:r>
        <w:del w:id="5070" w:author="Rapporteur" w:date="2022-05-24T14:18:00Z">
          <w:r w:rsidRPr="00B5477F" w:rsidDel="001A7B21">
            <w:rPr>
              <w:lang w:eastAsia="zh-CN"/>
            </w:rPr>
            <w:delText>X</w:delText>
          </w:r>
        </w:del>
      </w:ins>
      <w:ins w:id="5071" w:author="Rapporteur" w:date="2022-05-24T14:18:00Z">
        <w:r w:rsidR="001A7B21">
          <w:rPr>
            <w:lang w:eastAsia="zh-CN"/>
          </w:rPr>
          <w:t>25</w:t>
        </w:r>
      </w:ins>
      <w:ins w:id="5072" w:author="S2-2203770" w:date="2022-05-24T09:33:00Z">
        <w:r w:rsidRPr="00B5477F">
          <w:rPr>
            <w:lang w:eastAsia="zh-CN"/>
          </w:rPr>
          <w:t>.4</w:t>
        </w:r>
        <w:r w:rsidRPr="00B5477F">
          <w:rPr>
            <w:lang w:eastAsia="zh-CN"/>
          </w:rPr>
          <w:tab/>
        </w:r>
        <w:bookmarkEnd w:id="5063"/>
        <w:r w:rsidRPr="00B5477F">
          <w:t>Impacts on services, entities and interfaces</w:t>
        </w:r>
        <w:bookmarkEnd w:id="5064"/>
        <w:bookmarkEnd w:id="5065"/>
        <w:bookmarkEnd w:id="5066"/>
        <w:bookmarkEnd w:id="5067"/>
        <w:bookmarkEnd w:id="5068"/>
      </w:ins>
    </w:p>
    <w:p w14:paraId="0AC757D7" w14:textId="77777777" w:rsidR="002E5B65" w:rsidRDefault="002E5B65" w:rsidP="002E5B65">
      <w:pPr>
        <w:rPr>
          <w:ins w:id="5073" w:author="S2-2203770" w:date="2022-05-24T09:33:00Z"/>
          <w:lang w:val="en-US" w:eastAsia="zh-CN"/>
        </w:rPr>
      </w:pPr>
      <w:ins w:id="5074" w:author="S2-2203770" w:date="2022-05-24T09:33:00Z">
        <w:r w:rsidRPr="00720184">
          <w:rPr>
            <w:lang w:val="en-US" w:eastAsia="zh-CN"/>
          </w:rPr>
          <w:t>AMF</w:t>
        </w:r>
        <w:r>
          <w:rPr>
            <w:lang w:val="en-US" w:eastAsia="zh-CN"/>
          </w:rPr>
          <w:t>:</w:t>
        </w:r>
      </w:ins>
    </w:p>
    <w:p w14:paraId="1C818276" w14:textId="17553981" w:rsidR="002E5B65" w:rsidRPr="00720184" w:rsidRDefault="002E5B65">
      <w:pPr>
        <w:pStyle w:val="B1"/>
        <w:rPr>
          <w:ins w:id="5075" w:author="S2-2203770" w:date="2022-05-24T09:33:00Z"/>
          <w:lang w:val="en-US"/>
        </w:rPr>
        <w:pPrChange w:id="5076" w:author="Rapporteur" w:date="2022-05-24T14:18:00Z">
          <w:pPr/>
        </w:pPrChange>
      </w:pPr>
      <w:ins w:id="5077" w:author="S2-2203770" w:date="2022-05-24T09:33:00Z">
        <w:r>
          <w:rPr>
            <w:lang w:val="en-US"/>
          </w:rPr>
          <w:t>-</w:t>
        </w:r>
        <w:del w:id="5078" w:author="Rapporteur" w:date="2022-05-24T14:18:00Z">
          <w:r w:rsidDel="001A7B21">
            <w:rPr>
              <w:lang w:val="en-US"/>
            </w:rPr>
            <w:delText xml:space="preserve"> </w:delText>
          </w:r>
          <w:r w:rsidRPr="00720184" w:rsidDel="001A7B21">
            <w:rPr>
              <w:lang w:val="en-US"/>
            </w:rPr>
            <w:delText xml:space="preserve"> </w:delText>
          </w:r>
          <w:r w:rsidDel="001A7B21">
            <w:rPr>
              <w:lang w:val="en-US"/>
            </w:rPr>
            <w:delText xml:space="preserve"> </w:delText>
          </w:r>
        </w:del>
      </w:ins>
      <w:ins w:id="5079" w:author="Rapporteur" w:date="2022-05-24T14:18:00Z">
        <w:r w:rsidR="001A7B21">
          <w:rPr>
            <w:lang w:val="en-US"/>
          </w:rPr>
          <w:tab/>
        </w:r>
      </w:ins>
      <w:ins w:id="5080" w:author="S2-2203770" w:date="2022-05-24T09:33:00Z">
        <w:r>
          <w:rPr>
            <w:lang w:val="en-US"/>
          </w:rPr>
          <w:t>P</w:t>
        </w:r>
        <w:r w:rsidRPr="00720184">
          <w:rPr>
            <w:lang w:val="en-US"/>
          </w:rPr>
          <w:t xml:space="preserve">rovide </w:t>
        </w:r>
        <w:r w:rsidRPr="00095CF2">
          <w:t xml:space="preserve">additional slice information </w:t>
        </w:r>
        <w:r>
          <w:t xml:space="preserve">in TA granularity </w:t>
        </w:r>
        <w:r w:rsidRPr="00720184">
          <w:rPr>
            <w:lang w:val="en-US"/>
          </w:rPr>
          <w:t xml:space="preserve">to UE. </w:t>
        </w:r>
      </w:ins>
    </w:p>
    <w:p w14:paraId="2F76BAEA" w14:textId="77777777" w:rsidR="002E5B65" w:rsidRDefault="002E5B65" w:rsidP="002E5B65">
      <w:pPr>
        <w:rPr>
          <w:ins w:id="5081" w:author="S2-2203770" w:date="2022-05-24T09:33:00Z"/>
          <w:lang w:val="en-US" w:eastAsia="zh-CN"/>
        </w:rPr>
      </w:pPr>
      <w:ins w:id="5082" w:author="S2-2203770" w:date="2022-05-24T09:33:00Z">
        <w:r w:rsidRPr="00720184">
          <w:rPr>
            <w:lang w:val="en-US" w:eastAsia="zh-CN"/>
          </w:rPr>
          <w:t>UE</w:t>
        </w:r>
        <w:r>
          <w:rPr>
            <w:lang w:val="en-US" w:eastAsia="zh-CN"/>
          </w:rPr>
          <w:t>:</w:t>
        </w:r>
      </w:ins>
    </w:p>
    <w:p w14:paraId="78ED78DF" w14:textId="46840D74" w:rsidR="002E5B65" w:rsidRDefault="001A7B21">
      <w:pPr>
        <w:pStyle w:val="B1"/>
        <w:rPr>
          <w:ins w:id="5083" w:author="S2-2203770" w:date="2022-05-24T09:33:00Z"/>
          <w:lang w:val="en-US"/>
        </w:rPr>
        <w:pPrChange w:id="5084" w:author="Rapporteur" w:date="2022-05-24T14:18:00Z">
          <w:pPr>
            <w:pStyle w:val="ac"/>
            <w:numPr>
              <w:numId w:val="52"/>
            </w:numPr>
            <w:tabs>
              <w:tab w:val="num" w:pos="360"/>
              <w:tab w:val="num" w:pos="720"/>
            </w:tabs>
            <w:ind w:leftChars="0" w:left="644" w:hanging="360"/>
          </w:pPr>
        </w:pPrChange>
      </w:pPr>
      <w:ins w:id="5085" w:author="Rapporteur" w:date="2022-05-24T14:19:00Z">
        <w:r>
          <w:rPr>
            <w:lang w:val="en-US"/>
          </w:rPr>
          <w:t>-</w:t>
        </w:r>
        <w:r>
          <w:rPr>
            <w:lang w:val="en-US"/>
          </w:rPr>
          <w:tab/>
        </w:r>
      </w:ins>
      <w:ins w:id="5086" w:author="S2-2203770" w:date="2022-05-24T09:33:00Z">
        <w:r w:rsidR="002E5B65">
          <w:rPr>
            <w:lang w:val="en-US"/>
          </w:rPr>
          <w:t>S</w:t>
        </w:r>
        <w:r w:rsidR="002E5B65" w:rsidRPr="00526E42">
          <w:rPr>
            <w:lang w:val="en-US"/>
          </w:rPr>
          <w:t>tor</w:t>
        </w:r>
        <w:r w:rsidR="002E5B65">
          <w:rPr>
            <w:lang w:val="en-US"/>
          </w:rPr>
          <w:t>age</w:t>
        </w:r>
        <w:r w:rsidR="002E5B65" w:rsidRPr="00526E42">
          <w:rPr>
            <w:lang w:val="en-US"/>
          </w:rPr>
          <w:t xml:space="preserve"> of additional slice information</w:t>
        </w:r>
        <w:r w:rsidR="002E5B65">
          <w:rPr>
            <w:lang w:val="en-US"/>
          </w:rPr>
          <w:t xml:space="preserve"> in TA granularity</w:t>
        </w:r>
        <w:r w:rsidR="002E5B65" w:rsidRPr="00526E42">
          <w:rPr>
            <w:lang w:val="en-US"/>
          </w:rPr>
          <w:t>.</w:t>
        </w:r>
      </w:ins>
    </w:p>
    <w:p w14:paraId="4943095C" w14:textId="3EBD877E" w:rsidR="002E5B65" w:rsidRPr="00526E42" w:rsidRDefault="001A7B21">
      <w:pPr>
        <w:pStyle w:val="B1"/>
        <w:rPr>
          <w:ins w:id="5087" w:author="S2-2203770" w:date="2022-05-24T09:33:00Z"/>
          <w:lang w:val="en-US"/>
        </w:rPr>
        <w:pPrChange w:id="5088" w:author="Rapporteur" w:date="2022-05-24T14:18:00Z">
          <w:pPr>
            <w:pStyle w:val="ac"/>
            <w:numPr>
              <w:numId w:val="52"/>
            </w:numPr>
            <w:tabs>
              <w:tab w:val="num" w:pos="360"/>
              <w:tab w:val="num" w:pos="720"/>
            </w:tabs>
            <w:ind w:leftChars="0" w:left="644" w:hanging="360"/>
          </w:pPr>
        </w:pPrChange>
      </w:pPr>
      <w:ins w:id="5089" w:author="Rapporteur" w:date="2022-05-24T14:19:00Z">
        <w:r>
          <w:rPr>
            <w:lang w:val="en-US"/>
          </w:rPr>
          <w:t>-</w:t>
        </w:r>
        <w:r>
          <w:rPr>
            <w:lang w:val="en-US"/>
          </w:rPr>
          <w:tab/>
        </w:r>
      </w:ins>
      <w:ins w:id="5090" w:author="S2-2203770" w:date="2022-05-24T09:33:00Z">
        <w:r w:rsidR="002E5B65">
          <w:rPr>
            <w:lang w:val="en-US"/>
          </w:rPr>
          <w:t xml:space="preserve">Initiate registration update procedure based on </w:t>
        </w:r>
        <w:r w:rsidR="002E5B65" w:rsidRPr="00526E42">
          <w:rPr>
            <w:lang w:val="en-US"/>
          </w:rPr>
          <w:t>additional slice information</w:t>
        </w:r>
        <w:r w:rsidR="002E5B65">
          <w:rPr>
            <w:lang w:val="en-US"/>
          </w:rPr>
          <w:t xml:space="preserve"> when needed.</w:t>
        </w:r>
        <w:del w:id="5091" w:author="Rapporteur" w:date="2022-05-24T14:20:00Z">
          <w:r w:rsidR="002E5B65" w:rsidDel="00ED7F3E">
            <w:rPr>
              <w:lang w:val="en-US"/>
            </w:rPr>
            <w:delText xml:space="preserve"> </w:delText>
          </w:r>
        </w:del>
      </w:ins>
    </w:p>
    <w:p w14:paraId="2BB7EDE6" w14:textId="42D21E90" w:rsidR="009B2A7B" w:rsidRPr="00320611" w:rsidRDefault="009B2A7B" w:rsidP="009B2A7B">
      <w:pPr>
        <w:pStyle w:val="21"/>
        <w:rPr>
          <w:ins w:id="5092" w:author="S2-2204789" w:date="2022-05-24T09:35:00Z"/>
        </w:rPr>
      </w:pPr>
      <w:bookmarkStart w:id="5093" w:name="_Toc104302524"/>
      <w:bookmarkStart w:id="5094" w:name="_Toc104359490"/>
      <w:bookmarkStart w:id="5095" w:name="_Toc104789113"/>
      <w:ins w:id="5096" w:author="S2-2204789" w:date="2022-05-24T09:35:00Z">
        <w:r w:rsidRPr="00320611">
          <w:rPr>
            <w:lang w:eastAsia="zh-CN"/>
          </w:rPr>
          <w:t>6.</w:t>
        </w:r>
        <w:del w:id="5097" w:author="Rapporteur" w:date="2022-05-24T14:20:00Z">
          <w:r w:rsidDel="00ED7F3E">
            <w:rPr>
              <w:lang w:eastAsia="zh-CN"/>
            </w:rPr>
            <w:delText>x</w:delText>
          </w:r>
        </w:del>
      </w:ins>
      <w:ins w:id="5098" w:author="Rapporteur" w:date="2022-05-24T14:20:00Z">
        <w:r w:rsidR="00ED7F3E">
          <w:rPr>
            <w:lang w:eastAsia="zh-CN"/>
          </w:rPr>
          <w:t>26</w:t>
        </w:r>
      </w:ins>
      <w:ins w:id="5099" w:author="S2-2204789" w:date="2022-05-24T09:35:00Z">
        <w:r w:rsidRPr="00320611">
          <w:rPr>
            <w:lang w:eastAsia="ko-KR"/>
          </w:rPr>
          <w:tab/>
        </w:r>
        <w:r w:rsidRPr="00320611">
          <w:t>Solution</w:t>
        </w:r>
        <w:r w:rsidRPr="00320611">
          <w:rPr>
            <w:lang w:eastAsia="zh-CN"/>
          </w:rPr>
          <w:t xml:space="preserve"> #</w:t>
        </w:r>
        <w:del w:id="5100" w:author="Rapporteur" w:date="2022-05-24T14:23:00Z">
          <w:r w:rsidDel="00B751D2">
            <w:rPr>
              <w:lang w:eastAsia="zh-CN"/>
            </w:rPr>
            <w:delText>x</w:delText>
          </w:r>
        </w:del>
      </w:ins>
      <w:ins w:id="5101" w:author="Rapporteur" w:date="2022-05-24T14:23:00Z">
        <w:r w:rsidR="00B751D2">
          <w:rPr>
            <w:lang w:eastAsia="zh-CN"/>
          </w:rPr>
          <w:t>26</w:t>
        </w:r>
      </w:ins>
      <w:ins w:id="5102" w:author="S2-2204789" w:date="2022-05-24T09:35:00Z">
        <w:r w:rsidRPr="00320611">
          <w:t xml:space="preserve">: </w:t>
        </w:r>
        <w:r>
          <w:t>M</w:t>
        </w:r>
        <w:r w:rsidRPr="000E3A92">
          <w:t>ultiple areas and resource partitioning</w:t>
        </w:r>
        <w:bookmarkEnd w:id="5093"/>
        <w:bookmarkEnd w:id="5094"/>
        <w:bookmarkEnd w:id="5095"/>
      </w:ins>
    </w:p>
    <w:p w14:paraId="4A2E53C4" w14:textId="4FE9F5FC" w:rsidR="009B2A7B" w:rsidRPr="00320611" w:rsidRDefault="009B2A7B" w:rsidP="009B2A7B">
      <w:pPr>
        <w:pStyle w:val="31"/>
        <w:rPr>
          <w:ins w:id="5103" w:author="S2-2204789" w:date="2022-05-24T09:35:00Z"/>
          <w:lang w:eastAsia="ko-KR"/>
        </w:rPr>
      </w:pPr>
      <w:bookmarkStart w:id="5104" w:name="_Toc104302525"/>
      <w:bookmarkStart w:id="5105" w:name="_Toc104359491"/>
      <w:bookmarkStart w:id="5106" w:name="_Toc104789114"/>
      <w:ins w:id="5107" w:author="S2-2204789" w:date="2022-05-24T09:35:00Z">
        <w:r w:rsidRPr="00320611">
          <w:rPr>
            <w:lang w:eastAsia="ko-KR"/>
          </w:rPr>
          <w:t>6.</w:t>
        </w:r>
        <w:del w:id="5108" w:author="Rapporteur" w:date="2022-05-24T14:20:00Z">
          <w:r w:rsidDel="00ED7F3E">
            <w:rPr>
              <w:lang w:eastAsia="ko-KR"/>
            </w:rPr>
            <w:delText>x</w:delText>
          </w:r>
        </w:del>
      </w:ins>
      <w:ins w:id="5109" w:author="Rapporteur" w:date="2022-05-24T14:20:00Z">
        <w:r w:rsidR="00ED7F3E">
          <w:rPr>
            <w:lang w:eastAsia="ko-KR"/>
          </w:rPr>
          <w:t>26</w:t>
        </w:r>
      </w:ins>
      <w:ins w:id="5110" w:author="S2-2204789" w:date="2022-05-24T09:35:00Z">
        <w:r w:rsidRPr="00320611">
          <w:rPr>
            <w:lang w:eastAsia="ko-KR"/>
          </w:rPr>
          <w:t>.1</w:t>
        </w:r>
        <w:r w:rsidRPr="00320611">
          <w:rPr>
            <w:lang w:eastAsia="ko-KR"/>
          </w:rPr>
          <w:tab/>
          <w:t>Introduction</w:t>
        </w:r>
        <w:bookmarkEnd w:id="5104"/>
        <w:bookmarkEnd w:id="5105"/>
        <w:bookmarkEnd w:id="5106"/>
      </w:ins>
    </w:p>
    <w:p w14:paraId="6E505D6B" w14:textId="77777777" w:rsidR="009B2A7B" w:rsidRPr="00320611" w:rsidRDefault="009B2A7B" w:rsidP="009B2A7B">
      <w:pPr>
        <w:rPr>
          <w:ins w:id="5111" w:author="S2-2204789" w:date="2022-05-24T09:35:00Z"/>
          <w:lang w:eastAsia="ko-KR"/>
        </w:rPr>
      </w:pPr>
      <w:ins w:id="5112" w:author="S2-2204789" w:date="2022-05-24T09:35:00Z">
        <w:r w:rsidRPr="00E878F1">
          <w:t>This solution applies to KI#5 and KI#3.</w:t>
        </w:r>
      </w:ins>
    </w:p>
    <w:p w14:paraId="1C1CBC32" w14:textId="73563897" w:rsidR="009B2A7B" w:rsidRPr="00320611" w:rsidRDefault="009B2A7B" w:rsidP="009B2A7B">
      <w:pPr>
        <w:pStyle w:val="31"/>
        <w:rPr>
          <w:ins w:id="5113" w:author="S2-2204789" w:date="2022-05-24T09:35:00Z"/>
        </w:rPr>
      </w:pPr>
      <w:bookmarkStart w:id="5114" w:name="_Toc104302526"/>
      <w:bookmarkStart w:id="5115" w:name="_Toc104359492"/>
      <w:bookmarkStart w:id="5116" w:name="_Toc104789115"/>
      <w:ins w:id="5117" w:author="S2-2204789" w:date="2022-05-24T09:35:00Z">
        <w:r w:rsidRPr="00320611">
          <w:t>6.</w:t>
        </w:r>
        <w:del w:id="5118" w:author="Rapporteur" w:date="2022-05-24T14:20:00Z">
          <w:r w:rsidDel="00ED7F3E">
            <w:delText>x</w:delText>
          </w:r>
        </w:del>
      </w:ins>
      <w:ins w:id="5119" w:author="Rapporteur" w:date="2022-05-24T14:20:00Z">
        <w:r w:rsidR="00ED7F3E">
          <w:t>26</w:t>
        </w:r>
      </w:ins>
      <w:ins w:id="5120" w:author="S2-2204789" w:date="2022-05-24T09:35:00Z">
        <w:r w:rsidRPr="00320611">
          <w:t>.2</w:t>
        </w:r>
        <w:r w:rsidRPr="00320611">
          <w:tab/>
          <w:t>Functional Description</w:t>
        </w:r>
        <w:bookmarkEnd w:id="5114"/>
        <w:bookmarkEnd w:id="5115"/>
        <w:bookmarkEnd w:id="5116"/>
      </w:ins>
    </w:p>
    <w:p w14:paraId="156C9A6A" w14:textId="288B4465" w:rsidR="009B2A7B" w:rsidRDefault="009B2A7B" w:rsidP="009B2A7B">
      <w:pPr>
        <w:pStyle w:val="41"/>
        <w:rPr>
          <w:ins w:id="5121" w:author="S2-2204789" w:date="2022-05-24T09:35:00Z"/>
        </w:rPr>
      </w:pPr>
      <w:bookmarkStart w:id="5122" w:name="_Toc104302527"/>
      <w:bookmarkStart w:id="5123" w:name="_Toc104359493"/>
      <w:ins w:id="5124" w:author="S2-2204789" w:date="2022-05-24T09:35:00Z">
        <w:r>
          <w:t>6.</w:t>
        </w:r>
        <w:del w:id="5125" w:author="Rapporteur" w:date="2022-05-24T14:20:00Z">
          <w:r w:rsidDel="00ED7F3E">
            <w:delText>x</w:delText>
          </w:r>
        </w:del>
      </w:ins>
      <w:ins w:id="5126" w:author="Rapporteur" w:date="2022-05-24T14:20:00Z">
        <w:r w:rsidR="00ED7F3E">
          <w:t>26</w:t>
        </w:r>
      </w:ins>
      <w:ins w:id="5127" w:author="S2-2204789" w:date="2022-05-24T09:35:00Z">
        <w:r>
          <w:t>.2.1</w:t>
        </w:r>
        <w:r>
          <w:tab/>
          <w:t xml:space="preserve">Support of </w:t>
        </w:r>
        <w:r w:rsidRPr="009F6A4E">
          <w:t>multiple areas</w:t>
        </w:r>
        <w:bookmarkEnd w:id="5122"/>
        <w:bookmarkEnd w:id="5123"/>
      </w:ins>
    </w:p>
    <w:p w14:paraId="026C9C98" w14:textId="77777777" w:rsidR="009B2A7B" w:rsidRDefault="009B2A7B" w:rsidP="009B2A7B">
      <w:pPr>
        <w:rPr>
          <w:ins w:id="5128" w:author="S2-2204789" w:date="2022-05-24T09:35:00Z"/>
        </w:rPr>
      </w:pPr>
      <w:ins w:id="5129" w:author="S2-2204789" w:date="2022-05-24T09:35:00Z">
        <w:r>
          <w:t>As TACs in 5GS uses 3 octets compared to 2 octets in EPS allows to define more and smaller TAs. In fact, KI#5 drives the need to define smaller TAs as to maintain a uniform support of network slice availability per TA. Defining smaller TAs and supporting moving UEs will likely challenge the current maximum of 16 TAs within an RA, and supporting TAs with different capabilities and network slice availability will also drive the need for enabling the UE being registered with multiple network slices while some are only available in a subset of the TAs of the UE's RA.</w:t>
        </w:r>
      </w:ins>
    </w:p>
    <w:p w14:paraId="1BC01CA8" w14:textId="77777777" w:rsidR="009B2A7B" w:rsidRDefault="009B2A7B" w:rsidP="009B2A7B">
      <w:pPr>
        <w:rPr>
          <w:ins w:id="5130" w:author="S2-2204789" w:date="2022-05-24T09:35:00Z"/>
        </w:rPr>
      </w:pPr>
      <w:ins w:id="5131" w:author="S2-2204789" w:date="2022-05-24T09:35:00Z">
        <w:r>
          <w:t>The following principles are proposed as to address the above aspects:</w:t>
        </w:r>
      </w:ins>
    </w:p>
    <w:p w14:paraId="34181DAB" w14:textId="77777777" w:rsidR="009B2A7B" w:rsidRDefault="009B2A7B" w:rsidP="009B2A7B">
      <w:pPr>
        <w:pStyle w:val="B1"/>
        <w:rPr>
          <w:ins w:id="5132" w:author="S2-2204789" w:date="2022-05-24T09:35:00Z"/>
        </w:rPr>
      </w:pPr>
      <w:ins w:id="5133" w:author="S2-2204789" w:date="2022-05-24T09:35:00Z">
        <w:r>
          <w:t>-</w:t>
        </w:r>
        <w:r>
          <w:tab/>
          <w:t>The total number of TAs of the RA is increased;</w:t>
        </w:r>
      </w:ins>
    </w:p>
    <w:p w14:paraId="1C37024A" w14:textId="77777777" w:rsidR="009B2A7B" w:rsidRDefault="009B2A7B" w:rsidP="009B2A7B">
      <w:pPr>
        <w:pStyle w:val="B1"/>
        <w:rPr>
          <w:ins w:id="5134" w:author="S2-2204789" w:date="2022-05-24T09:35:00Z"/>
        </w:rPr>
      </w:pPr>
      <w:ins w:id="5135" w:author="S2-2204789" w:date="2022-05-24T09:35:00Z">
        <w:r>
          <w:t>-</w:t>
        </w:r>
        <w:r>
          <w:tab/>
          <w:t>S-NSSAIs can be available and registered for all of the TAs of the RA or for a subset of the RA;</w:t>
        </w:r>
      </w:ins>
    </w:p>
    <w:p w14:paraId="055F8A35" w14:textId="77777777" w:rsidR="009B2A7B" w:rsidRDefault="009B2A7B" w:rsidP="009B2A7B">
      <w:pPr>
        <w:pStyle w:val="B1"/>
        <w:rPr>
          <w:ins w:id="5136" w:author="S2-2204789" w:date="2022-05-24T09:35:00Z"/>
        </w:rPr>
      </w:pPr>
      <w:ins w:id="5137" w:author="S2-2204789" w:date="2022-05-24T09:35:00Z">
        <w:r>
          <w:t>-</w:t>
        </w:r>
        <w:r>
          <w:tab/>
          <w:t>The AMF/NSSF can provide S-NSSAIs and TAIs to the UE as follows:</w:t>
        </w:r>
      </w:ins>
    </w:p>
    <w:p w14:paraId="3D45C502" w14:textId="77777777" w:rsidR="009B2A7B" w:rsidRDefault="009B2A7B" w:rsidP="009B2A7B">
      <w:pPr>
        <w:pStyle w:val="B2"/>
        <w:rPr>
          <w:ins w:id="5138" w:author="S2-2204789" w:date="2022-05-24T09:35:00Z"/>
        </w:rPr>
      </w:pPr>
      <w:ins w:id="5139" w:author="S2-2204789" w:date="2022-05-24T09:35:00Z">
        <w:r>
          <w:t>-</w:t>
        </w:r>
        <w:r>
          <w:tab/>
          <w:t>Allowed NSSAI includes S-NSSAIs that are registered in the whole RA;</w:t>
        </w:r>
      </w:ins>
    </w:p>
    <w:p w14:paraId="38A3A895" w14:textId="77777777" w:rsidR="009B2A7B" w:rsidRDefault="009B2A7B" w:rsidP="009B2A7B">
      <w:pPr>
        <w:pStyle w:val="B2"/>
        <w:rPr>
          <w:ins w:id="5140" w:author="S2-2204789" w:date="2022-05-24T09:35:00Z"/>
        </w:rPr>
      </w:pPr>
      <w:ins w:id="5141" w:author="S2-2204789" w:date="2022-05-24T09:35:00Z">
        <w:r>
          <w:t>-</w:t>
        </w:r>
        <w:r>
          <w:tab/>
          <w:t>List of Secondary Allowed NSSAI and associated Secondary RA:</w:t>
        </w:r>
      </w:ins>
    </w:p>
    <w:p w14:paraId="79872136" w14:textId="77777777" w:rsidR="009B2A7B" w:rsidRDefault="009B2A7B" w:rsidP="009B2A7B">
      <w:pPr>
        <w:pStyle w:val="B3"/>
        <w:rPr>
          <w:ins w:id="5142" w:author="S2-2204789" w:date="2022-05-24T09:35:00Z"/>
        </w:rPr>
      </w:pPr>
      <w:ins w:id="5143" w:author="S2-2204789" w:date="2022-05-24T09:35:00Z">
        <w:r>
          <w:t>-</w:t>
        </w:r>
        <w:r>
          <w:tab/>
          <w:t xml:space="preserve">A </w:t>
        </w:r>
        <w:r w:rsidRPr="004C3B14">
          <w:t>Secondary Allowed NSSAI</w:t>
        </w:r>
        <w:r>
          <w:t xml:space="preserve"> includes S-NSSAIs that are registered and available in the associated Secondary RA;</w:t>
        </w:r>
      </w:ins>
    </w:p>
    <w:p w14:paraId="50120097" w14:textId="77777777" w:rsidR="009B2A7B" w:rsidRDefault="009B2A7B" w:rsidP="009B2A7B">
      <w:pPr>
        <w:pStyle w:val="EditorsNote"/>
        <w:rPr>
          <w:ins w:id="5144" w:author="S2-2204789" w:date="2022-05-24T09:35:00Z"/>
        </w:rPr>
      </w:pPr>
      <w:ins w:id="5145" w:author="S2-2204789" w:date="2022-05-24T09:35:00Z">
        <w:r>
          <w:t>Editor's note:</w:t>
        </w:r>
        <w:r>
          <w:tab/>
          <w:t xml:space="preserve">It is FFS whether the </w:t>
        </w:r>
        <w:r w:rsidRPr="0064018D">
          <w:t>associated Secondary RA</w:t>
        </w:r>
        <w:r>
          <w:t xml:space="preserve"> needs to be a set of TAIs that are a subset of the RA, or if it is possible to include TAIs that are not part of the RA.</w:t>
        </w:r>
      </w:ins>
    </w:p>
    <w:p w14:paraId="5DAD70F4" w14:textId="77777777" w:rsidR="009B2A7B" w:rsidRDefault="009B2A7B" w:rsidP="009B2A7B">
      <w:pPr>
        <w:pStyle w:val="EditorsNote"/>
        <w:rPr>
          <w:ins w:id="5146" w:author="S2-2204789" w:date="2022-05-24T09:35:00Z"/>
        </w:rPr>
      </w:pPr>
      <w:ins w:id="5147" w:author="S2-2204789" w:date="2022-05-24T09:35:00Z">
        <w:r>
          <w:t>Editor's note:</w:t>
        </w:r>
        <w:r>
          <w:tab/>
          <w:t xml:space="preserve">It is FFS whether information like </w:t>
        </w:r>
        <w:r w:rsidRPr="00BF4697">
          <w:t>network capabilities, IMS voice support indication</w:t>
        </w:r>
        <w:r>
          <w:t xml:space="preserve"> etc are to be kept per RA or adding the possibility to indicate </w:t>
        </w:r>
        <w:r w:rsidRPr="0064018D">
          <w:t>Secondary RA</w:t>
        </w:r>
        <w:r>
          <w:t xml:space="preserve">. </w:t>
        </w:r>
      </w:ins>
    </w:p>
    <w:p w14:paraId="61D32126" w14:textId="77777777" w:rsidR="009B2A7B" w:rsidRDefault="009B2A7B" w:rsidP="009B2A7B">
      <w:pPr>
        <w:pStyle w:val="EditorsNote"/>
        <w:rPr>
          <w:ins w:id="5148" w:author="S2-2204789" w:date="2022-05-24T09:35:00Z"/>
        </w:rPr>
      </w:pPr>
      <w:ins w:id="5149" w:author="S2-2204789" w:date="2022-05-24T09:35:00Z">
        <w:r>
          <w:t>Editor's note:</w:t>
        </w:r>
        <w:r>
          <w:tab/>
          <w:t xml:space="preserve">It is FFS whether slicing functionality like </w:t>
        </w:r>
        <w:r w:rsidRPr="004544E5">
          <w:t>NSSAA, NSAC and NSSRG</w:t>
        </w:r>
        <w:r>
          <w:t xml:space="preserve"> are to be set for the RA or per </w:t>
        </w:r>
        <w:r w:rsidRPr="0064018D">
          <w:t>Secondary RA</w:t>
        </w:r>
        <w:r>
          <w:t>.</w:t>
        </w:r>
      </w:ins>
    </w:p>
    <w:p w14:paraId="7BAB86D8" w14:textId="77777777" w:rsidR="009B2A7B" w:rsidRDefault="009B2A7B" w:rsidP="009B2A7B">
      <w:pPr>
        <w:pStyle w:val="B1"/>
        <w:rPr>
          <w:ins w:id="5150" w:author="S2-2204789" w:date="2022-05-24T09:35:00Z"/>
        </w:rPr>
      </w:pPr>
      <w:ins w:id="5151" w:author="S2-2204789" w:date="2022-05-24T09:35:00Z">
        <w:r>
          <w:t>-</w:t>
        </w:r>
        <w:r>
          <w:tab/>
          <w:t>The UE is not allowed to register an S-NSSAI in a TA where the S-NSSAI is not defined to be available;</w:t>
        </w:r>
      </w:ins>
    </w:p>
    <w:p w14:paraId="7E60F6B7" w14:textId="77777777" w:rsidR="009B2A7B" w:rsidRDefault="009B2A7B" w:rsidP="009B2A7B">
      <w:pPr>
        <w:pStyle w:val="B1"/>
        <w:rPr>
          <w:ins w:id="5152" w:author="S2-2204789" w:date="2022-05-24T09:35:00Z"/>
        </w:rPr>
      </w:pPr>
      <w:ins w:id="5153" w:author="S2-2204789" w:date="2022-05-24T09:35:00Z">
        <w:r>
          <w:t>-</w:t>
        </w:r>
        <w:r>
          <w:tab/>
          <w:t>If an S-NSSAI is registered and the UE moves to a TA where the S-NSSAI is not defined to be available then:</w:t>
        </w:r>
      </w:ins>
    </w:p>
    <w:p w14:paraId="68E5BA32" w14:textId="77777777" w:rsidR="009B2A7B" w:rsidRDefault="009B2A7B" w:rsidP="009B2A7B">
      <w:pPr>
        <w:pStyle w:val="B2"/>
        <w:rPr>
          <w:ins w:id="5154" w:author="S2-2204789" w:date="2022-05-24T09:35:00Z"/>
        </w:rPr>
      </w:pPr>
      <w:ins w:id="5155" w:author="S2-2204789" w:date="2022-05-24T09:35:00Z">
        <w:r>
          <w:t>-</w:t>
        </w:r>
        <w:r>
          <w:tab/>
          <w:t>UP for any PDU Sessions for the S-NSSAI will be deactivated;</w:t>
        </w:r>
      </w:ins>
    </w:p>
    <w:p w14:paraId="502509C6" w14:textId="77777777" w:rsidR="009B2A7B" w:rsidRDefault="009B2A7B" w:rsidP="009B2A7B">
      <w:pPr>
        <w:pStyle w:val="B2"/>
        <w:rPr>
          <w:ins w:id="5156" w:author="S2-2204789" w:date="2022-05-24T09:35:00Z"/>
        </w:rPr>
      </w:pPr>
      <w:ins w:id="5157" w:author="S2-2204789" w:date="2022-05-24T09:35:00Z">
        <w:r>
          <w:t>-</w:t>
        </w:r>
        <w:r>
          <w:tab/>
          <w:t>The UE is not allowed to request to activate UP for a PDU Session for such S-NSSAI;</w:t>
        </w:r>
      </w:ins>
    </w:p>
    <w:p w14:paraId="37F4C334" w14:textId="77777777" w:rsidR="009B2A7B" w:rsidRDefault="009B2A7B" w:rsidP="009B2A7B">
      <w:pPr>
        <w:pStyle w:val="B1"/>
        <w:rPr>
          <w:ins w:id="5158" w:author="S2-2204789" w:date="2022-05-24T09:35:00Z"/>
        </w:rPr>
      </w:pPr>
      <w:ins w:id="5159" w:author="S2-2204789" w:date="2022-05-24T09:35:00Z">
        <w:r>
          <w:t>-</w:t>
        </w:r>
        <w:r>
          <w:tab/>
          <w:t xml:space="preserve">If the UE is paged for an S-NSSAI and the UE is located </w:t>
        </w:r>
        <w:r w:rsidRPr="001E11DA">
          <w:t>in a TA where the S-NSSAI is not defined to be available</w:t>
        </w:r>
        <w:r>
          <w:t>, then the UE replies to the paging but the AMF/SMF ensures that the UP is not activated.</w:t>
        </w:r>
      </w:ins>
    </w:p>
    <w:p w14:paraId="43F1664D" w14:textId="5BCB696B" w:rsidR="009B2A7B" w:rsidRDefault="009B2A7B" w:rsidP="009B2A7B">
      <w:pPr>
        <w:pStyle w:val="41"/>
        <w:rPr>
          <w:ins w:id="5160" w:author="S2-2204789" w:date="2022-05-24T09:35:00Z"/>
        </w:rPr>
      </w:pPr>
      <w:bookmarkStart w:id="5161" w:name="_Toc104302528"/>
      <w:bookmarkStart w:id="5162" w:name="_Toc104359494"/>
      <w:ins w:id="5163" w:author="S2-2204789" w:date="2022-05-24T09:35:00Z">
        <w:r>
          <w:t>6.</w:t>
        </w:r>
        <w:del w:id="5164" w:author="Rapporteur" w:date="2022-05-24T14:20:00Z">
          <w:r w:rsidDel="00ED7F3E">
            <w:delText>x</w:delText>
          </w:r>
        </w:del>
      </w:ins>
      <w:ins w:id="5165" w:author="Rapporteur" w:date="2022-05-24T14:20:00Z">
        <w:r w:rsidR="00ED7F3E">
          <w:t>26</w:t>
        </w:r>
      </w:ins>
      <w:ins w:id="5166" w:author="S2-2204789" w:date="2022-05-24T09:35:00Z">
        <w:r>
          <w:t>.2.</w:t>
        </w:r>
        <w:del w:id="5167" w:author="Rapporteur" w:date="2022-05-25T07:03:00Z">
          <w:r w:rsidDel="005477C7">
            <w:delText>1</w:delText>
          </w:r>
        </w:del>
      </w:ins>
      <w:ins w:id="5168" w:author="Rapporteur" w:date="2022-05-25T07:03:00Z">
        <w:r w:rsidR="005477C7">
          <w:t>2</w:t>
        </w:r>
      </w:ins>
      <w:ins w:id="5169" w:author="S2-2204789" w:date="2022-05-24T09:35:00Z">
        <w:r>
          <w:tab/>
          <w:t>Reducing resources for cells outside service area</w:t>
        </w:r>
        <w:bookmarkEnd w:id="5161"/>
        <w:bookmarkEnd w:id="5162"/>
      </w:ins>
    </w:p>
    <w:p w14:paraId="1EEE6B98" w14:textId="77777777" w:rsidR="009B2A7B" w:rsidRDefault="009B2A7B" w:rsidP="009B2A7B">
      <w:pPr>
        <w:rPr>
          <w:ins w:id="5170" w:author="S2-2204789" w:date="2022-05-24T09:35:00Z"/>
        </w:rPr>
      </w:pPr>
      <w:ins w:id="5171" w:author="S2-2204789" w:date="2022-05-24T09:35:00Z">
        <w:r>
          <w:t>While maintaining the network slice availability uniform per TA it means that some cells can be located outside the service area i.e. there is no need for the operator to serve the customer services (e.g. meeting the KPIs) using the network slice in those cells.</w:t>
        </w:r>
      </w:ins>
    </w:p>
    <w:p w14:paraId="3BA274F8" w14:textId="5815B8A1" w:rsidR="009B2A7B" w:rsidRDefault="009B2A7B" w:rsidP="009B2A7B">
      <w:pPr>
        <w:rPr>
          <w:ins w:id="5172" w:author="S2-2204789" w:date="2022-05-24T09:35:00Z"/>
        </w:rPr>
      </w:pPr>
      <w:ins w:id="5173" w:author="S2-2204789" w:date="2022-05-24T09:35:00Z">
        <w:r>
          <w:t xml:space="preserve">A TA with cells within a customer provided service area and cells outside the </w:t>
        </w:r>
        <w:r w:rsidRPr="0041747A">
          <w:t xml:space="preserve">customer provided service area </w:t>
        </w:r>
        <w:r>
          <w:t xml:space="preserve">while is visualized in </w:t>
        </w:r>
        <w:r w:rsidRPr="006A2088">
          <w:t>Figure 6.</w:t>
        </w:r>
        <w:del w:id="5174" w:author="Rapporteur" w:date="2022-05-24T14:21:00Z">
          <w:r w:rsidDel="00ED7F3E">
            <w:delText>x</w:delText>
          </w:r>
        </w:del>
      </w:ins>
      <w:ins w:id="5175" w:author="Rapporteur" w:date="2022-05-24T14:21:00Z">
        <w:r w:rsidR="00ED7F3E">
          <w:t>26</w:t>
        </w:r>
      </w:ins>
      <w:ins w:id="5176" w:author="S2-2204789" w:date="2022-05-24T09:35:00Z">
        <w:r w:rsidRPr="006A2088">
          <w:t>.2.</w:t>
        </w:r>
        <w:del w:id="5177" w:author="Rapporteur" w:date="2022-05-25T07:03:00Z">
          <w:r w:rsidRPr="006A2088" w:rsidDel="005477C7">
            <w:delText>1</w:delText>
          </w:r>
        </w:del>
      </w:ins>
      <w:ins w:id="5178" w:author="Rapporteur" w:date="2022-05-25T07:03:00Z">
        <w:r w:rsidR="005477C7">
          <w:t>2</w:t>
        </w:r>
      </w:ins>
      <w:ins w:id="5179" w:author="S2-2204789" w:date="2022-05-24T09:35:00Z">
        <w:r w:rsidRPr="006A2088">
          <w:t>-1</w:t>
        </w:r>
        <w:r>
          <w:t>.</w:t>
        </w:r>
      </w:ins>
    </w:p>
    <w:p w14:paraId="626E2442" w14:textId="336DD739" w:rsidR="009B2A7B" w:rsidRDefault="009B2A7B" w:rsidP="009B2A7B">
      <w:pPr>
        <w:pStyle w:val="TH"/>
        <w:rPr>
          <w:ins w:id="5180" w:author="S2-2204789" w:date="2022-05-24T09:35:00Z"/>
        </w:rPr>
      </w:pPr>
      <w:ins w:id="5181" w:author="S2-2204789" w:date="2022-05-24T09:35:00Z">
        <w:r>
          <w:rPr>
            <w:noProof/>
            <w:lang w:val="en-US" w:eastAsia="ko-KR"/>
          </w:rPr>
          <w:drawing>
            <wp:inline distT="0" distB="0" distL="0" distR="0" wp14:anchorId="7858B2C2" wp14:editId="7BDB9EF3">
              <wp:extent cx="5415280" cy="354457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15280" cy="3544570"/>
                      </a:xfrm>
                      <a:prstGeom prst="rect">
                        <a:avLst/>
                      </a:prstGeom>
                      <a:noFill/>
                      <a:ln>
                        <a:noFill/>
                      </a:ln>
                    </pic:spPr>
                  </pic:pic>
                </a:graphicData>
              </a:graphic>
            </wp:inline>
          </w:drawing>
        </w:r>
      </w:ins>
    </w:p>
    <w:p w14:paraId="3671F3D5" w14:textId="6E5BB441" w:rsidR="009B2A7B" w:rsidRDefault="009B2A7B" w:rsidP="001D64BE">
      <w:pPr>
        <w:pStyle w:val="TF"/>
        <w:rPr>
          <w:ins w:id="5182" w:author="S2-2204789" w:date="2022-05-24T09:35:00Z"/>
        </w:rPr>
      </w:pPr>
      <w:ins w:id="5183" w:author="S2-2204789" w:date="2022-05-24T09:35:00Z">
        <w:r>
          <w:t xml:space="preserve">Figure </w:t>
        </w:r>
        <w:r w:rsidRPr="009F6A4E">
          <w:t>6.</w:t>
        </w:r>
        <w:del w:id="5184" w:author="Rapporteur" w:date="2022-05-24T14:21:00Z">
          <w:r w:rsidDel="00ED7F3E">
            <w:delText>x</w:delText>
          </w:r>
        </w:del>
      </w:ins>
      <w:ins w:id="5185" w:author="Rapporteur" w:date="2022-05-24T14:21:00Z">
        <w:r w:rsidR="00ED7F3E">
          <w:t>26</w:t>
        </w:r>
      </w:ins>
      <w:ins w:id="5186" w:author="S2-2204789" w:date="2022-05-24T09:35:00Z">
        <w:r w:rsidRPr="009F6A4E">
          <w:t>.2.</w:t>
        </w:r>
        <w:del w:id="5187" w:author="Rapporteur" w:date="2022-05-25T07:03:00Z">
          <w:r w:rsidRPr="009F6A4E" w:rsidDel="005477C7">
            <w:delText>1</w:delText>
          </w:r>
        </w:del>
      </w:ins>
      <w:ins w:id="5188" w:author="Rapporteur" w:date="2022-05-25T07:03:00Z">
        <w:r w:rsidR="005477C7">
          <w:t>2</w:t>
        </w:r>
      </w:ins>
      <w:ins w:id="5189" w:author="S2-2204789" w:date="2022-05-24T09:35:00Z">
        <w:r>
          <w:t xml:space="preserve">-1: Example of </w:t>
        </w:r>
        <w:r w:rsidRPr="00E34AD3">
          <w:t>customer provided service area</w:t>
        </w:r>
        <w:r>
          <w:t xml:space="preserve"> relation to cells</w:t>
        </w:r>
      </w:ins>
    </w:p>
    <w:p w14:paraId="4CA415E2" w14:textId="77777777" w:rsidR="009B2A7B" w:rsidRDefault="009B2A7B" w:rsidP="009B2A7B">
      <w:pPr>
        <w:rPr>
          <w:ins w:id="5190" w:author="S2-2204789" w:date="2022-05-24T09:35:00Z"/>
        </w:rPr>
      </w:pPr>
      <w:ins w:id="5191" w:author="S2-2204789" w:date="2022-05-24T09:35:00Z">
        <w:r>
          <w:t>The following principles are used for cells inside and outside the customer defined service area while maintaining uniform support of network slices within the TA:</w:t>
        </w:r>
      </w:ins>
    </w:p>
    <w:p w14:paraId="4DE86155" w14:textId="77777777" w:rsidR="009B2A7B" w:rsidRPr="009F6A4E" w:rsidRDefault="009B2A7B" w:rsidP="009B2A7B">
      <w:pPr>
        <w:pStyle w:val="B1"/>
        <w:rPr>
          <w:ins w:id="5192" w:author="S2-2204789" w:date="2022-05-24T09:35:00Z"/>
        </w:rPr>
      </w:pPr>
      <w:ins w:id="5193" w:author="S2-2204789" w:date="2022-05-24T09:35:00Z">
        <w:r>
          <w:t>-</w:t>
        </w:r>
        <w:r>
          <w:tab/>
        </w:r>
        <w:r w:rsidRPr="009F6A4E">
          <w:t>Customer wants service in a specific area</w:t>
        </w:r>
        <w:r>
          <w:t xml:space="preserve"> i.e. the customer provided area.</w:t>
        </w:r>
      </w:ins>
    </w:p>
    <w:p w14:paraId="66EAD8BC" w14:textId="77777777" w:rsidR="009B2A7B" w:rsidRPr="009F6A4E" w:rsidRDefault="009B2A7B" w:rsidP="009B2A7B">
      <w:pPr>
        <w:pStyle w:val="B1"/>
        <w:rPr>
          <w:ins w:id="5194" w:author="S2-2204789" w:date="2022-05-24T09:35:00Z"/>
        </w:rPr>
      </w:pPr>
      <w:ins w:id="5195" w:author="S2-2204789" w:date="2022-05-24T09:35:00Z">
        <w:r>
          <w:t>-</w:t>
        </w:r>
        <w:r>
          <w:tab/>
        </w:r>
        <w:r w:rsidRPr="009F6A4E">
          <w:t xml:space="preserve">Operator uses a </w:t>
        </w:r>
        <w:r>
          <w:t xml:space="preserve">network </w:t>
        </w:r>
        <w:r w:rsidRPr="009F6A4E">
          <w:t>slice with S-NSSAI-1 for the customer</w:t>
        </w:r>
      </w:ins>
    </w:p>
    <w:p w14:paraId="5A89A2D9" w14:textId="77777777" w:rsidR="009B2A7B" w:rsidRPr="009F6A4E" w:rsidRDefault="009B2A7B" w:rsidP="009B2A7B">
      <w:pPr>
        <w:pStyle w:val="B1"/>
        <w:rPr>
          <w:ins w:id="5196" w:author="S2-2204789" w:date="2022-05-24T09:35:00Z"/>
        </w:rPr>
      </w:pPr>
      <w:ins w:id="5197" w:author="S2-2204789" w:date="2022-05-24T09:35:00Z">
        <w:r>
          <w:t>-</w:t>
        </w:r>
        <w:r>
          <w:tab/>
        </w:r>
        <w:r w:rsidRPr="009F6A4E">
          <w:t xml:space="preserve">When UE uses cell A-C </w:t>
        </w:r>
        <w:r>
          <w:t>the user</w:t>
        </w:r>
        <w:r w:rsidRPr="009F6A4E">
          <w:t xml:space="preserve"> will get service as specified in </w:t>
        </w:r>
        <w:r>
          <w:t xml:space="preserve">agreed </w:t>
        </w:r>
        <w:r w:rsidRPr="009F6A4E">
          <w:t>KPI’s.</w:t>
        </w:r>
      </w:ins>
    </w:p>
    <w:p w14:paraId="6D395704" w14:textId="77777777" w:rsidR="009B2A7B" w:rsidRPr="009F6A4E" w:rsidRDefault="009B2A7B" w:rsidP="009B2A7B">
      <w:pPr>
        <w:pStyle w:val="B1"/>
        <w:rPr>
          <w:ins w:id="5198" w:author="S2-2204789" w:date="2022-05-24T09:35:00Z"/>
        </w:rPr>
      </w:pPr>
      <w:ins w:id="5199" w:author="S2-2204789" w:date="2022-05-24T09:35:00Z">
        <w:r>
          <w:t>-</w:t>
        </w:r>
        <w:r>
          <w:tab/>
        </w:r>
        <w:r w:rsidRPr="009F6A4E">
          <w:t>S-NSSAI-1 is defined to be available in TA-1 (i.e. available in cells A-E)</w:t>
        </w:r>
      </w:ins>
    </w:p>
    <w:p w14:paraId="4BCC1BC7" w14:textId="77777777" w:rsidR="009B2A7B" w:rsidRPr="009F6A4E" w:rsidRDefault="009B2A7B" w:rsidP="009B2A7B">
      <w:pPr>
        <w:pStyle w:val="B1"/>
        <w:rPr>
          <w:ins w:id="5200" w:author="S2-2204789" w:date="2022-05-24T09:35:00Z"/>
        </w:rPr>
      </w:pPr>
      <w:ins w:id="5201" w:author="S2-2204789" w:date="2022-05-24T09:35:00Z">
        <w:r>
          <w:t>-</w:t>
        </w:r>
        <w:r>
          <w:tab/>
        </w:r>
        <w:r w:rsidRPr="009F6A4E">
          <w:t xml:space="preserve">When </w:t>
        </w:r>
        <w:r>
          <w:t>UE</w:t>
        </w:r>
        <w:r w:rsidRPr="009F6A4E">
          <w:t xml:space="preserve"> is in cell D,E, the S-NSSAI is available, but </w:t>
        </w:r>
        <w:r>
          <w:t>only shared resources are allocated to the S-NSSAI-1 i.e. cannot expect to</w:t>
        </w:r>
        <w:r w:rsidRPr="009F6A4E">
          <w:t xml:space="preserve"> get </w:t>
        </w:r>
        <w:r>
          <w:t>the</w:t>
        </w:r>
        <w:r w:rsidRPr="009F6A4E">
          <w:t xml:space="preserve"> KPI’s</w:t>
        </w:r>
        <w:r>
          <w:t xml:space="preserve"> as </w:t>
        </w:r>
        <w:r>
          <w:lastRenderedPageBreak/>
          <w:t xml:space="preserve">agreed to be available within the </w:t>
        </w:r>
        <w:r w:rsidRPr="00A8558C">
          <w:t>customer provided area</w:t>
        </w:r>
        <w:r w:rsidRPr="009F6A4E">
          <w:t>.</w:t>
        </w:r>
      </w:ins>
    </w:p>
    <w:p w14:paraId="70528DB6" w14:textId="77777777" w:rsidR="009B2A7B" w:rsidRDefault="009B2A7B" w:rsidP="009B2A7B">
      <w:pPr>
        <w:pStyle w:val="B1"/>
        <w:rPr>
          <w:ins w:id="5202" w:author="S2-2204789" w:date="2022-05-24T09:35:00Z"/>
        </w:rPr>
      </w:pPr>
      <w:ins w:id="5203" w:author="S2-2204789" w:date="2022-05-24T09:35:00Z">
        <w:r>
          <w:t>-</w:t>
        </w:r>
        <w:r>
          <w:tab/>
        </w:r>
        <w:r w:rsidRPr="009F6A4E">
          <w:t>When user moves out of TA to Cell-F the S-NSSAI-1 is not available.</w:t>
        </w:r>
      </w:ins>
    </w:p>
    <w:p w14:paraId="2A1378F4" w14:textId="717F2A78" w:rsidR="009B2A7B" w:rsidRDefault="009B2A7B" w:rsidP="009B2A7B">
      <w:pPr>
        <w:rPr>
          <w:ins w:id="5204" w:author="S2-2204789" w:date="2022-05-24T09:35:00Z"/>
        </w:rPr>
      </w:pPr>
      <w:ins w:id="5205" w:author="S2-2204789" w:date="2022-05-24T09:35:00Z">
        <w:r>
          <w:t>For the cells outside the service area, but within the TA i.e. cells D and E, the operator defines that the network slice is available but defines the RRM policies such that the network slice uses shared resources, see figure</w:t>
        </w:r>
        <w:r w:rsidRPr="001003DE">
          <w:t xml:space="preserve"> </w:t>
        </w:r>
        <w:r w:rsidRPr="00B86941">
          <w:t>4.3.36</w:t>
        </w:r>
        <w:r w:rsidRPr="001003DE">
          <w:t>-2</w:t>
        </w:r>
        <w:r>
          <w:t xml:space="preserve"> from TS</w:t>
        </w:r>
        <w:del w:id="5206" w:author="Rapporteur" w:date="2022-05-24T14:21:00Z">
          <w:r w:rsidDel="00ED7F3E">
            <w:delText xml:space="preserve"> </w:delText>
          </w:r>
        </w:del>
      </w:ins>
      <w:ins w:id="5207" w:author="Rapporteur" w:date="2022-05-24T14:21:00Z">
        <w:r w:rsidR="00ED7F3E">
          <w:t> </w:t>
        </w:r>
      </w:ins>
      <w:ins w:id="5208" w:author="S2-2204789" w:date="2022-05-24T09:35:00Z">
        <w:r>
          <w:t>28.541</w:t>
        </w:r>
        <w:del w:id="5209" w:author="Rapporteur" w:date="2022-05-24T14:21:00Z">
          <w:r w:rsidDel="00ED7F3E">
            <w:delText xml:space="preserve"> </w:delText>
          </w:r>
        </w:del>
      </w:ins>
      <w:ins w:id="5210" w:author="Rapporteur" w:date="2022-05-24T14:21:00Z">
        <w:r w:rsidR="00ED7F3E">
          <w:t> </w:t>
        </w:r>
      </w:ins>
      <w:ins w:id="5211" w:author="S2-2204789" w:date="2022-05-24T09:35:00Z">
        <w:r w:rsidRPr="00B42009">
          <w:t>[</w:t>
        </w:r>
        <w:del w:id="5212" w:author="Rapporteur" w:date="2022-05-24T14:21:00Z">
          <w:r w:rsidRPr="00B42009" w:rsidDel="00ED7F3E">
            <w:delText>x</w:delText>
          </w:r>
        </w:del>
      </w:ins>
      <w:ins w:id="5213" w:author="Rapporteur" w:date="2022-05-24T14:21:00Z">
        <w:r w:rsidR="00ED7F3E">
          <w:t>13</w:t>
        </w:r>
      </w:ins>
      <w:ins w:id="5214" w:author="S2-2204789" w:date="2022-05-24T09:35:00Z">
        <w:r w:rsidRPr="00B42009">
          <w:t>]</w:t>
        </w:r>
        <w:r>
          <w:t xml:space="preserve">. As the network slice only get shared resources </w:t>
        </w:r>
        <w:r w:rsidRPr="00F56EC1">
          <w:t xml:space="preserve">outside the service area </w:t>
        </w:r>
        <w:r>
          <w:t xml:space="preserve">means that the network slice does not compete with other network slices requiring dedicated resources in that cell and also means that uniform support of network slices can be maintain by re-using existing OAM mechanisms. </w:t>
        </w:r>
      </w:ins>
    </w:p>
    <w:p w14:paraId="4813E99A" w14:textId="4ABEF522" w:rsidR="009B2A7B" w:rsidRDefault="00ED7F3E" w:rsidP="009B2A7B">
      <w:pPr>
        <w:pStyle w:val="TH"/>
        <w:rPr>
          <w:ins w:id="5215" w:author="S2-2204789" w:date="2022-05-24T09:35:00Z"/>
        </w:rPr>
      </w:pPr>
      <w:ins w:id="5216" w:author="S2-2204789" w:date="2022-05-24T09:35:00Z">
        <w:r>
          <w:object w:dxaOrig="4369" w:dyaOrig="2930" w14:anchorId="7DCEAA8B">
            <v:shape id="_x0000_i1059" type="#_x0000_t75" style="width:273.6pt;height:183.75pt" o:ole="">
              <v:imagedata r:id="rId83" o:title=""/>
            </v:shape>
            <o:OLEObject Type="Embed" ProgID="Word.Picture.8" ShapeID="_x0000_i1059" DrawAspect="Content" ObjectID="_1715402154" r:id="rId84"/>
          </w:object>
        </w:r>
      </w:ins>
    </w:p>
    <w:p w14:paraId="3EF5A54B" w14:textId="76B1F412" w:rsidR="009B2A7B" w:rsidRPr="009F6A4E" w:rsidRDefault="009B2A7B" w:rsidP="009B2A7B">
      <w:pPr>
        <w:pStyle w:val="TF"/>
        <w:rPr>
          <w:ins w:id="5217" w:author="S2-2204789" w:date="2022-05-24T09:35:00Z"/>
        </w:rPr>
      </w:pPr>
      <w:ins w:id="5218" w:author="S2-2204789" w:date="2022-05-24T09:35:00Z">
        <w:r>
          <w:t xml:space="preserve">Figure </w:t>
        </w:r>
        <w:r w:rsidRPr="009F6A4E">
          <w:t>6.</w:t>
        </w:r>
        <w:del w:id="5219" w:author="Rapporteur" w:date="2022-05-24T14:21:00Z">
          <w:r w:rsidDel="00ED7F3E">
            <w:delText>x</w:delText>
          </w:r>
        </w:del>
      </w:ins>
      <w:ins w:id="5220" w:author="Rapporteur" w:date="2022-05-24T14:21:00Z">
        <w:r w:rsidR="00ED7F3E">
          <w:t>26</w:t>
        </w:r>
      </w:ins>
      <w:ins w:id="5221" w:author="S2-2204789" w:date="2022-05-24T09:35:00Z">
        <w:r w:rsidRPr="009F6A4E">
          <w:t>.2.</w:t>
        </w:r>
        <w:del w:id="5222" w:author="Rapporteur" w:date="2022-05-25T07:03:00Z">
          <w:r w:rsidRPr="009F6A4E" w:rsidDel="005477C7">
            <w:delText>1</w:delText>
          </w:r>
        </w:del>
      </w:ins>
      <w:ins w:id="5223" w:author="Rapporteur" w:date="2022-05-25T07:03:00Z">
        <w:r w:rsidR="005477C7">
          <w:t>2</w:t>
        </w:r>
      </w:ins>
      <w:ins w:id="5224" w:author="S2-2204789" w:date="2022-05-24T09:35:00Z">
        <w:r>
          <w:t xml:space="preserve">-2: </w:t>
        </w:r>
        <w:r w:rsidRPr="009F6A4E">
          <w:t>Structure of RRM</w:t>
        </w:r>
        <w:r>
          <w:t xml:space="preserve"> </w:t>
        </w:r>
        <w:r w:rsidRPr="009F6A4E">
          <w:t>Policy</w:t>
        </w:r>
        <w:r>
          <w:t xml:space="preserve"> </w:t>
        </w:r>
        <w:r w:rsidRPr="009F6A4E">
          <w:t>Ratio</w:t>
        </w:r>
      </w:ins>
    </w:p>
    <w:p w14:paraId="70D2FABF" w14:textId="1C6A4780" w:rsidR="009B2A7B" w:rsidRPr="00320611" w:rsidRDefault="009B2A7B" w:rsidP="009B2A7B">
      <w:pPr>
        <w:pStyle w:val="31"/>
        <w:rPr>
          <w:ins w:id="5225" w:author="S2-2204789" w:date="2022-05-24T09:35:00Z"/>
        </w:rPr>
      </w:pPr>
      <w:bookmarkStart w:id="5226" w:name="_Toc104302529"/>
      <w:bookmarkStart w:id="5227" w:name="_Toc104359495"/>
      <w:bookmarkStart w:id="5228" w:name="_Toc104789116"/>
      <w:ins w:id="5229" w:author="S2-2204789" w:date="2022-05-24T09:35:00Z">
        <w:r w:rsidRPr="00320611">
          <w:t>6.</w:t>
        </w:r>
        <w:del w:id="5230" w:author="Rapporteur" w:date="2022-05-24T14:22:00Z">
          <w:r w:rsidDel="00ED7F3E">
            <w:delText>x</w:delText>
          </w:r>
        </w:del>
      </w:ins>
      <w:ins w:id="5231" w:author="Rapporteur" w:date="2022-05-24T14:22:00Z">
        <w:r w:rsidR="00ED7F3E">
          <w:t>26</w:t>
        </w:r>
      </w:ins>
      <w:ins w:id="5232" w:author="S2-2204789" w:date="2022-05-24T09:35:00Z">
        <w:r w:rsidRPr="00320611">
          <w:t>.3</w:t>
        </w:r>
        <w:r w:rsidRPr="00320611">
          <w:tab/>
          <w:t>Procedures</w:t>
        </w:r>
        <w:bookmarkEnd w:id="5226"/>
        <w:bookmarkEnd w:id="5227"/>
        <w:bookmarkEnd w:id="5228"/>
      </w:ins>
    </w:p>
    <w:p w14:paraId="68EA5CAF" w14:textId="1D96144E" w:rsidR="009B2A7B" w:rsidRPr="00320611" w:rsidRDefault="009B2A7B" w:rsidP="009B2A7B">
      <w:pPr>
        <w:rPr>
          <w:ins w:id="5233" w:author="S2-2204789" w:date="2022-05-24T09:35:00Z"/>
        </w:rPr>
      </w:pPr>
      <w:ins w:id="5234" w:author="S2-2204789" w:date="2022-05-24T09:35:00Z">
        <w:r w:rsidRPr="00801A2C">
          <w:t>Figure 6.</w:t>
        </w:r>
        <w:del w:id="5235" w:author="Rapporteur" w:date="2022-05-24T14:22:00Z">
          <w:r w:rsidRPr="00801A2C" w:rsidDel="00ED7F3E">
            <w:delText>x</w:delText>
          </w:r>
        </w:del>
      </w:ins>
      <w:ins w:id="5236" w:author="Rapporteur" w:date="2022-05-24T14:22:00Z">
        <w:r w:rsidR="00ED7F3E">
          <w:t>26</w:t>
        </w:r>
      </w:ins>
      <w:ins w:id="5237" w:author="S2-2204789" w:date="2022-05-24T09:35:00Z">
        <w:r w:rsidRPr="00801A2C">
          <w:t>.3-1</w:t>
        </w:r>
        <w:r>
          <w:t xml:space="preserve"> shows a high-level description of the proposed impacts to the registration procedure.</w:t>
        </w:r>
      </w:ins>
    </w:p>
    <w:p w14:paraId="01F2839D" w14:textId="21AA2524" w:rsidR="009B2A7B" w:rsidRDefault="00ED7F3E" w:rsidP="009B2A7B">
      <w:pPr>
        <w:pStyle w:val="TH"/>
        <w:rPr>
          <w:ins w:id="5238" w:author="S2-2204789" w:date="2022-05-24T09:35:00Z"/>
        </w:rPr>
      </w:pPr>
      <w:ins w:id="5239" w:author="S2-2204789" w:date="2022-05-24T09:35:00Z">
        <w:r>
          <w:object w:dxaOrig="7756" w:dyaOrig="5851" w14:anchorId="7C719040">
            <v:shape id="_x0000_i1060" type="#_x0000_t75" style="width:365.2pt;height:278.2pt" o:ole="">
              <v:imagedata r:id="rId85" o:title=""/>
            </v:shape>
            <o:OLEObject Type="Embed" ProgID="Visio.Drawing.11" ShapeID="_x0000_i1060" DrawAspect="Content" ObjectID="_1715402155" r:id="rId86"/>
          </w:object>
        </w:r>
      </w:ins>
    </w:p>
    <w:p w14:paraId="4FAFCFF0" w14:textId="43AD8DAA" w:rsidR="009B2A7B" w:rsidRDefault="009B2A7B" w:rsidP="009B2A7B">
      <w:pPr>
        <w:pStyle w:val="TF"/>
        <w:rPr>
          <w:ins w:id="5240" w:author="S2-2204789" w:date="2022-05-24T09:35:00Z"/>
        </w:rPr>
      </w:pPr>
      <w:ins w:id="5241" w:author="S2-2204789" w:date="2022-05-24T09:35:00Z">
        <w:r>
          <w:t>Figure 6.</w:t>
        </w:r>
        <w:del w:id="5242" w:author="Rapporteur" w:date="2022-05-24T14:22:00Z">
          <w:r w:rsidDel="00ED7F3E">
            <w:delText>x</w:delText>
          </w:r>
        </w:del>
      </w:ins>
      <w:ins w:id="5243" w:author="Rapporteur" w:date="2022-05-24T14:22:00Z">
        <w:r w:rsidR="00ED7F3E">
          <w:t>26</w:t>
        </w:r>
      </w:ins>
      <w:ins w:id="5244" w:author="S2-2204789" w:date="2022-05-24T09:35:00Z">
        <w:r>
          <w:t>.3-1: Registration procedure</w:t>
        </w:r>
      </w:ins>
    </w:p>
    <w:p w14:paraId="26C902FB" w14:textId="0F577BDB" w:rsidR="009B2A7B" w:rsidRDefault="009B2A7B" w:rsidP="009B2A7B">
      <w:pPr>
        <w:rPr>
          <w:ins w:id="5245" w:author="S2-2204789" w:date="2022-05-24T09:35:00Z"/>
          <w:lang w:val="en-US"/>
        </w:rPr>
      </w:pPr>
      <w:ins w:id="5246" w:author="S2-2204789" w:date="2022-05-24T09:35:00Z">
        <w:r>
          <w:t>The Registration procedure in TS 23.502 </w:t>
        </w:r>
        <w:r>
          <w:rPr>
            <w:lang w:val="en-US"/>
          </w:rPr>
          <w:t>[</w:t>
        </w:r>
        <w:del w:id="5247" w:author="Rapporteur" w:date="2022-05-24T14:22:00Z">
          <w:r w:rsidDel="00ED7F3E">
            <w:rPr>
              <w:lang w:val="en-US"/>
            </w:rPr>
            <w:delText>4</w:delText>
          </w:r>
        </w:del>
      </w:ins>
      <w:ins w:id="5248" w:author="Rapporteur" w:date="2022-05-24T14:22:00Z">
        <w:r w:rsidR="00ED7F3E">
          <w:rPr>
            <w:lang w:val="en-US"/>
          </w:rPr>
          <w:t>5</w:t>
        </w:r>
      </w:ins>
      <w:ins w:id="5249" w:author="S2-2204789" w:date="2022-05-24T09:35:00Z">
        <w:r>
          <w:rPr>
            <w:lang w:val="en-US"/>
          </w:rPr>
          <w:t>] is used with following modifications:</w:t>
        </w:r>
      </w:ins>
    </w:p>
    <w:p w14:paraId="08842B08" w14:textId="2A3744F8" w:rsidR="009B2A7B" w:rsidRDefault="009B2A7B" w:rsidP="009B2A7B">
      <w:pPr>
        <w:pStyle w:val="B1"/>
        <w:rPr>
          <w:ins w:id="5250" w:author="S2-2204789" w:date="2022-05-24T09:35:00Z"/>
          <w:lang w:val="en-US"/>
        </w:rPr>
      </w:pPr>
      <w:ins w:id="5251" w:author="S2-2204789" w:date="2022-05-24T09:35:00Z">
        <w:r>
          <w:rPr>
            <w:lang w:val="en-US"/>
          </w:rPr>
          <w:t>1.</w:t>
        </w:r>
        <w:del w:id="5252" w:author="Rapporteur" w:date="2022-05-24T14:22:00Z">
          <w:r w:rsidRPr="00692610" w:rsidDel="00ED7F3E">
            <w:rPr>
              <w:lang w:val="en-US"/>
            </w:rPr>
            <w:delText>-</w:delText>
          </w:r>
        </w:del>
        <w:r>
          <w:rPr>
            <w:lang w:val="en-US"/>
          </w:rPr>
          <w:tab/>
          <w:t>The UE provides Requested NSSAI in Registration Request based on available information;</w:t>
        </w:r>
      </w:ins>
    </w:p>
    <w:p w14:paraId="51738F32" w14:textId="77777777" w:rsidR="009B2A7B" w:rsidRDefault="009B2A7B" w:rsidP="009B2A7B">
      <w:pPr>
        <w:pStyle w:val="B1"/>
        <w:rPr>
          <w:ins w:id="5253" w:author="S2-2204789" w:date="2022-05-24T09:35:00Z"/>
          <w:lang w:val="en-US"/>
        </w:rPr>
      </w:pPr>
      <w:ins w:id="5254" w:author="S2-2204789" w:date="2022-05-24T09:35:00Z">
        <w:r>
          <w:rPr>
            <w:lang w:val="en-US"/>
          </w:rPr>
          <w:t>2.</w:t>
        </w:r>
        <w:r>
          <w:rPr>
            <w:lang w:val="en-US"/>
          </w:rPr>
          <w:tab/>
          <w:t>The AMF provides NSSAI information to NSSF as per existing procedures;</w:t>
        </w:r>
      </w:ins>
    </w:p>
    <w:p w14:paraId="59496155" w14:textId="77777777" w:rsidR="009B2A7B" w:rsidRDefault="009B2A7B" w:rsidP="009B2A7B">
      <w:pPr>
        <w:pStyle w:val="B1"/>
        <w:rPr>
          <w:ins w:id="5255" w:author="S2-2204789" w:date="2022-05-24T09:35:00Z"/>
          <w:lang w:val="en-US"/>
        </w:rPr>
      </w:pPr>
      <w:ins w:id="5256" w:author="S2-2204789" w:date="2022-05-24T09:35:00Z">
        <w:r>
          <w:rPr>
            <w:lang w:val="en-US"/>
          </w:rPr>
          <w:t>3.</w:t>
        </w:r>
        <w:r>
          <w:rPr>
            <w:lang w:val="en-US"/>
          </w:rPr>
          <w:tab/>
          <w:t xml:space="preserve">The AMF creates an RA and Allowed NSSAI as per existing procedures, and the AMF can in addition create a list of </w:t>
        </w:r>
        <w:r w:rsidRPr="00BC1FC8">
          <w:rPr>
            <w:lang w:val="en-US"/>
          </w:rPr>
          <w:t>Secondary Allowed NSSAI and associated Secondary RA</w:t>
        </w:r>
        <w:r>
          <w:rPr>
            <w:lang w:val="en-US"/>
          </w:rPr>
          <w:t xml:space="preserve">. The S-NSSAIs in the </w:t>
        </w:r>
        <w:r w:rsidRPr="00AD7E3B">
          <w:rPr>
            <w:lang w:val="en-US"/>
          </w:rPr>
          <w:t>Secondary Allowed NSSAI</w:t>
        </w:r>
        <w:r>
          <w:rPr>
            <w:lang w:val="en-US"/>
          </w:rPr>
          <w:t xml:space="preserve"> can be S-NSSAIs that NSSF rejected for the RA or S-NSSAIs that are available in the UE's current TA while not available in all TAs of the RA.</w:t>
        </w:r>
      </w:ins>
    </w:p>
    <w:p w14:paraId="6F27D07E" w14:textId="77777777" w:rsidR="009B2A7B" w:rsidRDefault="009B2A7B" w:rsidP="009B2A7B">
      <w:pPr>
        <w:pStyle w:val="B1"/>
        <w:rPr>
          <w:ins w:id="5257" w:author="S2-2204789" w:date="2022-05-24T09:35:00Z"/>
          <w:lang w:val="en-US"/>
        </w:rPr>
      </w:pPr>
      <w:ins w:id="5258" w:author="S2-2204789" w:date="2022-05-24T09:35:00Z">
        <w:r>
          <w:rPr>
            <w:lang w:val="en-US"/>
          </w:rPr>
          <w:t>4.</w:t>
        </w:r>
        <w:r>
          <w:rPr>
            <w:lang w:val="en-US"/>
          </w:rPr>
          <w:tab/>
          <w:t xml:space="preserve">The AMF provides the Registration Accept with the additional list of </w:t>
        </w:r>
        <w:r w:rsidRPr="009466B9">
          <w:rPr>
            <w:lang w:val="en-US"/>
          </w:rPr>
          <w:t>Secondary Allowed NSSAI and associated Secondary RA</w:t>
        </w:r>
        <w:r>
          <w:rPr>
            <w:lang w:val="en-US"/>
          </w:rPr>
          <w:t>.</w:t>
        </w:r>
      </w:ins>
    </w:p>
    <w:p w14:paraId="65767113" w14:textId="77777777" w:rsidR="009B2A7B" w:rsidRDefault="009B2A7B" w:rsidP="009B2A7B">
      <w:pPr>
        <w:pStyle w:val="B1"/>
        <w:rPr>
          <w:ins w:id="5259" w:author="S2-2204789" w:date="2022-05-24T09:35:00Z"/>
          <w:lang w:val="en-US"/>
        </w:rPr>
      </w:pPr>
      <w:ins w:id="5260" w:author="S2-2204789" w:date="2022-05-24T09:35:00Z">
        <w:r>
          <w:rPr>
            <w:lang w:val="en-US"/>
          </w:rPr>
          <w:t>5.</w:t>
        </w:r>
        <w:r>
          <w:rPr>
            <w:lang w:val="en-US"/>
          </w:rPr>
          <w:tab/>
          <w:t>If the UE moves to a differ</w:t>
        </w:r>
        <w:r>
          <w:rPr>
            <w:lang w:val="en-US"/>
          </w:rPr>
          <w:lastRenderedPageBreak/>
          <w:t>ent cell in a different TA within the RA, the UE checks such that the S-NSSAI is available for the TA before trying to e.g. activate UP for a PDU Session using the S-NSSAI.</w:t>
        </w:r>
      </w:ins>
    </w:p>
    <w:p w14:paraId="0BDCD71F" w14:textId="77777777" w:rsidR="009B2A7B" w:rsidRDefault="009B2A7B" w:rsidP="009B2A7B">
      <w:pPr>
        <w:pStyle w:val="B1"/>
        <w:rPr>
          <w:ins w:id="5261" w:author="S2-2204789" w:date="2022-05-24T09:35:00Z"/>
          <w:lang w:val="en-US"/>
        </w:rPr>
      </w:pPr>
      <w:ins w:id="5262" w:author="S2-2204789" w:date="2022-05-24T09:35:00Z">
        <w:r>
          <w:rPr>
            <w:lang w:val="en-US"/>
          </w:rPr>
          <w:t>6.</w:t>
        </w:r>
        <w:r>
          <w:rPr>
            <w:lang w:val="en-US"/>
          </w:rPr>
          <w:tab/>
          <w:t>The UE is allowed to establish PDU Sessions for S-NSSAIs that are defined to be available in the UE's current TA.</w:t>
        </w:r>
      </w:ins>
    </w:p>
    <w:p w14:paraId="32358559" w14:textId="02B2159B" w:rsidR="009B2A7B" w:rsidRPr="00320611" w:rsidRDefault="009B2A7B" w:rsidP="009B2A7B">
      <w:pPr>
        <w:pStyle w:val="31"/>
        <w:rPr>
          <w:ins w:id="5263" w:author="S2-2204789" w:date="2022-05-24T09:35:00Z"/>
          <w:lang w:eastAsia="zh-CN"/>
        </w:rPr>
      </w:pPr>
      <w:bookmarkStart w:id="5264" w:name="_Toc104302530"/>
      <w:bookmarkStart w:id="5265" w:name="_Toc104359496"/>
      <w:bookmarkStart w:id="5266" w:name="_Toc104789117"/>
      <w:ins w:id="5267" w:author="S2-2204789" w:date="2022-05-24T09:35:00Z">
        <w:r w:rsidRPr="00320611">
          <w:rPr>
            <w:lang w:eastAsia="zh-CN"/>
          </w:rPr>
          <w:t>6.</w:t>
        </w:r>
        <w:del w:id="5268" w:author="Rapporteur" w:date="2022-05-24T14:22:00Z">
          <w:r w:rsidRPr="00320611" w:rsidDel="00ED7F3E">
            <w:rPr>
              <w:lang w:eastAsia="zh-CN"/>
            </w:rPr>
            <w:delText>11</w:delText>
          </w:r>
        </w:del>
      </w:ins>
      <w:ins w:id="5269" w:author="Rapporteur" w:date="2022-05-24T14:22:00Z">
        <w:r w:rsidR="00ED7F3E">
          <w:rPr>
            <w:lang w:eastAsia="zh-CN"/>
          </w:rPr>
          <w:t>26</w:t>
        </w:r>
      </w:ins>
      <w:ins w:id="5270" w:author="S2-2204789" w:date="2022-05-24T09:35:00Z">
        <w:r w:rsidRPr="00320611">
          <w:rPr>
            <w:lang w:eastAsia="zh-CN"/>
          </w:rPr>
          <w:t>.4</w:t>
        </w:r>
        <w:r w:rsidRPr="00320611">
          <w:rPr>
            <w:lang w:eastAsia="zh-CN"/>
          </w:rPr>
          <w:tab/>
        </w:r>
        <w:r w:rsidRPr="00320611">
          <w:t>Impacts on services, entities and interfaces</w:t>
        </w:r>
        <w:bookmarkEnd w:id="5264"/>
        <w:bookmarkEnd w:id="5265"/>
        <w:bookmarkEnd w:id="5266"/>
      </w:ins>
    </w:p>
    <w:p w14:paraId="4A496CF1" w14:textId="77777777" w:rsidR="009B2A7B" w:rsidRPr="00320611" w:rsidRDefault="009B2A7B" w:rsidP="009B2A7B">
      <w:pPr>
        <w:rPr>
          <w:ins w:id="5271" w:author="S2-2204789" w:date="2022-05-24T09:35:00Z"/>
          <w:lang w:eastAsia="zh-CN"/>
        </w:rPr>
      </w:pPr>
      <w:ins w:id="5272" w:author="S2-2204789" w:date="2022-05-24T09:35:00Z">
        <w:r w:rsidRPr="00320611">
          <w:rPr>
            <w:lang w:eastAsia="zh-CN"/>
          </w:rPr>
          <w:t>The following impacts have been identified:</w:t>
        </w:r>
      </w:ins>
    </w:p>
    <w:p w14:paraId="7DE52992" w14:textId="0E12CE33" w:rsidR="009B2A7B" w:rsidRPr="00320611" w:rsidRDefault="009B2A7B">
      <w:pPr>
        <w:rPr>
          <w:ins w:id="5273" w:author="S2-2204789" w:date="2022-05-24T09:35:00Z"/>
        </w:rPr>
        <w:pPrChange w:id="5274" w:author="Rapporteur" w:date="2022-05-24T14:23:00Z">
          <w:pPr>
            <w:pStyle w:val="B1"/>
          </w:pPr>
        </w:pPrChange>
      </w:pPr>
      <w:ins w:id="5275" w:author="S2-2204789" w:date="2022-05-24T09:35:00Z">
        <w:del w:id="5276" w:author="Rapporteur" w:date="2022-05-24T14:23:00Z">
          <w:r w:rsidRPr="00320611" w:rsidDel="00ED7F3E">
            <w:delText>-</w:delText>
          </w:r>
          <w:r w:rsidRPr="00320611" w:rsidDel="00ED7F3E">
            <w:tab/>
          </w:r>
        </w:del>
        <w:r w:rsidRPr="00320611">
          <w:t>UE:</w:t>
        </w:r>
      </w:ins>
    </w:p>
    <w:p w14:paraId="5B78C5F1" w14:textId="77777777" w:rsidR="009B2A7B" w:rsidRPr="00320611" w:rsidRDefault="009B2A7B">
      <w:pPr>
        <w:pStyle w:val="B1"/>
        <w:rPr>
          <w:ins w:id="5277" w:author="S2-2204789" w:date="2022-05-24T09:35:00Z"/>
        </w:rPr>
        <w:pPrChange w:id="5278" w:author="Rapporteur" w:date="2022-05-24T14:23:00Z">
          <w:pPr>
            <w:pStyle w:val="B2"/>
          </w:pPr>
        </w:pPrChange>
      </w:pPr>
      <w:ins w:id="5279" w:author="S2-2204789" w:date="2022-05-24T09:35:00Z">
        <w:r w:rsidRPr="00320611">
          <w:t>-</w:t>
        </w:r>
        <w:r w:rsidRPr="00320611">
          <w:tab/>
        </w:r>
        <w:r>
          <w:t xml:space="preserve">Support of </w:t>
        </w:r>
        <w:r w:rsidRPr="00F84A9B">
          <w:t>Secondary Allowed NSSAI and associated Secondary RA</w:t>
        </w:r>
        <w:r>
          <w:t>, and logic to avoid activating UP outside the TAs defined for the S-NSSAI.</w:t>
        </w:r>
      </w:ins>
    </w:p>
    <w:p w14:paraId="434E8ACA" w14:textId="164EFE17" w:rsidR="009B2A7B" w:rsidRPr="00320611" w:rsidRDefault="009B2A7B">
      <w:pPr>
        <w:rPr>
          <w:ins w:id="5280" w:author="S2-2204789" w:date="2022-05-24T09:35:00Z"/>
        </w:rPr>
        <w:pPrChange w:id="5281" w:author="Rapporteur" w:date="2022-05-24T14:23:00Z">
          <w:pPr>
            <w:pStyle w:val="B1"/>
          </w:pPr>
        </w:pPrChange>
      </w:pPr>
      <w:ins w:id="5282" w:author="S2-2204789" w:date="2022-05-24T09:35:00Z">
        <w:del w:id="5283" w:author="Rapporteur" w:date="2022-05-24T14:23:00Z">
          <w:r w:rsidRPr="00320611" w:rsidDel="00ED7F3E">
            <w:delText>-</w:delText>
          </w:r>
          <w:r w:rsidRPr="00320611" w:rsidDel="00ED7F3E">
            <w:tab/>
          </w:r>
        </w:del>
        <w:r w:rsidRPr="00320611">
          <w:t>AMF:</w:t>
        </w:r>
      </w:ins>
    </w:p>
    <w:p w14:paraId="372F31DD" w14:textId="77777777" w:rsidR="009B2A7B" w:rsidRPr="00320611" w:rsidRDefault="009B2A7B">
      <w:pPr>
        <w:pStyle w:val="B1"/>
        <w:rPr>
          <w:ins w:id="5284" w:author="S2-2204789" w:date="2022-05-24T09:35:00Z"/>
        </w:rPr>
        <w:pPrChange w:id="5285" w:author="Rapporteur" w:date="2022-05-24T14:23:00Z">
          <w:pPr>
            <w:pStyle w:val="B2"/>
          </w:pPr>
        </w:pPrChange>
      </w:pPr>
      <w:ins w:id="5286" w:author="S2-2204789" w:date="2022-05-24T09:35:00Z">
        <w:r w:rsidRPr="00320611">
          <w:t>-</w:t>
        </w:r>
        <w:r w:rsidRPr="00320611">
          <w:tab/>
        </w:r>
        <w:r>
          <w:t xml:space="preserve">Support of </w:t>
        </w:r>
        <w:r w:rsidRPr="00F84A9B">
          <w:t>Secondary Allowed NSSAI and associated Secondary RA</w:t>
        </w:r>
        <w:r w:rsidRPr="00612AF6">
          <w:t xml:space="preserve"> and logic to </w:t>
        </w:r>
        <w:r>
          <w:t xml:space="preserve">enforce such that </w:t>
        </w:r>
        <w:r w:rsidRPr="00612AF6">
          <w:t xml:space="preserve">UP </w:t>
        </w:r>
        <w:r>
          <w:t xml:space="preserve">cannot be activated </w:t>
        </w:r>
        <w:r w:rsidRPr="00612AF6">
          <w:t>outside the TAs defined for the S-NSSAI</w:t>
        </w:r>
        <w:r>
          <w:t>;</w:t>
        </w:r>
      </w:ins>
    </w:p>
    <w:p w14:paraId="2898B3E4" w14:textId="77777777" w:rsidR="009B2A7B" w:rsidRDefault="009B2A7B">
      <w:pPr>
        <w:pStyle w:val="B1"/>
        <w:rPr>
          <w:ins w:id="5287" w:author="S2-2204789" w:date="2022-05-24T09:35:00Z"/>
        </w:rPr>
        <w:pPrChange w:id="5288" w:author="Rapporteur" w:date="2022-05-24T14:23:00Z">
          <w:pPr>
            <w:pStyle w:val="B2"/>
          </w:pPr>
        </w:pPrChange>
      </w:pPr>
      <w:ins w:id="5289" w:author="S2-2204789" w:date="2022-05-24T09:35:00Z">
        <w:r>
          <w:t>-</w:t>
        </w:r>
        <w:r>
          <w:tab/>
          <w:t>Create RA including TAs where some requested S-NSSAIs are not available.</w:t>
        </w:r>
      </w:ins>
    </w:p>
    <w:p w14:paraId="25471D21" w14:textId="1D9047A5" w:rsidR="00B92E66" w:rsidRPr="00333F85" w:rsidRDefault="00B92E66" w:rsidP="00B92E66">
      <w:pPr>
        <w:pStyle w:val="21"/>
        <w:rPr>
          <w:ins w:id="5290" w:author="S2-2204790" w:date="2022-05-24T09:36:00Z"/>
        </w:rPr>
      </w:pPr>
      <w:bookmarkStart w:id="5291" w:name="_Toc104302531"/>
      <w:bookmarkStart w:id="5292" w:name="_Toc104359497"/>
      <w:bookmarkStart w:id="5293" w:name="_Toc104789118"/>
      <w:ins w:id="5294" w:author="S2-2204790" w:date="2022-05-24T09:36:00Z">
        <w:r w:rsidRPr="00333F85">
          <w:rPr>
            <w:lang w:eastAsia="zh-CN"/>
          </w:rPr>
          <w:t>6.</w:t>
        </w:r>
        <w:del w:id="5295" w:author="Rapporteur" w:date="2022-05-24T14:23:00Z">
          <w:r w:rsidRPr="00333F85" w:rsidDel="00B751D2">
            <w:rPr>
              <w:lang w:eastAsia="zh-CN"/>
            </w:rPr>
            <w:delText>X</w:delText>
          </w:r>
        </w:del>
      </w:ins>
      <w:ins w:id="5296" w:author="Rapporteur" w:date="2022-05-24T14:23:00Z">
        <w:r w:rsidR="00B751D2">
          <w:rPr>
            <w:lang w:eastAsia="zh-CN"/>
          </w:rPr>
          <w:t>27</w:t>
        </w:r>
      </w:ins>
      <w:ins w:id="5297" w:author="S2-2204790" w:date="2022-05-24T09:36:00Z">
        <w:r w:rsidRPr="00333F85">
          <w:rPr>
            <w:lang w:eastAsia="ko-KR"/>
          </w:rPr>
          <w:tab/>
        </w:r>
        <w:r w:rsidRPr="00333F85">
          <w:t>Solution</w:t>
        </w:r>
        <w:r w:rsidRPr="00333F85">
          <w:rPr>
            <w:lang w:eastAsia="zh-CN"/>
          </w:rPr>
          <w:t xml:space="preserve"> #</w:t>
        </w:r>
        <w:del w:id="5298" w:author="Rapporteur" w:date="2022-05-24T14:23:00Z">
          <w:r w:rsidRPr="00333F85" w:rsidDel="00B751D2">
            <w:rPr>
              <w:lang w:eastAsia="zh-CN"/>
            </w:rPr>
            <w:delText>X</w:delText>
          </w:r>
        </w:del>
      </w:ins>
      <w:ins w:id="5299" w:author="Rapporteur" w:date="2022-05-24T14:23:00Z">
        <w:r w:rsidR="00B751D2">
          <w:rPr>
            <w:lang w:eastAsia="zh-CN"/>
          </w:rPr>
          <w:t>27</w:t>
        </w:r>
      </w:ins>
      <w:ins w:id="5300" w:author="S2-2204790" w:date="2022-05-24T09:36:00Z">
        <w:r w:rsidRPr="00333F85">
          <w:t xml:space="preserve">: </w:t>
        </w:r>
        <w:r>
          <w:t>E</w:t>
        </w:r>
        <w:r>
          <w:rPr>
            <w:rFonts w:eastAsia="游明朝"/>
          </w:rPr>
          <w:t>xception to the rejected NSSAI handling</w:t>
        </w:r>
        <w:bookmarkEnd w:id="5291"/>
        <w:bookmarkEnd w:id="5292"/>
        <w:bookmarkEnd w:id="5293"/>
      </w:ins>
    </w:p>
    <w:p w14:paraId="34354DB6" w14:textId="53A764A1" w:rsidR="00B92E66" w:rsidRPr="00333F85" w:rsidRDefault="00B92E66" w:rsidP="00B92E66">
      <w:pPr>
        <w:pStyle w:val="31"/>
        <w:rPr>
          <w:ins w:id="5301" w:author="S2-2204790" w:date="2022-05-24T09:36:00Z"/>
          <w:lang w:eastAsia="ko-KR"/>
        </w:rPr>
      </w:pPr>
      <w:bookmarkStart w:id="5302" w:name="_Toc104302532"/>
      <w:bookmarkStart w:id="5303" w:name="_Toc104359498"/>
      <w:bookmarkStart w:id="5304" w:name="_Toc104789119"/>
      <w:ins w:id="5305" w:author="S2-2204790" w:date="2022-05-24T09:36:00Z">
        <w:r w:rsidRPr="00333F85">
          <w:rPr>
            <w:lang w:eastAsia="ko-KR"/>
          </w:rPr>
          <w:t>6.</w:t>
        </w:r>
        <w:del w:id="5306" w:author="Rapporteur" w:date="2022-05-24T14:23:00Z">
          <w:r w:rsidRPr="00333F85" w:rsidDel="00B751D2">
            <w:rPr>
              <w:lang w:eastAsia="ko-KR"/>
            </w:rPr>
            <w:delText>X</w:delText>
          </w:r>
        </w:del>
      </w:ins>
      <w:ins w:id="5307" w:author="Rapporteur" w:date="2022-05-24T14:23:00Z">
        <w:r w:rsidR="00B751D2">
          <w:rPr>
            <w:lang w:eastAsia="ko-KR"/>
          </w:rPr>
          <w:t>27</w:t>
        </w:r>
      </w:ins>
      <w:ins w:id="5308" w:author="S2-2204790" w:date="2022-05-24T09:36:00Z">
        <w:r w:rsidRPr="00333F85">
          <w:rPr>
            <w:lang w:eastAsia="ko-KR"/>
          </w:rPr>
          <w:t>.1</w:t>
        </w:r>
        <w:r w:rsidRPr="00333F85">
          <w:rPr>
            <w:lang w:eastAsia="ko-KR"/>
          </w:rPr>
          <w:tab/>
          <w:t>Introduction</w:t>
        </w:r>
        <w:bookmarkEnd w:id="5302"/>
        <w:bookmarkEnd w:id="5303"/>
        <w:bookmarkEnd w:id="5304"/>
      </w:ins>
    </w:p>
    <w:p w14:paraId="355F5FB7" w14:textId="77777777" w:rsidR="00B92E66" w:rsidRDefault="00B92E66" w:rsidP="00B92E66">
      <w:pPr>
        <w:rPr>
          <w:ins w:id="5309" w:author="S2-2204790" w:date="2022-05-24T09:36:00Z"/>
          <w:lang w:val="en-US" w:eastAsia="zh-CN"/>
        </w:rPr>
      </w:pPr>
      <w:ins w:id="5310" w:author="S2-2204790" w:date="2022-05-24T09:36:00Z">
        <w:r>
          <w:rPr>
            <w:lang w:eastAsia="zh-CN"/>
          </w:rPr>
          <w:t xml:space="preserve">This solution applies to KI#5 i.e., </w:t>
        </w:r>
        <w:bookmarkStart w:id="5311" w:name="_Hlk99967880"/>
        <w:r w:rsidRPr="004A70B7">
          <w:rPr>
            <w:lang w:eastAsia="zh-CN"/>
          </w:rPr>
          <w:t>how to allow the UE to initiate a registration for</w:t>
        </w:r>
        <w:r w:rsidRPr="004A70B7">
          <w:rPr>
            <w:lang w:eastAsia="zh-CN"/>
          </w:rPr>
          <w:lastRenderedPageBreak/>
          <w:t xml:space="preserve"> an S-NSSAI</w:t>
        </w:r>
        <w:r w:rsidRPr="0020432A">
          <w:t xml:space="preserve"> </w:t>
        </w:r>
        <w:r w:rsidRPr="0020432A">
          <w:rPr>
            <w:lang w:eastAsia="zh-CN"/>
          </w:rPr>
          <w:t>which was rejected for the RA when the UE enters a TA that is part of the RA and the TA supports this S-NSSAI.</w:t>
        </w:r>
      </w:ins>
    </w:p>
    <w:bookmarkEnd w:id="5311"/>
    <w:p w14:paraId="26E7C0A1" w14:textId="77777777" w:rsidR="00B92E66" w:rsidRDefault="00B92E66" w:rsidP="00B92E66">
      <w:pPr>
        <w:rPr>
          <w:ins w:id="5312" w:author="S2-2204790" w:date="2022-05-24T09:36:00Z"/>
          <w:rFonts w:eastAsia="游明朝"/>
          <w:lang w:val="en-US"/>
        </w:rPr>
      </w:pPr>
      <w:ins w:id="5313" w:author="S2-2204790" w:date="2022-05-24T09:36:00Z">
        <w:r>
          <w:rPr>
            <w:rFonts w:eastAsia="游明朝" w:hint="eastAsia"/>
            <w:lang w:val="en-US"/>
          </w:rPr>
          <w:t>T</w:t>
        </w:r>
        <w:r>
          <w:rPr>
            <w:rFonts w:eastAsia="游明朝"/>
            <w:lang w:val="en-US"/>
          </w:rPr>
          <w:t>he issue scenario is that initially UE receives a rejected S-NSSAI for the current Registration Area. Then UE enters another TA that is part of the RA</w:t>
        </w:r>
        <w:r w:rsidRPr="00BE6254">
          <w:rPr>
            <w:lang w:eastAsia="zh-CN"/>
          </w:rPr>
          <w:t xml:space="preserve"> </w:t>
        </w:r>
        <w:r w:rsidRPr="0020432A">
          <w:rPr>
            <w:lang w:eastAsia="zh-CN"/>
          </w:rPr>
          <w:t xml:space="preserve">and the TA </w:t>
        </w:r>
        <w:r>
          <w:rPr>
            <w:lang w:eastAsia="zh-CN"/>
          </w:rPr>
          <w:t xml:space="preserve">"may" </w:t>
        </w:r>
        <w:r w:rsidRPr="0020432A">
          <w:rPr>
            <w:lang w:eastAsia="zh-CN"/>
          </w:rPr>
          <w:t>support this S-NSSAI</w:t>
        </w:r>
        <w:r>
          <w:rPr>
            <w:rFonts w:eastAsia="游明朝"/>
            <w:lang w:val="en-US"/>
          </w:rPr>
          <w:t xml:space="preserve">. </w:t>
        </w:r>
      </w:ins>
    </w:p>
    <w:p w14:paraId="23D5AF77" w14:textId="59242373" w:rsidR="00B92E66" w:rsidRDefault="00B92E66" w:rsidP="00B92E66">
      <w:pPr>
        <w:pStyle w:val="31"/>
        <w:rPr>
          <w:ins w:id="5314" w:author="S2-2204790" w:date="2022-05-24T09:36:00Z"/>
        </w:rPr>
      </w:pPr>
      <w:bookmarkStart w:id="5315" w:name="_Toc104302533"/>
      <w:bookmarkStart w:id="5316" w:name="_Toc104359499"/>
      <w:bookmarkStart w:id="5317" w:name="_Toc104789120"/>
      <w:ins w:id="5318" w:author="S2-2204790" w:date="2022-05-24T09:36:00Z">
        <w:r w:rsidRPr="00333F85">
          <w:t>6.</w:t>
        </w:r>
        <w:del w:id="5319" w:author="Rapporteur" w:date="2022-05-24T14:24:00Z">
          <w:r w:rsidRPr="00333F85" w:rsidDel="00B751D2">
            <w:delText>X</w:delText>
          </w:r>
        </w:del>
      </w:ins>
      <w:ins w:id="5320" w:author="Rapporteur" w:date="2022-05-24T14:24:00Z">
        <w:r w:rsidR="00B751D2">
          <w:t>27</w:t>
        </w:r>
      </w:ins>
      <w:ins w:id="5321" w:author="S2-2204790" w:date="2022-05-24T09:36:00Z">
        <w:r w:rsidRPr="00333F85">
          <w:t>.2</w:t>
        </w:r>
        <w:r w:rsidRPr="00333F85">
          <w:tab/>
          <w:t>Functional Description</w:t>
        </w:r>
        <w:bookmarkEnd w:id="5315"/>
        <w:bookmarkEnd w:id="5316"/>
        <w:bookmarkEnd w:id="5317"/>
      </w:ins>
    </w:p>
    <w:p w14:paraId="75FDE2AE" w14:textId="77777777" w:rsidR="00B92E66" w:rsidRDefault="00B92E66" w:rsidP="00B92E66">
      <w:pPr>
        <w:rPr>
          <w:ins w:id="5322" w:author="S2-2204790" w:date="2022-05-24T09:36:00Z"/>
          <w:lang w:eastAsia="zh-CN"/>
        </w:rPr>
      </w:pPr>
      <w:ins w:id="5323" w:author="S2-2204790" w:date="2022-05-24T09:36:00Z">
        <w:r>
          <w:rPr>
            <w:lang w:eastAsia="zh-CN"/>
          </w:rPr>
          <w:t>This solution outlines are as follows:</w:t>
        </w:r>
      </w:ins>
    </w:p>
    <w:p w14:paraId="27EE11D7" w14:textId="77777777" w:rsidR="00B92E66" w:rsidRDefault="00B92E66" w:rsidP="00B92E66">
      <w:pPr>
        <w:rPr>
          <w:ins w:id="5324" w:author="S2-2204790" w:date="2022-05-24T09:36:00Z"/>
          <w:lang w:eastAsia="zh-CN"/>
        </w:rPr>
      </w:pPr>
      <w:ins w:id="5325" w:author="S2-2204790" w:date="2022-05-24T09:36:00Z">
        <w:r>
          <w:rPr>
            <w:lang w:eastAsia="zh-CN"/>
          </w:rPr>
          <w:t>The AMF</w:t>
        </w:r>
      </w:ins>
    </w:p>
    <w:p w14:paraId="732F3CD8" w14:textId="77777777" w:rsidR="00B92E66" w:rsidRPr="00303BDB" w:rsidRDefault="00B92E66" w:rsidP="00B92E66">
      <w:pPr>
        <w:pStyle w:val="B1"/>
        <w:rPr>
          <w:ins w:id="5326" w:author="S2-2204790" w:date="2022-05-24T09:36:00Z"/>
          <w:lang w:val="en-US" w:eastAsia="zh-CN"/>
        </w:rPr>
      </w:pPr>
      <w:ins w:id="5327" w:author="S2-2204790" w:date="2022-05-24T09:36:00Z">
        <w:r>
          <w:rPr>
            <w:lang w:val="en-US" w:eastAsia="zh-CN"/>
          </w:rPr>
          <w:t>-</w:t>
        </w:r>
        <w:r>
          <w:rPr>
            <w:lang w:val="en-US" w:eastAsia="zh-CN"/>
          </w:rPr>
          <w:tab/>
          <w:t>provides the rejected S-NSSAIs</w:t>
        </w:r>
        <w:r w:rsidRPr="0008398C">
          <w:rPr>
            <w:rFonts w:eastAsia="游明朝"/>
            <w:lang w:val="en-US"/>
          </w:rPr>
          <w:t xml:space="preserve"> </w:t>
        </w:r>
        <w:r>
          <w:rPr>
            <w:rFonts w:eastAsia="游明朝"/>
            <w:lang w:val="en-US"/>
          </w:rPr>
          <w:t xml:space="preserve">for the current RA </w:t>
        </w:r>
        <w:r>
          <w:rPr>
            <w:lang w:val="en-US" w:eastAsia="zh-CN"/>
          </w:rPr>
          <w:t>per current mechanism i.e., no new cause value</w:t>
        </w:r>
        <w:r>
          <w:rPr>
            <w:rFonts w:eastAsia="游明朝" w:hint="eastAsia"/>
            <w:lang w:val="en-US"/>
          </w:rPr>
          <w:t>.</w:t>
        </w:r>
      </w:ins>
    </w:p>
    <w:p w14:paraId="763E1F34" w14:textId="77777777" w:rsidR="00B92E66" w:rsidRDefault="00B92E66" w:rsidP="00B92E66">
      <w:pPr>
        <w:pStyle w:val="B1"/>
        <w:rPr>
          <w:ins w:id="5328" w:author="S2-2204790" w:date="2022-05-24T09:36:00Z"/>
          <w:lang w:val="en-US" w:eastAsia="zh-CN"/>
        </w:rPr>
      </w:pPr>
      <w:ins w:id="5329" w:author="S2-2204790" w:date="2022-05-24T09:36:00Z">
        <w:r>
          <w:rPr>
            <w:lang w:val="en-US" w:eastAsia="zh-CN"/>
          </w:rPr>
          <w:t>-</w:t>
        </w:r>
        <w:r>
          <w:rPr>
            <w:lang w:val="en-US" w:eastAsia="zh-CN"/>
          </w:rPr>
          <w:tab/>
          <w:t xml:space="preserve">associates an indication to each rejected S-SNSAI for an exceptional handling that UE can use the S-NSSAI even if UE stores the S-NSSAI in the rejected NSSAI storage </w:t>
        </w:r>
        <w:r>
          <w:rPr>
            <w:rFonts w:eastAsia="游明朝"/>
            <w:lang w:val="en-US"/>
          </w:rPr>
          <w:t>for the current RA</w:t>
        </w:r>
        <w:r>
          <w:rPr>
            <w:lang w:val="en-US" w:eastAsia="zh-CN"/>
          </w:rPr>
          <w:t xml:space="preserve"> when the UE enters another TA in the current RA and provides the associated indication to the UE</w:t>
        </w:r>
        <w:r>
          <w:rPr>
            <w:rFonts w:eastAsia="游明朝" w:hint="eastAsia"/>
            <w:lang w:val="en-US"/>
          </w:rPr>
          <w:t>.</w:t>
        </w:r>
      </w:ins>
    </w:p>
    <w:p w14:paraId="48400E18" w14:textId="77777777" w:rsidR="00B92E66" w:rsidRDefault="00B92E66" w:rsidP="00B92E66">
      <w:pPr>
        <w:pStyle w:val="B1"/>
        <w:rPr>
          <w:ins w:id="5330" w:author="S2-2204790" w:date="2022-05-24T09:36:00Z"/>
          <w:lang w:val="en-US" w:eastAsia="zh-CN"/>
        </w:rPr>
      </w:pPr>
      <w:ins w:id="5331" w:author="S2-2204790" w:date="2022-05-24T09:36:00Z">
        <w:r>
          <w:rPr>
            <w:lang w:val="en-US" w:eastAsia="zh-CN"/>
          </w:rPr>
          <w:t>-</w:t>
        </w:r>
        <w:r>
          <w:rPr>
            <w:lang w:val="en-US" w:eastAsia="zh-CN"/>
          </w:rPr>
          <w:tab/>
          <w:t>may associate a list of TA (included in the current RA) w</w:t>
        </w:r>
        <w:r>
          <w:rPr>
            <w:lang w:val="en-US" w:eastAsia="zh-CN"/>
          </w:rPr>
          <w:lastRenderedPageBreak/>
          <w:t>here the rejected S-NSSAI is supported and provide it to the UE</w:t>
        </w:r>
        <w:r>
          <w:rPr>
            <w:rFonts w:eastAsia="游明朝" w:hint="eastAsia"/>
            <w:lang w:val="en-US"/>
          </w:rPr>
          <w:t>.</w:t>
        </w:r>
      </w:ins>
    </w:p>
    <w:p w14:paraId="5C698077" w14:textId="77777777" w:rsidR="00B92E66" w:rsidRPr="006466B3" w:rsidRDefault="00B92E66" w:rsidP="00B92E66">
      <w:pPr>
        <w:rPr>
          <w:ins w:id="5332" w:author="S2-2204790" w:date="2022-05-24T09:36:00Z"/>
          <w:lang w:eastAsia="zh-CN"/>
        </w:rPr>
      </w:pPr>
      <w:ins w:id="5333" w:author="S2-2204790" w:date="2022-05-24T09:36:00Z">
        <w:r>
          <w:rPr>
            <w:rFonts w:eastAsia="游明朝" w:hint="eastAsia"/>
          </w:rPr>
          <w:t>T</w:t>
        </w:r>
        <w:r>
          <w:rPr>
            <w:rFonts w:eastAsia="游明朝"/>
          </w:rPr>
          <w:t>he UE</w:t>
        </w:r>
      </w:ins>
    </w:p>
    <w:p w14:paraId="56723596" w14:textId="77777777" w:rsidR="00B92E66" w:rsidRDefault="00B92E66" w:rsidP="00B92E66">
      <w:pPr>
        <w:pStyle w:val="B1"/>
        <w:rPr>
          <w:ins w:id="5334" w:author="S2-2204790" w:date="2022-05-24T09:36:00Z"/>
          <w:lang w:val="en-US" w:eastAsia="zh-CN"/>
        </w:rPr>
      </w:pPr>
      <w:ins w:id="5335" w:author="S2-2204790" w:date="2022-05-24T09:36:00Z">
        <w:r>
          <w:rPr>
            <w:lang w:val="en-US" w:eastAsia="zh-CN"/>
          </w:rPr>
          <w:t>-</w:t>
        </w:r>
        <w:r>
          <w:rPr>
            <w:lang w:val="en-US" w:eastAsia="zh-CN"/>
          </w:rPr>
          <w:tab/>
          <w:t>stores the received rejected NSSAI per current mechanism</w:t>
        </w:r>
        <w:r>
          <w:rPr>
            <w:rFonts w:eastAsia="游明朝" w:hint="eastAsia"/>
            <w:lang w:val="en-US"/>
          </w:rPr>
          <w:t>.</w:t>
        </w:r>
      </w:ins>
    </w:p>
    <w:p w14:paraId="767EABF5" w14:textId="77777777" w:rsidR="00B92E66" w:rsidRDefault="00B92E66" w:rsidP="00B92E66">
      <w:pPr>
        <w:pStyle w:val="B1"/>
        <w:rPr>
          <w:ins w:id="5336" w:author="S2-2204790" w:date="2022-05-24T09:36:00Z"/>
          <w:rFonts w:eastAsia="맑은 고딕"/>
          <w:lang w:val="en-US"/>
        </w:rPr>
      </w:pPr>
      <w:ins w:id="5337" w:author="S2-2204790" w:date="2022-05-24T09:36:00Z">
        <w:r>
          <w:rPr>
            <w:lang w:val="en-US" w:eastAsia="zh-CN"/>
          </w:rPr>
          <w:t>-</w:t>
        </w:r>
        <w:r>
          <w:rPr>
            <w:lang w:val="en-US" w:eastAsia="zh-CN"/>
          </w:rPr>
          <w:tab/>
          <w:t>sends</w:t>
        </w:r>
        <w:r>
          <w:rPr>
            <w:rFonts w:eastAsia="맑은 고딕"/>
            <w:lang w:val="en-US"/>
          </w:rPr>
          <w:t xml:space="preserve"> a 5GMM capability of support of new slice granularity i.e., per tracking area in Registration Request message.</w:t>
        </w:r>
      </w:ins>
    </w:p>
    <w:p w14:paraId="7497C87E" w14:textId="77777777" w:rsidR="00B92E66" w:rsidRDefault="00B92E66" w:rsidP="00B92E66">
      <w:pPr>
        <w:pStyle w:val="B1"/>
        <w:rPr>
          <w:ins w:id="5338" w:author="S2-2204790" w:date="2022-05-24T09:36:00Z"/>
          <w:lang w:val="en-US" w:eastAsia="zh-CN"/>
        </w:rPr>
      </w:pPr>
      <w:ins w:id="5339" w:author="S2-2204790" w:date="2022-05-24T09:36:00Z">
        <w:r>
          <w:rPr>
            <w:lang w:val="en-US" w:eastAsia="zh-CN"/>
          </w:rPr>
          <w:t>-</w:t>
        </w:r>
        <w:r>
          <w:rPr>
            <w:lang w:val="en-US" w:eastAsia="zh-CN"/>
          </w:rPr>
          <w:tab/>
          <w:t>can use the S-NSSAI stored in rejected NSSAI storage if the received exception indication indicates that it is allowed to use the S-NSSAI when the UE enters another TA in the current RA</w:t>
        </w:r>
        <w:r>
          <w:rPr>
            <w:rFonts w:eastAsia="游明朝" w:hint="eastAsia"/>
            <w:lang w:val="en-US"/>
          </w:rPr>
          <w:t>.</w:t>
        </w:r>
      </w:ins>
    </w:p>
    <w:p w14:paraId="7DF37897" w14:textId="77777777" w:rsidR="00B92E66" w:rsidRDefault="00B92E66" w:rsidP="00B92E66">
      <w:pPr>
        <w:pStyle w:val="B1"/>
        <w:rPr>
          <w:ins w:id="5340" w:author="S2-2204790" w:date="2022-05-24T09:36:00Z"/>
          <w:lang w:val="en-US" w:eastAsia="zh-CN"/>
        </w:rPr>
      </w:pPr>
      <w:ins w:id="5341" w:author="S2-2204790" w:date="2022-05-24T09:36:00Z">
        <w:r>
          <w:rPr>
            <w:lang w:val="en-US" w:eastAsia="zh-CN"/>
          </w:rPr>
          <w:t>-</w:t>
        </w:r>
        <w:r>
          <w:rPr>
            <w:lang w:val="en-US" w:eastAsia="zh-CN"/>
          </w:rPr>
          <w:tab/>
          <w:t>shall not use the S-NSSAI stored in rejected NSSAI storage if the received indication indicates that it is not allowed to use the S-NSSAI when the UE enters another TA in the current RA</w:t>
        </w:r>
        <w:r>
          <w:rPr>
            <w:rFonts w:eastAsia="游明朝" w:hint="eastAsia"/>
            <w:lang w:val="en-US"/>
          </w:rPr>
          <w:t>.</w:t>
        </w:r>
      </w:ins>
    </w:p>
    <w:p w14:paraId="00662B93" w14:textId="7687E303" w:rsidR="00B92E66" w:rsidRDefault="00B92E66" w:rsidP="00B92E66">
      <w:pPr>
        <w:pStyle w:val="31"/>
        <w:rPr>
          <w:ins w:id="5342" w:author="S2-2204790" w:date="2022-05-24T09:36:00Z"/>
        </w:rPr>
      </w:pPr>
      <w:bookmarkStart w:id="5343" w:name="_Toc104302534"/>
      <w:bookmarkStart w:id="5344" w:name="_Toc104359500"/>
      <w:bookmarkStart w:id="5345" w:name="_Toc104789121"/>
      <w:ins w:id="5346" w:author="S2-2204790" w:date="2022-05-24T09:36:00Z">
        <w:r w:rsidRPr="00333F85">
          <w:t>6.</w:t>
        </w:r>
        <w:del w:id="5347" w:author="Rapporteur" w:date="2022-05-24T14:24:00Z">
          <w:r w:rsidRPr="00333F85" w:rsidDel="00B751D2">
            <w:delText>X</w:delText>
          </w:r>
        </w:del>
      </w:ins>
      <w:ins w:id="5348" w:author="Rapporteur" w:date="2022-05-24T14:24:00Z">
        <w:r w:rsidR="00B751D2">
          <w:t>27</w:t>
        </w:r>
      </w:ins>
      <w:ins w:id="5349" w:author="S2-2204790" w:date="2022-05-24T09:36:00Z">
        <w:r w:rsidRPr="00333F85">
          <w:t>.3</w:t>
        </w:r>
        <w:r w:rsidRPr="00333F85">
          <w:tab/>
          <w:t>Procedures</w:t>
        </w:r>
        <w:bookmarkEnd w:id="5343"/>
        <w:bookmarkEnd w:id="5344"/>
        <w:bookmarkEnd w:id="5345"/>
      </w:ins>
    </w:p>
    <w:p w14:paraId="71E8D834" w14:textId="77777777" w:rsidR="00B92E66" w:rsidRDefault="00B92E66">
      <w:pPr>
        <w:pStyle w:val="TH"/>
        <w:rPr>
          <w:ins w:id="5350" w:author="S2-2204790" w:date="2022-05-24T09:36:00Z"/>
          <w:lang w:eastAsia="x-none"/>
        </w:rPr>
        <w:pPrChange w:id="5351" w:author="Rapporteur" w:date="2022-05-24T14:24:00Z">
          <w:pPr>
            <w:jc w:val="center"/>
          </w:pPr>
        </w:pPrChange>
      </w:pPr>
      <w:ins w:id="5352" w:author="S2-2204790" w:date="2022-05-24T09:36:00Z">
        <w:r>
          <w:object w:dxaOrig="7711" w:dyaOrig="6371" w14:anchorId="242E74E4">
            <v:shape id="_x0000_i1061" type="#_x0000_t75" style="width:385.35pt;height:318.55pt" o:ole="">
              <v:imagedata r:id="rId87" o:title=""/>
            </v:shape>
            <o:OLEObject Type="Embed" ProgID="Visio.Drawing.15" ShapeID="_x0000_i1061" DrawAspect="Content" ObjectID="_1715402156" r:id="rId88"/>
          </w:object>
        </w:r>
      </w:ins>
    </w:p>
    <w:p w14:paraId="0CBB24AD" w14:textId="26203BFA" w:rsidR="00B92E66" w:rsidRPr="00EA2EAE" w:rsidRDefault="00B92E66">
      <w:pPr>
        <w:pStyle w:val="TF"/>
        <w:rPr>
          <w:ins w:id="5353" w:author="S2-2204790" w:date="2022-05-24T09:36:00Z"/>
        </w:rPr>
        <w:pPrChange w:id="5354" w:author="Rapporteur" w:date="2022-05-24T14:24:00Z">
          <w:pPr>
            <w:keepLines/>
            <w:spacing w:after="240"/>
            <w:jc w:val="center"/>
          </w:pPr>
        </w:pPrChange>
      </w:pPr>
      <w:ins w:id="5355" w:author="S2-2204790" w:date="2022-05-24T09:36:00Z">
        <w:r w:rsidRPr="00EA2EAE">
          <w:t>Figure 6</w:t>
        </w:r>
        <w:r>
          <w:t>.</w:t>
        </w:r>
        <w:del w:id="5356" w:author="Rapporteur" w:date="2022-05-24T14:24:00Z">
          <w:r w:rsidDel="00B751D2">
            <w:delText>x</w:delText>
          </w:r>
        </w:del>
      </w:ins>
      <w:ins w:id="5357" w:author="Rapporteur" w:date="2022-05-24T14:24:00Z">
        <w:r w:rsidR="00B751D2">
          <w:t>27</w:t>
        </w:r>
      </w:ins>
      <w:ins w:id="5358" w:author="S2-2204790" w:date="2022-05-24T09:36:00Z">
        <w:r w:rsidRPr="00EA2EAE">
          <w:t>.</w:t>
        </w:r>
        <w:r>
          <w:t>3</w:t>
        </w:r>
        <w:r w:rsidRPr="00EA2EAE">
          <w:t>-1</w:t>
        </w:r>
        <w:r>
          <w:t>:</w:t>
        </w:r>
        <w:r w:rsidRPr="00EA2EAE">
          <w:t xml:space="preserve"> </w:t>
        </w:r>
        <w:r>
          <w:t>Exceptional handling of Rejec</w:t>
        </w:r>
        <w:r>
          <w:lastRenderedPageBreak/>
          <w:t>ted NSSAI</w:t>
        </w:r>
      </w:ins>
    </w:p>
    <w:p w14:paraId="027AB5FA" w14:textId="77777777" w:rsidR="00B92E66" w:rsidRDefault="00B92E66" w:rsidP="00B92E66">
      <w:pPr>
        <w:ind w:left="568" w:hanging="284"/>
        <w:rPr>
          <w:ins w:id="5359" w:author="S2-2204790" w:date="2022-05-24T09:36:00Z"/>
          <w:rFonts w:eastAsia="맑은 고딕"/>
          <w:lang w:val="en-US"/>
        </w:rPr>
      </w:pPr>
      <w:ins w:id="5360" w:author="S2-2204790" w:date="2022-05-24T09:36:00Z">
        <w:r w:rsidRPr="006D7DB9">
          <w:rPr>
            <w:rFonts w:eastAsia="맑은 고딕"/>
            <w:lang w:val="en-US"/>
          </w:rPr>
          <w:t>1.</w:t>
        </w:r>
        <w:r w:rsidRPr="006D7DB9">
          <w:rPr>
            <w:rFonts w:eastAsia="맑은 고딕"/>
            <w:lang w:val="en-US"/>
          </w:rPr>
          <w:tab/>
          <w:t xml:space="preserve">The </w:t>
        </w:r>
        <w:r>
          <w:rPr>
            <w:rFonts w:eastAsia="맑은 고딕"/>
            <w:lang w:val="en-US"/>
          </w:rPr>
          <w:t xml:space="preserve">UE initiates Registration procedure. The Registration Request message includes a 5GMM capability of support of new slice granularity i.e., per tracking area. </w:t>
        </w:r>
      </w:ins>
    </w:p>
    <w:p w14:paraId="38A3E2FB" w14:textId="77777777" w:rsidR="00B92E66" w:rsidRPr="006D7DB9" w:rsidRDefault="00B92E66" w:rsidP="00B92E66">
      <w:pPr>
        <w:ind w:left="568" w:hanging="284"/>
        <w:rPr>
          <w:ins w:id="5361" w:author="S2-2204790" w:date="2022-05-24T09:36:00Z"/>
          <w:rFonts w:eastAsia="맑은 고딕"/>
          <w:lang w:val="en-US"/>
        </w:rPr>
      </w:pPr>
      <w:ins w:id="5362" w:author="S2-2204790" w:date="2022-05-24T09:36:00Z">
        <w:r w:rsidRPr="006D7DB9">
          <w:rPr>
            <w:rFonts w:eastAsia="맑은 고딕"/>
            <w:lang w:val="en-US"/>
          </w:rPr>
          <w:t>2.</w:t>
        </w:r>
        <w:r w:rsidRPr="006D7DB9">
          <w:rPr>
            <w:rFonts w:eastAsia="맑은 고딕"/>
            <w:lang w:val="en-US"/>
          </w:rPr>
          <w:tab/>
        </w:r>
        <w:r>
          <w:rPr>
            <w:rFonts w:eastAsia="맑은 고딕"/>
            <w:lang w:val="en-US"/>
          </w:rPr>
          <w:t xml:space="preserve">The AMF continues with Registration procedure. </w:t>
        </w:r>
      </w:ins>
    </w:p>
    <w:p w14:paraId="024782A5" w14:textId="77777777" w:rsidR="00B92E66" w:rsidRPr="00BF70EC" w:rsidRDefault="00B92E66" w:rsidP="00B92E66">
      <w:pPr>
        <w:ind w:left="568" w:hanging="284"/>
        <w:rPr>
          <w:ins w:id="5363" w:author="S2-2204790" w:date="2022-05-24T09:36:00Z"/>
          <w:rFonts w:eastAsia="맑은 고딕"/>
          <w:lang w:val="en-US"/>
        </w:rPr>
      </w:pPr>
      <w:ins w:id="5364" w:author="S2-2204790" w:date="2022-05-24T09:36:00Z">
        <w:r w:rsidRPr="006D7DB9">
          <w:rPr>
            <w:rFonts w:eastAsia="맑은 고딕"/>
            <w:lang w:val="en-US"/>
          </w:rPr>
          <w:t>3.</w:t>
        </w:r>
        <w:r w:rsidRPr="006D7DB9">
          <w:rPr>
            <w:rFonts w:eastAsia="맑은 고딕"/>
            <w:lang w:val="en-US"/>
          </w:rPr>
          <w:tab/>
          <w:t xml:space="preserve">The </w:t>
        </w:r>
        <w:r>
          <w:rPr>
            <w:rFonts w:eastAsia="맑은 고딕"/>
            <w:lang w:val="en-US"/>
          </w:rPr>
          <w:t>AMF sends Rejected S-NSSAI(s) with the cause value "</w:t>
        </w:r>
        <w:r w:rsidRPr="005F7EB0">
          <w:rPr>
            <w:lang w:eastAsia="ko-KR"/>
          </w:rPr>
          <w:t>S-NSSAI not available in the current registration area</w:t>
        </w:r>
        <w:r>
          <w:rPr>
            <w:rFonts w:eastAsia="맑은 고딕"/>
            <w:lang w:val="en-US"/>
          </w:rPr>
          <w:t xml:space="preserve">" and an associated exception indication. The exception indication indicates the exception to the Rejected S-NSSAI handling. If operator and implementation policy require, the AMF may also provide </w:t>
        </w:r>
        <w:r>
          <w:rPr>
            <w:lang w:val="en-US" w:eastAsia="zh-CN"/>
          </w:rPr>
          <w:t>a list of TA (included in the current RA) where the rejected S-NSSAI(s) is supported and associated the list of TA to each rejected S-NSSAI.</w:t>
        </w:r>
      </w:ins>
    </w:p>
    <w:p w14:paraId="0C6B94B0" w14:textId="77777777" w:rsidR="00B92E66" w:rsidRPr="00803CB9" w:rsidRDefault="00B92E66" w:rsidP="00B92E66">
      <w:pPr>
        <w:ind w:left="568" w:hanging="284"/>
        <w:rPr>
          <w:ins w:id="5365" w:author="S2-2204790" w:date="2022-05-24T09:36:00Z"/>
          <w:lang w:eastAsia="x-none"/>
        </w:rPr>
      </w:pPr>
      <w:ins w:id="5366" w:author="S2-2204790" w:date="2022-05-24T09:36:00Z">
        <w:r>
          <w:rPr>
            <w:rFonts w:eastAsia="맑은 고딕"/>
            <w:lang w:val="en-US"/>
          </w:rPr>
          <w:t>4</w:t>
        </w:r>
        <w:r w:rsidRPr="006D7DB9">
          <w:rPr>
            <w:rFonts w:eastAsia="맑은 고딕"/>
            <w:lang w:val="en-US"/>
          </w:rPr>
          <w:t>.</w:t>
        </w:r>
        <w:r w:rsidRPr="006D7DB9">
          <w:rPr>
            <w:rFonts w:eastAsia="맑은 고딕"/>
            <w:lang w:val="en-US"/>
          </w:rPr>
          <w:tab/>
        </w:r>
        <w:r>
          <w:rPr>
            <w:rFonts w:eastAsia="맑은 고딕"/>
            <w:lang w:val="en-US"/>
          </w:rPr>
          <w:t>The UE continues with Registration procedure.</w:t>
        </w:r>
      </w:ins>
    </w:p>
    <w:p w14:paraId="1633E5E1" w14:textId="77777777" w:rsidR="00B92E66" w:rsidRPr="00F52FE0" w:rsidRDefault="00B92E66" w:rsidP="00B92E66">
      <w:pPr>
        <w:rPr>
          <w:ins w:id="5367" w:author="S2-2204790" w:date="2022-05-24T09:36:00Z"/>
          <w:lang w:eastAsia="x-none"/>
        </w:rPr>
      </w:pPr>
      <w:ins w:id="5368" w:author="S2-2204790" w:date="2022-05-24T09:36:00Z">
        <w:r>
          <w:rPr>
            <w:rFonts w:eastAsia="游明朝" w:hint="eastAsia"/>
          </w:rPr>
          <w:t>W</w:t>
        </w:r>
        <w:r>
          <w:rPr>
            <w:rFonts w:eastAsia="游明朝"/>
          </w:rPr>
          <w:t>hen the UE moves to another TA in current RA where the UE received</w:t>
        </w:r>
        <w:r>
          <w:rPr>
            <w:rFonts w:eastAsia="游明朝"/>
          </w:rPr>
          <w:lastRenderedPageBreak/>
          <w:t xml:space="preserve"> the Rejected S-NSSAI and the cause value indicates </w:t>
        </w:r>
        <w:r>
          <w:rPr>
            <w:rFonts w:eastAsia="맑은 고딕"/>
            <w:lang w:val="en-US"/>
          </w:rPr>
          <w:t>"</w:t>
        </w:r>
        <w:r w:rsidRPr="005F7EB0">
          <w:rPr>
            <w:lang w:eastAsia="ko-KR"/>
          </w:rPr>
          <w:t>S-NSSAI not available in the current registration area</w:t>
        </w:r>
        <w:r>
          <w:rPr>
            <w:rFonts w:eastAsia="맑은 고딕"/>
            <w:lang w:val="en-US"/>
          </w:rPr>
          <w:t>", if the exception indication indicates that the Rejected S-NSSAI is TA granularity so that it is allowed to use the Rejected S-NSSAI in anther TA, the UE is allowed to use the Rejected S-NSSAI in the Registration procedure. If the previously Rejected S-NSSAI is included in the Allowed NSSAI, UE can request the service for the S-NSSAI. I</w:t>
        </w:r>
        <w:r w:rsidRPr="00B46409">
          <w:rPr>
            <w:rFonts w:eastAsia="맑은 고딕"/>
            <w:lang w:val="en-US"/>
          </w:rPr>
          <w:t>f the AMF provides a list of TA associated with the rejected S-NSSAI</w:t>
        </w:r>
        <w:r>
          <w:rPr>
            <w:rFonts w:eastAsia="맑은 고딕"/>
            <w:lang w:val="en-US"/>
          </w:rPr>
          <w:t>(s)</w:t>
        </w:r>
        <w:r w:rsidRPr="00B46409">
          <w:rPr>
            <w:rFonts w:eastAsia="맑은 고딕"/>
            <w:lang w:val="en-US"/>
          </w:rPr>
          <w:t xml:space="preserve"> to the UE, the UE will send Registration Request for the rejected S-NSSAI when the UE moves into a new TA that is in the list of TA.</w:t>
        </w:r>
      </w:ins>
    </w:p>
    <w:p w14:paraId="6006AD36" w14:textId="5530593F" w:rsidR="00B92E66" w:rsidRPr="00333F85" w:rsidRDefault="00B92E66" w:rsidP="00B92E66">
      <w:pPr>
        <w:pStyle w:val="31"/>
        <w:rPr>
          <w:ins w:id="5369" w:author="S2-2204790" w:date="2022-05-24T09:36:00Z"/>
          <w:lang w:eastAsia="zh-CN"/>
        </w:rPr>
      </w:pPr>
      <w:bookmarkStart w:id="5370" w:name="_Toc104302535"/>
      <w:bookmarkStart w:id="5371" w:name="_Toc104359501"/>
      <w:bookmarkStart w:id="5372" w:name="_Toc104789122"/>
      <w:ins w:id="5373" w:author="S2-2204790" w:date="2022-05-24T09:36:00Z">
        <w:r w:rsidRPr="00333F85">
          <w:rPr>
            <w:lang w:eastAsia="zh-CN"/>
          </w:rPr>
          <w:t>6.</w:t>
        </w:r>
        <w:del w:id="5374" w:author="Rapporteur" w:date="2022-05-24T14:24:00Z">
          <w:r w:rsidRPr="00333F85" w:rsidDel="00B751D2">
            <w:rPr>
              <w:lang w:eastAsia="zh-CN"/>
            </w:rPr>
            <w:delText>X</w:delText>
          </w:r>
        </w:del>
      </w:ins>
      <w:ins w:id="5375" w:author="Rapporteur" w:date="2022-05-24T14:24:00Z">
        <w:r w:rsidR="00B751D2">
          <w:rPr>
            <w:lang w:eastAsia="zh-CN"/>
          </w:rPr>
          <w:t>27</w:t>
        </w:r>
      </w:ins>
      <w:ins w:id="5376" w:author="S2-2204790" w:date="2022-05-24T09:36:00Z">
        <w:r w:rsidRPr="00333F85">
          <w:rPr>
            <w:lang w:eastAsia="zh-CN"/>
          </w:rPr>
          <w:t>.4</w:t>
        </w:r>
        <w:r w:rsidRPr="00333F85">
          <w:rPr>
            <w:lang w:eastAsia="zh-CN"/>
          </w:rPr>
          <w:tab/>
        </w:r>
        <w:r w:rsidRPr="00333F85">
          <w:t>Impacts on services, entities and interfaces</w:t>
        </w:r>
        <w:bookmarkEnd w:id="5370"/>
        <w:bookmarkEnd w:id="5371"/>
        <w:bookmarkEnd w:id="5372"/>
      </w:ins>
    </w:p>
    <w:p w14:paraId="770A42F2" w14:textId="77777777" w:rsidR="00B92E66" w:rsidRPr="00C73A96" w:rsidRDefault="00B92E66" w:rsidP="00B92E66">
      <w:pPr>
        <w:rPr>
          <w:ins w:id="5377" w:author="S2-2204790" w:date="2022-05-24T09:36:00Z"/>
          <w:rFonts w:eastAsia="맑은 고딕"/>
          <w:lang w:eastAsia="zh-CN"/>
        </w:rPr>
      </w:pPr>
      <w:ins w:id="5378" w:author="S2-2204790" w:date="2022-05-24T09:36:00Z">
        <w:r w:rsidRPr="00C73A96">
          <w:rPr>
            <w:rFonts w:eastAsia="맑은 고딕"/>
            <w:lang w:eastAsia="zh-CN"/>
          </w:rPr>
          <w:t>The following impacts have been identified:</w:t>
        </w:r>
      </w:ins>
    </w:p>
    <w:p w14:paraId="5FB73220" w14:textId="77777777" w:rsidR="00B92E66" w:rsidRPr="00C73A96" w:rsidRDefault="00B92E66">
      <w:pPr>
        <w:rPr>
          <w:ins w:id="5379" w:author="S2-2204790" w:date="2022-05-24T09:36:00Z"/>
          <w:lang w:eastAsia="zh-CN"/>
        </w:rPr>
        <w:pPrChange w:id="5380" w:author="Rapporteur" w:date="2022-05-24T14:24:00Z">
          <w:pPr>
            <w:numPr>
              <w:numId w:val="53"/>
            </w:numPr>
            <w:tabs>
              <w:tab w:val="num" w:pos="360"/>
              <w:tab w:val="num" w:pos="720"/>
            </w:tabs>
            <w:overflowPunct w:val="0"/>
            <w:autoSpaceDE w:val="0"/>
            <w:autoSpaceDN w:val="0"/>
            <w:adjustRightInd w:val="0"/>
            <w:ind w:left="720" w:hanging="720"/>
            <w:textAlignment w:val="baseline"/>
          </w:pPr>
        </w:pPrChange>
      </w:pPr>
      <w:ins w:id="5381" w:author="S2-2204790" w:date="2022-05-24T09:36:00Z">
        <w:r w:rsidRPr="00C73A96">
          <w:rPr>
            <w:lang w:eastAsia="zh-CN"/>
          </w:rPr>
          <w:t>UE:</w:t>
        </w:r>
      </w:ins>
    </w:p>
    <w:p w14:paraId="120AEB57" w14:textId="77777777" w:rsidR="00B92E66" w:rsidRDefault="00B92E66">
      <w:pPr>
        <w:pStyle w:val="B1"/>
        <w:rPr>
          <w:ins w:id="5382" w:author="S2-2204790" w:date="2022-05-24T09:36:00Z"/>
          <w:rFonts w:eastAsia="맑은 고딕"/>
          <w:lang w:val="en-US"/>
        </w:rPr>
        <w:pPrChange w:id="5383" w:author="Rapporteur" w:date="2022-05-24T14:24:00Z">
          <w:pPr>
            <w:ind w:left="851" w:hanging="284"/>
          </w:pPr>
        </w:pPrChange>
      </w:pPr>
      <w:ins w:id="5384" w:author="S2-2204790" w:date="2022-05-24T09:36:00Z">
        <w:r w:rsidRPr="00C73A96">
          <w:rPr>
            <w:rFonts w:eastAsia="맑은 고딕"/>
            <w:lang w:eastAsia="zh-CN"/>
          </w:rPr>
          <w:t>-</w:t>
        </w:r>
        <w:r w:rsidRPr="00C73A96">
          <w:rPr>
            <w:rFonts w:eastAsia="맑은 고딕"/>
            <w:lang w:eastAsia="zh-CN"/>
          </w:rPr>
          <w:tab/>
        </w:r>
        <w:r>
          <w:rPr>
            <w:rFonts w:eastAsia="맑은 고딕"/>
            <w:lang w:eastAsia="zh-CN"/>
          </w:rPr>
          <w:t xml:space="preserve">sending a </w:t>
        </w:r>
        <w:r>
          <w:rPr>
            <w:rFonts w:eastAsia="맑은 고딕"/>
            <w:lang w:val="en-US"/>
          </w:rPr>
          <w:t>5GMM capability of support of new slice granularity i.e., per tracking area in Registration Request message</w:t>
        </w:r>
      </w:ins>
    </w:p>
    <w:p w14:paraId="47F329CB" w14:textId="77777777" w:rsidR="00B92E66" w:rsidRPr="00823CC7" w:rsidRDefault="00B92E66">
      <w:pPr>
        <w:pStyle w:val="B1"/>
        <w:rPr>
          <w:ins w:id="5385" w:author="S2-2204790" w:date="2022-05-24T09:36:00Z"/>
          <w:rFonts w:eastAsia="맑은 고딕"/>
        </w:rPr>
        <w:pPrChange w:id="5386" w:author="Rapporteur" w:date="2022-05-24T14:24:00Z">
          <w:pPr>
            <w:ind w:left="851" w:hanging="284"/>
          </w:pPr>
        </w:pPrChange>
      </w:pPr>
      <w:ins w:id="5387" w:author="S2-2204790" w:date="2022-05-24T09:36:00Z">
        <w:r w:rsidRPr="00C73A96">
          <w:rPr>
            <w:rFonts w:eastAsia="맑은 고딕"/>
          </w:rPr>
          <w:t>-</w:t>
        </w:r>
        <w:r w:rsidRPr="00C73A96">
          <w:rPr>
            <w:rFonts w:eastAsia="맑은 고딕"/>
          </w:rPr>
          <w:tab/>
        </w:r>
        <w:r>
          <w:rPr>
            <w:rFonts w:eastAsia="맑은 고딕"/>
          </w:rPr>
          <w:t>performing the exceptional handling of Rejected S-NSSAI</w:t>
        </w:r>
      </w:ins>
    </w:p>
    <w:p w14:paraId="56972BA2" w14:textId="77777777" w:rsidR="00B92E66" w:rsidRPr="00C73A96" w:rsidRDefault="00B92E66">
      <w:pPr>
        <w:rPr>
          <w:ins w:id="5388" w:author="S2-2204790" w:date="2022-05-24T09:36:00Z"/>
          <w:lang w:eastAsia="zh-CN"/>
        </w:rPr>
        <w:pPrChange w:id="5389" w:author="Rapporteur" w:date="2022-05-24T14:25:00Z">
          <w:pPr>
            <w:numPr>
              <w:numId w:val="53"/>
            </w:numPr>
            <w:tabs>
              <w:tab w:val="num" w:pos="360"/>
              <w:tab w:val="num" w:pos="720"/>
            </w:tabs>
            <w:overflowPunct w:val="0"/>
            <w:autoSpaceDE w:val="0"/>
            <w:autoSpaceDN w:val="0"/>
            <w:adjustRightInd w:val="0"/>
            <w:ind w:left="720" w:hanging="720"/>
            <w:textAlignment w:val="baseline"/>
          </w:pPr>
        </w:pPrChange>
      </w:pPr>
      <w:ins w:id="5390" w:author="S2-2204790" w:date="2022-05-24T09:36:00Z">
        <w:r w:rsidRPr="00C73A96">
          <w:rPr>
            <w:lang w:eastAsia="zh-CN"/>
          </w:rPr>
          <w:t>AMF:</w:t>
        </w:r>
      </w:ins>
    </w:p>
    <w:p w14:paraId="0071CC5C" w14:textId="77777777" w:rsidR="00B92E66" w:rsidRDefault="00B92E66">
      <w:pPr>
        <w:pStyle w:val="B1"/>
        <w:rPr>
          <w:ins w:id="5391" w:author="S2-2204790" w:date="2022-05-24T09:36:00Z"/>
          <w:rFonts w:eastAsia="맑은 고딕"/>
          <w:lang w:val="en-US"/>
        </w:rPr>
        <w:pPrChange w:id="5392" w:author="Rapporteur" w:date="2022-05-24T14:25:00Z">
          <w:pPr>
            <w:ind w:left="851" w:hanging="284"/>
          </w:pPr>
        </w:pPrChange>
      </w:pPr>
      <w:ins w:id="5393" w:author="S2-2204790" w:date="2022-05-24T09:36:00Z">
        <w:r w:rsidRPr="00C73A96">
          <w:rPr>
            <w:rFonts w:eastAsia="맑은 고딕"/>
            <w:lang w:eastAsia="zh-CN"/>
          </w:rPr>
          <w:t>-</w:t>
        </w:r>
        <w:r w:rsidRPr="00C73A96">
          <w:rPr>
            <w:rFonts w:eastAsia="맑은 고딕"/>
            <w:lang w:eastAsia="zh-CN"/>
          </w:rPr>
          <w:tab/>
          <w:t xml:space="preserve">providing </w:t>
        </w:r>
        <w:r>
          <w:rPr>
            <w:rFonts w:eastAsia="맑은 고딕"/>
            <w:lang w:eastAsia="zh-CN"/>
          </w:rPr>
          <w:t xml:space="preserve">an </w:t>
        </w:r>
        <w:r>
          <w:rPr>
            <w:rFonts w:eastAsia="맑은 고딕"/>
            <w:lang w:val="en-US"/>
          </w:rPr>
          <w:t>exception indication indicates that the Rejected S-NSSAI is TA granularity so that it is allowed to use the Rejected S-NSSAI in anther TA</w:t>
        </w:r>
      </w:ins>
    </w:p>
    <w:p w14:paraId="28B9851E" w14:textId="77777777" w:rsidR="00B92E66" w:rsidRPr="00E1797C" w:rsidRDefault="00B92E66">
      <w:pPr>
        <w:pStyle w:val="B1"/>
        <w:rPr>
          <w:ins w:id="5394" w:author="S2-2204790" w:date="2022-05-24T09:36:00Z"/>
          <w:rFonts w:eastAsia="游明朝"/>
        </w:rPr>
        <w:pPrChange w:id="5395" w:author="Rapporteur" w:date="2022-05-24T14:25:00Z">
          <w:pPr>
            <w:ind w:left="851" w:hanging="284"/>
          </w:pPr>
        </w:pPrChange>
      </w:pPr>
      <w:ins w:id="5396" w:author="S2-2204790" w:date="2022-05-24T09:36:00Z">
        <w:r w:rsidRPr="00C73A96">
          <w:rPr>
            <w:rFonts w:eastAsia="맑은 고딕"/>
            <w:lang w:eastAsia="zh-CN"/>
          </w:rPr>
          <w:t>-</w:t>
        </w:r>
        <w:r w:rsidRPr="00C73A96">
          <w:rPr>
            <w:rFonts w:eastAsia="맑은 고딕"/>
            <w:lang w:eastAsia="zh-CN"/>
          </w:rPr>
          <w:tab/>
          <w:t>providing</w:t>
        </w:r>
        <w:r>
          <w:rPr>
            <w:rFonts w:eastAsia="맑은 고딕"/>
            <w:lang w:eastAsia="zh-CN"/>
          </w:rPr>
          <w:t xml:space="preserve"> </w:t>
        </w:r>
        <w:r>
          <w:rPr>
            <w:rFonts w:eastAsia="游明朝"/>
          </w:rPr>
          <w:t>a</w:t>
        </w:r>
        <w:r w:rsidRPr="00461618">
          <w:rPr>
            <w:rFonts w:eastAsia="游明朝"/>
          </w:rPr>
          <w:t xml:space="preserve"> list of TA </w:t>
        </w:r>
        <w:r>
          <w:rPr>
            <w:rFonts w:eastAsia="游明朝"/>
          </w:rPr>
          <w:t xml:space="preserve">associated to the </w:t>
        </w:r>
        <w:r w:rsidRPr="00461618">
          <w:rPr>
            <w:rFonts w:eastAsia="游明朝"/>
          </w:rPr>
          <w:t>rejected S-NSSAI</w:t>
        </w:r>
      </w:ins>
    </w:p>
    <w:p w14:paraId="46D5BD36" w14:textId="35C74CA7" w:rsidR="00DF34BE" w:rsidRPr="00F464F6" w:rsidRDefault="00DF34BE" w:rsidP="00DF34BE">
      <w:pPr>
        <w:pStyle w:val="21"/>
        <w:rPr>
          <w:ins w:id="5397" w:author="S2-2204156" w:date="2022-05-24T09:37:00Z"/>
          <w:lang w:val="en-US"/>
        </w:rPr>
      </w:pPr>
      <w:bookmarkStart w:id="5398" w:name="_Toc104302536"/>
      <w:bookmarkStart w:id="5399" w:name="_Toc104359502"/>
      <w:bookmarkStart w:id="5400" w:name="_Toc104789123"/>
      <w:ins w:id="5401" w:author="S2-2204156" w:date="2022-05-24T09:37:00Z">
        <w:r w:rsidRPr="00F464F6">
          <w:rPr>
            <w:lang w:val="en-US" w:eastAsia="zh-CN"/>
          </w:rPr>
          <w:t>6.</w:t>
        </w:r>
        <w:del w:id="5402" w:author="Rapporteur" w:date="2022-05-24T14:25:00Z">
          <w:r w:rsidRPr="00F464F6" w:rsidDel="001B52F0">
            <w:rPr>
              <w:rFonts w:hint="eastAsia"/>
              <w:lang w:val="en-US" w:eastAsia="zh-CN"/>
            </w:rPr>
            <w:delText>X</w:delText>
          </w:r>
        </w:del>
      </w:ins>
      <w:ins w:id="5403" w:author="Rapporteur" w:date="2022-05-24T14:25:00Z">
        <w:r w:rsidR="001B52F0">
          <w:rPr>
            <w:lang w:val="en-US" w:eastAsia="zh-CN"/>
          </w:rPr>
          <w:t>28</w:t>
        </w:r>
      </w:ins>
      <w:ins w:id="5404" w:author="S2-2204156" w:date="2022-05-24T09:37:00Z">
        <w:r w:rsidRPr="00F464F6">
          <w:rPr>
            <w:rFonts w:hint="eastAsia"/>
            <w:lang w:val="en-US" w:eastAsia="ko-KR"/>
          </w:rPr>
          <w:tab/>
        </w:r>
        <w:r w:rsidRPr="00F464F6">
          <w:rPr>
            <w:lang w:val="en-US"/>
          </w:rPr>
          <w:t>Solution</w:t>
        </w:r>
        <w:r w:rsidRPr="00F464F6">
          <w:rPr>
            <w:rFonts w:hint="eastAsia"/>
            <w:lang w:val="en-US" w:eastAsia="zh-CN"/>
          </w:rPr>
          <w:t xml:space="preserve"> #</w:t>
        </w:r>
        <w:del w:id="5405" w:author="Rapporteur" w:date="2022-05-24T14:25:00Z">
          <w:r w:rsidRPr="00F464F6" w:rsidDel="001B52F0">
            <w:rPr>
              <w:lang w:val="en-US" w:eastAsia="zh-CN"/>
            </w:rPr>
            <w:delText>X</w:delText>
          </w:r>
        </w:del>
      </w:ins>
      <w:ins w:id="5406" w:author="Rapporteur" w:date="2022-05-24T14:25:00Z">
        <w:r w:rsidR="001B52F0">
          <w:rPr>
            <w:lang w:val="en-US" w:eastAsia="zh-CN"/>
          </w:rPr>
          <w:t>28</w:t>
        </w:r>
      </w:ins>
      <w:ins w:id="5407" w:author="S2-2204156" w:date="2022-05-24T09:37:00Z">
        <w:r w:rsidRPr="00F464F6">
          <w:rPr>
            <w:lang w:val="en-US"/>
          </w:rPr>
          <w:t>:</w:t>
        </w:r>
        <w:r w:rsidRPr="00A25C8C">
          <w:rPr>
            <w:bCs/>
            <w:lang w:val="en-US"/>
          </w:rPr>
          <w:t xml:space="preserve"> Support of network slices with TA granularity within a RA</w:t>
        </w:r>
        <w:bookmarkEnd w:id="5398"/>
        <w:bookmarkEnd w:id="5399"/>
        <w:bookmarkEnd w:id="5400"/>
      </w:ins>
    </w:p>
    <w:p w14:paraId="10C88AF3" w14:textId="63E8E4F6" w:rsidR="00DF34BE" w:rsidRDefault="00DF34BE" w:rsidP="00DF34BE">
      <w:pPr>
        <w:pStyle w:val="31"/>
        <w:rPr>
          <w:ins w:id="5408" w:author="S2-2204156" w:date="2022-05-24T09:37:00Z"/>
          <w:lang w:val="fr-FR"/>
        </w:rPr>
      </w:pPr>
      <w:bookmarkStart w:id="5409" w:name="_Toc104302537"/>
      <w:bookmarkStart w:id="5410" w:name="_Toc104359503"/>
      <w:bookmarkStart w:id="5411" w:name="_Toc104789124"/>
      <w:ins w:id="5412" w:author="S2-2204156" w:date="2022-05-24T09:37:00Z">
        <w:r w:rsidRPr="00E80FBF">
          <w:rPr>
            <w:lang w:val="fr-FR"/>
          </w:rPr>
          <w:t>6.</w:t>
        </w:r>
        <w:del w:id="5413" w:author="Rapporteur" w:date="2022-05-24T14:25:00Z">
          <w:r w:rsidRPr="00E80FBF" w:rsidDel="001B52F0">
            <w:rPr>
              <w:rFonts w:hint="eastAsia"/>
              <w:lang w:val="fr-FR"/>
            </w:rPr>
            <w:delText>X</w:delText>
          </w:r>
        </w:del>
      </w:ins>
      <w:ins w:id="5414" w:author="Rapporteur" w:date="2022-05-24T14:25:00Z">
        <w:r w:rsidR="001B52F0">
          <w:rPr>
            <w:lang w:val="fr-FR"/>
          </w:rPr>
          <w:t>28</w:t>
        </w:r>
      </w:ins>
      <w:ins w:id="5415" w:author="S2-2204156" w:date="2022-05-24T09:37:00Z">
        <w:r w:rsidRPr="00E80FBF">
          <w:rPr>
            <w:lang w:val="fr-FR"/>
          </w:rPr>
          <w:t>.1</w:t>
        </w:r>
        <w:r w:rsidRPr="00E80FBF">
          <w:rPr>
            <w:rFonts w:hint="eastAsia"/>
            <w:lang w:val="fr-FR"/>
          </w:rPr>
          <w:tab/>
        </w:r>
        <w:r w:rsidRPr="00333F85">
          <w:t xml:space="preserve">Functional </w:t>
        </w:r>
        <w:r>
          <w:rPr>
            <w:rFonts w:hint="eastAsia"/>
          </w:rPr>
          <w:t>Description</w:t>
        </w:r>
        <w:bookmarkEnd w:id="5409"/>
        <w:bookmarkEnd w:id="5410"/>
        <w:bookmarkEnd w:id="5411"/>
      </w:ins>
    </w:p>
    <w:p w14:paraId="78875268" w14:textId="77777777" w:rsidR="00DF34BE" w:rsidRDefault="00DF34BE" w:rsidP="00DF34BE">
      <w:pPr>
        <w:rPr>
          <w:ins w:id="5416" w:author="S2-2204156" w:date="2022-05-24T09:37:00Z"/>
        </w:rPr>
      </w:pPr>
      <w:ins w:id="5417" w:author="S2-2204156" w:date="2022-05-24T09:37:00Z">
        <w:r>
          <w:t>I</w:t>
        </w:r>
        <w:r w:rsidRPr="00133B35">
          <w:t>f the Requested NSSAI contains S-NSSAI</w:t>
        </w:r>
        <w:r>
          <w:t>(</w:t>
        </w:r>
        <w:r w:rsidRPr="00133B35">
          <w:t>s</w:t>
        </w:r>
        <w:r>
          <w:t>)</w:t>
        </w:r>
        <w:r w:rsidRPr="00133B35">
          <w:t xml:space="preserve"> that is </w:t>
        </w:r>
        <w:r>
          <w:t xml:space="preserve">(are) </w:t>
        </w:r>
        <w:r w:rsidRPr="00133B35">
          <w:t>available only in some specific TA(s)</w:t>
        </w:r>
        <w:r>
          <w:t xml:space="preserve">, the UE should be allowed to request the rejected </w:t>
        </w:r>
        <w:r w:rsidRPr="00133B35">
          <w:t>S-NSSAI</w:t>
        </w:r>
        <w:r>
          <w:t>(</w:t>
        </w:r>
        <w:r w:rsidRPr="00133B35">
          <w:t>s</w:t>
        </w:r>
        <w:r>
          <w:t>) again once it moves to</w:t>
        </w:r>
        <w:r>
          <w:lastRenderedPageBreak/>
          <w:t xml:space="preserve"> a new TA within the RA. </w:t>
        </w:r>
      </w:ins>
    </w:p>
    <w:p w14:paraId="7A716094" w14:textId="77777777" w:rsidR="00DF34BE" w:rsidRDefault="00DF34BE" w:rsidP="00DF34BE">
      <w:pPr>
        <w:rPr>
          <w:ins w:id="5418" w:author="S2-2204156" w:date="2022-05-24T09:37:00Z"/>
          <w:lang w:val="en-US" w:eastAsia="x-none"/>
        </w:rPr>
      </w:pPr>
      <w:ins w:id="5419" w:author="S2-2204156" w:date="2022-05-24T09:37:00Z">
        <w:r>
          <w:t xml:space="preserve">In order to achieve this, the </w:t>
        </w:r>
        <w:r>
          <w:rPr>
            <w:lang w:val="en-US" w:eastAsia="x-none"/>
          </w:rPr>
          <w:t>AMF</w:t>
        </w:r>
        <w:r w:rsidRPr="00BC45F5">
          <w:rPr>
            <w:lang w:val="en-US" w:eastAsia="x-none"/>
          </w:rPr>
          <w:t xml:space="preserve"> includes a </w:t>
        </w:r>
        <w:r>
          <w:rPr>
            <w:lang w:val="en-US" w:eastAsia="x-none"/>
          </w:rPr>
          <w:t xml:space="preserve">new </w:t>
        </w:r>
        <w:r w:rsidRPr="00BC45F5">
          <w:rPr>
            <w:lang w:val="en-US" w:eastAsia="x-none"/>
          </w:rPr>
          <w:t xml:space="preserve">rejection cause </w:t>
        </w:r>
        <w:r>
          <w:rPr>
            <w:lang w:val="en-US" w:eastAsia="x-none"/>
          </w:rPr>
          <w:t xml:space="preserve">value </w:t>
        </w:r>
        <w:r w:rsidRPr="00BC45F5">
          <w:rPr>
            <w:lang w:val="en-US" w:eastAsia="x-none"/>
          </w:rPr>
          <w:t xml:space="preserve">for </w:t>
        </w:r>
        <w:r>
          <w:t>the list of Rejected S-NSSAIs</w:t>
        </w:r>
        <w:r>
          <w:rPr>
            <w:lang w:val="en-US" w:eastAsia="x-none"/>
          </w:rPr>
          <w:t xml:space="preserve"> that are rejected due to not being available in the current TA. The new rejection cause value is defined as the following:</w:t>
        </w:r>
      </w:ins>
    </w:p>
    <w:p w14:paraId="6A931742" w14:textId="77777777" w:rsidR="00DF34BE" w:rsidRDefault="00DF34BE" w:rsidP="00DF34BE">
      <w:pPr>
        <w:rPr>
          <w:ins w:id="5420" w:author="S2-2204156" w:date="2022-05-24T09:37:00Z"/>
        </w:rPr>
      </w:pPr>
      <w:ins w:id="5421" w:author="S2-2204156" w:date="2022-05-24T09:37:00Z">
        <w:r>
          <w:rPr>
            <w:lang w:val="en-US" w:eastAsia="x-none"/>
          </w:rPr>
          <w:t xml:space="preserve"> "</w:t>
        </w:r>
        <w:r w:rsidRPr="00BC45F5">
          <w:rPr>
            <w:lang w:val="en-US" w:eastAsia="x-none"/>
          </w:rPr>
          <w:t>S-NSSAI not available in the current tracking area</w:t>
        </w:r>
        <w:r>
          <w:rPr>
            <w:lang w:val="en-US" w:eastAsia="x-none"/>
          </w:rPr>
          <w:t>"</w:t>
        </w:r>
        <w:r>
          <w:t>.</w:t>
        </w:r>
      </w:ins>
    </w:p>
    <w:p w14:paraId="27F024CE" w14:textId="77777777" w:rsidR="00DF34BE" w:rsidRPr="00BC45F5" w:rsidRDefault="00DF34BE" w:rsidP="00DF34BE">
      <w:pPr>
        <w:rPr>
          <w:ins w:id="5422" w:author="S2-2204156" w:date="2022-05-24T09:37:00Z"/>
          <w:lang w:val="en-US" w:eastAsia="x-none"/>
        </w:rPr>
      </w:pPr>
      <w:ins w:id="5423" w:author="S2-2204156" w:date="2022-05-24T09:37:00Z">
        <w:r>
          <w:rPr>
            <w:lang w:val="en-US" w:eastAsia="x-none"/>
          </w:rPr>
          <w:t xml:space="preserve">If </w:t>
        </w:r>
        <w:r w:rsidRPr="00BC45F5">
          <w:rPr>
            <w:lang w:val="en-US" w:eastAsia="x-none"/>
          </w:rPr>
          <w:t>all</w:t>
        </w:r>
        <w:r>
          <w:rPr>
            <w:lang w:val="en-US" w:eastAsia="x-none"/>
          </w:rPr>
          <w:t xml:space="preserve"> the</w:t>
        </w:r>
        <w:r w:rsidRPr="00BC45F5">
          <w:rPr>
            <w:lang w:val="en-US" w:eastAsia="x-none"/>
          </w:rPr>
          <w:t xml:space="preserve"> </w:t>
        </w:r>
        <w:r w:rsidRPr="00133B35">
          <w:t>Requested NSSAI</w:t>
        </w:r>
        <w:r>
          <w:t>(s)</w:t>
        </w:r>
        <w:r w:rsidRPr="00133B35">
          <w:t xml:space="preserve"> </w:t>
        </w:r>
        <w:r w:rsidRPr="00BC45F5">
          <w:rPr>
            <w:lang w:val="en-US" w:eastAsia="x-none"/>
          </w:rPr>
          <w:t xml:space="preserve">are rejected in the current TA, the </w:t>
        </w:r>
        <w:r>
          <w:rPr>
            <w:lang w:val="en-US" w:eastAsia="x-none"/>
          </w:rPr>
          <w:t>AMF</w:t>
        </w:r>
        <w:r w:rsidRPr="00BC45F5">
          <w:rPr>
            <w:lang w:val="en-US" w:eastAsia="x-none"/>
          </w:rPr>
          <w:t xml:space="preserve"> includes a new cause code in Registration Reject message. This cause code will give a hint to the UE that </w:t>
        </w:r>
        <w:r w:rsidRPr="00133B35">
          <w:t>Requested NSSAI</w:t>
        </w:r>
        <w:r>
          <w:t>(s) is (</w:t>
        </w:r>
        <w:r w:rsidRPr="00BC45F5">
          <w:rPr>
            <w:lang w:val="en-US" w:eastAsia="x-none"/>
          </w:rPr>
          <w:t>are</w:t>
        </w:r>
        <w:r>
          <w:rPr>
            <w:lang w:val="en-US" w:eastAsia="x-none"/>
          </w:rPr>
          <w:t>)</w:t>
        </w:r>
        <w:r w:rsidRPr="00BC45F5">
          <w:rPr>
            <w:lang w:val="en-US" w:eastAsia="x-none"/>
          </w:rPr>
          <w:t xml:space="preserve"> rejected only in the current tracking area.</w:t>
        </w:r>
        <w:r w:rsidRPr="00FD5FE9">
          <w:rPr>
            <w:lang w:val="en-US" w:eastAsia="x-none"/>
          </w:rPr>
          <w:t xml:space="preserve"> </w:t>
        </w:r>
        <w:r>
          <w:rPr>
            <w:lang w:val="en-US" w:eastAsia="x-none"/>
          </w:rPr>
          <w:t>The new rejection cause code is defined as the following:</w:t>
        </w:r>
      </w:ins>
    </w:p>
    <w:p w14:paraId="42C0C6E8" w14:textId="77777777" w:rsidR="00DF34BE" w:rsidRDefault="00DF34BE" w:rsidP="00DF34BE">
      <w:pPr>
        <w:rPr>
          <w:ins w:id="5424" w:author="S2-2204156" w:date="2022-05-24T09:37:00Z"/>
          <w:lang w:val="en-US" w:eastAsia="x-none"/>
        </w:rPr>
      </w:pPr>
      <w:ins w:id="5425" w:author="S2-2204156" w:date="2022-05-24T09:37:00Z">
        <w:r>
          <w:rPr>
            <w:lang w:val="en-US" w:eastAsia="x-none"/>
          </w:rPr>
          <w:t>"</w:t>
        </w:r>
        <w:r w:rsidRPr="00BC45F5">
          <w:rPr>
            <w:lang w:val="en-US" w:eastAsia="x-none"/>
          </w:rPr>
          <w:t>No S-NSSAI available in the current tracking area</w:t>
        </w:r>
        <w:r>
          <w:rPr>
            <w:lang w:val="en-US" w:eastAsia="x-none"/>
          </w:rPr>
          <w:t>".</w:t>
        </w:r>
      </w:ins>
    </w:p>
    <w:p w14:paraId="789B8479" w14:textId="77777777" w:rsidR="00DF34BE" w:rsidRDefault="00DF34BE" w:rsidP="00DF34BE">
      <w:pPr>
        <w:rPr>
          <w:ins w:id="5426" w:author="S2-2204156" w:date="2022-05-24T09:37:00Z"/>
          <w:lang w:val="en-US" w:eastAsia="x-none"/>
        </w:rPr>
      </w:pPr>
      <w:ins w:id="5427" w:author="S2-2204156" w:date="2022-05-24T09:37:00Z">
        <w:r w:rsidRPr="00BC45F5">
          <w:rPr>
            <w:lang w:val="en-US" w:eastAsia="x-none"/>
          </w:rPr>
          <w:t xml:space="preserve">When </w:t>
        </w:r>
        <w:r>
          <w:rPr>
            <w:lang w:val="en-US" w:eastAsia="x-none"/>
          </w:rPr>
          <w:t xml:space="preserve">the </w:t>
        </w:r>
        <w:r w:rsidRPr="00BC45F5">
          <w:rPr>
            <w:lang w:val="en-US" w:eastAsia="x-none"/>
          </w:rPr>
          <w:t xml:space="preserve">UE moves to </w:t>
        </w:r>
        <w:r>
          <w:rPr>
            <w:lang w:val="en-US" w:eastAsia="x-none"/>
          </w:rPr>
          <w:t xml:space="preserve">a </w:t>
        </w:r>
        <w:r w:rsidRPr="00BC45F5">
          <w:rPr>
            <w:lang w:val="en-US" w:eastAsia="x-none"/>
          </w:rPr>
          <w:t>different TA within the same RA</w:t>
        </w:r>
        <w:r>
          <w:rPr>
            <w:lang w:val="en-US" w:eastAsia="x-none"/>
          </w:rPr>
          <w:t xml:space="preserve"> and the UE has received at least one </w:t>
        </w:r>
        <w:r>
          <w:t>Rejected NSSAI with</w:t>
        </w:r>
        <w:r>
          <w:rPr>
            <w:lang w:val="en-US" w:eastAsia="x-none"/>
          </w:rPr>
          <w:t xml:space="preserve"> "</w:t>
        </w:r>
        <w:r w:rsidRPr="00BC45F5">
          <w:rPr>
            <w:lang w:val="en-US" w:eastAsia="x-none"/>
          </w:rPr>
          <w:t>S-NSSAI not available in the current tracking area</w:t>
        </w:r>
        <w:r>
          <w:rPr>
            <w:lang w:val="en-US" w:eastAsia="x-none"/>
          </w:rPr>
          <w:t>" rejection cause value</w:t>
        </w:r>
        <w:r w:rsidRPr="00BC45F5">
          <w:rPr>
            <w:lang w:val="en-US" w:eastAsia="x-none"/>
          </w:rPr>
          <w:t xml:space="preserve">, </w:t>
        </w:r>
        <w:r>
          <w:rPr>
            <w:lang w:val="en-US" w:eastAsia="x-none"/>
          </w:rPr>
          <w:t xml:space="preserve">then the </w:t>
        </w:r>
        <w:r w:rsidRPr="00BC45F5">
          <w:rPr>
            <w:lang w:val="en-US" w:eastAsia="x-none"/>
          </w:rPr>
          <w:t>U</w:t>
        </w:r>
        <w:r>
          <w:rPr>
            <w:lang w:val="en-US" w:eastAsia="x-none"/>
          </w:rPr>
          <w:t>E can</w:t>
        </w:r>
        <w:r w:rsidRPr="00BC45F5">
          <w:rPr>
            <w:lang w:val="en-US" w:eastAsia="x-none"/>
          </w:rPr>
          <w:t xml:space="preserve"> </w:t>
        </w:r>
        <w:r>
          <w:rPr>
            <w:lang w:val="en-US" w:eastAsia="x-none"/>
          </w:rPr>
          <w:t xml:space="preserve">perform a </w:t>
        </w:r>
        <w:r>
          <w:t>Mobility Registration Update</w:t>
        </w:r>
        <w:r w:rsidRPr="00BC45F5">
          <w:rPr>
            <w:lang w:val="en-US" w:eastAsia="x-none"/>
          </w:rPr>
          <w:t xml:space="preserve"> </w:t>
        </w:r>
        <w:r>
          <w:rPr>
            <w:lang w:val="en-US" w:eastAsia="x-none"/>
          </w:rPr>
          <w:t xml:space="preserve">procedure and </w:t>
        </w:r>
        <w:r w:rsidRPr="00BC45F5">
          <w:rPr>
            <w:lang w:val="en-US" w:eastAsia="x-none"/>
          </w:rPr>
          <w:t xml:space="preserve">include </w:t>
        </w:r>
        <w:r>
          <w:rPr>
            <w:lang w:val="en-US" w:eastAsia="x-none"/>
          </w:rPr>
          <w:t xml:space="preserve">any of the </w:t>
        </w:r>
        <w:r>
          <w:t xml:space="preserve">Rejected S-NSSAIs in the </w:t>
        </w:r>
        <w:r w:rsidRPr="00BC45F5">
          <w:rPr>
            <w:lang w:val="en-US" w:eastAsia="x-none"/>
          </w:rPr>
          <w:t xml:space="preserve">Requested NSSAI </w:t>
        </w:r>
        <w:r>
          <w:rPr>
            <w:lang w:val="en-US" w:eastAsia="x-none"/>
          </w:rPr>
          <w:t>of</w:t>
        </w:r>
        <w:r w:rsidRPr="00BC45F5">
          <w:rPr>
            <w:lang w:val="en-US" w:eastAsia="x-none"/>
          </w:rPr>
          <w:t xml:space="preserve"> the Registration Request</w:t>
        </w:r>
        <w:r>
          <w:rPr>
            <w:lang w:val="en-US" w:eastAsia="x-none"/>
          </w:rPr>
          <w:t xml:space="preserve"> that were rejected in the previous TA</w:t>
        </w:r>
        <w:r>
          <w:t xml:space="preserve"> </w:t>
        </w:r>
        <w:r>
          <w:rPr>
            <w:lang w:val="en-US" w:eastAsia="x-none"/>
          </w:rPr>
          <w:t>with "</w:t>
        </w:r>
        <w:r w:rsidRPr="00BC45F5">
          <w:rPr>
            <w:lang w:val="en-US" w:eastAsia="x-none"/>
          </w:rPr>
          <w:t>S-NSSAI not available in the current tracking area</w:t>
        </w:r>
        <w:r>
          <w:rPr>
            <w:lang w:val="en-US" w:eastAsia="x-none"/>
          </w:rPr>
          <w:t>"</w:t>
        </w:r>
        <w:r>
          <w:t xml:space="preserve"> </w:t>
        </w:r>
        <w:r>
          <w:rPr>
            <w:lang w:val="en-US" w:eastAsia="x-none"/>
          </w:rPr>
          <w:t>rejection cause value.</w:t>
        </w:r>
      </w:ins>
    </w:p>
    <w:p w14:paraId="772C485D" w14:textId="77777777" w:rsidR="00033F91" w:rsidRDefault="00DF34BE" w:rsidP="00DF34BE">
      <w:pPr>
        <w:rPr>
          <w:lang w:val="en-US" w:eastAsia="x-none"/>
        </w:rPr>
      </w:pPr>
      <w:ins w:id="5428" w:author="S2-2204156" w:date="2022-05-24T09:37:00Z">
        <w:r w:rsidRPr="00BC45F5">
          <w:rPr>
            <w:lang w:val="en-US" w:eastAsia="x-none"/>
          </w:rPr>
          <w:t xml:space="preserve">When </w:t>
        </w:r>
        <w:r>
          <w:rPr>
            <w:lang w:val="en-US" w:eastAsia="x-none"/>
          </w:rPr>
          <w:t xml:space="preserve">the </w:t>
        </w:r>
        <w:r w:rsidRPr="00BC45F5">
          <w:rPr>
            <w:lang w:val="en-US" w:eastAsia="x-none"/>
          </w:rPr>
          <w:t xml:space="preserve">UE moves to </w:t>
        </w:r>
        <w:r>
          <w:rPr>
            <w:lang w:val="en-US" w:eastAsia="x-none"/>
          </w:rPr>
          <w:t xml:space="preserve">a </w:t>
        </w:r>
        <w:r w:rsidRPr="00BC45F5">
          <w:rPr>
            <w:lang w:val="en-US" w:eastAsia="x-none"/>
          </w:rPr>
          <w:t>different TA within the same RA</w:t>
        </w:r>
        <w:r>
          <w:rPr>
            <w:lang w:val="en-US" w:eastAsia="x-none"/>
          </w:rPr>
          <w:t xml:space="preserve"> and the UE has received the "</w:t>
        </w:r>
        <w:r w:rsidRPr="00BC45F5">
          <w:rPr>
            <w:lang w:val="en-US" w:eastAsia="x-none"/>
          </w:rPr>
          <w:t>No S-NSSAI available in the current tracking area</w:t>
        </w:r>
        <w:r>
          <w:rPr>
            <w:lang w:val="en-US" w:eastAsia="x-none"/>
          </w:rPr>
          <w:t>" rejection cause code</w:t>
        </w:r>
        <w:r w:rsidRPr="00803F74">
          <w:rPr>
            <w:lang w:val="en-US" w:eastAsia="x-none"/>
          </w:rPr>
          <w:t xml:space="preserve"> </w:t>
        </w:r>
        <w:r w:rsidRPr="00BC45F5">
          <w:rPr>
            <w:lang w:val="en-US" w:eastAsia="x-none"/>
          </w:rPr>
          <w:t xml:space="preserve">in </w:t>
        </w:r>
        <w:r>
          <w:rPr>
            <w:lang w:val="en-US" w:eastAsia="x-none"/>
          </w:rPr>
          <w:t xml:space="preserve">the </w:t>
        </w:r>
        <w:r w:rsidRPr="00BC45F5">
          <w:rPr>
            <w:lang w:val="en-US" w:eastAsia="x-none"/>
          </w:rPr>
          <w:t xml:space="preserve">Registration Reject message, </w:t>
        </w:r>
        <w:r>
          <w:rPr>
            <w:lang w:val="en-US" w:eastAsia="x-none"/>
          </w:rPr>
          <w:t xml:space="preserve">then the </w:t>
        </w:r>
        <w:r w:rsidRPr="00BC45F5">
          <w:rPr>
            <w:lang w:val="en-US" w:eastAsia="x-none"/>
          </w:rPr>
          <w:t>U</w:t>
        </w:r>
        <w:r>
          <w:rPr>
            <w:lang w:val="en-US" w:eastAsia="x-none"/>
          </w:rPr>
          <w:t>E can</w:t>
        </w:r>
        <w:r w:rsidRPr="00BC45F5">
          <w:rPr>
            <w:lang w:val="en-US" w:eastAsia="x-none"/>
          </w:rPr>
          <w:t xml:space="preserve"> </w:t>
        </w:r>
        <w:r>
          <w:rPr>
            <w:lang w:val="en-US" w:eastAsia="x-none"/>
          </w:rPr>
          <w:t xml:space="preserve">perform the initial </w:t>
        </w:r>
        <w:r>
          <w:t xml:space="preserve">Registration </w:t>
        </w:r>
        <w:r>
          <w:rPr>
            <w:lang w:val="en-US" w:eastAsia="x-none"/>
          </w:rPr>
          <w:t xml:space="preserve">procedure and </w:t>
        </w:r>
        <w:r w:rsidRPr="00BC45F5">
          <w:rPr>
            <w:lang w:val="en-US" w:eastAsia="x-none"/>
          </w:rPr>
          <w:t xml:space="preserve">include </w:t>
        </w:r>
        <w:r>
          <w:rPr>
            <w:lang w:val="en-US" w:eastAsia="x-none"/>
          </w:rPr>
          <w:t>any R</w:t>
        </w:r>
        <w:r w:rsidRPr="00BC45F5">
          <w:rPr>
            <w:lang w:val="en-US" w:eastAsia="x-none"/>
          </w:rPr>
          <w:t>equested NSSA</w:t>
        </w:r>
        <w:r w:rsidRPr="00BC45F5">
          <w:rPr>
            <w:lang w:val="en-US" w:eastAsia="x-none"/>
          </w:rPr>
          <w:lastRenderedPageBreak/>
          <w:t>I</w:t>
        </w:r>
        <w:r>
          <w:rPr>
            <w:lang w:val="en-US" w:eastAsia="x-none"/>
          </w:rPr>
          <w:t>(s)</w:t>
        </w:r>
        <w:r w:rsidRPr="00BC45F5">
          <w:rPr>
            <w:lang w:val="en-US" w:eastAsia="x-none"/>
          </w:rPr>
          <w:t xml:space="preserve"> </w:t>
        </w:r>
        <w:r>
          <w:rPr>
            <w:lang w:val="en-US" w:eastAsia="x-none"/>
          </w:rPr>
          <w:t>in</w:t>
        </w:r>
        <w:r w:rsidRPr="00BC45F5">
          <w:rPr>
            <w:lang w:val="en-US" w:eastAsia="x-none"/>
          </w:rPr>
          <w:t xml:space="preserve"> the Registration Request</w:t>
        </w:r>
        <w:r>
          <w:rPr>
            <w:lang w:val="en-US" w:eastAsia="x-none"/>
          </w:rPr>
          <w:t xml:space="preserve"> that were rejected in the previous TA.</w:t>
        </w:r>
      </w:ins>
    </w:p>
    <w:p w14:paraId="147B435E" w14:textId="78E11A3B" w:rsidR="00DF34BE" w:rsidRDefault="00DF34BE" w:rsidP="00DF34BE">
      <w:pPr>
        <w:rPr>
          <w:ins w:id="5429" w:author="S2-2204156" w:date="2022-05-24T09:37:00Z"/>
          <w:lang w:val="en-US" w:eastAsia="x-none"/>
        </w:rPr>
      </w:pPr>
      <w:ins w:id="5430" w:author="S2-2204156" w:date="2022-05-24T09:37:00Z">
        <w:r w:rsidRPr="002E7378">
          <w:rPr>
            <w:lang w:val="en-US" w:eastAsia="x-none"/>
          </w:rPr>
          <w:t xml:space="preserve">In order to decrease the number of </w:t>
        </w:r>
        <w:r w:rsidRPr="002E7378">
          <w:rPr>
            <w:lang w:eastAsia="x-none"/>
          </w:rPr>
          <w:t xml:space="preserve">Mobility Registration Update requests at every TA change, the AMF, optionally, should also generate a </w:t>
        </w:r>
        <w:r w:rsidRPr="002E7378">
          <w:rPr>
            <w:lang w:val="en-US" w:eastAsia="x-none"/>
          </w:rPr>
          <w:t xml:space="preserve">Supported TAI list for each </w:t>
        </w:r>
        <w:r w:rsidRPr="002E7378">
          <w:t>Rejected NSSAI</w:t>
        </w:r>
        <w:r>
          <w:t>(s)</w:t>
        </w:r>
        <w:r w:rsidRPr="002E7378">
          <w:t xml:space="preserve"> </w:t>
        </w:r>
        <w:r w:rsidRPr="002E7378">
          <w:rPr>
            <w:lang w:val="en-US" w:eastAsia="x-none"/>
          </w:rPr>
          <w:t>including the TAs where the Requested NSSAI</w:t>
        </w:r>
        <w:r>
          <w:rPr>
            <w:lang w:val="en-US" w:eastAsia="x-none"/>
          </w:rPr>
          <w:t>(s)</w:t>
        </w:r>
        <w:r w:rsidRPr="002E7378">
          <w:rPr>
            <w:lang w:val="en-US" w:eastAsia="x-none"/>
          </w:rPr>
          <w:t xml:space="preserve"> is </w:t>
        </w:r>
        <w:r>
          <w:rPr>
            <w:lang w:val="en-US" w:eastAsia="x-none"/>
          </w:rPr>
          <w:t xml:space="preserve">(are) </w:t>
        </w:r>
        <w:r w:rsidRPr="002E7378">
          <w:rPr>
            <w:lang w:val="en-US" w:eastAsia="x-none"/>
          </w:rPr>
          <w:t xml:space="preserve">supported within the RA, </w:t>
        </w:r>
        <w:r w:rsidRPr="002E7378">
          <w:t xml:space="preserve">and include such list </w:t>
        </w:r>
        <w:r>
          <w:t xml:space="preserve">together with </w:t>
        </w:r>
        <w:r w:rsidRPr="002E7378">
          <w:t xml:space="preserve">the Rejected NSSAI(s) along with the </w:t>
        </w:r>
        <w:r w:rsidRPr="002E7378">
          <w:rPr>
            <w:lang w:val="en-US" w:eastAsia="x-none"/>
          </w:rPr>
          <w:t>new rejection cause value.</w:t>
        </w:r>
        <w:r>
          <w:rPr>
            <w:lang w:val="en-US" w:eastAsia="x-none"/>
          </w:rPr>
          <w:t xml:space="preserve"> </w:t>
        </w:r>
      </w:ins>
    </w:p>
    <w:p w14:paraId="57D43B86" w14:textId="77777777" w:rsidR="00DF34BE" w:rsidRPr="00BC45F5" w:rsidRDefault="00DF34BE" w:rsidP="00DF34BE">
      <w:pPr>
        <w:rPr>
          <w:ins w:id="5431" w:author="S2-2204156" w:date="2022-05-24T09:37:00Z"/>
          <w:lang w:val="en-US" w:eastAsia="x-none"/>
        </w:rPr>
      </w:pPr>
      <w:ins w:id="5432" w:author="S2-2204156" w:date="2022-05-24T09:37:00Z">
        <w:r>
          <w:rPr>
            <w:lang w:val="en-US" w:eastAsia="x-none"/>
          </w:rPr>
          <w:t xml:space="preserve">Using the </w:t>
        </w:r>
        <w:r w:rsidRPr="002E7378">
          <w:rPr>
            <w:lang w:val="en-US" w:eastAsia="x-none"/>
          </w:rPr>
          <w:t>Supported TAI list</w:t>
        </w:r>
        <w:r>
          <w:rPr>
            <w:lang w:val="en-US" w:eastAsia="x-none"/>
          </w:rPr>
          <w:t xml:space="preserve">, the UE only triggers the </w:t>
        </w:r>
        <w:r>
          <w:t>Mobility Registration Update</w:t>
        </w:r>
        <w:r w:rsidRPr="00BC45F5">
          <w:rPr>
            <w:lang w:val="en-US" w:eastAsia="x-none"/>
          </w:rPr>
          <w:t xml:space="preserve"> </w:t>
        </w:r>
        <w:r>
          <w:rPr>
            <w:lang w:val="en-US" w:eastAsia="x-none"/>
          </w:rPr>
          <w:t xml:space="preserve">procedure when it enters a TA that is part of the </w:t>
        </w:r>
        <w:r w:rsidRPr="002E7378">
          <w:rPr>
            <w:lang w:val="en-US" w:eastAsia="x-none"/>
          </w:rPr>
          <w:t>Supported TAI list</w:t>
        </w:r>
        <w:r>
          <w:rPr>
            <w:lang w:val="en-US" w:eastAsia="x-none"/>
          </w:rPr>
          <w:t>.</w:t>
        </w:r>
      </w:ins>
    </w:p>
    <w:p w14:paraId="03FC68E0" w14:textId="12AB09AD" w:rsidR="00DF34BE" w:rsidRPr="005A2371" w:rsidRDefault="00DF34BE" w:rsidP="00DF34BE">
      <w:pPr>
        <w:pStyle w:val="31"/>
        <w:rPr>
          <w:ins w:id="5433" w:author="S2-2204156" w:date="2022-05-24T09:37:00Z"/>
        </w:rPr>
      </w:pPr>
      <w:bookmarkStart w:id="5434" w:name="_Toc104302538"/>
      <w:bookmarkStart w:id="5435" w:name="_Toc104359504"/>
      <w:bookmarkStart w:id="5436" w:name="_Toc104789125"/>
      <w:ins w:id="5437" w:author="S2-2204156" w:date="2022-05-24T09:37:00Z">
        <w:r w:rsidRPr="005A2371">
          <w:t>6.</w:t>
        </w:r>
        <w:del w:id="5438" w:author="Rapporteur" w:date="2022-05-24T14:25:00Z">
          <w:r w:rsidRPr="005A2371" w:rsidDel="001B52F0">
            <w:delText>X</w:delText>
          </w:r>
        </w:del>
      </w:ins>
      <w:ins w:id="5439" w:author="Rapporteur" w:date="2022-05-24T14:25:00Z">
        <w:r w:rsidR="001B52F0">
          <w:t>28</w:t>
        </w:r>
      </w:ins>
      <w:ins w:id="5440" w:author="S2-2204156" w:date="2022-05-24T09:37:00Z">
        <w:r w:rsidRPr="005A2371">
          <w:t>.2</w:t>
        </w:r>
        <w:r w:rsidRPr="005A2371">
          <w:tab/>
          <w:t>Procedures</w:t>
        </w:r>
        <w:bookmarkEnd w:id="5434"/>
        <w:bookmarkEnd w:id="5435"/>
        <w:bookmarkEnd w:id="5436"/>
      </w:ins>
    </w:p>
    <w:p w14:paraId="05500570" w14:textId="390631C7" w:rsidR="00DF34BE" w:rsidRPr="00BC45F5" w:rsidDel="001B52F0" w:rsidRDefault="00DF34BE" w:rsidP="00DF34BE">
      <w:pPr>
        <w:rPr>
          <w:ins w:id="5441" w:author="S2-2204156" w:date="2022-05-24T09:37:00Z"/>
          <w:del w:id="5442" w:author="Rapporteur" w:date="2022-05-24T14:26:00Z"/>
          <w:lang w:val="en-US" w:eastAsia="x-none"/>
        </w:rPr>
      </w:pPr>
      <w:ins w:id="5443" w:author="S2-2204156" w:date="2022-05-24T09:37:00Z">
        <w:r>
          <w:rPr>
            <w:lang w:eastAsia="x-none"/>
          </w:rPr>
          <w:t>The solution relies on existing registration procedures defined in TS</w:t>
        </w:r>
        <w:del w:id="5444" w:author="Rapporteur" w:date="2022-05-24T14:25:00Z">
          <w:r w:rsidDel="001B52F0">
            <w:rPr>
              <w:lang w:eastAsia="x-none"/>
            </w:rPr>
            <w:delText xml:space="preserve"> </w:delText>
          </w:r>
        </w:del>
      </w:ins>
      <w:ins w:id="5445" w:author="Rapporteur" w:date="2022-05-24T14:25:00Z">
        <w:r w:rsidR="001B52F0">
          <w:rPr>
            <w:lang w:val="en-US" w:eastAsia="x-none"/>
          </w:rPr>
          <w:t> </w:t>
        </w:r>
      </w:ins>
      <w:ins w:id="5446" w:author="S2-2204156" w:date="2022-05-24T09:37:00Z">
        <w:r>
          <w:rPr>
            <w:lang w:eastAsia="x-none"/>
          </w:rPr>
          <w:t>23.502</w:t>
        </w:r>
        <w:del w:id="5447" w:author="Rapporteur" w:date="2022-05-24T14:25:00Z">
          <w:r w:rsidDel="001B52F0">
            <w:rPr>
              <w:lang w:eastAsia="x-none"/>
            </w:rPr>
            <w:delText xml:space="preserve"> </w:delText>
          </w:r>
        </w:del>
      </w:ins>
      <w:ins w:id="5448" w:author="Rapporteur" w:date="2022-05-24T14:25:00Z">
        <w:r w:rsidR="001B52F0">
          <w:rPr>
            <w:lang w:val="en-US" w:eastAsia="x-none"/>
          </w:rPr>
          <w:t> </w:t>
        </w:r>
      </w:ins>
      <w:ins w:id="5449" w:author="S2-2204156" w:date="2022-05-24T09:37:00Z">
        <w:r>
          <w:rPr>
            <w:lang w:eastAsia="x-none"/>
          </w:rPr>
          <w:t>[</w:t>
        </w:r>
        <w:del w:id="5450" w:author="Rapporteur" w:date="2022-05-24T14:25:00Z">
          <w:r w:rsidDel="001B52F0">
            <w:rPr>
              <w:lang w:eastAsia="x-none"/>
            </w:rPr>
            <w:delText>x</w:delText>
          </w:r>
        </w:del>
      </w:ins>
      <w:ins w:id="5451" w:author="Rapporteur" w:date="2022-05-24T14:25:00Z">
        <w:r w:rsidR="001B52F0">
          <w:rPr>
            <w:lang w:eastAsia="x-none"/>
          </w:rPr>
          <w:t>5</w:t>
        </w:r>
      </w:ins>
      <w:ins w:id="5452" w:author="S2-2204156" w:date="2022-05-24T09:37:00Z">
        <w:r>
          <w:rPr>
            <w:lang w:eastAsia="x-none"/>
          </w:rPr>
          <w:t>] clause</w:t>
        </w:r>
        <w:del w:id="5453" w:author="Rapporteur" w:date="2022-05-24T14:25:00Z">
          <w:r w:rsidDel="001B52F0">
            <w:rPr>
              <w:lang w:eastAsia="x-none"/>
            </w:rPr>
            <w:delText xml:space="preserve"> </w:delText>
          </w:r>
        </w:del>
      </w:ins>
      <w:ins w:id="5454" w:author="Rapporteur" w:date="2022-05-24T14:25:00Z">
        <w:r w:rsidR="001B52F0">
          <w:rPr>
            <w:lang w:val="en-US" w:eastAsia="x-none"/>
          </w:rPr>
          <w:t> </w:t>
        </w:r>
      </w:ins>
      <w:ins w:id="5455" w:author="S2-2204156" w:date="2022-05-24T09:37:00Z">
        <w:r w:rsidRPr="00140E21">
          <w:t>4.2.2.2.2</w:t>
        </w:r>
        <w:r>
          <w:t xml:space="preserve"> with the exception that </w:t>
        </w:r>
        <w:r w:rsidRPr="00140E21">
          <w:t xml:space="preserve">Mobility Registration Update </w:t>
        </w:r>
        <w:r>
          <w:t>at step</w:t>
        </w:r>
        <w:del w:id="5456" w:author="Rapporteur" w:date="2022-05-24T16:04:00Z">
          <w:r w:rsidDel="00183735">
            <w:delText xml:space="preserve"> </w:delText>
          </w:r>
        </w:del>
      </w:ins>
      <w:ins w:id="5457" w:author="Rapporteur" w:date="2022-05-24T16:04:00Z">
        <w:r w:rsidR="00183735">
          <w:t> </w:t>
        </w:r>
      </w:ins>
      <w:ins w:id="5458" w:author="S2-2204156" w:date="2022-05-24T09:37:00Z">
        <w:r>
          <w:t xml:space="preserve">1 can also be generated </w:t>
        </w:r>
        <w:r w:rsidRPr="00140E21">
          <w:t xml:space="preserve">upon changing to a new TA </w:t>
        </w:r>
        <w:r>
          <w:t>inside</w:t>
        </w:r>
        <w:r w:rsidRPr="00140E21">
          <w:t xml:space="preserve"> the </w:t>
        </w:r>
        <w:r>
          <w:t xml:space="preserve">RA. Optionally, the </w:t>
        </w:r>
        <w:r>
          <w:rPr>
            <w:lang w:val="en-US" w:eastAsia="x-none"/>
          </w:rPr>
          <w:t xml:space="preserve">trigger to generate </w:t>
        </w:r>
        <w:r>
          <w:t>Mobility Registration Update</w:t>
        </w:r>
        <w:r w:rsidRPr="00BC45F5">
          <w:rPr>
            <w:lang w:val="en-US" w:eastAsia="x-none"/>
          </w:rPr>
          <w:t xml:space="preserve"> </w:t>
        </w:r>
        <w:r>
          <w:rPr>
            <w:lang w:val="en-US" w:eastAsia="x-none"/>
          </w:rPr>
          <w:t xml:space="preserve">can be restricted to the case when the UE </w:t>
        </w:r>
        <w:r>
          <w:rPr>
            <w:lang w:val="en-US" w:eastAsia="x-none"/>
          </w:rPr>
          <w:lastRenderedPageBreak/>
          <w:t xml:space="preserve">enters a TA that is part of the </w:t>
        </w:r>
        <w:r w:rsidRPr="002E7378">
          <w:rPr>
            <w:lang w:val="en-US" w:eastAsia="x-none"/>
          </w:rPr>
          <w:t>Supported TAI list</w:t>
        </w:r>
        <w:r>
          <w:rPr>
            <w:lang w:val="en-US" w:eastAsia="x-none"/>
          </w:rPr>
          <w:t>.</w:t>
        </w:r>
      </w:ins>
    </w:p>
    <w:p w14:paraId="69ED45AB" w14:textId="77777777" w:rsidR="00DF34BE" w:rsidRPr="005A2371" w:rsidRDefault="00DF34BE" w:rsidP="00DF34BE">
      <w:pPr>
        <w:rPr>
          <w:ins w:id="5459" w:author="S2-2204156" w:date="2022-05-24T09:37:00Z"/>
          <w:lang w:eastAsia="x-none"/>
        </w:rPr>
      </w:pPr>
    </w:p>
    <w:p w14:paraId="4E96A2DD" w14:textId="6B123D5A" w:rsidR="00DF34BE" w:rsidRDefault="00DF34BE" w:rsidP="00DF34BE">
      <w:pPr>
        <w:pStyle w:val="31"/>
        <w:rPr>
          <w:ins w:id="5460" w:author="S2-2204156" w:date="2022-05-24T09:37:00Z"/>
        </w:rPr>
      </w:pPr>
      <w:bookmarkStart w:id="5461" w:name="_Toc104302539"/>
      <w:bookmarkStart w:id="5462" w:name="_Toc104359505"/>
      <w:bookmarkStart w:id="5463" w:name="_Toc104789126"/>
      <w:ins w:id="5464" w:author="S2-2204156" w:date="2022-05-24T09:37:00Z">
        <w:r w:rsidRPr="005A2371">
          <w:rPr>
            <w:lang w:eastAsia="zh-CN"/>
          </w:rPr>
          <w:t>6.</w:t>
        </w:r>
        <w:del w:id="5465" w:author="Rapporteur" w:date="2022-05-24T14:26:00Z">
          <w:r w:rsidRPr="005A2371" w:rsidDel="001B52F0">
            <w:rPr>
              <w:lang w:eastAsia="zh-CN"/>
            </w:rPr>
            <w:delText>X</w:delText>
          </w:r>
        </w:del>
      </w:ins>
      <w:ins w:id="5466" w:author="Rapporteur" w:date="2022-05-24T14:26:00Z">
        <w:r w:rsidR="001B52F0">
          <w:rPr>
            <w:lang w:eastAsia="zh-CN"/>
          </w:rPr>
          <w:t>28</w:t>
        </w:r>
      </w:ins>
      <w:ins w:id="5467" w:author="S2-2204156" w:date="2022-05-24T09:37:00Z">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5461"/>
        <w:bookmarkEnd w:id="5462"/>
        <w:bookmarkEnd w:id="5463"/>
      </w:ins>
    </w:p>
    <w:p w14:paraId="03F2C7CA" w14:textId="77777777" w:rsidR="00DF34BE" w:rsidRDefault="00DF34BE" w:rsidP="001D64BE">
      <w:pPr>
        <w:rPr>
          <w:ins w:id="5468" w:author="S2-2204156" w:date="2022-05-24T09:37:00Z"/>
        </w:rPr>
      </w:pPr>
      <w:ins w:id="5469" w:author="S2-2204156" w:date="2022-05-24T09:37:00Z">
        <w:r>
          <w:t>UE:</w:t>
        </w:r>
      </w:ins>
    </w:p>
    <w:p w14:paraId="13E73926" w14:textId="35C89424" w:rsidR="00DF34BE" w:rsidRPr="00741C6C" w:rsidRDefault="001B52F0">
      <w:pPr>
        <w:pStyle w:val="B1"/>
        <w:rPr>
          <w:ins w:id="5470" w:author="S2-2204156" w:date="2022-05-24T09:37:00Z"/>
          <w:lang w:val="en-US"/>
        </w:rPr>
        <w:pPrChange w:id="5471" w:author="Rapporteur" w:date="2022-05-24T14:26:00Z">
          <w:pPr>
            <w:pStyle w:val="B1"/>
            <w:numPr>
              <w:numId w:val="54"/>
            </w:numPr>
            <w:tabs>
              <w:tab w:val="num" w:pos="360"/>
              <w:tab w:val="num" w:pos="720"/>
            </w:tabs>
            <w:ind w:left="360" w:hanging="360"/>
          </w:pPr>
        </w:pPrChange>
      </w:pPr>
      <w:ins w:id="5472" w:author="Rapporteur" w:date="2022-05-24T14:26:00Z">
        <w:r>
          <w:t>-</w:t>
        </w:r>
        <w:r>
          <w:tab/>
        </w:r>
      </w:ins>
      <w:ins w:id="5473" w:author="S2-2204156" w:date="2022-05-24T09:37:00Z">
        <w:r w:rsidR="00DF34BE">
          <w:t xml:space="preserve">Processes </w:t>
        </w:r>
        <w:r w:rsidR="00DF34BE">
          <w:rPr>
            <w:lang w:val="en-US"/>
          </w:rPr>
          <w:t>"</w:t>
        </w:r>
        <w:r w:rsidR="00DF34BE" w:rsidRPr="00BC45F5">
          <w:rPr>
            <w:lang w:val="en-US"/>
          </w:rPr>
          <w:t>S-NSSAI not available in the current tracking area</w:t>
        </w:r>
        <w:r w:rsidR="00DF34BE">
          <w:rPr>
            <w:lang w:val="en-US"/>
          </w:rPr>
          <w:t>" rejection cause value</w:t>
        </w:r>
        <w:r w:rsidR="00DF34BE">
          <w:t>.</w:t>
        </w:r>
      </w:ins>
    </w:p>
    <w:p w14:paraId="28881317" w14:textId="675A472A" w:rsidR="00DF34BE" w:rsidRDefault="001B52F0">
      <w:pPr>
        <w:pStyle w:val="B1"/>
        <w:rPr>
          <w:ins w:id="5474" w:author="S2-2204156" w:date="2022-05-24T09:37:00Z"/>
          <w:lang w:val="en-US"/>
        </w:rPr>
        <w:pPrChange w:id="5475" w:author="Rapporteur" w:date="2022-05-24T14:26:00Z">
          <w:pPr>
            <w:pStyle w:val="B1"/>
            <w:numPr>
              <w:numId w:val="54"/>
            </w:numPr>
            <w:tabs>
              <w:tab w:val="num" w:pos="360"/>
              <w:tab w:val="num" w:pos="720"/>
            </w:tabs>
            <w:ind w:left="360" w:hanging="360"/>
          </w:pPr>
        </w:pPrChange>
      </w:pPr>
      <w:ins w:id="5476" w:author="Rapporteur" w:date="2022-05-24T14:26:00Z">
        <w:r>
          <w:rPr>
            <w:lang w:val="en-US"/>
          </w:rPr>
          <w:t>-</w:t>
        </w:r>
        <w:r>
          <w:rPr>
            <w:lang w:val="en-US"/>
          </w:rPr>
          <w:tab/>
        </w:r>
      </w:ins>
      <w:ins w:id="5477" w:author="S2-2204156" w:date="2022-05-24T09:37:00Z">
        <w:r w:rsidR="00DF34BE">
          <w:rPr>
            <w:lang w:val="en-US"/>
          </w:rPr>
          <w:t xml:space="preserve">Processes </w:t>
        </w:r>
        <w:r w:rsidR="00DF34BE" w:rsidRPr="00741C6C">
          <w:rPr>
            <w:lang w:val="en-US"/>
          </w:rPr>
          <w:t>"</w:t>
        </w:r>
        <w:r w:rsidR="00DF34BE" w:rsidRPr="00BC45F5">
          <w:rPr>
            <w:lang w:val="en-US"/>
          </w:rPr>
          <w:t>No S-NSSAI available in the current tracking area</w:t>
        </w:r>
        <w:r w:rsidR="00DF34BE" w:rsidRPr="00741C6C">
          <w:rPr>
            <w:lang w:val="en-US"/>
          </w:rPr>
          <w:t>"</w:t>
        </w:r>
        <w:r w:rsidR="00DF34BE">
          <w:rPr>
            <w:lang w:val="en-US"/>
          </w:rPr>
          <w:t xml:space="preserve"> rejection cause code.</w:t>
        </w:r>
      </w:ins>
    </w:p>
    <w:p w14:paraId="07511A3F" w14:textId="0D6904C8" w:rsidR="00DF34BE" w:rsidRPr="00741C6C" w:rsidRDefault="001B52F0">
      <w:pPr>
        <w:pStyle w:val="B1"/>
        <w:rPr>
          <w:ins w:id="5478" w:author="S2-2204156" w:date="2022-05-24T09:37:00Z"/>
          <w:lang w:val="en-US"/>
        </w:rPr>
        <w:pPrChange w:id="5479" w:author="Rapporteur" w:date="2022-05-24T14:26:00Z">
          <w:pPr>
            <w:pStyle w:val="B1"/>
            <w:numPr>
              <w:numId w:val="54"/>
            </w:numPr>
            <w:tabs>
              <w:tab w:val="num" w:pos="360"/>
              <w:tab w:val="num" w:pos="720"/>
            </w:tabs>
            <w:ind w:left="360" w:hanging="360"/>
          </w:pPr>
        </w:pPrChange>
      </w:pPr>
      <w:ins w:id="5480" w:author="Rapporteur" w:date="2022-05-24T14:26:00Z">
        <w:r>
          <w:rPr>
            <w:lang w:val="en-US"/>
          </w:rPr>
          <w:t>-</w:t>
        </w:r>
        <w:r>
          <w:rPr>
            <w:lang w:val="en-US"/>
          </w:rPr>
          <w:tab/>
        </w:r>
      </w:ins>
      <w:ins w:id="5481" w:author="S2-2204156" w:date="2022-05-24T09:37:00Z">
        <w:r w:rsidR="00DF34BE">
          <w:rPr>
            <w:lang w:val="en-US"/>
          </w:rPr>
          <w:t xml:space="preserve">Performs </w:t>
        </w:r>
        <w:r w:rsidR="00DF34BE">
          <w:t>Mobility Registration Update</w:t>
        </w:r>
        <w:r w:rsidR="00DF34BE" w:rsidRPr="00BC45F5">
          <w:rPr>
            <w:lang w:val="en-US"/>
          </w:rPr>
          <w:t xml:space="preserve"> </w:t>
        </w:r>
        <w:r w:rsidR="00DF34BE">
          <w:rPr>
            <w:lang w:val="en-US"/>
          </w:rPr>
          <w:t xml:space="preserve">procedure at every TA change within the RA until the Requested NSSAI is allowed. Optionally, the UE performs </w:t>
        </w:r>
        <w:r w:rsidR="00DF34BE">
          <w:t>Mobility Registration Update</w:t>
        </w:r>
        <w:r w:rsidR="00DF34BE" w:rsidRPr="00BC45F5">
          <w:rPr>
            <w:lang w:val="en-US"/>
          </w:rPr>
          <w:t xml:space="preserve"> </w:t>
        </w:r>
        <w:r w:rsidR="00DF34BE">
          <w:rPr>
            <w:lang w:val="en-US"/>
          </w:rPr>
          <w:t xml:space="preserve">procedure when the UE enters a TA that is part of the </w:t>
        </w:r>
        <w:r w:rsidR="00DF34BE" w:rsidRPr="002E7378">
          <w:rPr>
            <w:lang w:val="en-US"/>
          </w:rPr>
          <w:t>Supported TAI list</w:t>
        </w:r>
        <w:r w:rsidR="00DF34BE">
          <w:rPr>
            <w:lang w:val="en-US"/>
          </w:rPr>
          <w:t>.</w:t>
        </w:r>
      </w:ins>
    </w:p>
    <w:p w14:paraId="4D68A1E7" w14:textId="77777777" w:rsidR="00DF34BE" w:rsidRDefault="00DF34BE">
      <w:pPr>
        <w:rPr>
          <w:ins w:id="5482" w:author="S2-2204156" w:date="2022-05-24T09:37:00Z"/>
        </w:rPr>
        <w:pPrChange w:id="5483" w:author="Rapporteur" w:date="2022-05-24T14:26:00Z">
          <w:pPr>
            <w:pStyle w:val="B1"/>
            <w:ind w:left="0" w:firstLine="0"/>
          </w:pPr>
        </w:pPrChange>
      </w:pPr>
      <w:ins w:id="5484" w:author="S2-2204156" w:date="2022-05-24T09:37:00Z">
        <w:r>
          <w:t>AMF:</w:t>
        </w:r>
      </w:ins>
    </w:p>
    <w:p w14:paraId="4217EB8A" w14:textId="10E91D10" w:rsidR="00DF34BE" w:rsidRPr="00741C6C" w:rsidRDefault="001B52F0">
      <w:pPr>
        <w:pStyle w:val="B1"/>
        <w:rPr>
          <w:ins w:id="5485" w:author="S2-2204156" w:date="2022-05-24T09:37:00Z"/>
        </w:rPr>
        <w:pPrChange w:id="5486" w:author="Rapporteur" w:date="2022-05-24T14:26:00Z">
          <w:pPr>
            <w:pStyle w:val="B1"/>
            <w:numPr>
              <w:numId w:val="54"/>
            </w:numPr>
            <w:tabs>
              <w:tab w:val="num" w:pos="360"/>
              <w:tab w:val="num" w:pos="720"/>
            </w:tabs>
            <w:ind w:left="360" w:hanging="360"/>
          </w:pPr>
        </w:pPrChange>
      </w:pPr>
      <w:ins w:id="5487" w:author="Rapporteur" w:date="2022-05-24T14:26:00Z">
        <w:r>
          <w:t>-</w:t>
        </w:r>
        <w:r>
          <w:tab/>
        </w:r>
      </w:ins>
      <w:ins w:id="5488" w:author="S2-2204156" w:date="2022-05-24T09:37:00Z">
        <w:r w:rsidR="00DF34BE">
          <w:t xml:space="preserve">Includes </w:t>
        </w:r>
        <w:r w:rsidR="00DF34BE" w:rsidRPr="00741C6C">
          <w:rPr>
            <w:lang w:val="en-US"/>
          </w:rPr>
          <w:t>"</w:t>
        </w:r>
        <w:r w:rsidR="00DF34BE" w:rsidRPr="00BC45F5">
          <w:rPr>
            <w:lang w:val="en-US"/>
          </w:rPr>
          <w:t>S-NSSAI not available in the current tracking area</w:t>
        </w:r>
        <w:r w:rsidR="00DF34BE" w:rsidRPr="00741C6C">
          <w:rPr>
            <w:lang w:val="en-US"/>
          </w:rPr>
          <w:t>"</w:t>
        </w:r>
        <w:r w:rsidR="00DF34BE">
          <w:t xml:space="preserve"> </w:t>
        </w:r>
        <w:r w:rsidR="00DF34BE" w:rsidRPr="00BC45F5">
          <w:rPr>
            <w:lang w:val="en-US"/>
          </w:rPr>
          <w:t xml:space="preserve">rejection cause </w:t>
        </w:r>
        <w:r w:rsidR="00DF34BE">
          <w:rPr>
            <w:lang w:val="en-US"/>
          </w:rPr>
          <w:t xml:space="preserve">value </w:t>
        </w:r>
        <w:r w:rsidR="00DF34BE" w:rsidRPr="00BC45F5">
          <w:rPr>
            <w:lang w:val="en-US"/>
          </w:rPr>
          <w:t xml:space="preserve">for </w:t>
        </w:r>
        <w:r w:rsidR="00DF34BE">
          <w:t xml:space="preserve">the Rejected S-NSSAI </w:t>
        </w:r>
        <w:r w:rsidR="00DF34BE">
          <w:rPr>
            <w:lang w:val="en-US"/>
          </w:rPr>
          <w:t>in Registration Accept message if the Requested NSSAI is not available in the current TA.</w:t>
        </w:r>
      </w:ins>
    </w:p>
    <w:p w14:paraId="2AB3F80F" w14:textId="7012BA53" w:rsidR="00DF34BE" w:rsidRPr="00741C6C" w:rsidRDefault="001B52F0">
      <w:pPr>
        <w:pStyle w:val="B1"/>
        <w:rPr>
          <w:ins w:id="5489" w:author="S2-2204156" w:date="2022-05-24T09:37:00Z"/>
        </w:rPr>
        <w:pPrChange w:id="5490" w:author="Rapporteur" w:date="2022-05-24T14:26:00Z">
          <w:pPr>
            <w:pStyle w:val="B1"/>
            <w:numPr>
              <w:numId w:val="54"/>
            </w:numPr>
            <w:tabs>
              <w:tab w:val="num" w:pos="360"/>
              <w:tab w:val="num" w:pos="720"/>
            </w:tabs>
            <w:ind w:left="360" w:hanging="360"/>
          </w:pPr>
        </w:pPrChange>
      </w:pPr>
      <w:ins w:id="5491" w:author="Rapporteur" w:date="2022-05-24T14:26:00Z">
        <w:r>
          <w:t>-</w:t>
        </w:r>
        <w:r>
          <w:tab/>
        </w:r>
      </w:ins>
      <w:ins w:id="5492" w:author="S2-2204156" w:date="2022-05-24T09:37:00Z">
        <w:r w:rsidR="00DF34BE">
          <w:t xml:space="preserve">Includes </w:t>
        </w:r>
        <w:r w:rsidR="00DF34BE" w:rsidRPr="00741C6C">
          <w:rPr>
            <w:lang w:val="en-US"/>
          </w:rPr>
          <w:t>"</w:t>
        </w:r>
        <w:r w:rsidR="00DF34BE" w:rsidRPr="00BC45F5">
          <w:rPr>
            <w:lang w:val="en-US"/>
          </w:rPr>
          <w:t>No S-NSSAI available in the current tracking area</w:t>
        </w:r>
        <w:r w:rsidR="00DF34BE" w:rsidRPr="00741C6C">
          <w:rPr>
            <w:lang w:val="en-US"/>
          </w:rPr>
          <w:t>"</w:t>
        </w:r>
        <w:r w:rsidR="00DF34BE">
          <w:t xml:space="preserve"> </w:t>
        </w:r>
        <w:r w:rsidR="00DF34BE" w:rsidRPr="00BC45F5">
          <w:rPr>
            <w:lang w:val="en-US"/>
          </w:rPr>
          <w:t xml:space="preserve">rejection cause </w:t>
        </w:r>
        <w:r w:rsidR="00DF34BE">
          <w:rPr>
            <w:lang w:val="en-US"/>
          </w:rPr>
          <w:t>code</w:t>
        </w:r>
        <w:r w:rsidR="00DF34BE" w:rsidRPr="00BC45F5">
          <w:rPr>
            <w:lang w:val="en-US"/>
          </w:rPr>
          <w:t xml:space="preserve"> </w:t>
        </w:r>
        <w:r w:rsidR="00DF34BE">
          <w:rPr>
            <w:lang w:val="en-US"/>
          </w:rPr>
          <w:t>in the Registration Reject message</w:t>
        </w:r>
        <w:r w:rsidR="00DF34BE" w:rsidRPr="00741C6C">
          <w:rPr>
            <w:lang w:val="en-US"/>
          </w:rPr>
          <w:t xml:space="preserve"> if </w:t>
        </w:r>
        <w:r w:rsidR="00DF34BE">
          <w:rPr>
            <w:lang w:val="en-US"/>
          </w:rPr>
          <w:t xml:space="preserve">none of </w:t>
        </w:r>
        <w:r w:rsidR="00DF34BE" w:rsidRPr="00741C6C">
          <w:rPr>
            <w:lang w:val="en-US"/>
          </w:rPr>
          <w:t>the Requested NSSAI</w:t>
        </w:r>
        <w:r w:rsidR="00DF34BE">
          <w:rPr>
            <w:lang w:val="en-US"/>
          </w:rPr>
          <w:t>(s)</w:t>
        </w:r>
        <w:r w:rsidR="00DF34BE" w:rsidRPr="00741C6C">
          <w:rPr>
            <w:lang w:val="en-US"/>
          </w:rPr>
          <w:t xml:space="preserve"> </w:t>
        </w:r>
        <w:r w:rsidR="00DF34BE">
          <w:rPr>
            <w:lang w:val="en-US"/>
          </w:rPr>
          <w:t xml:space="preserve">is (are) </w:t>
        </w:r>
        <w:r w:rsidR="00DF34BE" w:rsidRPr="00741C6C">
          <w:rPr>
            <w:lang w:val="en-US"/>
          </w:rPr>
          <w:t>available in the current TA.</w:t>
        </w:r>
      </w:ins>
    </w:p>
    <w:p w14:paraId="554012A4" w14:textId="1982F552" w:rsidR="00DF34BE" w:rsidRPr="00741C6C" w:rsidRDefault="001B52F0">
      <w:pPr>
        <w:pStyle w:val="B1"/>
        <w:rPr>
          <w:ins w:id="5493" w:author="S2-2204156" w:date="2022-05-24T09:37:00Z"/>
        </w:rPr>
        <w:pPrChange w:id="5494" w:author="Rapporteur" w:date="2022-05-24T14:26:00Z">
          <w:pPr>
            <w:pStyle w:val="B1"/>
            <w:numPr>
              <w:numId w:val="54"/>
            </w:numPr>
            <w:tabs>
              <w:tab w:val="num" w:pos="360"/>
              <w:tab w:val="num" w:pos="720"/>
            </w:tabs>
            <w:ind w:left="360" w:hanging="360"/>
          </w:pPr>
        </w:pPrChange>
      </w:pPr>
      <w:ins w:id="5495" w:author="Rapporteur" w:date="2022-05-24T14:26:00Z">
        <w:r>
          <w:t>-</w:t>
        </w:r>
        <w:r>
          <w:tab/>
        </w:r>
      </w:ins>
      <w:ins w:id="5496" w:author="S2-2204156" w:date="2022-05-24T09:37:00Z">
        <w:r w:rsidR="00DF34BE">
          <w:t>Includes</w:t>
        </w:r>
        <w:r w:rsidR="00DF34BE" w:rsidRPr="002E7378">
          <w:t xml:space="preserve"> a </w:t>
        </w:r>
        <w:r w:rsidR="00DF34BE" w:rsidRPr="002E7378">
          <w:rPr>
            <w:lang w:val="en-US"/>
          </w:rPr>
          <w:t xml:space="preserve">Supported TAI list for each </w:t>
        </w:r>
        <w:r w:rsidR="00DF34BE" w:rsidRPr="002E7378">
          <w:t>Rejected NSSAI</w:t>
        </w:r>
        <w:r w:rsidR="00DF34BE">
          <w:t>(s)</w:t>
        </w:r>
        <w:r w:rsidR="00DF34BE" w:rsidRPr="002E7378">
          <w:t xml:space="preserve"> </w:t>
        </w:r>
        <w:r w:rsidR="00DF34BE" w:rsidRPr="002E7378">
          <w:rPr>
            <w:lang w:val="en-US"/>
          </w:rPr>
          <w:t>including the TAs where the Requested NSSAI</w:t>
        </w:r>
        <w:r w:rsidR="00DF34BE">
          <w:rPr>
            <w:lang w:val="en-US"/>
          </w:rPr>
          <w:t>(s)</w:t>
        </w:r>
        <w:r w:rsidR="00DF34BE" w:rsidRPr="002E7378">
          <w:rPr>
            <w:lang w:val="en-US"/>
          </w:rPr>
          <w:t xml:space="preserve"> is </w:t>
        </w:r>
        <w:r w:rsidR="00DF34BE">
          <w:rPr>
            <w:lang w:val="en-US"/>
          </w:rPr>
          <w:t xml:space="preserve">(are) </w:t>
        </w:r>
        <w:r w:rsidR="00DF34BE" w:rsidRPr="002E7378">
          <w:rPr>
            <w:lang w:val="en-US"/>
          </w:rPr>
          <w:t>supported with</w:t>
        </w:r>
        <w:r w:rsidR="00DF34BE" w:rsidRPr="002E7378">
          <w:rPr>
            <w:lang w:val="en-US"/>
          </w:rPr>
          <w:lastRenderedPageBreak/>
          <w:t>in the RA</w:t>
        </w:r>
        <w:r w:rsidR="00DF34BE">
          <w:rPr>
            <w:lang w:val="en-US"/>
          </w:rPr>
          <w:t>.</w:t>
        </w:r>
      </w:ins>
    </w:p>
    <w:p w14:paraId="757936D1" w14:textId="791ADB29" w:rsidR="00B30140" w:rsidRPr="00320611" w:rsidRDefault="00B30140" w:rsidP="00B30140">
      <w:pPr>
        <w:pStyle w:val="21"/>
        <w:rPr>
          <w:ins w:id="5497" w:author="S2-2204791" w:date="2022-05-24T09:39:00Z"/>
        </w:rPr>
      </w:pPr>
      <w:bookmarkStart w:id="5498" w:name="_Toc104302540"/>
      <w:bookmarkStart w:id="5499" w:name="_Toc104359506"/>
      <w:bookmarkStart w:id="5500" w:name="_Toc104789127"/>
      <w:ins w:id="5501" w:author="S2-2204791" w:date="2022-05-24T09:39:00Z">
        <w:r w:rsidRPr="00320611">
          <w:rPr>
            <w:lang w:eastAsia="zh-CN"/>
          </w:rPr>
          <w:t>6.</w:t>
        </w:r>
        <w:del w:id="5502" w:author="Rapporteur" w:date="2022-05-24T14:26:00Z">
          <w:r w:rsidDel="001B52F0">
            <w:rPr>
              <w:lang w:eastAsia="zh-CN"/>
            </w:rPr>
            <w:delText>x</w:delText>
          </w:r>
        </w:del>
      </w:ins>
      <w:ins w:id="5503" w:author="Rapporteur" w:date="2022-05-24T14:26:00Z">
        <w:r w:rsidR="001B52F0">
          <w:rPr>
            <w:lang w:eastAsia="zh-CN"/>
          </w:rPr>
          <w:t>29</w:t>
        </w:r>
      </w:ins>
      <w:ins w:id="5504" w:author="S2-2204791" w:date="2022-05-24T09:39:00Z">
        <w:r w:rsidRPr="00320611">
          <w:rPr>
            <w:lang w:eastAsia="ko-KR"/>
          </w:rPr>
          <w:tab/>
        </w:r>
        <w:r w:rsidRPr="00320611">
          <w:t>Solution</w:t>
        </w:r>
        <w:r w:rsidRPr="00320611">
          <w:rPr>
            <w:lang w:eastAsia="zh-CN"/>
          </w:rPr>
          <w:t xml:space="preserve"> #</w:t>
        </w:r>
        <w:del w:id="5505" w:author="Rapporteur" w:date="2022-05-24T14:26:00Z">
          <w:r w:rsidDel="001B52F0">
            <w:rPr>
              <w:lang w:eastAsia="zh-CN"/>
            </w:rPr>
            <w:delText>X</w:delText>
          </w:r>
        </w:del>
      </w:ins>
      <w:ins w:id="5506" w:author="Rapporteur" w:date="2022-05-24T14:26:00Z">
        <w:r w:rsidR="001B52F0">
          <w:rPr>
            <w:lang w:eastAsia="zh-CN"/>
          </w:rPr>
          <w:t>29</w:t>
        </w:r>
      </w:ins>
      <w:ins w:id="5507" w:author="S2-2204791" w:date="2022-05-24T09:39:00Z">
        <w:r w:rsidRPr="00320611">
          <w:t xml:space="preserve">: </w:t>
        </w:r>
        <w:r w:rsidRPr="00954D3A">
          <w:t>On handling S-NSSAIs not supported in certain TAs of a RA during a registration</w:t>
        </w:r>
        <w:bookmarkEnd w:id="5498"/>
        <w:bookmarkEnd w:id="5499"/>
        <w:bookmarkEnd w:id="5500"/>
      </w:ins>
    </w:p>
    <w:p w14:paraId="4638F526" w14:textId="46A04E0E" w:rsidR="00B30140" w:rsidRPr="00320611" w:rsidRDefault="00B30140" w:rsidP="00B30140">
      <w:pPr>
        <w:pStyle w:val="31"/>
        <w:rPr>
          <w:ins w:id="5508" w:author="S2-2204791" w:date="2022-05-24T09:39:00Z"/>
          <w:lang w:eastAsia="ko-KR"/>
        </w:rPr>
      </w:pPr>
      <w:bookmarkStart w:id="5509" w:name="_Toc104302541"/>
      <w:bookmarkStart w:id="5510" w:name="_Toc104359507"/>
      <w:bookmarkStart w:id="5511" w:name="_Toc104789128"/>
      <w:ins w:id="5512" w:author="S2-2204791" w:date="2022-05-24T09:39:00Z">
        <w:r w:rsidRPr="00320611">
          <w:rPr>
            <w:lang w:eastAsia="ko-KR"/>
          </w:rPr>
          <w:t>6.</w:t>
        </w:r>
        <w:del w:id="5513" w:author="Rapporteur" w:date="2022-05-24T14:26:00Z">
          <w:r w:rsidDel="001B52F0">
            <w:rPr>
              <w:lang w:eastAsia="ko-KR"/>
            </w:rPr>
            <w:delText>x</w:delText>
          </w:r>
        </w:del>
      </w:ins>
      <w:ins w:id="5514" w:author="Rapporteur" w:date="2022-05-24T14:26:00Z">
        <w:r w:rsidR="001B52F0">
          <w:rPr>
            <w:lang w:eastAsia="ko-KR"/>
          </w:rPr>
          <w:t>29</w:t>
        </w:r>
      </w:ins>
      <w:ins w:id="5515" w:author="S2-2204791" w:date="2022-05-24T09:39:00Z">
        <w:r w:rsidRPr="00320611">
          <w:rPr>
            <w:lang w:eastAsia="ko-KR"/>
          </w:rPr>
          <w:t>.1</w:t>
        </w:r>
        <w:r w:rsidRPr="00320611">
          <w:rPr>
            <w:lang w:eastAsia="ko-KR"/>
          </w:rPr>
          <w:tab/>
          <w:t>Introduction</w:t>
        </w:r>
        <w:bookmarkEnd w:id="5509"/>
        <w:bookmarkEnd w:id="5510"/>
        <w:bookmarkEnd w:id="5511"/>
      </w:ins>
    </w:p>
    <w:p w14:paraId="12218B26" w14:textId="69ABB051" w:rsidR="00B30140" w:rsidRDefault="00B30140" w:rsidP="00B30140">
      <w:pPr>
        <w:rPr>
          <w:ins w:id="5516" w:author="S2-2204791" w:date="2022-05-24T09:39:00Z"/>
          <w:lang w:eastAsia="ko-KR"/>
        </w:rPr>
      </w:pPr>
      <w:ins w:id="5517" w:author="S2-2204791" w:date="2022-05-24T09:39:00Z">
        <w:r>
          <w:rPr>
            <w:lang w:eastAsia="ko-KR"/>
          </w:rPr>
          <w:t>This solution addresses KI#5</w:t>
        </w:r>
        <w:del w:id="5518" w:author="Rapporteur" w:date="2022-05-25T07:58:00Z">
          <w:r w:rsidDel="003A55FB">
            <w:rPr>
              <w:lang w:eastAsia="ko-KR"/>
            </w:rPr>
            <w:delText>.</w:delText>
          </w:r>
        </w:del>
        <w:r>
          <w:rPr>
            <w:lang w:eastAsia="ko-KR"/>
          </w:rPr>
          <w:t xml:space="preserve"> and also benefits KI#3 solutions like solution in clause</w:t>
        </w:r>
        <w:del w:id="5519" w:author="Rapporteur" w:date="2022-05-24T14:27:00Z">
          <w:r w:rsidDel="001B52F0">
            <w:rPr>
              <w:lang w:eastAsia="ko-KR"/>
            </w:rPr>
            <w:delText xml:space="preserve"> </w:delText>
          </w:r>
        </w:del>
      </w:ins>
      <w:ins w:id="5520" w:author="Rapporteur" w:date="2022-05-24T14:27:00Z">
        <w:r w:rsidR="001B52F0">
          <w:rPr>
            <w:lang w:val="en-US" w:eastAsia="ko-KR"/>
          </w:rPr>
          <w:t> </w:t>
        </w:r>
      </w:ins>
      <w:ins w:id="5521" w:author="S2-2204791" w:date="2022-05-24T09:39:00Z">
        <w:r>
          <w:rPr>
            <w:lang w:eastAsia="ko-KR"/>
          </w:rPr>
          <w:t>6.9</w:t>
        </w:r>
      </w:ins>
      <w:ins w:id="5522" w:author="Rapporteur" w:date="2022-05-25T07:58:00Z">
        <w:r w:rsidR="003A55FB">
          <w:rPr>
            <w:lang w:eastAsia="ko-KR"/>
          </w:rPr>
          <w:t>.</w:t>
        </w:r>
      </w:ins>
      <w:ins w:id="5523" w:author="S2-2204791" w:date="2022-05-24T09:39:00Z">
        <w:del w:id="5524" w:author="Rapporteur" w:date="2022-05-25T07:58:00Z">
          <w:r w:rsidDel="003A55FB">
            <w:rPr>
              <w:lang w:eastAsia="ko-KR"/>
            </w:rPr>
            <w:delText xml:space="preserve"> </w:delText>
          </w:r>
        </w:del>
      </w:ins>
    </w:p>
    <w:p w14:paraId="2BE3EA34" w14:textId="061C48CD" w:rsidR="00B30140" w:rsidRDefault="00B30140" w:rsidP="00B30140">
      <w:pPr>
        <w:pStyle w:val="EditorsNote"/>
        <w:rPr>
          <w:ins w:id="5525" w:author="S2-2204791" w:date="2022-05-24T09:39:00Z"/>
          <w:lang w:eastAsia="ko-KR"/>
        </w:rPr>
      </w:pPr>
      <w:ins w:id="5526" w:author="S2-2204791" w:date="2022-05-24T09:39:00Z">
        <w:r>
          <w:rPr>
            <w:lang w:eastAsia="ko-KR"/>
          </w:rPr>
          <w:t>E</w:t>
        </w:r>
        <w:r w:rsidRPr="008565DE">
          <w:rPr>
            <w:lang w:eastAsia="ko-KR"/>
          </w:rPr>
          <w:t>ditor</w:t>
        </w:r>
        <w:del w:id="5527" w:author="Rapporteur" w:date="2022-05-24T14:27:00Z">
          <w:r w:rsidRPr="008565DE" w:rsidDel="001B52F0">
            <w:rPr>
              <w:lang w:eastAsia="ko-KR"/>
            </w:rPr>
            <w:delText>’</w:delText>
          </w:r>
        </w:del>
      </w:ins>
      <w:ins w:id="5528" w:author="Rapporteur" w:date="2022-05-24T14:27:00Z">
        <w:r w:rsidR="001B52F0">
          <w:rPr>
            <w:lang w:eastAsia="ko-KR"/>
          </w:rPr>
          <w:t>'</w:t>
        </w:r>
      </w:ins>
      <w:ins w:id="5529" w:author="S2-2204791" w:date="2022-05-24T09:39:00Z">
        <w:r w:rsidRPr="008565DE">
          <w:rPr>
            <w:lang w:eastAsia="ko-KR"/>
          </w:rPr>
          <w:t xml:space="preserve">s </w:t>
        </w:r>
        <w:del w:id="5530" w:author="Rapporteur" w:date="2022-05-24T14:27:00Z">
          <w:r w:rsidDel="001B52F0">
            <w:rPr>
              <w:lang w:eastAsia="ko-KR"/>
            </w:rPr>
            <w:delText>N</w:delText>
          </w:r>
        </w:del>
      </w:ins>
      <w:ins w:id="5531" w:author="Rapporteur" w:date="2022-05-24T14:27:00Z">
        <w:r w:rsidR="001B52F0">
          <w:rPr>
            <w:lang w:eastAsia="ko-KR"/>
          </w:rPr>
          <w:t>n</w:t>
        </w:r>
      </w:ins>
      <w:ins w:id="5532" w:author="S2-2204791" w:date="2022-05-24T09:39:00Z">
        <w:r w:rsidRPr="008565DE">
          <w:rPr>
            <w:lang w:eastAsia="ko-KR"/>
          </w:rPr>
          <w:t>ote:</w:t>
        </w:r>
        <w:del w:id="5533" w:author="Rapporteur" w:date="2022-05-24T14:27:00Z">
          <w:r w:rsidRPr="008565DE" w:rsidDel="001B52F0">
            <w:rPr>
              <w:lang w:eastAsia="ko-KR"/>
            </w:rPr>
            <w:delText xml:space="preserve"> </w:delText>
          </w:r>
        </w:del>
      </w:ins>
      <w:ins w:id="5534" w:author="Rapporteur" w:date="2022-05-24T14:27:00Z">
        <w:r w:rsidR="001B52F0">
          <w:rPr>
            <w:lang w:eastAsia="ko-KR"/>
          </w:rPr>
          <w:tab/>
        </w:r>
      </w:ins>
      <w:ins w:id="5535" w:author="S2-2204791" w:date="2022-05-24T09:39:00Z">
        <w:r w:rsidRPr="008565DE">
          <w:rPr>
            <w:lang w:eastAsia="ko-KR"/>
          </w:rPr>
          <w:t>the relationship between th</w:t>
        </w:r>
        <w:r>
          <w:rPr>
            <w:lang w:eastAsia="ko-KR"/>
          </w:rPr>
          <w:t>e</w:t>
        </w:r>
        <w:r w:rsidRPr="008565DE">
          <w:rPr>
            <w:lang w:eastAsia="ko-KR"/>
          </w:rPr>
          <w:t xml:space="preserve"> solution in clause</w:t>
        </w:r>
        <w:del w:id="5536" w:author="Rapporteur" w:date="2022-05-24T16:08:00Z">
          <w:r w:rsidRPr="008565DE" w:rsidDel="00183735">
            <w:rPr>
              <w:lang w:eastAsia="ko-KR"/>
            </w:rPr>
            <w:delText xml:space="preserve"> </w:delText>
          </w:r>
        </w:del>
      </w:ins>
      <w:ins w:id="5537" w:author="Rapporteur" w:date="2022-05-24T16:08:00Z">
        <w:r w:rsidR="00183735">
          <w:rPr>
            <w:lang w:val="en-US" w:eastAsia="ko-KR"/>
          </w:rPr>
          <w:t> </w:t>
        </w:r>
      </w:ins>
      <w:ins w:id="5538" w:author="S2-2204791" w:date="2022-05-24T09:39:00Z">
        <w:r w:rsidRPr="008565DE">
          <w:rPr>
            <w:lang w:eastAsia="ko-KR"/>
          </w:rPr>
          <w:t>6.9 and this solution is to be documented</w:t>
        </w:r>
      </w:ins>
    </w:p>
    <w:p w14:paraId="619C859C" w14:textId="77777777" w:rsidR="00B30140" w:rsidRPr="00320611" w:rsidRDefault="00B30140" w:rsidP="00B30140">
      <w:pPr>
        <w:rPr>
          <w:ins w:id="5539" w:author="S2-2204791" w:date="2022-05-24T09:39:00Z"/>
          <w:lang w:eastAsia="ko-KR"/>
        </w:rPr>
      </w:pPr>
      <w:ins w:id="5540" w:author="S2-2204791" w:date="2022-05-24T09:39:00Z">
        <w:r>
          <w:rPr>
            <w:lang w:eastAsia="ko-KR"/>
          </w:rPr>
          <w:t>It proposes optimizations of the RA formation while taking into account the S-NSSAIs of the requested NSSAI.</w:t>
        </w:r>
      </w:ins>
    </w:p>
    <w:p w14:paraId="4CBE9EC4" w14:textId="3BEB115C" w:rsidR="00B30140" w:rsidRPr="00320611" w:rsidRDefault="00B30140" w:rsidP="00B30140">
      <w:pPr>
        <w:pStyle w:val="31"/>
        <w:rPr>
          <w:ins w:id="5541" w:author="S2-2204791" w:date="2022-05-24T09:39:00Z"/>
          <w:rFonts w:eastAsia="SimSun"/>
          <w:lang w:eastAsia="zh-CN"/>
        </w:rPr>
      </w:pPr>
      <w:bookmarkStart w:id="5542" w:name="_Toc104302542"/>
      <w:bookmarkStart w:id="5543" w:name="_Toc104359508"/>
      <w:bookmarkStart w:id="5544" w:name="_Toc104789129"/>
      <w:ins w:id="5545" w:author="S2-2204791" w:date="2022-05-24T09:39:00Z">
        <w:r w:rsidRPr="00320611">
          <w:t>6.</w:t>
        </w:r>
        <w:del w:id="5546" w:author="Rapporteur" w:date="2022-05-24T14:27:00Z">
          <w:r w:rsidDel="001B52F0">
            <w:delText>x</w:delText>
          </w:r>
        </w:del>
      </w:ins>
      <w:ins w:id="5547" w:author="Rapporteur" w:date="2022-05-24T14:27:00Z">
        <w:r w:rsidR="001B52F0">
          <w:t>29</w:t>
        </w:r>
      </w:ins>
      <w:ins w:id="5548" w:author="S2-2204791" w:date="2022-05-24T09:39:00Z">
        <w:r w:rsidRPr="00320611">
          <w:t>.2</w:t>
        </w:r>
        <w:r w:rsidRPr="00320611">
          <w:tab/>
          <w:t>Functional Description</w:t>
        </w:r>
        <w:bookmarkEnd w:id="5542"/>
        <w:bookmarkEnd w:id="5543"/>
        <w:bookmarkEnd w:id="5544"/>
      </w:ins>
    </w:p>
    <w:p w14:paraId="47DDB106" w14:textId="2C3EE118" w:rsidR="00B30140" w:rsidRDefault="00B30140" w:rsidP="00B30140">
      <w:pPr>
        <w:rPr>
          <w:ins w:id="5549" w:author="S2-2204791" w:date="2022-05-24T09:39:00Z"/>
        </w:rPr>
      </w:pPr>
      <w:ins w:id="5550" w:author="S2-2204791" w:date="2022-05-24T09:39:00Z">
        <w:r>
          <w:t>This solution covers the case a UE is registering with a S-NSSAI from a TA where at least one of the S-NSSAIs in the Requested NSSAIs is not supported. In rel-17 the only possible solution to let the U</w:t>
        </w:r>
        <w:del w:id="5551" w:author="Rapporteur" w:date="2022-05-24T14:27:00Z">
          <w:r w:rsidDel="001B52F0">
            <w:delText>e</w:delText>
          </w:r>
        </w:del>
      </w:ins>
      <w:ins w:id="5552" w:author="Rapporteur" w:date="2022-05-24T14:27:00Z">
        <w:r w:rsidR="001B52F0">
          <w:t>E</w:t>
        </w:r>
      </w:ins>
      <w:ins w:id="5553" w:author="S2-2204791" w:date="2022-05-24T09:39:00Z">
        <w:r>
          <w:t xml:space="preserve"> attempt to register again</w:t>
        </w:r>
        <w:del w:id="5554" w:author="Rapporteur" w:date="2022-05-24T14:27:00Z">
          <w:r w:rsidDel="001B52F0">
            <w:delText>s</w:delText>
          </w:r>
        </w:del>
        <w:r>
          <w:t xml:space="preserve"> with any such S-NSSAI would be to indicate a RA which only includes the TAIs where allowed S-NSSAIs are supported, but then exclude from the RA any TAIs where at least one of the rejected S-NSSAIs is supported. This however was limiting the RA formation optimality. In Rel-18 we propose to resolve this by proposing that two options can be supported by a network for supporting UEs:</w:t>
        </w:r>
      </w:ins>
    </w:p>
    <w:p w14:paraId="1EDD1BA2" w14:textId="77777777" w:rsidR="00B30140" w:rsidRDefault="00B30140" w:rsidP="00B30140">
      <w:pPr>
        <w:rPr>
          <w:ins w:id="5555" w:author="S2-2204791" w:date="2022-05-24T09:39:00Z"/>
        </w:rPr>
      </w:pPr>
      <w:ins w:id="5556" w:author="S2-2204791" w:date="2022-05-24T09:39:00Z">
        <w:r>
          <w:t>1) the UE is provided with a RA including TAIs where the S-NSSAIs which are not supported in the current TA are also included, but for each rejected S-NSSAI the AMF provides a list of TAIs in the RA where the rejected S-NSSAI is supported (or, alternately, a list of TAIs in the RA where the rejected S-NSSAI is known to be not supported). This allows the UE, when it is camping in a cell of a TAI where the rejected S-NSSAI is known to be supported, to be able to trigger registration with such S-NSSAI if needed. The AMF provides for S-NSSAIs that are rejected in the whole RA the existing cause code ("Not supported in the RA"), and for S-NSSAIs that are rejected in a subset of the RA TAIs a new cause code "</w:t>
        </w:r>
        <w:r w:rsidRPr="000C3167">
          <w:t xml:space="preserve"> </w:t>
        </w:r>
        <w:r>
          <w:t>Partially Rejected/supported in the RA" or some similar cause code</w:t>
        </w:r>
      </w:ins>
    </w:p>
    <w:p w14:paraId="2379D146" w14:textId="77777777" w:rsidR="00B30140" w:rsidRDefault="00B30140" w:rsidP="00B30140">
      <w:pPr>
        <w:rPr>
          <w:ins w:id="5557" w:author="S2-2204791" w:date="2022-05-24T09:39:00Z"/>
        </w:rPr>
      </w:pPr>
      <w:ins w:id="5558" w:author="S2-2204791" w:date="2022-05-24T09:39:00Z">
        <w:r>
          <w:t>2) the alternative is that the AMF provides an Allowed NSSAI that is known to be supported in the whole RA (if any) and then one or more "Partially Allowed S-NSSAI in the RA" including for each the Partial RA (subset of the RA) where these are supported. the advantage of this approach is that the UE can avoid further registrations as it moves in the RA among TAIs where th</w:t>
        </w:r>
        <w:r>
          <w:lastRenderedPageBreak/>
          <w:t>e support of the Slices changes. This solution option shows also how the MO/MT transaction in idle mode happen and how the connected mode mobility is supported.</w:t>
        </w:r>
      </w:ins>
    </w:p>
    <w:p w14:paraId="135E1F7B" w14:textId="77777777" w:rsidR="00B30140" w:rsidRDefault="00B30140" w:rsidP="00B30140">
      <w:pPr>
        <w:rPr>
          <w:ins w:id="5559" w:author="S2-2204791" w:date="2022-05-24T09:39:00Z"/>
        </w:rPr>
      </w:pPr>
      <w:ins w:id="5560" w:author="S2-2204791" w:date="2022-05-24T09:39:00Z">
        <w:r>
          <w:t>Both options can be supported in the same network as for instance the option 1) is optimal for the case where the AMF does not support both S-NSSAIs indicated in Requested NSSAI (so redirection to a AMF supporting both happens only if the UE lands at some point in a TA supporting both S-NSSAIs and the UE does still request both). Option 2) is more convenient when the AMF supports all the requested S-NSSAIs that it indicates in the Allowed NSSAI and in partially allowed S-NSSAIs. Also, it is possible to combine the two approaches in one procedure (e.g. let's suppose that there is a third S-NSSAI3 that is partially supported in the RA but not in the AMF in case 2), then this third S-NSSAI could be rejected with indication of where this S-NSSAI3 works).</w:t>
        </w:r>
      </w:ins>
    </w:p>
    <w:p w14:paraId="1CEA7C3D" w14:textId="77777777" w:rsidR="00B30140" w:rsidRDefault="00B30140" w:rsidP="00B30140">
      <w:pPr>
        <w:rPr>
          <w:ins w:id="5561" w:author="S2-2204791" w:date="2022-05-24T09:39:00Z"/>
        </w:rPr>
      </w:pPr>
      <w:ins w:id="5562" w:author="S2-2204791" w:date="2022-05-24T09:39:00Z">
        <w:r>
          <w:t>In addition. if</w:t>
        </w:r>
        <w:r>
          <w:lastRenderedPageBreak/>
          <w:t xml:space="preserve"> a S-NSSAI is subject to NSSAA and the UE is not yet authorised (NSSAA has not already occurred earlier) but not supported in current TA, the AMF behaviour is to indicate it is "Partially rejected in the RA" so NSSAA is executed upon the UE registering in the TA where the S-NSSAI is supported (if the S-NSSAI was partially allowed this means the UE would not cause the triggering of NSSAA).</w:t>
        </w:r>
      </w:ins>
    </w:p>
    <w:p w14:paraId="6AACFFBB" w14:textId="77777777" w:rsidR="00B30140" w:rsidRDefault="00B30140" w:rsidP="00B30140">
      <w:pPr>
        <w:rPr>
          <w:ins w:id="5563" w:author="S2-2204791" w:date="2022-05-24T09:39:00Z"/>
        </w:rPr>
      </w:pPr>
      <w:ins w:id="5564" w:author="S2-2204791" w:date="2022-05-24T09:39:00Z">
        <w:r>
          <w:t>For slices subject to simultaneous use constraints, the operator can only include in the same registration accept Allowed NSSAI and/or Partially allowed S-NSSAIs which can work together in the same TAIs for all the TAIs where the S-NSSAIs are allowed to be used together simultaneously.</w:t>
        </w:r>
      </w:ins>
    </w:p>
    <w:p w14:paraId="09DBA565" w14:textId="034E1C4E" w:rsidR="00B30140" w:rsidDel="001B52F0" w:rsidRDefault="00B30140" w:rsidP="00B30140">
      <w:pPr>
        <w:rPr>
          <w:ins w:id="5565" w:author="S2-2204791" w:date="2022-05-24T09:39:00Z"/>
          <w:del w:id="5566" w:author="Rapporteur" w:date="2022-05-24T14:27:00Z"/>
        </w:rPr>
      </w:pPr>
      <w:ins w:id="5567" w:author="S2-2204791" w:date="2022-05-24T09:39:00Z">
        <w:r>
          <w:t>If a S-NSSAI is subject to NSAC, the operator indicates the S-NSSAI not supported in the current TA is "Partially rejected in the RA", so that the counting of Allowed S-NSSAIs is matching exactly what is allowed at any time. Whether it could be desirable to enable operators to also support the behaviour where the Partially allowed S-NSSAIs is counted (so that the additional registration is avoided upon mobility inside the RA) can be further discussed in normative phase.</w:t>
        </w:r>
      </w:ins>
    </w:p>
    <w:p w14:paraId="4A64BBDA" w14:textId="77777777" w:rsidR="00B30140" w:rsidRDefault="00B30140" w:rsidP="00B30140">
      <w:pPr>
        <w:rPr>
          <w:ins w:id="5568" w:author="S2-2204791" w:date="2022-05-24T09:39:00Z"/>
        </w:rPr>
      </w:pPr>
    </w:p>
    <w:p w14:paraId="158781D3" w14:textId="45A5EDE9" w:rsidR="00B30140" w:rsidRDefault="00B30140" w:rsidP="00B30140">
      <w:pPr>
        <w:pStyle w:val="31"/>
        <w:rPr>
          <w:ins w:id="5569" w:author="S2-2204791" w:date="2022-05-24T09:39:00Z"/>
        </w:rPr>
      </w:pPr>
      <w:bookmarkStart w:id="5570" w:name="_Toc104302543"/>
      <w:bookmarkStart w:id="5571" w:name="_Toc104359509"/>
      <w:bookmarkStart w:id="5572" w:name="_Toc104789130"/>
      <w:ins w:id="5573" w:author="S2-2204791" w:date="2022-05-24T09:39:00Z">
        <w:r w:rsidRPr="00320611">
          <w:t>6.</w:t>
        </w:r>
        <w:del w:id="5574" w:author="Rapporteur" w:date="2022-05-24T14:27:00Z">
          <w:r w:rsidDel="001B52F0">
            <w:delText>x</w:delText>
          </w:r>
        </w:del>
      </w:ins>
      <w:ins w:id="5575" w:author="Rapporteur" w:date="2022-05-24T14:27:00Z">
        <w:r w:rsidR="001B52F0">
          <w:t>29</w:t>
        </w:r>
      </w:ins>
      <w:ins w:id="5576" w:author="S2-2204791" w:date="2022-05-24T09:39:00Z">
        <w:r w:rsidRPr="00320611">
          <w:t>.3</w:t>
        </w:r>
        <w:r>
          <w:tab/>
        </w:r>
        <w:r w:rsidRPr="00320611">
          <w:t>Procedures</w:t>
        </w:r>
        <w:bookmarkEnd w:id="5570"/>
        <w:bookmarkEnd w:id="5571"/>
        <w:bookmarkEnd w:id="5572"/>
      </w:ins>
    </w:p>
    <w:p w14:paraId="0A8C3726" w14:textId="06ACE22F" w:rsidR="00B30140" w:rsidRDefault="00B30140" w:rsidP="00B30140">
      <w:pPr>
        <w:pStyle w:val="41"/>
        <w:rPr>
          <w:ins w:id="5577" w:author="S2-2204791" w:date="2022-05-24T09:39:00Z"/>
        </w:rPr>
      </w:pPr>
      <w:bookmarkStart w:id="5578" w:name="_Toc104302544"/>
      <w:bookmarkStart w:id="5579" w:name="_Toc104359510"/>
      <w:ins w:id="5580" w:author="S2-2204791" w:date="2022-05-24T09:39:00Z">
        <w:r w:rsidRPr="00320611">
          <w:t>6.</w:t>
        </w:r>
        <w:del w:id="5581" w:author="Rapporteur" w:date="2022-05-24T14:27:00Z">
          <w:r w:rsidDel="001B52F0">
            <w:delText>x</w:delText>
          </w:r>
        </w:del>
      </w:ins>
      <w:ins w:id="5582" w:author="Rapporteur" w:date="2022-05-24T14:27:00Z">
        <w:r w:rsidR="001B52F0">
          <w:t>29</w:t>
        </w:r>
      </w:ins>
      <w:ins w:id="5583" w:author="S2-2204791" w:date="2022-05-24T09:39:00Z">
        <w:r w:rsidRPr="00320611">
          <w:t>.3</w:t>
        </w:r>
        <w:r>
          <w:t>.1</w:t>
        </w:r>
        <w:r>
          <w:tab/>
          <w:t>Indication to UE of TAIs where the rejected S-NSSAI is supported (or is not supported) in the RA</w:t>
        </w:r>
        <w:bookmarkEnd w:id="5578"/>
        <w:bookmarkEnd w:id="5579"/>
      </w:ins>
    </w:p>
    <w:p w14:paraId="402C68D3" w14:textId="77777777" w:rsidR="00B30140" w:rsidRDefault="00B30140">
      <w:pPr>
        <w:pStyle w:val="TH"/>
        <w:rPr>
          <w:ins w:id="5584" w:author="S2-2204791" w:date="2022-05-24T09:39:00Z"/>
        </w:rPr>
        <w:pPrChange w:id="5585" w:author="Rapporteur" w:date="2022-05-24T14:28:00Z">
          <w:pPr/>
        </w:pPrChange>
      </w:pPr>
      <w:ins w:id="5586" w:author="S2-2204791" w:date="2022-05-24T09:39:00Z">
        <w:r>
          <w:object w:dxaOrig="11235" w:dyaOrig="6150" w14:anchorId="600F1071">
            <v:shape id="_x0000_i1062" type="#_x0000_t75" style="width:481.55pt;height:263.8pt" o:ole="">
              <v:imagedata r:id="rId89" o:title=""/>
            </v:shape>
            <o:OLEObject Type="Embed" ProgID="Visio.Drawing.15" ShapeID="_x0000_i1062" DrawAspect="Content" ObjectID="_1715402157" r:id="rId90"/>
          </w:object>
        </w:r>
      </w:ins>
    </w:p>
    <w:p w14:paraId="02BE2D17" w14:textId="0E018E4E" w:rsidR="00B30140" w:rsidRPr="008D40EC" w:rsidRDefault="00B30140">
      <w:pPr>
        <w:pStyle w:val="TF"/>
        <w:rPr>
          <w:ins w:id="5587" w:author="S2-2204791" w:date="2022-05-24T09:39:00Z"/>
        </w:rPr>
      </w:pPr>
      <w:ins w:id="5588" w:author="S2-2204791" w:date="2022-05-24T09:39:00Z">
        <w:r>
          <w:t>Figure 6.</w:t>
        </w:r>
        <w:del w:id="5589" w:author="Rapporteur" w:date="2022-05-24T14:28:00Z">
          <w:r w:rsidDel="001B52F0">
            <w:delText>x</w:delText>
          </w:r>
        </w:del>
      </w:ins>
      <w:ins w:id="5590" w:author="Rapporteur" w:date="2022-05-24T14:28:00Z">
        <w:r w:rsidR="001B52F0">
          <w:t>29</w:t>
        </w:r>
      </w:ins>
      <w:ins w:id="5591" w:author="S2-2204791" w:date="2022-05-24T09:39:00Z">
        <w:r>
          <w:t>.3.1-1: Registration with rejected S-NSSAI with indication of which TA in RA it is supported.</w:t>
        </w:r>
      </w:ins>
    </w:p>
    <w:p w14:paraId="54D474F1" w14:textId="77777777" w:rsidR="00B30140" w:rsidRDefault="00B30140" w:rsidP="00B30140">
      <w:pPr>
        <w:pStyle w:val="B1"/>
        <w:rPr>
          <w:ins w:id="5592" w:author="S2-2204791" w:date="2022-05-24T09:39:00Z"/>
        </w:rPr>
      </w:pPr>
      <w:ins w:id="5593" w:author="S2-2204791" w:date="2022-05-24T09:39:00Z">
        <w:r>
          <w:t>0.</w:t>
        </w:r>
        <w:del w:id="5594" w:author="Rapporteur" w:date="2022-05-24T14:28:00Z">
          <w:r w:rsidDel="001B52F0">
            <w:delText xml:space="preserve"> </w:delText>
          </w:r>
        </w:del>
        <w:r>
          <w:tab/>
          <w:t>The UE is camping on a cell in TAI 1 where S-NSSAI1 is supported but not S-NSSAI2</w:t>
        </w:r>
      </w:ins>
    </w:p>
    <w:p w14:paraId="7597141F" w14:textId="6CBD1169" w:rsidR="00B30140" w:rsidRDefault="00B30140" w:rsidP="00B30140">
      <w:pPr>
        <w:pStyle w:val="B1"/>
        <w:rPr>
          <w:ins w:id="5595" w:author="S2-2204791" w:date="2022-05-24T09:39:00Z"/>
        </w:rPr>
      </w:pPr>
      <w:ins w:id="5596" w:author="S2-2204791" w:date="2022-05-24T09:39:00Z">
        <w:r>
          <w:t>1.</w:t>
        </w:r>
        <w:del w:id="5597" w:author="Rapporteur" w:date="2022-05-24T14:28:00Z">
          <w:r w:rsidDel="001B52F0">
            <w:delText xml:space="preserve"> </w:delText>
          </w:r>
        </w:del>
        <w:r>
          <w:tab/>
          <w:t>The UE request S-NSSAI1 and S-NSSAI1 while in TAI 1</w:t>
        </w:r>
      </w:ins>
    </w:p>
    <w:p w14:paraId="3FEBE08C" w14:textId="2C51E980" w:rsidR="00B30140" w:rsidRDefault="00B30140" w:rsidP="00B30140">
      <w:pPr>
        <w:pStyle w:val="B1"/>
        <w:rPr>
          <w:ins w:id="5598" w:author="S2-2204791" w:date="2022-05-24T09:39:00Z"/>
        </w:rPr>
      </w:pPr>
      <w:ins w:id="5599" w:author="S2-2204791" w:date="2022-05-24T09:39:00Z">
        <w:r>
          <w:t>2.</w:t>
        </w:r>
        <w:del w:id="5600" w:author="Rapporteur" w:date="2022-05-24T14:28:00Z">
          <w:r w:rsidDel="001B52F0">
            <w:delText xml:space="preserve"> </w:delText>
          </w:r>
        </w:del>
        <w:r>
          <w:tab/>
          <w:t>The AMF determines TAI1 does not support S-NSSAI 2 and forms the RA and detects S-NSSAI 2 is supported in TAI2 in the RA.</w:t>
        </w:r>
      </w:ins>
    </w:p>
    <w:p w14:paraId="57123B4A" w14:textId="5D778CD2" w:rsidR="00B30140" w:rsidRDefault="00B30140" w:rsidP="00B30140">
      <w:pPr>
        <w:pStyle w:val="B1"/>
        <w:rPr>
          <w:ins w:id="5601" w:author="S2-2204791" w:date="2022-05-24T09:39:00Z"/>
        </w:rPr>
      </w:pPr>
      <w:ins w:id="5602" w:author="S2-2204791" w:date="2022-05-24T09:39:00Z">
        <w:r>
          <w:t>3.</w:t>
        </w:r>
        <w:del w:id="5603" w:author="Rapporteur" w:date="2022-05-24T14:28:00Z">
          <w:r w:rsidDel="001B52F0">
            <w:delText xml:space="preserve"> </w:delText>
          </w:r>
        </w:del>
        <w:r>
          <w:tab/>
          <w:t>The AMF allows S-NSSAI1, rejects S-NSSAI 2 indicating it is supported in TAI2 (or, alternatively, another encoding option is indicating that it is not supported in TAI1) and a new cause code "Partiallly rejected in the RA" and provides RA= (TAI1, TAI2).</w:t>
        </w:r>
      </w:ins>
    </w:p>
    <w:p w14:paraId="71797D51" w14:textId="77777777" w:rsidR="00B30140" w:rsidRDefault="00B30140" w:rsidP="00B30140">
      <w:pPr>
        <w:pStyle w:val="B1"/>
        <w:rPr>
          <w:ins w:id="5604" w:author="S2-2204791" w:date="2022-05-24T09:39:00Z"/>
        </w:rPr>
      </w:pPr>
      <w:ins w:id="5605" w:author="S2-2204791" w:date="2022-05-24T09:39:00Z">
        <w:r>
          <w:t>4.</w:t>
        </w:r>
        <w:r>
          <w:tab/>
          <w:t>The UE now camps on TAI2 cell</w:t>
        </w:r>
      </w:ins>
    </w:p>
    <w:p w14:paraId="5CC97ACB" w14:textId="77777777" w:rsidR="00B30140" w:rsidRDefault="00B30140" w:rsidP="00B30140">
      <w:pPr>
        <w:pStyle w:val="B1"/>
        <w:rPr>
          <w:ins w:id="5606" w:author="S2-2204791" w:date="2022-05-24T09:39:00Z"/>
        </w:rPr>
      </w:pPr>
      <w:ins w:id="5607" w:author="S2-2204791" w:date="2022-05-24T09:39:00Z">
        <w:r>
          <w:t>5.</w:t>
        </w:r>
        <w:r>
          <w:tab/>
          <w:t>From TAI2 cell the UE registers with S-NSSAI1 and S-NSSAI 2</w:t>
        </w:r>
      </w:ins>
    </w:p>
    <w:p w14:paraId="3878AD04" w14:textId="77777777" w:rsidR="00B30140" w:rsidRDefault="00B30140" w:rsidP="00B30140">
      <w:pPr>
        <w:pStyle w:val="B1"/>
        <w:rPr>
          <w:ins w:id="5608" w:author="S2-2204791" w:date="2022-05-24T09:39:00Z"/>
        </w:rPr>
      </w:pPr>
      <w:ins w:id="5609" w:author="S2-2204791" w:date="2022-05-24T09:39:00Z">
        <w:r>
          <w:t>6.</w:t>
        </w:r>
        <w:r>
          <w:tab/>
          <w:t>The AMF provides Allowed S-NSSAI = (S-NSSAI1, S-NSSAI2) and RA = TAI2</w:t>
        </w:r>
      </w:ins>
    </w:p>
    <w:p w14:paraId="0892422E" w14:textId="04449E4D" w:rsidR="00B30140" w:rsidRDefault="00B30140" w:rsidP="00B30140">
      <w:pPr>
        <w:pStyle w:val="41"/>
        <w:rPr>
          <w:ins w:id="5610" w:author="S2-2204791" w:date="2022-05-24T09:39:00Z"/>
        </w:rPr>
      </w:pPr>
      <w:bookmarkStart w:id="5611" w:name="_Toc104302545"/>
      <w:bookmarkStart w:id="5612" w:name="_Toc104359511"/>
      <w:ins w:id="5613" w:author="S2-2204791" w:date="2022-05-24T09:39:00Z">
        <w:r w:rsidRPr="00320611">
          <w:t>6.</w:t>
        </w:r>
        <w:del w:id="5614" w:author="Rapporteur" w:date="2022-05-24T14:28:00Z">
          <w:r w:rsidDel="001B52F0">
            <w:delText>x</w:delText>
          </w:r>
        </w:del>
      </w:ins>
      <w:ins w:id="5615" w:author="Rapporteur" w:date="2022-05-24T14:28:00Z">
        <w:r w:rsidR="001B52F0">
          <w:t>29</w:t>
        </w:r>
      </w:ins>
      <w:ins w:id="5616" w:author="S2-2204791" w:date="2022-05-24T09:39:00Z">
        <w:r w:rsidRPr="00320611">
          <w:t>.3</w:t>
        </w:r>
        <w:r>
          <w:t>.2</w:t>
        </w:r>
        <w:r>
          <w:tab/>
          <w:t>Indication to UE of Allowed NSSAI in RA and of Partially Allowed S-NSSAIs in RA with TAIs of RA where the Partially Allowed S-NSSAIs is supported.</w:t>
        </w:r>
        <w:bookmarkEnd w:id="5611"/>
        <w:bookmarkEnd w:id="5612"/>
        <w:r>
          <w:t xml:space="preserve"> </w:t>
        </w:r>
      </w:ins>
    </w:p>
    <w:p w14:paraId="6E019C60" w14:textId="425EE2B5" w:rsidR="00B30140" w:rsidRPr="00D72E49" w:rsidRDefault="00B30140" w:rsidP="00B30140">
      <w:pPr>
        <w:pStyle w:val="51"/>
        <w:rPr>
          <w:ins w:id="5617" w:author="S2-2204791" w:date="2022-05-24T09:39:00Z"/>
        </w:rPr>
      </w:pPr>
      <w:bookmarkStart w:id="5618" w:name="_Toc104302546"/>
      <w:bookmarkStart w:id="5619" w:name="_Toc104359512"/>
      <w:ins w:id="5620" w:author="S2-2204791" w:date="2022-05-24T09:39:00Z">
        <w:r w:rsidRPr="00320611">
          <w:t>6.</w:t>
        </w:r>
        <w:del w:id="5621" w:author="Rapporteur" w:date="2022-05-24T14:28:00Z">
          <w:r w:rsidDel="001B52F0">
            <w:delText>x</w:delText>
          </w:r>
        </w:del>
      </w:ins>
      <w:ins w:id="5622" w:author="Rapporteur" w:date="2022-05-24T14:28:00Z">
        <w:r w:rsidR="001B52F0">
          <w:t>29</w:t>
        </w:r>
      </w:ins>
      <w:ins w:id="5623" w:author="S2-2204791" w:date="2022-05-24T09:39:00Z">
        <w:r w:rsidRPr="00320611">
          <w:t>.3</w:t>
        </w:r>
        <w:r>
          <w:t>.2.1</w:t>
        </w:r>
        <w:r>
          <w:tab/>
          <w:t>Registration</w:t>
        </w:r>
        <w:bookmarkEnd w:id="5618"/>
        <w:bookmarkEnd w:id="5619"/>
      </w:ins>
    </w:p>
    <w:p w14:paraId="4ED8FB85" w14:textId="4D2C15FD" w:rsidR="00B30140" w:rsidRPr="00BF1B4B" w:rsidDel="001B52F0" w:rsidRDefault="00B30140" w:rsidP="00B30140">
      <w:pPr>
        <w:rPr>
          <w:ins w:id="5624" w:author="S2-2204791" w:date="2022-05-24T09:39:00Z"/>
          <w:del w:id="5625" w:author="Rapporteur" w:date="2022-05-24T14:28:00Z"/>
        </w:rPr>
      </w:pPr>
    </w:p>
    <w:p w14:paraId="753605D7" w14:textId="77777777" w:rsidR="00B30140" w:rsidRDefault="00B30140">
      <w:pPr>
        <w:pStyle w:val="TH"/>
        <w:rPr>
          <w:ins w:id="5626" w:author="S2-2204791" w:date="2022-05-24T09:39:00Z"/>
        </w:rPr>
        <w:pPrChange w:id="5627" w:author="Rapporteur" w:date="2022-05-24T14:29:00Z">
          <w:pPr/>
        </w:pPrChange>
      </w:pPr>
      <w:ins w:id="5628" w:author="S2-2204791" w:date="2022-05-24T09:39:00Z">
        <w:r>
          <w:object w:dxaOrig="11235" w:dyaOrig="6150" w14:anchorId="3CF6A8A0">
            <v:shape id="_x0000_i1063" type="#_x0000_t75" style="width:481.55pt;height:263.8pt" o:ole="">
              <v:imagedata r:id="rId91" o:title=""/>
            </v:shape>
            <o:OLEObject Type="Embed" ProgID="Visio.Drawing.15" ShapeID="_x0000_i1063" DrawAspect="Content" ObjectID="_1715402158" r:id="rId92"/>
          </w:object>
        </w:r>
      </w:ins>
    </w:p>
    <w:p w14:paraId="348AF1DB" w14:textId="772A640E" w:rsidR="00B30140" w:rsidRPr="008D40EC" w:rsidRDefault="00B30140">
      <w:pPr>
        <w:pStyle w:val="TF"/>
        <w:rPr>
          <w:ins w:id="5629" w:author="S2-2204791" w:date="2022-05-24T09:39:00Z"/>
        </w:rPr>
      </w:pPr>
      <w:ins w:id="5630" w:author="S2-2204791" w:date="2022-05-24T09:39:00Z">
        <w:r>
          <w:t>Figure 6.</w:t>
        </w:r>
        <w:del w:id="5631" w:author="Rapporteur" w:date="2022-05-24T14:29:00Z">
          <w:r w:rsidDel="001B52F0">
            <w:delText>x</w:delText>
          </w:r>
        </w:del>
      </w:ins>
      <w:ins w:id="5632" w:author="Rapporteur" w:date="2022-05-24T14:29:00Z">
        <w:r w:rsidR="001B52F0">
          <w:t>29</w:t>
        </w:r>
      </w:ins>
      <w:ins w:id="5633" w:author="S2-2204791" w:date="2022-05-24T09:39:00Z">
        <w:r>
          <w:t xml:space="preserve">.3.2.1-1: Registration with partially allowed S-NSSAI </w:t>
        </w:r>
      </w:ins>
    </w:p>
    <w:p w14:paraId="516D3600" w14:textId="304D619A" w:rsidR="00B30140" w:rsidRPr="001D64BE" w:rsidDel="001B52F0" w:rsidRDefault="00B30140" w:rsidP="00B30140">
      <w:pPr>
        <w:rPr>
          <w:ins w:id="5634" w:author="S2-2204791" w:date="2022-05-24T09:39:00Z"/>
          <w:del w:id="5635" w:author="Rapporteur" w:date="2022-05-24T14:29:00Z"/>
        </w:rPr>
      </w:pPr>
    </w:p>
    <w:p w14:paraId="65BD76DD" w14:textId="23A615CE" w:rsidR="00B30140" w:rsidRDefault="00B30140" w:rsidP="00B30140">
      <w:pPr>
        <w:pStyle w:val="B1"/>
        <w:rPr>
          <w:ins w:id="5636" w:author="S2-2204791" w:date="2022-05-24T09:39:00Z"/>
        </w:rPr>
      </w:pPr>
      <w:ins w:id="5637" w:author="S2-2204791" w:date="2022-05-24T09:39:00Z">
        <w:r>
          <w:t>0.</w:t>
        </w:r>
        <w:del w:id="5638" w:author="Rapporteur" w:date="2022-05-24T14:29:00Z">
          <w:r w:rsidDel="001B52F0">
            <w:delText xml:space="preserve"> </w:delText>
          </w:r>
        </w:del>
        <w:r>
          <w:tab/>
          <w:t>The UE is camping on a cell in TAI 1 where S-NSSAI1 is supported but not S-NSSAI2</w:t>
        </w:r>
      </w:ins>
    </w:p>
    <w:p w14:paraId="3085E676" w14:textId="359F56E7" w:rsidR="00B30140" w:rsidRDefault="00B30140" w:rsidP="00B30140">
      <w:pPr>
        <w:pStyle w:val="B1"/>
        <w:rPr>
          <w:ins w:id="5639" w:author="S2-2204791" w:date="2022-05-24T09:39:00Z"/>
        </w:rPr>
      </w:pPr>
      <w:ins w:id="5640" w:author="S2-2204791" w:date="2022-05-24T09:39:00Z">
        <w:r>
          <w:t>1.</w:t>
        </w:r>
        <w:del w:id="5641" w:author="Rapporteur" w:date="2022-05-24T14:29:00Z">
          <w:r w:rsidDel="001B52F0">
            <w:delText xml:space="preserve"> </w:delText>
          </w:r>
        </w:del>
        <w:r>
          <w:tab/>
          <w:t>The UE request S-NSSAI1 and S-NSSAI1 while in TAI 1</w:t>
        </w:r>
      </w:ins>
    </w:p>
    <w:p w14:paraId="1BE6FF1B" w14:textId="3CD5B84E" w:rsidR="00B30140" w:rsidRDefault="00B30140" w:rsidP="00B30140">
      <w:pPr>
        <w:pStyle w:val="B1"/>
        <w:rPr>
          <w:ins w:id="5642" w:author="S2-2204791" w:date="2022-05-24T09:39:00Z"/>
        </w:rPr>
      </w:pPr>
      <w:ins w:id="5643" w:author="S2-2204791" w:date="2022-05-24T09:39:00Z">
        <w:r>
          <w:t>2.</w:t>
        </w:r>
        <w:del w:id="5644" w:author="Rapporteur" w:date="2022-05-24T14:29:00Z">
          <w:r w:rsidDel="001B52F0">
            <w:delText xml:space="preserve"> </w:delText>
          </w:r>
        </w:del>
        <w:r>
          <w:tab/>
          <w:t>The AMF determines TAI1 does not support S-NSSAI 2 and forms the RA = (TAI1, TAI2) and detects S-NSSAI 2 is supported in TAI2 in the RA.</w:t>
        </w:r>
      </w:ins>
    </w:p>
    <w:p w14:paraId="07D5782B" w14:textId="6E0C60C0" w:rsidR="00B30140" w:rsidRDefault="00B30140" w:rsidP="00B30140">
      <w:pPr>
        <w:pStyle w:val="B1"/>
        <w:rPr>
          <w:ins w:id="5645" w:author="S2-2204791" w:date="2022-05-24T09:39:00Z"/>
        </w:rPr>
      </w:pPr>
      <w:ins w:id="5646" w:author="S2-2204791" w:date="2022-05-24T09:39:00Z">
        <w:r>
          <w:t>3.</w:t>
        </w:r>
        <w:del w:id="5647" w:author="Rapporteur" w:date="2022-05-24T14:29:00Z">
          <w:r w:rsidDel="001B52F0">
            <w:delText xml:space="preserve"> </w:delText>
          </w:r>
        </w:del>
        <w:r>
          <w:tab/>
          <w:t>The AMF allows S-NSSAI1, Indicates that S-NSSAI 2 is partially allowed in RA indicating it is supported in TAI2 (or, alternatively, another encoding option is indicating that it is not supported in TAI1) and a new cause code and provides RA= (TAI1, TAI2).</w:t>
        </w:r>
      </w:ins>
    </w:p>
    <w:p w14:paraId="236FB66E" w14:textId="77777777" w:rsidR="00B30140" w:rsidRDefault="00B30140" w:rsidP="00B30140">
      <w:pPr>
        <w:pStyle w:val="B1"/>
        <w:rPr>
          <w:ins w:id="5648" w:author="S2-2204791" w:date="2022-05-24T09:39:00Z"/>
        </w:rPr>
      </w:pPr>
      <w:ins w:id="5649" w:author="S2-2204791" w:date="2022-05-24T09:39:00Z">
        <w:r>
          <w:t>4.</w:t>
        </w:r>
        <w:r>
          <w:tab/>
          <w:t>The UE now camps on TAI1 cell and can only use S-NSSA1</w:t>
        </w:r>
      </w:ins>
    </w:p>
    <w:p w14:paraId="0FB66544" w14:textId="77777777" w:rsidR="00B30140" w:rsidRDefault="00B30140" w:rsidP="00B30140">
      <w:pPr>
        <w:pStyle w:val="B1"/>
        <w:rPr>
          <w:ins w:id="5650" w:author="S2-2204791" w:date="2022-05-24T09:39:00Z"/>
        </w:rPr>
      </w:pPr>
      <w:ins w:id="5651" w:author="S2-2204791" w:date="2022-05-24T09:39:00Z">
        <w:r>
          <w:t>5.</w:t>
        </w:r>
        <w:r>
          <w:tab/>
          <w:t>The UE now camps on TAI2 cell and can use both S-NSSA1 and S-NSSAI2.</w:t>
        </w:r>
      </w:ins>
    </w:p>
    <w:p w14:paraId="6357AA3B" w14:textId="718E3A92" w:rsidR="00B30140" w:rsidRDefault="00B30140" w:rsidP="00B30140">
      <w:pPr>
        <w:pStyle w:val="51"/>
        <w:rPr>
          <w:ins w:id="5652" w:author="S2-2204791" w:date="2022-05-24T09:39:00Z"/>
        </w:rPr>
      </w:pPr>
      <w:bookmarkStart w:id="5653" w:name="_Toc104302547"/>
      <w:bookmarkStart w:id="5654" w:name="_Toc104359513"/>
      <w:ins w:id="5655" w:author="S2-2204791" w:date="2022-05-24T09:39:00Z">
        <w:r w:rsidRPr="00320611">
          <w:t>6.</w:t>
        </w:r>
        <w:del w:id="5656" w:author="Rapporteur" w:date="2022-05-24T14:29:00Z">
          <w:r w:rsidDel="001B52F0">
            <w:delText>x</w:delText>
          </w:r>
        </w:del>
      </w:ins>
      <w:ins w:id="5657" w:author="Rapporteur" w:date="2022-05-24T14:29:00Z">
        <w:r w:rsidR="001B52F0">
          <w:t>29</w:t>
        </w:r>
      </w:ins>
      <w:ins w:id="5658" w:author="S2-2204791" w:date="2022-05-24T09:39:00Z">
        <w:r w:rsidRPr="00320611">
          <w:t>.3</w:t>
        </w:r>
        <w:r>
          <w:t>.</w:t>
        </w:r>
        <w:r>
          <w:lastRenderedPageBreak/>
          <w:t>2.2</w:t>
        </w:r>
        <w:r>
          <w:tab/>
          <w:t>MO Procedure from idle mode</w:t>
        </w:r>
        <w:bookmarkEnd w:id="5653"/>
        <w:bookmarkEnd w:id="5654"/>
      </w:ins>
    </w:p>
    <w:p w14:paraId="352A930B" w14:textId="77777777" w:rsidR="00B30140" w:rsidRDefault="00B30140">
      <w:pPr>
        <w:pStyle w:val="TH"/>
        <w:rPr>
          <w:ins w:id="5659" w:author="S2-2204791" w:date="2022-05-24T09:39:00Z"/>
        </w:rPr>
        <w:pPrChange w:id="5660" w:author="Rapporteur" w:date="2022-05-25T08:12:00Z">
          <w:pPr/>
        </w:pPrChange>
      </w:pPr>
      <w:ins w:id="5661" w:author="S2-2204791" w:date="2022-05-24T09:39:00Z">
        <w:r>
          <w:object w:dxaOrig="11010" w:dyaOrig="10965" w14:anchorId="5DAFD957">
            <v:shape id="_x0000_i1064" type="#_x0000_t75" style="width:481.55pt;height:480.4pt" o:ole="">
              <v:imagedata r:id="rId93" o:title=""/>
            </v:shape>
            <o:OLEObject Type="Embed" ProgID="Visio.Drawing.15" ShapeID="_x0000_i1064" DrawAspect="Content" ObjectID="_1715402159" r:id="rId94"/>
          </w:object>
        </w:r>
      </w:ins>
    </w:p>
    <w:p w14:paraId="3D57DF45" w14:textId="378095CC" w:rsidR="00B30140" w:rsidRPr="008D40EC" w:rsidRDefault="00B30140" w:rsidP="00B30140">
      <w:pPr>
        <w:pStyle w:val="TF"/>
        <w:rPr>
          <w:ins w:id="5662" w:author="S2-2204791" w:date="2022-05-24T09:39:00Z"/>
        </w:rPr>
      </w:pPr>
      <w:ins w:id="5663" w:author="S2-2204791" w:date="2022-05-24T09:39:00Z">
        <w:r>
          <w:t>Figure 6.</w:t>
        </w:r>
        <w:del w:id="5664" w:author="Rapporteur" w:date="2022-05-24T14:29:00Z">
          <w:r w:rsidDel="001B52F0">
            <w:delText>x</w:delText>
          </w:r>
        </w:del>
      </w:ins>
      <w:ins w:id="5665" w:author="Rapporteur" w:date="2022-05-24T14:29:00Z">
        <w:r w:rsidR="001B52F0">
          <w:t>29</w:t>
        </w:r>
      </w:ins>
      <w:ins w:id="5666" w:author="S2-2204791" w:date="2022-05-24T09:39:00Z">
        <w:r>
          <w:t>.3.2.2-1</w:t>
        </w:r>
      </w:ins>
      <w:ins w:id="5667" w:author="Rapporteur" w:date="2022-05-25T07:59:00Z">
        <w:r w:rsidR="003A55FB">
          <w:t>:</w:t>
        </w:r>
      </w:ins>
      <w:ins w:id="5668" w:author="S2-2204791" w:date="2022-05-24T09:39:00Z">
        <w:r>
          <w:t xml:space="preserve"> MO service request: success case with TAs supported by different gNBs</w:t>
        </w:r>
      </w:ins>
    </w:p>
    <w:p w14:paraId="6F1D1E79" w14:textId="31F6F0E1" w:rsidR="00B30140" w:rsidRDefault="00B30140" w:rsidP="00B30140">
      <w:pPr>
        <w:rPr>
          <w:ins w:id="5669" w:author="S2-2204791" w:date="2022-05-24T09:39:00Z"/>
        </w:rPr>
      </w:pPr>
      <w:ins w:id="5670" w:author="S2-2204791" w:date="2022-05-24T09:39:00Z">
        <w:del w:id="5671" w:author="Rapporteur" w:date="2022-05-24T14:30:00Z">
          <w:r w:rsidDel="001B52F0">
            <w:delText>f</w:delText>
          </w:r>
        </w:del>
      </w:ins>
      <w:ins w:id="5672" w:author="Rapporteur" w:date="2022-05-24T14:30:00Z">
        <w:r w:rsidR="001B52F0">
          <w:t>F</w:t>
        </w:r>
      </w:ins>
      <w:ins w:id="5673" w:author="S2-2204791" w:date="2022-05-24T09:39:00Z">
        <w:r>
          <w:t>igure 6.</w:t>
        </w:r>
        <w:del w:id="5674" w:author="Rapporteur" w:date="2022-05-24T14:29:00Z">
          <w:r w:rsidDel="001B52F0">
            <w:delText>x</w:delText>
          </w:r>
        </w:del>
      </w:ins>
      <w:ins w:id="5675" w:author="Rapporteur" w:date="2022-05-24T14:29:00Z">
        <w:r w:rsidR="001B52F0">
          <w:t>29</w:t>
        </w:r>
      </w:ins>
      <w:ins w:id="5676" w:author="S2-2204791" w:date="2022-05-24T09:39:00Z">
        <w:r>
          <w:t>.3.2.2-1 s</w:t>
        </w:r>
        <w:r w:rsidRPr="003D43FF">
          <w:t xml:space="preserve"> </w:t>
        </w:r>
        <w:r>
          <w:t>shows the service request with the UE which is registered in TAI, TAI2 with allowed NSSAI S-NSSAI1 and Partially allowed S-NSSAI in TAI2 S-NSSAI2.This MO SR may apply to just S-NSSAI2 PDU session(s) or all S-NSSAIs PDU Session(s). If it does apply to all S-NSSAIs, step</w:t>
        </w:r>
        <w:del w:id="5677" w:author="Rapporteur" w:date="2022-05-24T14:30:00Z">
          <w:r w:rsidDel="001B52F0">
            <w:delText xml:space="preserve"> </w:delText>
          </w:r>
        </w:del>
      </w:ins>
      <w:ins w:id="5678" w:author="Rapporteur" w:date="2022-05-24T14:30:00Z">
        <w:r w:rsidR="001B52F0">
          <w:t> </w:t>
        </w:r>
      </w:ins>
      <w:ins w:id="5679" w:author="S2-2204791" w:date="2022-05-24T09:39:00Z">
        <w:r>
          <w:t>7 includes contacting the SMFs for s-NSSAI 1 to enable the applicable connectivity for S-NSSAI1.</w:t>
        </w:r>
      </w:ins>
    </w:p>
    <w:p w14:paraId="4B2701F1" w14:textId="61EEB09C" w:rsidR="00B30140" w:rsidDel="001D64BE" w:rsidRDefault="00B30140" w:rsidP="00B30140">
      <w:pPr>
        <w:rPr>
          <w:ins w:id="5680" w:author="S2-2204791" w:date="2022-05-24T09:39:00Z"/>
          <w:del w:id="5681" w:author="Rapporteur" w:date="2022-05-24T14:30:00Z"/>
        </w:rPr>
      </w:pPr>
      <w:ins w:id="5682" w:author="S2-2204791" w:date="2022-05-24T09:39:00Z">
        <w:r>
          <w:t>It should be noted that the AMF detects in step</w:t>
        </w:r>
        <w:del w:id="5683" w:author="Rapporteur" w:date="2022-05-24T14:30:00Z">
          <w:r w:rsidDel="001D64BE">
            <w:delText xml:space="preserve"> </w:delText>
          </w:r>
        </w:del>
      </w:ins>
      <w:ins w:id="5684" w:author="Rapporteur" w:date="2022-05-24T14:30:00Z">
        <w:r w:rsidR="001D64BE">
          <w:t> </w:t>
        </w:r>
      </w:ins>
      <w:ins w:id="5685" w:author="S2-2204791" w:date="2022-05-24T09:39:00Z">
        <w:r>
          <w:t>3 that the S-NSSAI2 connectivity is only possible if a HO is executed to a cell supporting S-NSSAI2 so this is requested by the AMF to the RAN. if this is successful, like in this case, step</w:t>
        </w:r>
        <w:del w:id="5686" w:author="Rapporteur" w:date="2022-05-24T14:30:00Z">
          <w:r w:rsidDel="001D64BE">
            <w:delText xml:space="preserve"> </w:delText>
          </w:r>
        </w:del>
      </w:ins>
      <w:ins w:id="5687" w:author="Rapporteur" w:date="2022-05-24T14:30:00Z">
        <w:r w:rsidR="001D64BE">
          <w:t> </w:t>
        </w:r>
      </w:ins>
      <w:ins w:id="5688" w:author="S2-2204791" w:date="2022-05-24T09:39:00Z">
        <w:r>
          <w:t>11 enables connectivity for S-NSSAI2 PDU session.</w:t>
        </w:r>
      </w:ins>
    </w:p>
    <w:p w14:paraId="3282494D" w14:textId="1CFA456A" w:rsidR="00B30140" w:rsidRPr="001D64BE" w:rsidDel="001D64BE" w:rsidRDefault="00B30140" w:rsidP="00B30140">
      <w:pPr>
        <w:rPr>
          <w:ins w:id="5689" w:author="S2-2204791" w:date="2022-05-24T09:39:00Z"/>
          <w:del w:id="5690" w:author="Rapporteur" w:date="2022-05-24T14:30:00Z"/>
        </w:rPr>
      </w:pPr>
    </w:p>
    <w:p w14:paraId="4B42E524" w14:textId="77777777" w:rsidR="00B30140" w:rsidRDefault="00B30140" w:rsidP="00B30140">
      <w:pPr>
        <w:rPr>
          <w:ins w:id="5691" w:author="S2-2204791" w:date="2022-05-24T09:39:00Z"/>
        </w:rPr>
      </w:pPr>
    </w:p>
    <w:p w14:paraId="605D6B92" w14:textId="77777777" w:rsidR="00B30140" w:rsidRDefault="00B30140">
      <w:pPr>
        <w:pStyle w:val="TH"/>
        <w:rPr>
          <w:ins w:id="5692" w:author="S2-2204791" w:date="2022-05-24T09:39:00Z"/>
        </w:rPr>
        <w:pPrChange w:id="5693" w:author="Rapporteur" w:date="2022-05-25T08:12:00Z">
          <w:pPr/>
        </w:pPrChange>
      </w:pPr>
      <w:ins w:id="5694" w:author="S2-2204791" w:date="2022-05-24T09:39:00Z">
        <w:r>
          <w:object w:dxaOrig="11010" w:dyaOrig="8625" w14:anchorId="3E31C8EE">
            <v:shape id="_x0000_i1065" type="#_x0000_t75" style="width:481.55pt;height:377.3pt" o:ole="">
              <v:imagedata r:id="rId95" o:title=""/>
            </v:shape>
            <o:OLEObject Type="Embed" ProgID="Visio.Drawing.15" ShapeID="_x0000_i1065" DrawAspect="Content" ObjectID="_1715402160" r:id="rId96"/>
          </w:object>
        </w:r>
      </w:ins>
    </w:p>
    <w:p w14:paraId="7AF4A38A" w14:textId="0D66EA53" w:rsidR="00B30140" w:rsidDel="005E51FC" w:rsidRDefault="00B30140" w:rsidP="00B30140">
      <w:pPr>
        <w:rPr>
          <w:ins w:id="5695" w:author="S2-2204791" w:date="2022-05-24T09:39:00Z"/>
          <w:del w:id="5696" w:author="Rapporteur" w:date="2022-05-25T08:12:00Z"/>
        </w:rPr>
      </w:pPr>
    </w:p>
    <w:p w14:paraId="1632EDBB" w14:textId="5AFF9471" w:rsidR="00B30140" w:rsidRPr="008D40EC" w:rsidRDefault="00B30140" w:rsidP="00B30140">
      <w:pPr>
        <w:pStyle w:val="TF"/>
        <w:rPr>
          <w:ins w:id="5697" w:author="S2-2204791" w:date="2022-05-24T09:39:00Z"/>
        </w:rPr>
      </w:pPr>
      <w:ins w:id="5698" w:author="S2-2204791" w:date="2022-05-24T09:39:00Z">
        <w:r>
          <w:t>Figure 6.</w:t>
        </w:r>
        <w:del w:id="5699" w:author="Rapporteur" w:date="2022-05-24T14:30:00Z">
          <w:r w:rsidDel="001D64BE">
            <w:delText>x</w:delText>
          </w:r>
        </w:del>
      </w:ins>
      <w:ins w:id="5700" w:author="Rapporteur" w:date="2022-05-24T14:30:00Z">
        <w:r w:rsidR="001D64BE">
          <w:t>29</w:t>
        </w:r>
      </w:ins>
      <w:ins w:id="5701" w:author="S2-2204791" w:date="2022-05-24T09:39:00Z">
        <w:r>
          <w:t>.3.2.2-2</w:t>
        </w:r>
      </w:ins>
      <w:ins w:id="5702" w:author="Rapporteur" w:date="2022-05-25T08:00:00Z">
        <w:r w:rsidR="003A55FB">
          <w:t>:</w:t>
        </w:r>
      </w:ins>
      <w:ins w:id="5703" w:author="S2-2204791" w:date="2022-05-24T09:39:00Z">
        <w:r>
          <w:t xml:space="preserve"> MO service request: failure case with TAs supported by different gNBs</w:t>
        </w:r>
      </w:ins>
    </w:p>
    <w:p w14:paraId="3AD6D781" w14:textId="36D8F6E0" w:rsidR="00B30140" w:rsidDel="001D64BE" w:rsidRDefault="00B30140" w:rsidP="00B30140">
      <w:pPr>
        <w:rPr>
          <w:ins w:id="5704" w:author="S2-2204791" w:date="2022-05-24T09:39:00Z"/>
          <w:del w:id="5705" w:author="Rapporteur" w:date="2022-05-24T14:30:00Z"/>
        </w:rPr>
      </w:pPr>
      <w:ins w:id="5706" w:author="S2-2204791" w:date="2022-05-24T09:39:00Z">
        <w:del w:id="5707" w:author="Rapporteur" w:date="2022-05-24T14:30:00Z">
          <w:r w:rsidDel="001D64BE">
            <w:delText>f</w:delText>
          </w:r>
        </w:del>
      </w:ins>
      <w:ins w:id="5708" w:author="Rapporteur" w:date="2022-05-24T14:30:00Z">
        <w:r w:rsidR="001D64BE">
          <w:t>F</w:t>
        </w:r>
      </w:ins>
      <w:ins w:id="5709" w:author="S2-2204791" w:date="2022-05-24T09:39:00Z">
        <w:r>
          <w:t>igure 6.</w:t>
        </w:r>
        <w:del w:id="5710" w:author="Rapporteur" w:date="2022-05-24T14:30:00Z">
          <w:r w:rsidDel="001D64BE">
            <w:delText>x</w:delText>
          </w:r>
        </w:del>
      </w:ins>
      <w:ins w:id="5711" w:author="Rapporteur" w:date="2022-05-24T14:30:00Z">
        <w:r w:rsidR="001D64BE">
          <w:t>29</w:t>
        </w:r>
      </w:ins>
      <w:ins w:id="5712" w:author="S2-2204791" w:date="2022-05-24T09:39:00Z">
        <w:r>
          <w:t>.3.2.2-2 shows the service request with the UE which is registered in TAI, TAI2 with Allowed NSSAI S-NSSAI1 and Partially allowed S-NSSAI in TAI2 S-NSSAI2.This may apply to just S-NSSAI2 PDU session(s) or all s-NSSAIs PDU Session(s). If it does apply to all S-NSSAIs, step</w:t>
        </w:r>
        <w:del w:id="5713" w:author="Rapporteur" w:date="2022-05-24T16:04:00Z">
          <w:r w:rsidDel="00183735">
            <w:delText xml:space="preserve"> </w:delText>
          </w:r>
        </w:del>
      </w:ins>
      <w:ins w:id="5714" w:author="Rapporteur" w:date="2022-05-24T16:04:00Z">
        <w:r w:rsidR="00183735">
          <w:t> </w:t>
        </w:r>
      </w:ins>
      <w:ins w:id="5715" w:author="S2-2204791" w:date="2022-05-24T09:39:00Z">
        <w:r>
          <w:t>7 includes contacting the SMFs for s-NSSAI 1 to enable the applicable connectivity for S-NSSAI1, and since it was not possible to handover to a TA supporting S-NSSAI2, the PDU session for S-NSSAI2 are set as deactivated so DL data is not sent till the UE moves in connected mode to a cell supporting S-NSSAI2 (in TAI2).</w:t>
        </w:r>
      </w:ins>
    </w:p>
    <w:p w14:paraId="5F164F05" w14:textId="77777777" w:rsidR="00B30140" w:rsidRDefault="00B30140" w:rsidP="00B30140">
      <w:pPr>
        <w:rPr>
          <w:ins w:id="5716" w:author="S2-2204791" w:date="2022-05-24T09:39:00Z"/>
        </w:rPr>
      </w:pPr>
    </w:p>
    <w:p w14:paraId="75E266E1" w14:textId="77777777" w:rsidR="00B30140" w:rsidRDefault="00B30140">
      <w:pPr>
        <w:pStyle w:val="TH"/>
        <w:rPr>
          <w:ins w:id="5717" w:author="S2-2204791" w:date="2022-05-24T09:39:00Z"/>
        </w:rPr>
        <w:pPrChange w:id="5718" w:author="Rapporteur" w:date="2022-05-25T08:12:00Z">
          <w:pPr/>
        </w:pPrChange>
      </w:pPr>
      <w:ins w:id="5719" w:author="S2-2204791" w:date="2022-05-24T09:39:00Z">
        <w:r>
          <w:object w:dxaOrig="11040" w:dyaOrig="10950" w14:anchorId="16F622A3">
            <v:shape id="_x0000_i1066" type="#_x0000_t75" style="width:481.55pt;height:478.1pt" o:ole="">
              <v:imagedata r:id="rId97" o:title=""/>
            </v:shape>
            <o:OLEObject Type="Embed" ProgID="Visio.Drawing.15" ShapeID="_x0000_i1066" DrawAspect="Content" ObjectID="_1715402161" r:id="rId98"/>
          </w:object>
        </w:r>
      </w:ins>
    </w:p>
    <w:p w14:paraId="0991AD71" w14:textId="19EE8B05" w:rsidR="00B30140" w:rsidRPr="008D40EC" w:rsidRDefault="00B30140" w:rsidP="00B30140">
      <w:pPr>
        <w:pStyle w:val="TF"/>
        <w:rPr>
          <w:ins w:id="5720" w:author="S2-2204791" w:date="2022-05-24T09:39:00Z"/>
        </w:rPr>
      </w:pPr>
      <w:ins w:id="5721" w:author="S2-2204791" w:date="2022-05-24T09:39:00Z">
        <w:r>
          <w:t>Figure 6.</w:t>
        </w:r>
        <w:del w:id="5722" w:author="Rapporteur" w:date="2022-05-24T14:30:00Z">
          <w:r w:rsidDel="001D64BE">
            <w:delText>x</w:delText>
          </w:r>
        </w:del>
      </w:ins>
      <w:ins w:id="5723" w:author="Rapporteur" w:date="2022-05-24T14:30:00Z">
        <w:r w:rsidR="001D64BE">
          <w:t>29</w:t>
        </w:r>
      </w:ins>
      <w:ins w:id="5724" w:author="S2-2204791" w:date="2022-05-24T09:39:00Z">
        <w:r>
          <w:t>.3.2.2-3</w:t>
        </w:r>
      </w:ins>
      <w:ins w:id="5725" w:author="Rapporteur" w:date="2022-05-25T08:00:00Z">
        <w:r w:rsidR="003A55FB">
          <w:t>:</w:t>
        </w:r>
      </w:ins>
      <w:ins w:id="5726" w:author="S2-2204791" w:date="2022-05-24T09:39:00Z">
        <w:r>
          <w:t xml:space="preserve"> MO service request: success case with TAs supported by single gNB</w:t>
        </w:r>
      </w:ins>
    </w:p>
    <w:p w14:paraId="34B78A83" w14:textId="280FE60A" w:rsidR="00B30140" w:rsidDel="001D64BE" w:rsidRDefault="00B30140" w:rsidP="00B30140">
      <w:pPr>
        <w:rPr>
          <w:ins w:id="5727" w:author="S2-2204791" w:date="2022-05-24T09:39:00Z"/>
          <w:del w:id="5728" w:author="Rapporteur" w:date="2022-05-24T14:30:00Z"/>
        </w:rPr>
      </w:pPr>
      <w:ins w:id="5729" w:author="S2-2204791" w:date="2022-05-24T09:39:00Z">
        <w:del w:id="5730" w:author="Rapporteur" w:date="2022-05-24T14:30:00Z">
          <w:r w:rsidDel="001D64BE">
            <w:delText>f</w:delText>
          </w:r>
        </w:del>
      </w:ins>
      <w:ins w:id="5731" w:author="Rapporteur" w:date="2022-05-24T14:30:00Z">
        <w:r w:rsidR="001D64BE">
          <w:t>F</w:t>
        </w:r>
      </w:ins>
      <w:ins w:id="5732" w:author="S2-2204791" w:date="2022-05-24T09:39:00Z">
        <w:r>
          <w:t>igure 6.</w:t>
        </w:r>
        <w:del w:id="5733" w:author="Rapporteur" w:date="2022-05-24T14:30:00Z">
          <w:r w:rsidDel="001D64BE">
            <w:delText>x</w:delText>
          </w:r>
        </w:del>
      </w:ins>
      <w:ins w:id="5734" w:author="Rapporteur" w:date="2022-05-24T14:30:00Z">
        <w:r w:rsidR="001D64BE">
          <w:t>29</w:t>
        </w:r>
      </w:ins>
      <w:ins w:id="5735" w:author="S2-2204791" w:date="2022-05-24T09:39:00Z">
        <w:r>
          <w:t>.3.2.2-3 shows the service request with the UE which is registered in TAI, TAI2 with Allowed NSSAI S-NSSAI1 and Partially allowed S-NSSAI in TAI2 S-NSSAI2 where the TAI1 and TAI2 are supported by cells under the same gNB. This may apply to just S-NSSAI2 PDU session(s) or all s-NSSAIs PDU Session(s). If it does apply to all S-NSSAIs, step</w:t>
        </w:r>
        <w:del w:id="5736" w:author="Rapporteur" w:date="2022-05-24T16:04:00Z">
          <w:r w:rsidDel="00183735">
            <w:delText xml:space="preserve"> </w:delText>
          </w:r>
        </w:del>
      </w:ins>
      <w:ins w:id="5737" w:author="Rapporteur" w:date="2022-05-24T16:04:00Z">
        <w:r w:rsidR="00183735">
          <w:t> </w:t>
        </w:r>
      </w:ins>
      <w:ins w:id="5738" w:author="S2-2204791" w:date="2022-05-24T09:39:00Z">
        <w:r>
          <w:t>8 includes contacting the SMFs for s-NSSAI 1 to enable the applicable connectivity for S-NSSAI1, and since it was possible to handover to TA2 supporting S-NSSAI2, SMFs for PDU sessions for S-NSSAI2 are also contacted to enable connectivity at step</w:t>
        </w:r>
        <w:del w:id="5739" w:author="Rapporteur" w:date="2022-05-24T14:30:00Z">
          <w:r w:rsidDel="001D64BE">
            <w:delText xml:space="preserve"> </w:delText>
          </w:r>
        </w:del>
      </w:ins>
      <w:ins w:id="5740" w:author="Rapporteur" w:date="2022-05-24T14:30:00Z">
        <w:r w:rsidR="001D64BE">
          <w:t> </w:t>
        </w:r>
      </w:ins>
      <w:ins w:id="5741" w:author="S2-2204791" w:date="2022-05-24T09:39:00Z">
        <w:r>
          <w:t>8.</w:t>
        </w:r>
      </w:ins>
    </w:p>
    <w:p w14:paraId="0049A1DB" w14:textId="77777777" w:rsidR="00B30140" w:rsidRPr="001D64BE" w:rsidRDefault="00B30140" w:rsidP="00B30140">
      <w:pPr>
        <w:rPr>
          <w:ins w:id="5742" w:author="S2-2204791" w:date="2022-05-24T09:39:00Z"/>
        </w:rPr>
      </w:pPr>
    </w:p>
    <w:p w14:paraId="23D2EF01" w14:textId="5EEF8A1E" w:rsidR="00B30140" w:rsidRDefault="00B30140" w:rsidP="00B30140">
      <w:pPr>
        <w:pStyle w:val="51"/>
        <w:rPr>
          <w:ins w:id="5743" w:author="S2-2204791" w:date="2022-05-24T09:39:00Z"/>
        </w:rPr>
      </w:pPr>
      <w:bookmarkStart w:id="5744" w:name="_Toc104302548"/>
      <w:bookmarkStart w:id="5745" w:name="_Toc104359514"/>
      <w:ins w:id="5746" w:author="S2-2204791" w:date="2022-05-24T09:39:00Z">
        <w:r w:rsidRPr="00320611">
          <w:t>6.</w:t>
        </w:r>
        <w:del w:id="5747" w:author="Rapporteur" w:date="2022-05-24T14:31:00Z">
          <w:r w:rsidDel="001D64BE">
            <w:delText>x</w:delText>
          </w:r>
        </w:del>
      </w:ins>
      <w:ins w:id="5748" w:author="Rapporteur" w:date="2022-05-24T14:31:00Z">
        <w:r w:rsidR="001D64BE">
          <w:t>29</w:t>
        </w:r>
      </w:ins>
      <w:ins w:id="5749" w:author="S2-2204791" w:date="2022-05-24T09:39:00Z">
        <w:r w:rsidRPr="00320611">
          <w:t>.3</w:t>
        </w:r>
        <w:r>
          <w:t>.2.3</w:t>
        </w:r>
        <w:r>
          <w:tab/>
          <w:t>MT Procedure from idle mode</w:t>
        </w:r>
        <w:bookmarkEnd w:id="5744"/>
        <w:bookmarkEnd w:id="5745"/>
      </w:ins>
    </w:p>
    <w:p w14:paraId="6E27C5CA" w14:textId="77777777" w:rsidR="00B30140" w:rsidRDefault="00B30140" w:rsidP="00B30140">
      <w:pPr>
        <w:rPr>
          <w:ins w:id="5750" w:author="S2-2204791" w:date="2022-05-24T09:39:00Z"/>
        </w:rPr>
      </w:pPr>
      <w:ins w:id="5751" w:author="S2-2204791" w:date="2022-05-24T09:39:00Z">
        <w:r>
          <w:t>Two options are considered</w:t>
        </w:r>
        <w:del w:id="5752" w:author="Rapporteur" w:date="2022-05-25T07:59:00Z">
          <w:r w:rsidDel="003A55FB">
            <w:delText xml:space="preserve"> </w:delText>
          </w:r>
        </w:del>
      </w:ins>
    </w:p>
    <w:p w14:paraId="06DBC91A" w14:textId="77777777" w:rsidR="00B30140" w:rsidRPr="00F55D1F" w:rsidRDefault="00B30140" w:rsidP="00B30140">
      <w:pPr>
        <w:rPr>
          <w:ins w:id="5753" w:author="S2-2204791" w:date="2022-05-24T09:39:00Z"/>
          <w:b/>
          <w:bCs/>
        </w:rPr>
      </w:pPr>
      <w:ins w:id="5754" w:author="S2-2204791" w:date="2022-05-24T09:39:00Z">
        <w:r w:rsidRPr="00F55D1F">
          <w:rPr>
            <w:b/>
            <w:bCs/>
          </w:rPr>
          <w:t>OPTION A:</w:t>
        </w:r>
      </w:ins>
    </w:p>
    <w:p w14:paraId="38BEA185" w14:textId="77777777" w:rsidR="00B30140" w:rsidRDefault="00B30140">
      <w:pPr>
        <w:pStyle w:val="TH"/>
        <w:rPr>
          <w:ins w:id="5755" w:author="S2-2204791" w:date="2022-05-24T09:39:00Z"/>
        </w:rPr>
        <w:pPrChange w:id="5756" w:author="Rapporteur" w:date="2022-05-25T08:12:00Z">
          <w:pPr/>
        </w:pPrChange>
      </w:pPr>
      <w:ins w:id="5757" w:author="S2-2204791" w:date="2022-05-24T09:39:00Z">
        <w:r>
          <w:object w:dxaOrig="10995" w:dyaOrig="10965" w14:anchorId="7B9B8853">
            <v:shape id="_x0000_i1067" type="#_x0000_t75" style="width:481.55pt;height:480.4pt" o:ole="">
              <v:imagedata r:id="rId99" o:title=""/>
            </v:shape>
            <o:OLEObject Type="Embed" ProgID="Visio.Drawing.15" ShapeID="_x0000_i1067" DrawAspect="Content" ObjectID="_1715402162" r:id="rId100"/>
          </w:object>
        </w:r>
      </w:ins>
    </w:p>
    <w:p w14:paraId="04473234" w14:textId="7A981593" w:rsidR="00B30140" w:rsidRPr="008D40EC" w:rsidRDefault="00B30140" w:rsidP="00B30140">
      <w:pPr>
        <w:pStyle w:val="TF"/>
        <w:rPr>
          <w:ins w:id="5758" w:author="S2-2204791" w:date="2022-05-24T09:39:00Z"/>
        </w:rPr>
      </w:pPr>
      <w:ins w:id="5759" w:author="S2-2204791" w:date="2022-05-24T09:39:00Z">
        <w:r>
          <w:t>Figure 6.</w:t>
        </w:r>
        <w:del w:id="5760" w:author="Rapporteur" w:date="2022-05-24T14:31:00Z">
          <w:r w:rsidDel="001D64BE">
            <w:delText>x</w:delText>
          </w:r>
        </w:del>
      </w:ins>
      <w:ins w:id="5761" w:author="Rapporteur" w:date="2022-05-24T14:31:00Z">
        <w:r w:rsidR="001D64BE">
          <w:t>29</w:t>
        </w:r>
      </w:ins>
      <w:ins w:id="5762" w:author="S2-2204791" w:date="2022-05-24T09:39:00Z">
        <w:r>
          <w:t>.3.2.3-1</w:t>
        </w:r>
      </w:ins>
      <w:ins w:id="5763" w:author="Rapporteur" w:date="2022-05-25T07:59:00Z">
        <w:r w:rsidR="003A55FB">
          <w:t>:</w:t>
        </w:r>
      </w:ins>
      <w:ins w:id="5764" w:author="S2-2204791" w:date="2022-05-24T09:39:00Z">
        <w:r>
          <w:t xml:space="preserve"> MT service request: success case with TAs supported by different gNBs</w:t>
        </w:r>
      </w:ins>
    </w:p>
    <w:p w14:paraId="3A5DA1EC" w14:textId="5AF78896" w:rsidR="00B30140" w:rsidRDefault="00B30140" w:rsidP="00B30140">
      <w:pPr>
        <w:rPr>
          <w:ins w:id="5765" w:author="S2-2204791" w:date="2022-05-24T09:39:00Z"/>
        </w:rPr>
      </w:pPr>
      <w:ins w:id="5766" w:author="S2-2204791" w:date="2022-05-24T09:39:00Z">
        <w:r>
          <w:t>Figure 6.</w:t>
        </w:r>
        <w:del w:id="5767" w:author="Rapporteur" w:date="2022-05-24T14:31:00Z">
          <w:r w:rsidDel="001D64BE">
            <w:delText>x</w:delText>
          </w:r>
        </w:del>
      </w:ins>
      <w:ins w:id="5768" w:author="Rapporteur" w:date="2022-05-24T14:31:00Z">
        <w:r w:rsidR="001D64BE">
          <w:t>29</w:t>
        </w:r>
      </w:ins>
      <w:ins w:id="5769" w:author="S2-2204791" w:date="2022-05-24T09:39:00Z">
        <w:r>
          <w:t>.3.2.3-1 shows the MT service request with the UE which is registered in RA= TAI, TAI2 with Allowed NSSAI S-NSSAI1 and Partially allowed S-NSSAI in TAI2 S-NSSAI2 where the TAI1 and TAI2 are supported by cells under different gNBs. This DL paging applies to a PDU session for S-NSSAI2. the UE replies to paging and the AMF at step</w:t>
        </w:r>
        <w:del w:id="5770" w:author="Rapporteur" w:date="2022-05-24T14:31:00Z">
          <w:r w:rsidDel="001D64BE">
            <w:delText xml:space="preserve"> </w:delText>
          </w:r>
        </w:del>
      </w:ins>
      <w:ins w:id="5771" w:author="Rapporteur" w:date="2022-05-24T14:31:00Z">
        <w:r w:rsidR="001D64BE">
          <w:t> </w:t>
        </w:r>
      </w:ins>
      <w:ins w:id="5772" w:author="S2-2204791" w:date="2022-05-24T09:39:00Z">
        <w:r>
          <w:t xml:space="preserve">4 detect the UE replied for TAI1 not supporting the Slice. This triggers a Initial UE context setup including indication the S-NSSAI2 PDU session is conditionally activated subject to successful Handover to a cell of a supporting TA (TA2 in this example). </w:t>
        </w:r>
        <w:del w:id="5773" w:author="Rapporteur" w:date="2022-05-24T14:31:00Z">
          <w:r w:rsidDel="001D64BE">
            <w:delText xml:space="preserve"> </w:delText>
          </w:r>
        </w:del>
        <w:r>
          <w:t>At step</w:t>
        </w:r>
        <w:del w:id="5774" w:author="Rapporteur" w:date="2022-05-24T14:31:00Z">
          <w:r w:rsidDel="001D64BE">
            <w:delText xml:space="preserve"> </w:delText>
          </w:r>
        </w:del>
      </w:ins>
      <w:ins w:id="5775" w:author="Rapporteur" w:date="2022-05-24T14:31:00Z">
        <w:r w:rsidR="001D64BE">
          <w:t> </w:t>
        </w:r>
      </w:ins>
      <w:ins w:id="5776" w:author="S2-2204791" w:date="2022-05-24T09:39:00Z">
        <w:r>
          <w:t>7, the AMF delays contacting the SMFs for the PDU sessions as it has received indication that the S-NSSAI2 PDU session activation is pending handover completion. Since it was possible to handover to TA2 supporting S-NSSAI2, as detected at the AMF when it receives the confirmation at step</w:t>
        </w:r>
        <w:del w:id="5777" w:author="Rapporteur" w:date="2022-05-24T16:04:00Z">
          <w:r w:rsidDel="00183735">
            <w:delText xml:space="preserve"> </w:delText>
          </w:r>
        </w:del>
      </w:ins>
      <w:ins w:id="5778" w:author="Rapporteur" w:date="2022-05-24T16:04:00Z">
        <w:r w:rsidR="00183735">
          <w:t> </w:t>
        </w:r>
      </w:ins>
      <w:ins w:id="5779" w:author="S2-2204791" w:date="2022-05-24T09:39:00Z">
        <w:r>
          <w:t>9, SMF for the PDU session for S-NSSAI2 is contacted to enable connectivity at step</w:t>
        </w:r>
        <w:del w:id="5780" w:author="Rapporteur" w:date="2022-05-24T14:31:00Z">
          <w:r w:rsidDel="001D64BE">
            <w:delText xml:space="preserve"> </w:delText>
          </w:r>
        </w:del>
      </w:ins>
      <w:ins w:id="5781" w:author="Rapporteur" w:date="2022-05-24T14:31:00Z">
        <w:r w:rsidR="001D64BE">
          <w:t> </w:t>
        </w:r>
      </w:ins>
      <w:ins w:id="5782" w:author="S2-2204791" w:date="2022-05-24T09:39:00Z">
        <w:r>
          <w:t>10. The triggering data is received at step</w:t>
        </w:r>
        <w:del w:id="5783" w:author="Rapporteur" w:date="2022-05-24T14:31:00Z">
          <w:r w:rsidDel="001D64BE">
            <w:delText xml:space="preserve"> </w:delText>
          </w:r>
        </w:del>
      </w:ins>
      <w:ins w:id="5784" w:author="Rapporteur" w:date="2022-05-24T14:31:00Z">
        <w:r w:rsidR="001D64BE">
          <w:t> </w:t>
        </w:r>
      </w:ins>
      <w:ins w:id="5785" w:author="S2-2204791" w:date="2022-05-24T09:39:00Z">
        <w:r>
          <w:t xml:space="preserve">11. </w:t>
        </w:r>
        <w:r>
          <w:rPr>
            <w:rStyle w:val="normaltextrun"/>
          </w:rPr>
          <w:t>Otherwise, if the gNB cannot handover to a TA supporting the S-NSSAI2, the gNB updated the AMF with a NG-AP message (not shown in the figure above as it is describing only the success case) indicating the requested HO is not possible and the AMF may trigger AN connection release.</w:t>
        </w:r>
      </w:ins>
    </w:p>
    <w:p w14:paraId="3519BAF1" w14:textId="559E603F" w:rsidR="00B30140" w:rsidRPr="001F393B" w:rsidRDefault="00B30140" w:rsidP="00B30140">
      <w:pPr>
        <w:pStyle w:val="paragraph"/>
        <w:spacing w:before="0" w:beforeAutospacing="0" w:after="0" w:afterAutospacing="0"/>
        <w:textAlignment w:val="baseline"/>
        <w:rPr>
          <w:ins w:id="5786" w:author="S2-2204791" w:date="2022-05-24T09:39:00Z"/>
          <w:rStyle w:val="eop"/>
          <w:b/>
          <w:bCs/>
          <w:color w:val="000000"/>
          <w:sz w:val="20"/>
          <w:szCs w:val="20"/>
        </w:rPr>
      </w:pPr>
      <w:ins w:id="5787" w:author="S2-2204791" w:date="2022-05-24T09:39:00Z">
        <w:del w:id="5788" w:author="Rapporteur" w:date="2022-05-24T14:31:00Z">
          <w:r w:rsidRPr="001F393B" w:rsidDel="001D64BE">
            <w:rPr>
              <w:rStyle w:val="eop"/>
              <w:b/>
              <w:bCs/>
              <w:color w:val="000000"/>
              <w:sz w:val="20"/>
              <w:szCs w:val="20"/>
            </w:rPr>
            <w:delText> </w:delText>
          </w:r>
        </w:del>
        <w:r w:rsidRPr="001F393B">
          <w:rPr>
            <w:rStyle w:val="eop"/>
            <w:b/>
            <w:bCs/>
            <w:color w:val="000000"/>
            <w:sz w:val="20"/>
            <w:szCs w:val="20"/>
          </w:rPr>
          <w:t>OPTION B:</w:t>
        </w:r>
      </w:ins>
    </w:p>
    <w:p w14:paraId="37259215" w14:textId="09DB37B3" w:rsidR="00B30140" w:rsidRDefault="001D64BE">
      <w:pPr>
        <w:pStyle w:val="TH"/>
        <w:rPr>
          <w:ins w:id="5789" w:author="S2-2204791" w:date="2022-05-24T09:39:00Z"/>
          <w:rFonts w:ascii="Segoe UI" w:hAnsi="Segoe UI" w:cs="Segoe UI"/>
          <w:color w:val="000000"/>
          <w:sz w:val="18"/>
          <w:szCs w:val="18"/>
        </w:rPr>
        <w:pPrChange w:id="5790" w:author="Rapporteur" w:date="2022-05-24T14:31:00Z">
          <w:pPr>
            <w:pStyle w:val="paragraph"/>
            <w:spacing w:before="0" w:beforeAutospacing="0" w:after="0" w:afterAutospacing="0"/>
            <w:textAlignment w:val="baseline"/>
          </w:pPr>
        </w:pPrChange>
      </w:pPr>
      <w:ins w:id="5791" w:author="S2-2204791" w:date="2022-05-24T09:39:00Z">
        <w:r>
          <w:object w:dxaOrig="10995" w:dyaOrig="10965" w14:anchorId="18C9D270">
            <v:shape id="_x0000_i1068" type="#_x0000_t75" style="width:471.75pt;height:471.15pt" o:ole="">
              <v:imagedata r:id="rId101" o:title=""/>
            </v:shape>
            <o:OLEObject Type="Embed" ProgID="Visio.Drawing.15" ShapeID="_x0000_i1068" DrawAspect="Content" ObjectID="_1715402163" r:id="rId102"/>
          </w:object>
        </w:r>
      </w:ins>
    </w:p>
    <w:p w14:paraId="37620400" w14:textId="39F485A0" w:rsidR="00B30140" w:rsidRPr="001D64BE" w:rsidDel="001D64BE" w:rsidRDefault="00B30140" w:rsidP="001D64BE">
      <w:pPr>
        <w:pStyle w:val="TF"/>
        <w:rPr>
          <w:ins w:id="5792" w:author="S2-2204791" w:date="2022-05-24T09:39:00Z"/>
          <w:del w:id="5793" w:author="Rapporteur" w:date="2022-05-24T14:31:00Z"/>
          <w:rPrChange w:id="5794" w:author="Rapporteur" w:date="2022-05-24T14:32:00Z">
            <w:rPr>
              <w:ins w:id="5795" w:author="S2-2204791" w:date="2022-05-24T09:39:00Z"/>
              <w:del w:id="5796" w:author="Rapporteur" w:date="2022-05-24T14:31:00Z"/>
              <w:rStyle w:val="normaltextrun"/>
              <w:rFonts w:cs="Arial"/>
              <w:b w:val="0"/>
              <w:bCs/>
            </w:rPr>
          </w:rPrChange>
        </w:rPr>
      </w:pPr>
    </w:p>
    <w:p w14:paraId="46403BB5" w14:textId="6F57FBBB" w:rsidR="00B30140" w:rsidRPr="001D64BE" w:rsidRDefault="00B30140" w:rsidP="00253FD9">
      <w:pPr>
        <w:pStyle w:val="TF"/>
        <w:rPr>
          <w:ins w:id="5797" w:author="S2-2204791" w:date="2022-05-24T09:39:00Z"/>
          <w:rPrChange w:id="5798" w:author="Rapporteur" w:date="2022-05-24T14:32:00Z">
            <w:rPr>
              <w:ins w:id="5799" w:author="S2-2204791" w:date="2022-05-24T09:39:00Z"/>
              <w:rFonts w:ascii="Segoe UI" w:hAnsi="Segoe UI" w:cs="Segoe UI"/>
              <w:szCs w:val="18"/>
            </w:rPr>
          </w:rPrChange>
        </w:rPr>
      </w:pPr>
      <w:ins w:id="5800" w:author="S2-2204791" w:date="2022-05-24T09:39:00Z">
        <w:r w:rsidRPr="001D64BE">
          <w:rPr>
            <w:rPrChange w:id="5801" w:author="Rapporteur" w:date="2022-05-24T14:32:00Z">
              <w:rPr>
                <w:rStyle w:val="normaltextrun"/>
                <w:rFonts w:cs="Arial"/>
                <w:b w:val="0"/>
                <w:bCs/>
              </w:rPr>
            </w:rPrChange>
          </w:rPr>
          <w:t>Figure 6.</w:t>
        </w:r>
        <w:del w:id="5802" w:author="Rapporteur" w:date="2022-05-24T14:32:00Z">
          <w:r w:rsidRPr="001D64BE" w:rsidDel="001D64BE">
            <w:rPr>
              <w:rPrChange w:id="5803" w:author="Rapporteur" w:date="2022-05-24T14:32:00Z">
                <w:rPr>
                  <w:rStyle w:val="normaltextrun"/>
                  <w:rFonts w:cs="Arial"/>
                  <w:b w:val="0"/>
                  <w:bCs/>
                </w:rPr>
              </w:rPrChange>
            </w:rPr>
            <w:delText>x</w:delText>
          </w:r>
        </w:del>
      </w:ins>
      <w:ins w:id="5804" w:author="Rapporteur" w:date="2022-05-24T14:32:00Z">
        <w:r w:rsidR="001D64BE">
          <w:t>29</w:t>
        </w:r>
      </w:ins>
      <w:ins w:id="5805" w:author="S2-2204791" w:date="2022-05-24T09:39:00Z">
        <w:r w:rsidRPr="001D64BE">
          <w:rPr>
            <w:rPrChange w:id="5806" w:author="Rapporteur" w:date="2022-05-24T14:32:00Z">
              <w:rPr>
                <w:rStyle w:val="normaltextrun"/>
                <w:rFonts w:cs="Arial"/>
                <w:b w:val="0"/>
                <w:bCs/>
              </w:rPr>
            </w:rPrChange>
          </w:rPr>
          <w:t>.3.2.3-2</w:t>
        </w:r>
      </w:ins>
      <w:ins w:id="5807" w:author="Rapporteur" w:date="2022-05-25T08:00:00Z">
        <w:r w:rsidR="003A55FB">
          <w:t>:</w:t>
        </w:r>
      </w:ins>
      <w:ins w:id="5808" w:author="S2-2204791" w:date="2022-05-24T09:39:00Z">
        <w:r w:rsidRPr="001D64BE">
          <w:rPr>
            <w:rPrChange w:id="5809" w:author="Rapporteur" w:date="2022-05-24T14:32:00Z">
              <w:rPr>
                <w:rStyle w:val="normaltextrun"/>
                <w:rFonts w:cs="Arial"/>
                <w:b w:val="0"/>
                <w:bCs/>
              </w:rPr>
            </w:rPrChange>
          </w:rPr>
          <w:t xml:space="preserve"> MT service request: success case with TAs supported by different gNBs</w:t>
        </w:r>
        <w:del w:id="5810" w:author="Rapporteur" w:date="2022-05-24T14:32:00Z">
          <w:r w:rsidRPr="001D64BE" w:rsidDel="001D64BE">
            <w:rPr>
              <w:rPrChange w:id="5811" w:author="Rapporteur" w:date="2022-05-24T14:32:00Z">
                <w:rPr>
                  <w:rStyle w:val="eop"/>
                  <w:rFonts w:cs="Arial"/>
                  <w:b w:val="0"/>
                  <w:bCs/>
                </w:rPr>
              </w:rPrChange>
            </w:rPr>
            <w:delText> </w:delText>
          </w:r>
        </w:del>
      </w:ins>
    </w:p>
    <w:p w14:paraId="293F6213" w14:textId="036C8615" w:rsidR="00B30140" w:rsidRPr="001307F7" w:rsidDel="001D64BE" w:rsidRDefault="00B30140">
      <w:pPr>
        <w:rPr>
          <w:ins w:id="5812" w:author="S2-2204791" w:date="2022-05-24T09:39:00Z"/>
          <w:del w:id="5813" w:author="Rapporteur" w:date="2022-05-24T14:32:00Z"/>
          <w:rFonts w:ascii="Segoe UI" w:hAnsi="Segoe UI" w:cs="Segoe UI"/>
          <w:sz w:val="18"/>
          <w:szCs w:val="18"/>
        </w:rPr>
        <w:pPrChange w:id="5814" w:author="Rapporteur" w:date="2022-05-24T14:32:00Z">
          <w:pPr>
            <w:pStyle w:val="paragraph"/>
            <w:spacing w:before="0" w:beforeAutospacing="0" w:after="0" w:afterAutospacing="0"/>
            <w:textAlignment w:val="baseline"/>
          </w:pPr>
        </w:pPrChange>
      </w:pPr>
      <w:ins w:id="5815" w:author="S2-2204791" w:date="2022-05-24T09:39:00Z">
        <w:del w:id="5816" w:author="Rapporteur" w:date="2022-05-24T14:32:00Z">
          <w:r w:rsidRPr="001307F7" w:rsidDel="001D64BE">
            <w:rPr>
              <w:rStyle w:val="eop"/>
            </w:rPr>
            <w:delText> </w:delText>
          </w:r>
        </w:del>
      </w:ins>
    </w:p>
    <w:p w14:paraId="7FA24C23" w14:textId="4EBFDECB" w:rsidR="00B30140" w:rsidRPr="001307F7" w:rsidRDefault="00B30140" w:rsidP="001D64BE">
      <w:pPr>
        <w:rPr>
          <w:ins w:id="5817" w:author="S2-2204791" w:date="2022-05-24T09:39:00Z"/>
          <w:rFonts w:ascii="Segoe UI" w:hAnsi="Segoe UI" w:cs="Segoe UI"/>
          <w:sz w:val="18"/>
          <w:szCs w:val="18"/>
        </w:rPr>
      </w:pPr>
      <w:ins w:id="5818" w:author="S2-2204791" w:date="2022-05-24T09:39:00Z">
        <w:r w:rsidRPr="001307F7">
          <w:rPr>
            <w:rStyle w:val="normaltextrun"/>
          </w:rPr>
          <w:t>Figure 6.</w:t>
        </w:r>
        <w:del w:id="5819" w:author="Rapporteur" w:date="2022-05-24T14:32:00Z">
          <w:r w:rsidRPr="001307F7" w:rsidDel="001D64BE">
            <w:rPr>
              <w:rStyle w:val="normaltextrun"/>
            </w:rPr>
            <w:delText>x</w:delText>
          </w:r>
        </w:del>
      </w:ins>
      <w:ins w:id="5820" w:author="Rapporteur" w:date="2022-05-24T14:32:00Z">
        <w:r w:rsidR="001D64BE">
          <w:rPr>
            <w:rStyle w:val="normaltextrun"/>
          </w:rPr>
          <w:t>29</w:t>
        </w:r>
      </w:ins>
      <w:ins w:id="5821" w:author="S2-2204791" w:date="2022-05-24T09:39:00Z">
        <w:r w:rsidRPr="001307F7">
          <w:rPr>
            <w:rStyle w:val="normaltextrun"/>
          </w:rPr>
          <w:t>.3.2.3-2 shows the MT service request with the UE which is registered in RA= TAI, TAI2 with Allowed NSSAI S-NSSAI1 and Partially allowed S-NSSAI in TAI2 S-NSSAI2 where the TAI1 and TAI2 are supported by cells under different gNBs. This DL paging applies to a PDU session for S-NSSAI2 and noticing the S-NSSAI 2 is partially allowed in the RA at step</w:t>
        </w:r>
        <w:del w:id="5822" w:author="Rapporteur" w:date="2022-05-24T14:33:00Z">
          <w:r w:rsidRPr="001307F7" w:rsidDel="001D64BE">
            <w:rPr>
              <w:rStyle w:val="normaltextrun"/>
            </w:rPr>
            <w:delText xml:space="preserve"> </w:delText>
          </w:r>
        </w:del>
      </w:ins>
      <w:ins w:id="5823" w:author="Rapporteur" w:date="2022-05-24T14:33:00Z">
        <w:r w:rsidR="001D64BE">
          <w:rPr>
            <w:rStyle w:val="normaltextrun"/>
          </w:rPr>
          <w:t> </w:t>
        </w:r>
      </w:ins>
      <w:ins w:id="5824" w:author="S2-2204791" w:date="2022-05-24T09:39:00Z">
        <w:r w:rsidRPr="001307F7">
          <w:rPr>
            <w:rStyle w:val="normaltextrun"/>
          </w:rPr>
          <w:t>2 the paging request includes the S-NSSAI 2. The RAN receives S-NSSAI 2 in the paging request and selects a preferred band from one of the TA2 cells bands (i.e. the preferred band for S-NSSAI</w:t>
        </w:r>
        <w:r>
          <w:rPr>
            <w:rStyle w:val="normaltextrun"/>
          </w:rPr>
          <w:t>2</w:t>
        </w:r>
        <w:r w:rsidRPr="001307F7">
          <w:rPr>
            <w:rStyle w:val="normaltextrun"/>
          </w:rPr>
          <w:t xml:space="preserve"> is indicated). </w:t>
        </w:r>
        <w:r>
          <w:rPr>
            <w:rStyle w:val="normaltextrun"/>
          </w:rPr>
          <w:t xml:space="preserve">For paging messages sent to cells in TA1, the gNB1 </w:t>
        </w:r>
        <w:r w:rsidRPr="001307F7">
          <w:rPr>
            <w:rStyle w:val="normaltextrun"/>
          </w:rPr>
          <w:t>sends to the UE a paging message with the indication of the preferred band (how this is done needs to be decided by RAN2) and</w:t>
        </w:r>
        <w:r>
          <w:rPr>
            <w:rStyle w:val="normaltextrun"/>
          </w:rPr>
          <w:t xml:space="preserve"> the UE</w:t>
        </w:r>
        <w:r w:rsidRPr="001307F7">
          <w:rPr>
            <w:rStyle w:val="normaltextrun"/>
          </w:rPr>
          <w:t xml:space="preserve"> shall trigger cell reselection to this preferred band only considering cells in the RA. </w:t>
        </w:r>
        <w:r>
          <w:rPr>
            <w:rStyle w:val="normaltextrun"/>
          </w:rPr>
          <w:t>R</w:t>
        </w:r>
        <w:r w:rsidRPr="001307F7">
          <w:rPr>
            <w:rStyle w:val="normaltextrun"/>
          </w:rPr>
          <w:t>egardless of the outcome of cell reselection, the UE issues then a service request. If the cell reselection had positive outcome, like in the figure 6.</w:t>
        </w:r>
        <w:del w:id="5825" w:author="Rapporteur" w:date="2022-05-24T14:32:00Z">
          <w:r w:rsidRPr="001307F7" w:rsidDel="001D64BE">
            <w:rPr>
              <w:rStyle w:val="normaltextrun"/>
            </w:rPr>
            <w:delText>x</w:delText>
          </w:r>
        </w:del>
      </w:ins>
      <w:ins w:id="5826" w:author="Rapporteur" w:date="2022-05-24T14:32:00Z">
        <w:r w:rsidR="001D64BE">
          <w:rPr>
            <w:rStyle w:val="normaltextrun"/>
          </w:rPr>
          <w:t>29</w:t>
        </w:r>
      </w:ins>
      <w:ins w:id="5827" w:author="S2-2204791" w:date="2022-05-24T09:39:00Z">
        <w:r w:rsidRPr="001307F7">
          <w:rPr>
            <w:rStyle w:val="normaltextrun"/>
          </w:rPr>
          <w:t xml:space="preserve">.3.2.3-2, </w:t>
        </w:r>
        <w:r>
          <w:rPr>
            <w:rStyle w:val="normaltextrun"/>
          </w:rPr>
          <w:t>the SR is received at the AMF and the AMF detects it is from TA2 where the S-NSSAI2 is supported. This then allows the SR to successfully complete. The triggering downlink data is received at step</w:t>
        </w:r>
        <w:del w:id="5828" w:author="Rapporteur" w:date="2022-05-24T14:32:00Z">
          <w:r w:rsidDel="001D64BE">
            <w:rPr>
              <w:rStyle w:val="normaltextrun"/>
            </w:rPr>
            <w:delText xml:space="preserve"> </w:delText>
          </w:r>
        </w:del>
      </w:ins>
      <w:ins w:id="5829" w:author="Rapporteur" w:date="2022-05-24T14:32:00Z">
        <w:r w:rsidR="001D64BE">
          <w:rPr>
            <w:rStyle w:val="normaltextrun"/>
          </w:rPr>
          <w:t> </w:t>
        </w:r>
      </w:ins>
      <w:ins w:id="5830" w:author="S2-2204791" w:date="2022-05-24T09:39:00Z">
        <w:r>
          <w:rPr>
            <w:rStyle w:val="normaltextrun"/>
          </w:rPr>
          <w:t>11. Otherwise, if the SR is received from TAI1, the AMF may trigger AN connection release.</w:t>
        </w:r>
      </w:ins>
    </w:p>
    <w:p w14:paraId="104FE7BC" w14:textId="31D2F52D" w:rsidR="00B30140" w:rsidRPr="00E706B8" w:rsidDel="001D64BE" w:rsidRDefault="00B30140" w:rsidP="00B30140">
      <w:pPr>
        <w:rPr>
          <w:ins w:id="5831" w:author="S2-2204791" w:date="2022-05-24T09:39:00Z"/>
          <w:del w:id="5832" w:author="Rapporteur" w:date="2022-05-24T14:33:00Z"/>
        </w:rPr>
      </w:pPr>
    </w:p>
    <w:p w14:paraId="6479C513" w14:textId="72231F7B" w:rsidR="00B30140" w:rsidRPr="00D72E49" w:rsidRDefault="00B30140" w:rsidP="00B30140">
      <w:pPr>
        <w:pStyle w:val="51"/>
        <w:rPr>
          <w:ins w:id="5833" w:author="S2-2204791" w:date="2022-05-24T09:39:00Z"/>
        </w:rPr>
      </w:pPr>
      <w:bookmarkStart w:id="5834" w:name="_Toc104302549"/>
      <w:bookmarkStart w:id="5835" w:name="_Toc104359515"/>
      <w:ins w:id="5836" w:author="S2-2204791" w:date="2022-05-24T09:39:00Z">
        <w:r w:rsidRPr="00320611">
          <w:t>6.</w:t>
        </w:r>
        <w:del w:id="5837" w:author="Rapporteur" w:date="2022-05-24T14:33:00Z">
          <w:r w:rsidDel="001D64BE">
            <w:delText>x</w:delText>
          </w:r>
        </w:del>
      </w:ins>
      <w:ins w:id="5838" w:author="Rapporteur" w:date="2022-05-24T14:33:00Z">
        <w:r w:rsidR="001D64BE">
          <w:t>29</w:t>
        </w:r>
      </w:ins>
      <w:ins w:id="5839" w:author="S2-2204791" w:date="2022-05-24T09:39:00Z">
        <w:r w:rsidRPr="00320611">
          <w:t>.3</w:t>
        </w:r>
        <w:r>
          <w:t>.2.4</w:t>
        </w:r>
        <w:r>
          <w:tab/>
          <w:t>Connected Mode system behaviour</w:t>
        </w:r>
        <w:bookmarkEnd w:id="5834"/>
        <w:bookmarkEnd w:id="5835"/>
      </w:ins>
    </w:p>
    <w:p w14:paraId="2E8A696F" w14:textId="4BB7C1E6" w:rsidR="00B30140" w:rsidRDefault="001D64BE">
      <w:pPr>
        <w:pStyle w:val="TH"/>
        <w:rPr>
          <w:ins w:id="5840" w:author="S2-2204791" w:date="2022-05-24T09:39:00Z"/>
        </w:rPr>
        <w:pPrChange w:id="5841" w:author="Rapporteur" w:date="2022-05-24T14:33:00Z">
          <w:pPr>
            <w:pStyle w:val="B1"/>
          </w:pPr>
        </w:pPrChange>
      </w:pPr>
      <w:ins w:id="5842" w:author="S2-2204791" w:date="2022-05-24T09:39:00Z">
        <w:r>
          <w:object w:dxaOrig="11040" w:dyaOrig="6360" w14:anchorId="119AD6F3">
            <v:shape id="_x0000_i1069" type="#_x0000_t75" style="width:456.75pt;height:264.4pt" o:ole="">
              <v:imagedata r:id="rId103" o:title=""/>
            </v:shape>
            <o:OLEObject Type="Embed" ProgID="Visio.Drawing.15" ShapeID="_x0000_i1069" DrawAspect="Content" ObjectID="_1715402164" r:id="rId104"/>
          </w:object>
        </w:r>
      </w:ins>
    </w:p>
    <w:p w14:paraId="0EFB80A6" w14:textId="639675F6" w:rsidR="00B30140" w:rsidDel="001D64BE" w:rsidRDefault="00B30140">
      <w:pPr>
        <w:pStyle w:val="TF"/>
        <w:rPr>
          <w:ins w:id="5843" w:author="S2-2204791" w:date="2022-05-24T09:39:00Z"/>
          <w:del w:id="5844" w:author="Rapporteur" w:date="2022-05-24T14:33:00Z"/>
        </w:rPr>
        <w:pPrChange w:id="5845" w:author="Rapporteur" w:date="2022-05-24T14:33:00Z">
          <w:pPr>
            <w:pStyle w:val="B1"/>
          </w:pPr>
        </w:pPrChange>
      </w:pPr>
    </w:p>
    <w:p w14:paraId="6183120E" w14:textId="1D6128A0" w:rsidR="00B30140" w:rsidRPr="008D40EC" w:rsidRDefault="00B30140">
      <w:pPr>
        <w:pStyle w:val="TF"/>
        <w:rPr>
          <w:ins w:id="5846" w:author="S2-2204791" w:date="2022-05-24T09:39:00Z"/>
        </w:rPr>
      </w:pPr>
      <w:ins w:id="5847" w:author="S2-2204791" w:date="2022-05-24T09:39:00Z">
        <w:r>
          <w:t>Figure 6.</w:t>
        </w:r>
        <w:del w:id="5848" w:author="Rapporteur" w:date="2022-05-24T14:33:00Z">
          <w:r w:rsidDel="001D64BE">
            <w:delText>x</w:delText>
          </w:r>
        </w:del>
      </w:ins>
      <w:ins w:id="5849" w:author="Rapporteur" w:date="2022-05-24T14:33:00Z">
        <w:r w:rsidR="001D64BE">
          <w:t>29</w:t>
        </w:r>
      </w:ins>
      <w:ins w:id="5850" w:author="S2-2204791" w:date="2022-05-24T09:39:00Z">
        <w:r>
          <w:t>.3.2.4-1</w:t>
        </w:r>
      </w:ins>
      <w:ins w:id="5851" w:author="Rapporteur" w:date="2022-05-25T08:00:00Z">
        <w:r w:rsidR="003A55FB">
          <w:t>:</w:t>
        </w:r>
      </w:ins>
      <w:ins w:id="5852" w:author="S2-2204791" w:date="2022-05-24T09:39:00Z">
        <w:r>
          <w:t xml:space="preserve"> CONNECTED mobility with deactivation of S-NSSAI2 sessions upon entering TAI1 (different gNB)</w:t>
        </w:r>
      </w:ins>
    </w:p>
    <w:p w14:paraId="7C58944D" w14:textId="73251999" w:rsidR="00B30140" w:rsidRDefault="00B30140" w:rsidP="00B30140">
      <w:pPr>
        <w:rPr>
          <w:ins w:id="5853" w:author="S2-2204791" w:date="2022-05-24T09:39:00Z"/>
        </w:rPr>
      </w:pPr>
      <w:ins w:id="5854" w:author="S2-2204791" w:date="2022-05-24T09:39:00Z">
        <w:r>
          <w:t>Figure 6.</w:t>
        </w:r>
        <w:del w:id="5855" w:author="Rapporteur" w:date="2022-05-24T14:33:00Z">
          <w:r w:rsidDel="001D64BE">
            <w:delText>x</w:delText>
          </w:r>
        </w:del>
      </w:ins>
      <w:ins w:id="5856" w:author="Rapporteur" w:date="2022-05-24T14:33:00Z">
        <w:r w:rsidR="001D64BE">
          <w:t>29</w:t>
        </w:r>
      </w:ins>
      <w:ins w:id="5857" w:author="S2-2204791" w:date="2022-05-24T09:39:00Z">
        <w:r>
          <w:t>.3.2.4-1 shows mobility of UE which is CM-CONNECTED with RA= TAI, TAI2 with Allowed NSSAI S-NSSAI1 and Partially allowed S-NSSAI in TAI2 S-NSSAI2 where the TAI1 and TAI2 are supported by cells under different gNBs, and where the UE has PDU sessions activated for both S-NSSAI1 and S-NSSAI2. Upon mobility to TAI1, the PDU session(s) for S-NSSAI2 are deactivated, meaning the context is preserved but the DL data is dropped and is not accounted for. the related DRBs are also reconfigured to be deactivated during the HO. The trigger for deactivation at AMF is the reception of a Path switch indicating S-NSSAI2 is now not supported (whether this is explicitly indicated, or the ULI allows the AMF to detect that, can be decided in normative phase).</w:t>
        </w:r>
      </w:ins>
    </w:p>
    <w:p w14:paraId="6D3E396B" w14:textId="7153F020" w:rsidR="00B30140" w:rsidDel="001D64BE" w:rsidRDefault="00B30140" w:rsidP="00B30140">
      <w:pPr>
        <w:rPr>
          <w:ins w:id="5858" w:author="S2-2204791" w:date="2022-05-24T09:39:00Z"/>
          <w:del w:id="5859" w:author="Rapporteur" w:date="2022-05-24T14:34:00Z"/>
        </w:rPr>
      </w:pPr>
    </w:p>
    <w:p w14:paraId="072DA9FF" w14:textId="3C2FEB0B" w:rsidR="00B30140" w:rsidDel="001D64BE" w:rsidRDefault="00B30140" w:rsidP="00B30140">
      <w:pPr>
        <w:pStyle w:val="B1"/>
        <w:rPr>
          <w:ins w:id="5860" w:author="S2-2204791" w:date="2022-05-24T09:39:00Z"/>
          <w:del w:id="5861" w:author="Rapporteur" w:date="2022-05-24T14:34:00Z"/>
        </w:rPr>
      </w:pPr>
    </w:p>
    <w:p w14:paraId="7DDF534E" w14:textId="1558E2BC" w:rsidR="00B30140" w:rsidDel="001D64BE" w:rsidRDefault="00B30140" w:rsidP="00B30140">
      <w:pPr>
        <w:pStyle w:val="B1"/>
        <w:rPr>
          <w:ins w:id="5862" w:author="S2-2204791" w:date="2022-05-24T09:39:00Z"/>
          <w:del w:id="5863" w:author="Rapporteur" w:date="2022-05-24T14:34:00Z"/>
        </w:rPr>
      </w:pPr>
    </w:p>
    <w:p w14:paraId="7B8BD5F6" w14:textId="0DFF02B1" w:rsidR="00B30140" w:rsidDel="001D64BE" w:rsidRDefault="00B30140">
      <w:pPr>
        <w:pStyle w:val="B1"/>
        <w:ind w:left="0" w:firstLine="0"/>
        <w:rPr>
          <w:ins w:id="5864" w:author="S2-2204791" w:date="2022-05-24T09:39:00Z"/>
          <w:del w:id="5865" w:author="Rapporteur" w:date="2022-05-24T14:34:00Z"/>
        </w:rPr>
        <w:pPrChange w:id="5866" w:author="Rapporteur" w:date="2022-05-24T14:34:00Z">
          <w:pPr>
            <w:pStyle w:val="B1"/>
          </w:pPr>
        </w:pPrChange>
      </w:pPr>
    </w:p>
    <w:p w14:paraId="3E9C3DAC" w14:textId="23A74B6C" w:rsidR="00B30140" w:rsidRDefault="003A55FB">
      <w:pPr>
        <w:pStyle w:val="TH"/>
        <w:rPr>
          <w:ins w:id="5867" w:author="S2-2204791" w:date="2022-05-24T09:39:00Z"/>
        </w:rPr>
        <w:pPrChange w:id="5868" w:author="Rapporteur" w:date="2022-05-24T14:34:00Z">
          <w:pPr>
            <w:pStyle w:val="B1"/>
          </w:pPr>
        </w:pPrChange>
      </w:pPr>
      <w:ins w:id="5869" w:author="S2-2204791" w:date="2022-05-24T09:39:00Z">
        <w:r>
          <w:object w:dxaOrig="11340" w:dyaOrig="6360" w14:anchorId="7C34EDF5">
            <v:shape id="_x0000_i1070" type="#_x0000_t75" style="width:468.85pt;height:263.25pt" o:ole="">
              <v:imagedata r:id="rId105" o:title=""/>
            </v:shape>
            <o:OLEObject Type="Embed" ProgID="Visio.Drawing.15" ShapeID="_x0000_i1070" DrawAspect="Content" ObjectID="_1715402165" r:id="rId106"/>
          </w:object>
        </w:r>
      </w:ins>
    </w:p>
    <w:p w14:paraId="0AF6BA57" w14:textId="640546A6" w:rsidR="00B30140" w:rsidDel="003A55FB" w:rsidRDefault="00B30140" w:rsidP="00B30140">
      <w:pPr>
        <w:pStyle w:val="B1"/>
        <w:rPr>
          <w:ins w:id="5870" w:author="S2-2204791" w:date="2022-05-24T09:39:00Z"/>
          <w:del w:id="5871" w:author="Rapporteur" w:date="2022-05-25T08:00:00Z"/>
        </w:rPr>
      </w:pPr>
    </w:p>
    <w:p w14:paraId="365760B1" w14:textId="336046FC" w:rsidR="00B30140" w:rsidRDefault="00B30140" w:rsidP="001D64BE">
      <w:pPr>
        <w:pStyle w:val="TF"/>
        <w:rPr>
          <w:ins w:id="5872" w:author="S2-2204791" w:date="2022-05-24T09:39:00Z"/>
        </w:rPr>
      </w:pPr>
      <w:ins w:id="5873" w:author="S2-2204791" w:date="2022-05-24T09:39:00Z">
        <w:r>
          <w:t>Figure 6.</w:t>
        </w:r>
        <w:del w:id="5874" w:author="Rapporteur" w:date="2022-05-24T14:34:00Z">
          <w:r w:rsidDel="001D64BE">
            <w:delText>x</w:delText>
          </w:r>
        </w:del>
      </w:ins>
      <w:ins w:id="5875" w:author="Rapporteur" w:date="2022-05-24T14:34:00Z">
        <w:r w:rsidR="001D64BE">
          <w:t>29</w:t>
        </w:r>
      </w:ins>
      <w:ins w:id="5876" w:author="S2-2204791" w:date="2022-05-24T09:39:00Z">
        <w:r>
          <w:t>.3.2.4-2</w:t>
        </w:r>
      </w:ins>
      <w:ins w:id="5877" w:author="Rapporteur" w:date="2022-05-25T08:00:00Z">
        <w:r w:rsidR="003A55FB">
          <w:t>:</w:t>
        </w:r>
      </w:ins>
      <w:ins w:id="5878" w:author="S2-2204791" w:date="2022-05-24T09:39:00Z">
        <w:r>
          <w:t xml:space="preserve"> CONNECTED mobility with reactivation of S-NSSAI2 sessions upon entering TAI2 (different gNB)</w:t>
        </w:r>
      </w:ins>
    </w:p>
    <w:p w14:paraId="51252BE9" w14:textId="08C4FA48" w:rsidR="00B30140" w:rsidDel="001D64BE" w:rsidRDefault="00B30140" w:rsidP="00B30140">
      <w:pPr>
        <w:rPr>
          <w:ins w:id="5879" w:author="S2-2204791" w:date="2022-05-24T09:39:00Z"/>
          <w:del w:id="5880" w:author="Rapporteur" w:date="2022-05-24T14:34:00Z"/>
        </w:rPr>
      </w:pPr>
      <w:ins w:id="5881" w:author="S2-2204791" w:date="2022-05-24T09:39:00Z">
        <w:r>
          <w:t>Figure 6.</w:t>
        </w:r>
        <w:del w:id="5882" w:author="Rapporteur" w:date="2022-05-24T14:34:00Z">
          <w:r w:rsidDel="001D64BE">
            <w:delText>x</w:delText>
          </w:r>
        </w:del>
      </w:ins>
      <w:ins w:id="5883" w:author="Rapporteur" w:date="2022-05-24T14:34:00Z">
        <w:r w:rsidR="001D64BE">
          <w:t>29</w:t>
        </w:r>
      </w:ins>
      <w:ins w:id="5884" w:author="S2-2204791" w:date="2022-05-24T09:39:00Z">
        <w:r>
          <w:t>.3.2.4-2 shows mobility of UE which is CM-CONNECTED with RA= TAI, TAI2 with Allowed NSSAI S-NSSAI1 and Partially allowed S-NSSAI in TAI2 S-NSSAI2 where the TAI1 and TAI2 are supported by cells under different gNBs, and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Path switch indicating S-NSSAI2 is now supported (whether this is explicitly indicated, or the ULI allows the AMF to detect that, can be decided in normative phase).</w:t>
        </w:r>
      </w:ins>
    </w:p>
    <w:p w14:paraId="1A1259AC" w14:textId="07C25C60" w:rsidR="00B30140" w:rsidRPr="008D40EC" w:rsidRDefault="00B30140">
      <w:pPr>
        <w:rPr>
          <w:ins w:id="5885" w:author="S2-2204791" w:date="2022-05-24T09:39:00Z"/>
        </w:rPr>
        <w:pPrChange w:id="5886" w:author="Rapporteur" w:date="2022-05-24T14:34:00Z">
          <w:pPr>
            <w:pStyle w:val="TF"/>
          </w:pPr>
        </w:pPrChange>
      </w:pPr>
    </w:p>
    <w:p w14:paraId="4D06CEA9" w14:textId="36629C3C" w:rsidR="00B30140" w:rsidDel="001D64BE" w:rsidRDefault="00B30140" w:rsidP="00B30140">
      <w:pPr>
        <w:pStyle w:val="B1"/>
        <w:rPr>
          <w:ins w:id="5887" w:author="S2-2204791" w:date="2022-05-24T09:39:00Z"/>
          <w:del w:id="5888" w:author="Rapporteur" w:date="2022-05-24T14:34:00Z"/>
        </w:rPr>
      </w:pPr>
    </w:p>
    <w:p w14:paraId="1933058F" w14:textId="14BF1414" w:rsidR="00B30140" w:rsidRDefault="001D64BE">
      <w:pPr>
        <w:pStyle w:val="TH"/>
        <w:rPr>
          <w:ins w:id="5889" w:author="S2-2204791" w:date="2022-05-24T09:39:00Z"/>
        </w:rPr>
        <w:pPrChange w:id="5890" w:author="Rapporteur" w:date="2022-05-24T14:34:00Z">
          <w:pPr>
            <w:pStyle w:val="B1"/>
          </w:pPr>
        </w:pPrChange>
      </w:pPr>
      <w:ins w:id="5891" w:author="S2-2204791" w:date="2022-05-24T09:39:00Z">
        <w:r>
          <w:object w:dxaOrig="11340" w:dyaOrig="6420" w14:anchorId="1599CD5D">
            <v:shape id="_x0000_i1071" type="#_x0000_t75" style="width:466pt;height:263.8pt" o:ole="">
              <v:imagedata r:id="rId107" o:title=""/>
            </v:shape>
            <o:OLEObject Type="Embed" ProgID="Visio.Drawing.15" ShapeID="_x0000_i1071" DrawAspect="Content" ObjectID="_1715402166" r:id="rId108"/>
          </w:object>
        </w:r>
      </w:ins>
    </w:p>
    <w:p w14:paraId="55690275" w14:textId="01720954" w:rsidR="00B30140" w:rsidDel="001D64BE" w:rsidRDefault="00B30140" w:rsidP="00B30140">
      <w:pPr>
        <w:pStyle w:val="B1"/>
        <w:rPr>
          <w:ins w:id="5892" w:author="S2-2204791" w:date="2022-05-24T09:39:00Z"/>
          <w:del w:id="5893" w:author="Rapporteur" w:date="2022-05-24T14:34:00Z"/>
        </w:rPr>
      </w:pPr>
    </w:p>
    <w:p w14:paraId="38903598" w14:textId="39743508" w:rsidR="00B30140" w:rsidRPr="008D40EC" w:rsidRDefault="00B30140" w:rsidP="00253FD9">
      <w:pPr>
        <w:pStyle w:val="TF"/>
        <w:rPr>
          <w:ins w:id="5894" w:author="S2-2204791" w:date="2022-05-24T09:39:00Z"/>
        </w:rPr>
      </w:pPr>
      <w:ins w:id="5895" w:author="S2-2204791" w:date="2022-05-24T09:39:00Z">
        <w:r>
          <w:t>Figure 6.</w:t>
        </w:r>
        <w:del w:id="5896" w:author="Rapporteur" w:date="2022-05-24T14:35:00Z">
          <w:r w:rsidDel="001D64BE">
            <w:delText>x</w:delText>
          </w:r>
        </w:del>
      </w:ins>
      <w:ins w:id="5897" w:author="Rapporteur" w:date="2022-05-24T14:35:00Z">
        <w:r w:rsidR="001D64BE">
          <w:t>29</w:t>
        </w:r>
      </w:ins>
      <w:ins w:id="5898" w:author="S2-2204791" w:date="2022-05-24T09:39:00Z">
        <w:r>
          <w:t>.3.2.4-3</w:t>
        </w:r>
      </w:ins>
      <w:ins w:id="5899" w:author="Rapporteur" w:date="2022-05-25T08:00:00Z">
        <w:r w:rsidR="003A55FB">
          <w:t>:</w:t>
        </w:r>
      </w:ins>
      <w:ins w:id="5900" w:author="S2-2204791" w:date="2022-05-24T09:39:00Z">
        <w:r>
          <w:t xml:space="preserve"> CONNECTED mobility with reactivation of S-NSSAI2 sessions upon entering TAI1 (same gNB)</w:t>
        </w:r>
      </w:ins>
    </w:p>
    <w:p w14:paraId="0F64E210" w14:textId="61679543" w:rsidR="00B30140" w:rsidDel="001D64BE" w:rsidRDefault="00B30140" w:rsidP="00610449">
      <w:pPr>
        <w:rPr>
          <w:ins w:id="5901" w:author="S2-2204791" w:date="2022-05-24T09:39:00Z"/>
          <w:del w:id="5902" w:author="Rapporteur" w:date="2022-05-24T14:35:00Z"/>
        </w:rPr>
      </w:pPr>
      <w:ins w:id="5903" w:author="S2-2204791" w:date="2022-05-24T09:39:00Z">
        <w:r>
          <w:t>Figure 6.</w:t>
        </w:r>
        <w:del w:id="5904" w:author="Rapporteur" w:date="2022-05-24T14:35:00Z">
          <w:r w:rsidDel="001D64BE">
            <w:delText>x</w:delText>
          </w:r>
        </w:del>
      </w:ins>
      <w:ins w:id="5905" w:author="Rapporteur" w:date="2022-05-24T14:35:00Z">
        <w:r w:rsidR="001D64BE">
          <w:t>29</w:t>
        </w:r>
      </w:ins>
      <w:ins w:id="5906" w:author="S2-2204791" w:date="2022-05-24T09:39:00Z">
        <w:r>
          <w:t>.3.2.4-3 shows mobility of UE which is CM-CONNECTED with RA= TAI, TAI2 with Allowed NSSAI S-NSSAI1 and Partially allowed S-NSSAI in TAI2 S-NSSAI2 where the TAI1 and TAI2 are supported by cells under different gNBs, and where the UE has PDU sessions activated for S-NSSAI1 and deactivated for S-NSSAI2. Upon mobility to TAI2, the PDU session(s) for S-NSSAI2 are reactivated, meaning the context now set in SMF/UPF to enable data forwarding for the PDUs sessions for S-NSSAI2. The related DRBs are als</w:t>
        </w:r>
        <w:r>
          <w:lastRenderedPageBreak/>
          <w:t>o reconfigured to be activated during the HO. The trigger for reactivation at AMF is the reception of a NG-AP message indicating S-NSSAI2 is now supported (whether this is explicitly indicated, or the ULI allows the AMF to detect that, can be decided in normative phase). which NG-AP message is used is up to RAN3 to decide, but in this case a path Switch seems not sent based on current standards.</w:t>
        </w:r>
      </w:ins>
    </w:p>
    <w:p w14:paraId="2C412B1F" w14:textId="5DD60EFE" w:rsidR="00B30140" w:rsidDel="001D64BE" w:rsidRDefault="00B30140">
      <w:pPr>
        <w:rPr>
          <w:ins w:id="5907" w:author="S2-2204791" w:date="2022-05-24T09:39:00Z"/>
          <w:del w:id="5908" w:author="Rapporteur" w:date="2022-05-24T14:35:00Z"/>
        </w:rPr>
        <w:pPrChange w:id="5909" w:author="Rapporteur" w:date="2022-05-24T14:35:00Z">
          <w:pPr>
            <w:pStyle w:val="B1"/>
          </w:pPr>
        </w:pPrChange>
      </w:pPr>
    </w:p>
    <w:p w14:paraId="5B201DA6" w14:textId="77777777" w:rsidR="00B30140" w:rsidRDefault="00B30140">
      <w:pPr>
        <w:rPr>
          <w:ins w:id="5910" w:author="S2-2204791" w:date="2022-05-24T09:39:00Z"/>
        </w:rPr>
        <w:pPrChange w:id="5911" w:author="Rapporteur" w:date="2022-05-24T14:35:00Z">
          <w:pPr>
            <w:pStyle w:val="B1"/>
          </w:pPr>
        </w:pPrChange>
      </w:pPr>
    </w:p>
    <w:p w14:paraId="7A1E5DE4" w14:textId="360BC3AB" w:rsidR="00B30140" w:rsidRDefault="001D64BE">
      <w:pPr>
        <w:pStyle w:val="TH"/>
        <w:rPr>
          <w:ins w:id="5912" w:author="S2-2204791" w:date="2022-05-24T09:39:00Z"/>
        </w:rPr>
        <w:pPrChange w:id="5913" w:author="Rapporteur" w:date="2022-05-24T14:35:00Z">
          <w:pPr>
            <w:pStyle w:val="B1"/>
          </w:pPr>
        </w:pPrChange>
      </w:pPr>
      <w:ins w:id="5914" w:author="S2-2204791" w:date="2022-05-24T09:39:00Z">
        <w:r>
          <w:object w:dxaOrig="11010" w:dyaOrig="6930" w14:anchorId="486817EA">
            <v:shape id="_x0000_i1072" type="#_x0000_t75" style="width:470pt;height:296.65pt" o:ole="">
              <v:imagedata r:id="rId109" o:title=""/>
            </v:shape>
            <o:OLEObject Type="Embed" ProgID="Visio.Drawing.15" ShapeID="_x0000_i1072" DrawAspect="Content" ObjectID="_1715402167" r:id="rId110"/>
          </w:object>
        </w:r>
      </w:ins>
    </w:p>
    <w:p w14:paraId="7A04E5F1" w14:textId="7C5E500F" w:rsidR="00B30140" w:rsidDel="001D64BE" w:rsidRDefault="00B30140" w:rsidP="00B30140">
      <w:pPr>
        <w:pStyle w:val="B1"/>
        <w:rPr>
          <w:ins w:id="5915" w:author="S2-2204791" w:date="2022-05-24T09:39:00Z"/>
          <w:del w:id="5916" w:author="Rapporteur" w:date="2022-05-24T14:35:00Z"/>
        </w:rPr>
      </w:pPr>
    </w:p>
    <w:p w14:paraId="28F640F8" w14:textId="3A234EDF" w:rsidR="00B30140" w:rsidRPr="008D40EC" w:rsidRDefault="00B30140" w:rsidP="00B30140">
      <w:pPr>
        <w:pStyle w:val="TF"/>
        <w:rPr>
          <w:ins w:id="5917" w:author="S2-2204791" w:date="2022-05-24T09:39:00Z"/>
        </w:rPr>
      </w:pPr>
      <w:ins w:id="5918" w:author="S2-2204791" w:date="2022-05-24T09:39:00Z">
        <w:r>
          <w:t>Figure 6.</w:t>
        </w:r>
        <w:del w:id="5919" w:author="Rapporteur" w:date="2022-05-24T14:35:00Z">
          <w:r w:rsidDel="001D64BE">
            <w:delText>x</w:delText>
          </w:r>
        </w:del>
      </w:ins>
      <w:ins w:id="5920" w:author="Rapporteur" w:date="2022-05-24T14:35:00Z">
        <w:r w:rsidR="001D64BE">
          <w:t>29</w:t>
        </w:r>
      </w:ins>
      <w:ins w:id="5921" w:author="S2-2204791" w:date="2022-05-24T09:39:00Z">
        <w:r>
          <w:t>.3.2.4-4</w:t>
        </w:r>
      </w:ins>
      <w:ins w:id="5922" w:author="Rapporteur" w:date="2022-05-25T08:01:00Z">
        <w:r w:rsidR="003A55FB">
          <w:t>:</w:t>
        </w:r>
      </w:ins>
      <w:ins w:id="5923" w:author="S2-2204791" w:date="2022-05-24T09:39:00Z">
        <w:r>
          <w:t xml:space="preserve"> CONNECTED mobility with deactivation of S-NSSAI2 sessions upon entering TAI1 (different gNB) with no deactivation at SMF option</w:t>
        </w:r>
      </w:ins>
    </w:p>
    <w:p w14:paraId="0A272BA9" w14:textId="52AA1CE3" w:rsidR="00B30140" w:rsidDel="001D64BE" w:rsidRDefault="00B30140">
      <w:pPr>
        <w:rPr>
          <w:ins w:id="5924" w:author="S2-2204791" w:date="2022-05-24T09:39:00Z"/>
          <w:del w:id="5925" w:author="Rapporteur" w:date="2022-05-24T14:35:00Z"/>
        </w:rPr>
        <w:pPrChange w:id="5926" w:author="Rapporteur" w:date="2022-05-24T14:36:00Z">
          <w:pPr>
            <w:pStyle w:val="B1"/>
          </w:pPr>
        </w:pPrChange>
      </w:pPr>
    </w:p>
    <w:p w14:paraId="1BC2A366" w14:textId="5070320C" w:rsidR="00B30140" w:rsidDel="001D64BE" w:rsidRDefault="00B30140">
      <w:pPr>
        <w:rPr>
          <w:ins w:id="5927" w:author="S2-2204791" w:date="2022-05-24T09:39:00Z"/>
          <w:del w:id="5928" w:author="Rapporteur" w:date="2022-05-24T14:36:00Z"/>
        </w:rPr>
      </w:pPr>
      <w:ins w:id="5929" w:author="S2-2204791" w:date="2022-05-24T09:39:00Z">
        <w:r>
          <w:t>Figure 6.</w:t>
        </w:r>
        <w:del w:id="5930" w:author="Rapporteur" w:date="2022-05-24T14:35:00Z">
          <w:r w:rsidDel="001D64BE">
            <w:delText>x</w:delText>
          </w:r>
        </w:del>
      </w:ins>
      <w:ins w:id="5931" w:author="Rapporteur" w:date="2022-05-24T14:35:00Z">
        <w:r w:rsidR="001D64BE">
          <w:t>29</w:t>
        </w:r>
      </w:ins>
      <w:ins w:id="5932" w:author="S2-2204791" w:date="2022-05-24T09:39:00Z">
        <w:r>
          <w:t>.3.2.4-4 shows mobility of UE which is CM-CONNECTED with RA= TAI, TAI2 with Allowed NSSAI S-NSSAI1 and Partially allowed S-NSSAI in TAI2 S-NSSAI2 where the TAI1 and TAI2 are supported by cells under different gNBs, and where the UE has PDU sessions activated for both S-NSSAI1 and S-NSSAI2. Upon mobility to TAI1, as an alternative to the approach followed in figure 6.</w:t>
        </w:r>
        <w:del w:id="5933" w:author="Rapporteur" w:date="2022-05-24T14:35:00Z">
          <w:r w:rsidDel="001D64BE">
            <w:delText>x</w:delText>
          </w:r>
        </w:del>
      </w:ins>
      <w:ins w:id="5934" w:author="Rapporteur" w:date="2022-05-24T14:35:00Z">
        <w:r w:rsidR="001D64BE">
          <w:t>29</w:t>
        </w:r>
      </w:ins>
      <w:ins w:id="5935" w:author="S2-2204791" w:date="2022-05-24T09:39:00Z">
        <w:r>
          <w:t>.32.3.4-1, the DL for the PDU session(s) for S-NSSAI2 data is dropped in the RAN. The related DRBs are also reconfigured to be deactivated during the HO. Since there is DL dropped data at the RAN, this data is accounted for so a report of the dropped data volume may need to be sent periodically and when the AN connection is released as per configuration in the RAN. this may be sent to HPLMN SMF based on roaming agreement. the advantage of this configuration is that the activation/deactivation of sessions is local event in the RAN based on the TA where the UE is. It may also be more beneficial when RRC inactive is enabled. whether this option of the one requiring end to end modification of the state of PDU sessions is pursued is subject to evaluation in this study.</w:t>
        </w:r>
      </w:ins>
    </w:p>
    <w:p w14:paraId="150351F4" w14:textId="7B3CE4BA" w:rsidR="00B30140" w:rsidDel="001D64BE" w:rsidRDefault="00B30140">
      <w:pPr>
        <w:rPr>
          <w:ins w:id="5936" w:author="S2-2204791" w:date="2022-05-24T09:39:00Z"/>
          <w:del w:id="5937" w:author="Rapporteur" w:date="2022-05-24T14:36:00Z"/>
        </w:rPr>
        <w:pPrChange w:id="5938" w:author="Rapporteur" w:date="2022-05-24T14:36:00Z">
          <w:pPr>
            <w:pStyle w:val="B1"/>
          </w:pPr>
        </w:pPrChange>
      </w:pPr>
    </w:p>
    <w:p w14:paraId="3B6BC593" w14:textId="77777777" w:rsidR="00B30140" w:rsidRDefault="00B30140">
      <w:pPr>
        <w:rPr>
          <w:ins w:id="5939" w:author="S2-2204791" w:date="2022-05-24T09:39:00Z"/>
        </w:rPr>
        <w:pPrChange w:id="5940" w:author="Rapporteur" w:date="2022-05-24T14:36:00Z">
          <w:pPr>
            <w:pStyle w:val="B1"/>
          </w:pPr>
        </w:pPrChange>
      </w:pPr>
    </w:p>
    <w:p w14:paraId="30875A44" w14:textId="46BBFC27" w:rsidR="00B30140" w:rsidRPr="00D72E49" w:rsidRDefault="00B30140" w:rsidP="00B30140">
      <w:pPr>
        <w:pStyle w:val="51"/>
        <w:rPr>
          <w:ins w:id="5941" w:author="S2-2204791" w:date="2022-05-24T09:39:00Z"/>
        </w:rPr>
      </w:pPr>
      <w:bookmarkStart w:id="5942" w:name="_Toc104302550"/>
      <w:bookmarkStart w:id="5943" w:name="_Toc104359516"/>
      <w:ins w:id="5944" w:author="S2-2204791" w:date="2022-05-24T09:39:00Z">
        <w:r w:rsidRPr="00320611">
          <w:t>6.</w:t>
        </w:r>
        <w:del w:id="5945" w:author="Rapporteur" w:date="2022-05-24T14:36:00Z">
          <w:r w:rsidDel="001D64BE">
            <w:delText>x</w:delText>
          </w:r>
        </w:del>
      </w:ins>
      <w:ins w:id="5946" w:author="Rapporteur" w:date="2022-05-24T14:36:00Z">
        <w:r w:rsidR="001D64BE">
          <w:t>29</w:t>
        </w:r>
      </w:ins>
      <w:ins w:id="5947" w:author="S2-2204791" w:date="2022-05-24T09:39:00Z">
        <w:r w:rsidRPr="00320611">
          <w:t>.3</w:t>
        </w:r>
        <w:r>
          <w:t>.2.5</w:t>
        </w:r>
        <w:r>
          <w:tab/>
          <w:t>Session management</w:t>
        </w:r>
        <w:bookmarkEnd w:id="5942"/>
        <w:bookmarkEnd w:id="5943"/>
      </w:ins>
    </w:p>
    <w:p w14:paraId="539EAF94" w14:textId="34C55071" w:rsidR="00B30140" w:rsidDel="001D64BE" w:rsidRDefault="00B30140" w:rsidP="00B30140">
      <w:pPr>
        <w:pStyle w:val="B1"/>
        <w:rPr>
          <w:ins w:id="5948" w:author="S2-2204791" w:date="2022-05-24T09:39:00Z"/>
          <w:del w:id="5949" w:author="Rapporteur" w:date="2022-05-24T14:36:00Z"/>
        </w:rPr>
      </w:pPr>
    </w:p>
    <w:p w14:paraId="09C2A88C" w14:textId="77777777" w:rsidR="00B30140" w:rsidRDefault="00B30140">
      <w:pPr>
        <w:pStyle w:val="TH"/>
        <w:rPr>
          <w:ins w:id="5950" w:author="S2-2204791" w:date="2022-05-24T09:39:00Z"/>
        </w:rPr>
        <w:pPrChange w:id="5951" w:author="Rapporteur" w:date="2022-05-24T14:36:00Z">
          <w:pPr>
            <w:pStyle w:val="B1"/>
          </w:pPr>
        </w:pPrChange>
      </w:pPr>
      <w:ins w:id="5952" w:author="S2-2204791" w:date="2022-05-24T09:39:00Z">
        <w:r>
          <w:object w:dxaOrig="11235" w:dyaOrig="10965" w14:anchorId="5C6A4F83">
            <v:shape id="_x0000_i1073" type="#_x0000_t75" style="width:481.55pt;height:471.15pt" o:ole="">
              <v:imagedata r:id="rId111" o:title=""/>
            </v:shape>
            <o:OLEObject Type="Embed" ProgID="Visio.Drawing.15" ShapeID="_x0000_i1073" DrawAspect="Content" ObjectID="_1715402168" r:id="rId112"/>
          </w:object>
        </w:r>
      </w:ins>
    </w:p>
    <w:p w14:paraId="0BC8A5EE" w14:textId="21C762E6" w:rsidR="00B30140" w:rsidRPr="008D40EC" w:rsidRDefault="00B30140" w:rsidP="00B30140">
      <w:pPr>
        <w:pStyle w:val="TF"/>
        <w:rPr>
          <w:ins w:id="5953" w:author="S2-2204791" w:date="2022-05-24T09:39:00Z"/>
        </w:rPr>
      </w:pPr>
      <w:ins w:id="5954" w:author="S2-2204791" w:date="2022-05-24T09:39:00Z">
        <w:r>
          <w:t>Figure 6.</w:t>
        </w:r>
        <w:del w:id="5955" w:author="Rapporteur" w:date="2022-05-24T14:36:00Z">
          <w:r w:rsidDel="001D64BE">
            <w:delText>x</w:delText>
          </w:r>
        </w:del>
      </w:ins>
      <w:ins w:id="5956" w:author="Rapporteur" w:date="2022-05-24T14:36:00Z">
        <w:r w:rsidR="001D64BE">
          <w:t>29</w:t>
        </w:r>
      </w:ins>
      <w:ins w:id="5957" w:author="S2-2204791" w:date="2022-05-24T09:39:00Z">
        <w:r>
          <w:t>.3.2.5-1</w:t>
        </w:r>
      </w:ins>
      <w:ins w:id="5958" w:author="Rapporteur" w:date="2022-05-25T07:04:00Z">
        <w:r w:rsidR="005477C7">
          <w:t>:</w:t>
        </w:r>
      </w:ins>
      <w:ins w:id="5959" w:author="S2-2204791" w:date="2022-05-24T09:39:00Z">
        <w:r>
          <w:t xml:space="preserve"> PDU session Establishment for S-NSSAI 2 from TAI1, TAs supported by different gNBs</w:t>
        </w:r>
      </w:ins>
    </w:p>
    <w:p w14:paraId="2B924F3D" w14:textId="220B489B" w:rsidR="00B30140" w:rsidDel="001D64BE" w:rsidRDefault="00B30140" w:rsidP="00B30140">
      <w:pPr>
        <w:rPr>
          <w:ins w:id="5960" w:author="S2-2204791" w:date="2022-05-24T09:39:00Z"/>
          <w:del w:id="5961" w:author="Rapporteur" w:date="2022-05-24T14:36:00Z"/>
        </w:rPr>
      </w:pPr>
      <w:ins w:id="5962" w:author="S2-2204791" w:date="2022-05-24T09:39:00Z">
        <w:r>
          <w:t>Figure 6.</w:t>
        </w:r>
        <w:del w:id="5963" w:author="Rapporteur" w:date="2022-05-24T14:36:00Z">
          <w:r w:rsidDel="001D64BE">
            <w:delText>x</w:delText>
          </w:r>
        </w:del>
      </w:ins>
      <w:ins w:id="5964" w:author="Rapporteur" w:date="2022-05-24T14:36:00Z">
        <w:r w:rsidR="001D64BE">
          <w:t>29</w:t>
        </w:r>
      </w:ins>
      <w:ins w:id="5965" w:author="S2-2204791" w:date="2022-05-24T09:39:00Z">
        <w:r>
          <w:t>.3.2.5-1 shows mobility of UE which is registered with RA= TAI, TAI2 with Allowed NSSAI S-NSSAI1 and Partially allowed S-NSSAI in TAI2 S-NSSAI2 where the TAI1 and TAI2 are supported by cells under different gNBs, and where the UE attempts to establish a PDU session for S-NSSAI 2 while in a cell in TAI1 which does not support the S-NSSAI2. The PDU session is established but it is marked as deactivated. Upon connected mode mobility it is reactivated in step</w:t>
        </w:r>
        <w:del w:id="5966" w:author="Rapporteur" w:date="2022-05-24T14:36:00Z">
          <w:r w:rsidDel="001D64BE">
            <w:delText xml:space="preserve"> </w:delText>
          </w:r>
        </w:del>
      </w:ins>
      <w:ins w:id="5967" w:author="Rapporteur" w:date="2022-05-24T14:36:00Z">
        <w:r w:rsidR="001D64BE">
          <w:t> </w:t>
        </w:r>
      </w:ins>
      <w:ins w:id="5968" w:author="S2-2204791" w:date="2022-05-24T09:39:00Z">
        <w:r>
          <w:t>8 when the UE moves to TAI2.</w:t>
        </w:r>
      </w:ins>
    </w:p>
    <w:p w14:paraId="26F69E58" w14:textId="77777777" w:rsidR="00B30140" w:rsidRPr="00253FD9" w:rsidRDefault="00B30140">
      <w:pPr>
        <w:rPr>
          <w:ins w:id="5969" w:author="S2-2204791" w:date="2022-05-24T09:39:00Z"/>
        </w:rPr>
        <w:pPrChange w:id="5970" w:author="Rapporteur" w:date="2022-05-24T14:36:00Z">
          <w:pPr>
            <w:pStyle w:val="B1"/>
          </w:pPr>
        </w:pPrChange>
      </w:pPr>
    </w:p>
    <w:p w14:paraId="5E255EDF" w14:textId="78A66E54" w:rsidR="00B30140" w:rsidRPr="00D72E49" w:rsidRDefault="00B30140" w:rsidP="00B30140">
      <w:pPr>
        <w:pStyle w:val="51"/>
        <w:rPr>
          <w:ins w:id="5971" w:author="S2-2204791" w:date="2022-05-24T09:39:00Z"/>
        </w:rPr>
      </w:pPr>
      <w:bookmarkStart w:id="5972" w:name="_Toc104302551"/>
      <w:bookmarkStart w:id="5973" w:name="_Toc104359517"/>
      <w:ins w:id="5974" w:author="S2-2204791" w:date="2022-05-24T09:39:00Z">
        <w:r w:rsidRPr="00320611">
          <w:t>6.</w:t>
        </w:r>
        <w:del w:id="5975" w:author="Rapporteur" w:date="2022-05-24T14:36:00Z">
          <w:r w:rsidDel="001D64BE">
            <w:delText>x</w:delText>
          </w:r>
        </w:del>
      </w:ins>
      <w:ins w:id="5976" w:author="Rapporteur" w:date="2022-05-24T14:36:00Z">
        <w:r w:rsidR="001D64BE">
          <w:t>29</w:t>
        </w:r>
      </w:ins>
      <w:ins w:id="5977" w:author="S2-2204791" w:date="2022-05-24T09:39:00Z">
        <w:r w:rsidRPr="00320611">
          <w:t>.3</w:t>
        </w:r>
        <w:r>
          <w:t>.2.6</w:t>
        </w:r>
        <w:r>
          <w:tab/>
          <w:t>AN Release</w:t>
        </w:r>
        <w:bookmarkEnd w:id="5972"/>
        <w:bookmarkEnd w:id="5973"/>
      </w:ins>
    </w:p>
    <w:p w14:paraId="5AB58719" w14:textId="77777777" w:rsidR="00B30140" w:rsidRDefault="00B30140" w:rsidP="00B30140">
      <w:pPr>
        <w:rPr>
          <w:ins w:id="5978" w:author="S2-2204791" w:date="2022-05-24T09:39:00Z"/>
        </w:rPr>
      </w:pPr>
      <w:ins w:id="5979" w:author="S2-2204791" w:date="2022-05-24T09:39:00Z">
        <w:r>
          <w:t>During the AN release procedure, the Inactive PDU session are all marked as active so the data can be delivered to the RAN upon paging the UE.</w:t>
        </w:r>
      </w:ins>
    </w:p>
    <w:p w14:paraId="010CAE1E" w14:textId="56D58C6B" w:rsidR="00B30140" w:rsidRPr="00320611" w:rsidRDefault="00B30140" w:rsidP="00B30140">
      <w:pPr>
        <w:pStyle w:val="31"/>
        <w:rPr>
          <w:ins w:id="5980" w:author="S2-2204791" w:date="2022-05-24T09:39:00Z"/>
          <w:lang w:eastAsia="zh-CN"/>
        </w:rPr>
      </w:pPr>
      <w:bookmarkStart w:id="5981" w:name="_Toc104302552"/>
      <w:bookmarkStart w:id="5982" w:name="_Toc104359518"/>
      <w:bookmarkStart w:id="5983" w:name="_Toc104789131"/>
      <w:ins w:id="5984" w:author="S2-2204791" w:date="2022-05-24T09:39:00Z">
        <w:r w:rsidRPr="00320611">
          <w:rPr>
            <w:lang w:eastAsia="zh-CN"/>
          </w:rPr>
          <w:t>6.</w:t>
        </w:r>
        <w:del w:id="5985" w:author="Rapporteur" w:date="2022-05-24T14:36:00Z">
          <w:r w:rsidDel="001D64BE">
            <w:rPr>
              <w:lang w:eastAsia="zh-CN"/>
            </w:rPr>
            <w:delText>x</w:delText>
          </w:r>
        </w:del>
      </w:ins>
      <w:ins w:id="5986" w:author="Rapporteur" w:date="2022-05-24T14:36:00Z">
        <w:r w:rsidR="001D64BE">
          <w:rPr>
            <w:lang w:eastAsia="zh-CN"/>
          </w:rPr>
          <w:t>29</w:t>
        </w:r>
      </w:ins>
      <w:ins w:id="5987" w:author="S2-2204791" w:date="2022-05-24T09:39:00Z">
        <w:r w:rsidRPr="00320611">
          <w:rPr>
            <w:lang w:eastAsia="zh-CN"/>
          </w:rPr>
          <w:t>.4</w:t>
        </w:r>
        <w:r w:rsidRPr="00320611">
          <w:rPr>
            <w:lang w:eastAsia="zh-CN"/>
          </w:rPr>
          <w:tab/>
        </w:r>
        <w:r w:rsidRPr="00320611">
          <w:t>Impacts on services, entities and interfaces</w:t>
        </w:r>
        <w:bookmarkEnd w:id="5981"/>
        <w:bookmarkEnd w:id="5982"/>
        <w:bookmarkEnd w:id="5983"/>
      </w:ins>
    </w:p>
    <w:p w14:paraId="5E8054D1" w14:textId="77777777" w:rsidR="00B30140" w:rsidRPr="00320611" w:rsidRDefault="00B30140" w:rsidP="00B30140">
      <w:pPr>
        <w:rPr>
          <w:ins w:id="5988" w:author="S2-2204791" w:date="2022-05-24T09:39:00Z"/>
          <w:lang w:eastAsia="zh-CN"/>
        </w:rPr>
      </w:pPr>
      <w:ins w:id="5989" w:author="S2-2204791" w:date="2022-05-24T09:39:00Z">
        <w:r w:rsidRPr="00320611">
          <w:rPr>
            <w:lang w:eastAsia="zh-CN"/>
          </w:rPr>
          <w:t>The following impacts are foreseen by this solution:</w:t>
        </w:r>
      </w:ins>
    </w:p>
    <w:p w14:paraId="7C42BE4C" w14:textId="77777777" w:rsidR="00B30140" w:rsidRPr="00320611" w:rsidRDefault="00B30140" w:rsidP="00B30140">
      <w:pPr>
        <w:rPr>
          <w:ins w:id="5990" w:author="S2-2204791" w:date="2022-05-24T09:39:00Z"/>
          <w:lang w:eastAsia="zh-CN"/>
        </w:rPr>
      </w:pPr>
      <w:ins w:id="5991" w:author="S2-2204791" w:date="2022-05-24T09:39:00Z">
        <w:r>
          <w:rPr>
            <w:lang w:eastAsia="zh-CN"/>
          </w:rPr>
          <w:t>UE</w:t>
        </w:r>
        <w:r w:rsidRPr="00320611">
          <w:rPr>
            <w:lang w:eastAsia="zh-CN"/>
          </w:rPr>
          <w:t>:</w:t>
        </w:r>
      </w:ins>
    </w:p>
    <w:p w14:paraId="278B7640" w14:textId="77777777" w:rsidR="00B30140" w:rsidRPr="00320611" w:rsidRDefault="00B30140" w:rsidP="00253FD9">
      <w:pPr>
        <w:pStyle w:val="B1"/>
        <w:rPr>
          <w:ins w:id="5992" w:author="S2-2204791" w:date="2022-05-24T09:39:00Z"/>
        </w:rPr>
      </w:pPr>
      <w:ins w:id="5993" w:author="S2-2204791" w:date="2022-05-24T09:39:00Z">
        <w:r w:rsidRPr="00320611">
          <w:t>-</w:t>
        </w:r>
        <w:r w:rsidRPr="00320611">
          <w:tab/>
        </w:r>
        <w:r>
          <w:t>supports registration for partially allowed S-NSSAIs in partial RAs subset of the RA.</w:t>
        </w:r>
      </w:ins>
    </w:p>
    <w:p w14:paraId="2C444CD8" w14:textId="77777777" w:rsidR="00B30140" w:rsidRDefault="00B30140" w:rsidP="00610449">
      <w:pPr>
        <w:pStyle w:val="B1"/>
        <w:rPr>
          <w:ins w:id="5994" w:author="S2-2204791" w:date="2022-05-24T09:39:00Z"/>
        </w:rPr>
      </w:pPr>
      <w:ins w:id="5995" w:author="S2-2204791" w:date="2022-05-24T09:39:00Z">
        <w:r w:rsidRPr="00320611">
          <w:t>-</w:t>
        </w:r>
        <w:r w:rsidRPr="00320611">
          <w:tab/>
        </w:r>
        <w:r>
          <w:t>can determine which PDU sessions are activated or deactivated based on TAI where the UE is.</w:t>
        </w:r>
      </w:ins>
    </w:p>
    <w:p w14:paraId="5344BAE8" w14:textId="0792654B" w:rsidR="00B30140" w:rsidRDefault="00B30140" w:rsidP="006037BA">
      <w:pPr>
        <w:pStyle w:val="B1"/>
        <w:rPr>
          <w:ins w:id="5996" w:author="S2-2204791" w:date="2022-05-24T09:39:00Z"/>
        </w:rPr>
      </w:pPr>
      <w:ins w:id="5997" w:author="S2-2204791" w:date="2022-05-24T09:39:00Z">
        <w:r>
          <w:t>-</w:t>
        </w:r>
        <w:del w:id="5998" w:author="Rapporteur" w:date="2022-05-24T14:36:00Z">
          <w:r w:rsidDel="001D64BE">
            <w:delText xml:space="preserve"> </w:delText>
          </w:r>
        </w:del>
      </w:ins>
      <w:ins w:id="5999" w:author="Rapporteur" w:date="2022-05-24T14:36:00Z">
        <w:r w:rsidR="001D64BE">
          <w:tab/>
        </w:r>
      </w:ins>
      <w:ins w:id="6000" w:author="S2-2204791" w:date="2022-05-24T09:39:00Z">
        <w:r>
          <w:t>can support partially rejected S-NSSAI</w:t>
        </w:r>
      </w:ins>
    </w:p>
    <w:p w14:paraId="0EC33837" w14:textId="77777777" w:rsidR="00B30140" w:rsidRPr="00320611" w:rsidRDefault="00B30140" w:rsidP="00B30140">
      <w:pPr>
        <w:rPr>
          <w:ins w:id="6001" w:author="S2-2204791" w:date="2022-05-24T09:39:00Z"/>
          <w:lang w:eastAsia="zh-CN"/>
        </w:rPr>
      </w:pPr>
      <w:ins w:id="6002" w:author="S2-2204791" w:date="2022-05-24T09:39:00Z">
        <w:r>
          <w:rPr>
            <w:lang w:eastAsia="zh-CN"/>
          </w:rPr>
          <w:t>RAN</w:t>
        </w:r>
        <w:r w:rsidRPr="00320611">
          <w:rPr>
            <w:lang w:eastAsia="zh-CN"/>
          </w:rPr>
          <w:t>:</w:t>
        </w:r>
      </w:ins>
    </w:p>
    <w:p w14:paraId="725058F7" w14:textId="77777777" w:rsidR="00B30140" w:rsidRDefault="00B30140" w:rsidP="00B30140">
      <w:pPr>
        <w:pStyle w:val="B1"/>
        <w:rPr>
          <w:ins w:id="6003" w:author="S2-2204791" w:date="2022-05-24T09:39:00Z"/>
        </w:rPr>
      </w:pPr>
      <w:ins w:id="6004" w:author="S2-2204791" w:date="2022-05-24T09:39:00Z">
        <w:r w:rsidRPr="00320611">
          <w:t>-</w:t>
        </w:r>
        <w:r w:rsidRPr="00320611">
          <w:tab/>
        </w:r>
        <w:r>
          <w:t>supports the intelligent activation/reactivation of PDU sessions and DRBs based on the TAI where the UE is in connected mode.</w:t>
        </w:r>
      </w:ins>
    </w:p>
    <w:p w14:paraId="0F71E469" w14:textId="77777777" w:rsidR="00B30140" w:rsidRDefault="00B30140" w:rsidP="00B30140">
      <w:pPr>
        <w:pStyle w:val="B1"/>
        <w:rPr>
          <w:ins w:id="6005" w:author="S2-2204791" w:date="2022-05-24T09:39:00Z"/>
        </w:rPr>
      </w:pPr>
      <w:ins w:id="6006" w:author="S2-2204791" w:date="2022-05-24T09:39:00Z">
        <w:r>
          <w:t>-</w:t>
        </w:r>
        <w:r>
          <w:tab/>
          <w:t>Attempts to trigger HO to a supporting TAI when UE is using certain S-NSSAIs upon transition from Idle mode to connected mode upon SR.</w:t>
        </w:r>
      </w:ins>
    </w:p>
    <w:p w14:paraId="1F543A2E" w14:textId="77777777" w:rsidR="00B30140" w:rsidRPr="00320611" w:rsidRDefault="00B30140" w:rsidP="00B30140">
      <w:pPr>
        <w:pStyle w:val="B1"/>
        <w:rPr>
          <w:ins w:id="6007" w:author="S2-2204791" w:date="2022-05-24T09:39:00Z"/>
        </w:rPr>
      </w:pPr>
      <w:ins w:id="6008" w:author="S2-2204791" w:date="2022-05-24T09:39:00Z">
        <w:r>
          <w:t>-</w:t>
        </w:r>
        <w:r>
          <w:tab/>
          <w:t>can determine which PDU sessions are activated or deactivated based on TAI where the UE is.</w:t>
        </w:r>
      </w:ins>
    </w:p>
    <w:p w14:paraId="7D48CCBA" w14:textId="77777777" w:rsidR="00B30140" w:rsidRDefault="00B30140" w:rsidP="00B30140">
      <w:pPr>
        <w:pStyle w:val="B1"/>
        <w:rPr>
          <w:ins w:id="6009" w:author="S2-2204791" w:date="2022-05-24T09:39:00Z"/>
        </w:rPr>
      </w:pPr>
      <w:ins w:id="6010" w:author="S2-2204791" w:date="2022-05-24T09:39:00Z">
        <w:r w:rsidRPr="00320611">
          <w:t>-</w:t>
        </w:r>
        <w:r w:rsidRPr="00320611">
          <w:tab/>
        </w:r>
        <w:r>
          <w:t>depending on the chosen solution, when the AN connection is released (and periodically, if configured to do so), can issue DL dropped data volume reports per PDU session to the AMF so it can be discounted when a PDU session is deactivated</w:t>
        </w:r>
      </w:ins>
    </w:p>
    <w:p w14:paraId="6CE2E97D" w14:textId="1644AA1E" w:rsidR="00B30140" w:rsidRDefault="00B30140" w:rsidP="00B30140">
      <w:pPr>
        <w:pStyle w:val="B1"/>
        <w:rPr>
          <w:ins w:id="6011" w:author="S2-2204791" w:date="2022-05-24T09:39:00Z"/>
        </w:rPr>
      </w:pPr>
      <w:ins w:id="6012" w:author="S2-2204791" w:date="2022-05-24T09:39:00Z">
        <w:r>
          <w:t>-</w:t>
        </w:r>
        <w:del w:id="6013" w:author="Rapporteur" w:date="2022-05-24T14:36:00Z">
          <w:r w:rsidRPr="00625DCD" w:rsidDel="001D64BE">
            <w:delText xml:space="preserve"> </w:delText>
          </w:r>
        </w:del>
        <w:r>
          <w:tab/>
          <w:t>depending on the chosen solution, can issue a NG-AP update information to AMF so the AMF detects when PDU session for a S-NSSAI are deactivated/reactivated and report this to SMF(s)</w:t>
        </w:r>
      </w:ins>
    </w:p>
    <w:p w14:paraId="633EF964" w14:textId="77777777" w:rsidR="001D64BE" w:rsidRDefault="00B30140" w:rsidP="00B30140">
      <w:pPr>
        <w:rPr>
          <w:ins w:id="6014" w:author="Rapporteur" w:date="2022-05-24T14:37:00Z"/>
          <w:lang w:eastAsia="zh-CN"/>
        </w:rPr>
      </w:pPr>
      <w:ins w:id="6015" w:author="S2-2204791" w:date="2022-05-24T09:39:00Z">
        <w:r>
          <w:rPr>
            <w:lang w:eastAsia="zh-CN"/>
          </w:rPr>
          <w:t>AMF</w:t>
        </w:r>
        <w:r w:rsidRPr="00320611">
          <w:rPr>
            <w:lang w:eastAsia="zh-CN"/>
          </w:rPr>
          <w:t>:</w:t>
        </w:r>
      </w:ins>
    </w:p>
    <w:p w14:paraId="58244C3B" w14:textId="4CBB02EC" w:rsidR="00B30140" w:rsidRDefault="001D64BE">
      <w:pPr>
        <w:pStyle w:val="B1"/>
        <w:rPr>
          <w:ins w:id="6016" w:author="S2-2204791" w:date="2022-05-24T09:39:00Z"/>
        </w:rPr>
        <w:pPrChange w:id="6017" w:author="Rapporteur" w:date="2022-05-24T14:37:00Z">
          <w:pPr/>
        </w:pPrChange>
      </w:pPr>
      <w:ins w:id="6018" w:author="Rapporteur" w:date="2022-05-24T14:37:00Z">
        <w:r>
          <w:t>-</w:t>
        </w:r>
        <w:r>
          <w:tab/>
        </w:r>
      </w:ins>
      <w:ins w:id="6019" w:author="S2-2204791" w:date="2022-05-24T09:39:00Z">
        <w:del w:id="6020" w:author="Rapporteur" w:date="2022-05-24T14:37:00Z">
          <w:r w:rsidR="00B30140" w:rsidDel="001D64BE">
            <w:delText xml:space="preserve"> </w:delText>
          </w:r>
        </w:del>
        <w:r w:rsidR="00B30140">
          <w:t>can handle the Partially allowed S-NSSAIs or the partially rejected S-NSSAIs in the RA as described above.</w:t>
        </w:r>
      </w:ins>
    </w:p>
    <w:p w14:paraId="210B3286" w14:textId="77777777" w:rsidR="001D64BE" w:rsidRDefault="00B30140" w:rsidP="00B30140">
      <w:pPr>
        <w:rPr>
          <w:ins w:id="6021" w:author="Rapporteur" w:date="2022-05-24T14:37:00Z"/>
          <w:lang w:eastAsia="zh-CN"/>
        </w:rPr>
      </w:pPr>
      <w:ins w:id="6022" w:author="S2-2204791" w:date="2022-05-24T09:39:00Z">
        <w:r>
          <w:rPr>
            <w:lang w:eastAsia="zh-CN"/>
          </w:rPr>
          <w:t>SMF:</w:t>
        </w:r>
      </w:ins>
    </w:p>
    <w:p w14:paraId="038D5BF6" w14:textId="585F8EB1" w:rsidR="00B30140" w:rsidRPr="00320611" w:rsidRDefault="001D64BE">
      <w:pPr>
        <w:pStyle w:val="B1"/>
        <w:rPr>
          <w:ins w:id="6023" w:author="S2-2204791" w:date="2022-05-24T09:39:00Z"/>
        </w:rPr>
        <w:pPrChange w:id="6024" w:author="Rapporteur" w:date="2022-05-24T14:37:00Z">
          <w:pPr/>
        </w:pPrChange>
      </w:pPr>
      <w:ins w:id="6025" w:author="Rapporteur" w:date="2022-05-24T14:37:00Z">
        <w:r>
          <w:t>-</w:t>
        </w:r>
        <w:r>
          <w:tab/>
        </w:r>
      </w:ins>
      <w:ins w:id="6026" w:author="S2-2204791" w:date="2022-05-24T09:39:00Z">
        <w:del w:id="6027" w:author="Rapporteur" w:date="2022-05-24T14:37:00Z">
          <w:r w:rsidR="00B30140" w:rsidDel="001D64BE">
            <w:delText xml:space="preserve"> </w:delText>
          </w:r>
        </w:del>
        <w:r w:rsidR="00B30140">
          <w:t>can handle the Activated/Deactivated sessions status, with the retention of the UE context while in deactivated status and the drop of DL data in deactivated status. Activated/Deactivated status is removed when the UE enters CM-IDLE.</w:t>
        </w:r>
      </w:ins>
    </w:p>
    <w:p w14:paraId="3AED5424" w14:textId="5F8A9BF7" w:rsidR="00B30140" w:rsidRPr="00320611" w:rsidRDefault="00B30140" w:rsidP="00B30140">
      <w:pPr>
        <w:pStyle w:val="21"/>
        <w:rPr>
          <w:ins w:id="6028" w:author="S2-2204792" w:date="2022-05-24T09:41:00Z"/>
        </w:rPr>
      </w:pPr>
      <w:bookmarkStart w:id="6029" w:name="_Toc104302553"/>
      <w:bookmarkStart w:id="6030" w:name="_Toc104359519"/>
      <w:bookmarkStart w:id="6031" w:name="_Toc104789132"/>
      <w:ins w:id="6032" w:author="S2-2204792" w:date="2022-05-24T09:41:00Z">
        <w:r w:rsidRPr="00320611">
          <w:rPr>
            <w:lang w:eastAsia="zh-CN"/>
          </w:rPr>
          <w:t>6.</w:t>
        </w:r>
        <w:del w:id="6033" w:author="Rapporteur" w:date="2022-05-24T14:39:00Z">
          <w:r w:rsidRPr="00320611" w:rsidDel="00253FD9">
            <w:rPr>
              <w:lang w:eastAsia="zh-CN"/>
            </w:rPr>
            <w:delText>14</w:delText>
          </w:r>
        </w:del>
      </w:ins>
      <w:ins w:id="6034" w:author="Rapporteur" w:date="2022-05-24T14:39:00Z">
        <w:r w:rsidR="00253FD9">
          <w:rPr>
            <w:lang w:eastAsia="zh-CN"/>
          </w:rPr>
          <w:t>30</w:t>
        </w:r>
      </w:ins>
      <w:ins w:id="6035" w:author="S2-2204792" w:date="2022-05-24T09:41:00Z">
        <w:r w:rsidRPr="00320611">
          <w:rPr>
            <w:lang w:eastAsia="ko-KR"/>
          </w:rPr>
          <w:tab/>
        </w:r>
        <w:r w:rsidRPr="00320611">
          <w:t>Solution</w:t>
        </w:r>
        <w:r w:rsidRPr="00320611">
          <w:rPr>
            <w:lang w:eastAsia="zh-CN"/>
          </w:rPr>
          <w:t xml:space="preserve"> #</w:t>
        </w:r>
        <w:del w:id="6036" w:author="Rapporteur" w:date="2022-05-24T14:39:00Z">
          <w:r w:rsidDel="00253FD9">
            <w:rPr>
              <w:lang w:eastAsia="zh-CN"/>
            </w:rPr>
            <w:delText>x</w:delText>
          </w:r>
        </w:del>
      </w:ins>
      <w:ins w:id="6037" w:author="Rapporteur" w:date="2022-05-24T14:39:00Z">
        <w:r w:rsidR="00253FD9">
          <w:rPr>
            <w:lang w:eastAsia="zh-CN"/>
          </w:rPr>
          <w:t>30</w:t>
        </w:r>
      </w:ins>
      <w:ins w:id="6038" w:author="S2-2204792" w:date="2022-05-24T09:41:00Z">
        <w:r w:rsidRPr="00320611">
          <w:t xml:space="preserve">: </w:t>
        </w:r>
        <w:r>
          <w:rPr>
            <w:lang w:eastAsia="zh-CN"/>
          </w:rPr>
          <w:t>Rejected S-NSSAI with new cause value</w:t>
        </w:r>
        <w:bookmarkEnd w:id="6029"/>
        <w:bookmarkEnd w:id="6030"/>
        <w:bookmarkEnd w:id="6031"/>
      </w:ins>
    </w:p>
    <w:p w14:paraId="3DC1CE88" w14:textId="5C8301A5" w:rsidR="00B30140" w:rsidRPr="00320611" w:rsidRDefault="00B30140" w:rsidP="00B30140">
      <w:pPr>
        <w:pStyle w:val="31"/>
        <w:rPr>
          <w:ins w:id="6039" w:author="S2-2204792" w:date="2022-05-24T09:41:00Z"/>
          <w:lang w:eastAsia="ko-KR"/>
        </w:rPr>
      </w:pPr>
      <w:bookmarkStart w:id="6040" w:name="_Toc104302554"/>
      <w:bookmarkStart w:id="6041" w:name="_Toc104359520"/>
      <w:bookmarkStart w:id="6042" w:name="_Toc104789133"/>
      <w:ins w:id="6043" w:author="S2-2204792" w:date="2022-05-24T09:41:00Z">
        <w:r w:rsidRPr="00320611">
          <w:rPr>
            <w:lang w:eastAsia="ko-KR"/>
          </w:rPr>
          <w:t>6.</w:t>
        </w:r>
        <w:del w:id="6044" w:author="Rapporteur" w:date="2022-05-24T14:39:00Z">
          <w:r w:rsidRPr="00320611" w:rsidDel="00253FD9">
            <w:rPr>
              <w:lang w:eastAsia="ko-KR"/>
            </w:rPr>
            <w:delText>14</w:delText>
          </w:r>
        </w:del>
      </w:ins>
      <w:ins w:id="6045" w:author="Rapporteur" w:date="2022-05-24T14:39:00Z">
        <w:r w:rsidR="00253FD9">
          <w:rPr>
            <w:lang w:eastAsia="ko-KR"/>
          </w:rPr>
          <w:t>30</w:t>
        </w:r>
      </w:ins>
      <w:ins w:id="6046" w:author="S2-2204792" w:date="2022-05-24T09:41:00Z">
        <w:r w:rsidRPr="00320611">
          <w:rPr>
            <w:lang w:eastAsia="ko-KR"/>
          </w:rPr>
          <w:t>.1</w:t>
        </w:r>
        <w:r w:rsidRPr="00320611">
          <w:rPr>
            <w:lang w:eastAsia="ko-KR"/>
          </w:rPr>
          <w:tab/>
          <w:t>Introduction</w:t>
        </w:r>
        <w:bookmarkEnd w:id="6040"/>
        <w:bookmarkEnd w:id="6041"/>
        <w:bookmarkEnd w:id="6042"/>
      </w:ins>
    </w:p>
    <w:p w14:paraId="4F1D0EFF" w14:textId="77777777" w:rsidR="00B30140" w:rsidRPr="00320611" w:rsidRDefault="00B30140" w:rsidP="00B30140">
      <w:pPr>
        <w:rPr>
          <w:ins w:id="6047" w:author="S2-2204792" w:date="2022-05-24T09:41:00Z"/>
        </w:rPr>
      </w:pPr>
      <w:ins w:id="6048" w:author="S2-2204792" w:date="2022-05-24T09:41:00Z">
        <w:r w:rsidRPr="00320611">
          <w:t>This solution aims to address the KI#</w:t>
        </w:r>
        <w:r>
          <w:t>5</w:t>
        </w:r>
        <w:r w:rsidRPr="00320611">
          <w:t>:</w:t>
        </w:r>
        <w:r w:rsidRPr="003051C3">
          <w:rPr>
            <w:lang w:eastAsia="ko-KR"/>
          </w:rPr>
          <w:t xml:space="preserve"> </w:t>
        </w:r>
        <w:r w:rsidRPr="00320611">
          <w:rPr>
            <w:lang w:eastAsia="ko-KR"/>
          </w:rPr>
          <w:t>Improved support of RAs including TAs supporting Rejected S-NSSAIs</w:t>
        </w:r>
        <w:r w:rsidRPr="00320611">
          <w:t>.</w:t>
        </w:r>
        <w:r>
          <w:t xml:space="preserve"> In particular, t</w:t>
        </w:r>
        <w:r w:rsidRPr="00320611">
          <w:t xml:space="preserve">his </w:t>
        </w:r>
        <w:r>
          <w:t xml:space="preserve">solution proposes new cause value for the Rejected NSSAI so the UE can differentiate the rejection cause and </w:t>
        </w:r>
        <w:r w:rsidRPr="00320611">
          <w:t>initiate a registration for an S-NSSAI when the UE enters a TA that is part of the RA and the TA supports this S-NSSAI</w:t>
        </w:r>
        <w:r>
          <w:t>.</w:t>
        </w:r>
      </w:ins>
    </w:p>
    <w:p w14:paraId="28D53371" w14:textId="10F8297C" w:rsidR="00B30140" w:rsidRPr="00320611" w:rsidRDefault="00B30140" w:rsidP="00B30140">
      <w:pPr>
        <w:pStyle w:val="31"/>
        <w:rPr>
          <w:ins w:id="6049" w:author="S2-2204792" w:date="2022-05-24T09:41:00Z"/>
        </w:rPr>
      </w:pPr>
      <w:bookmarkStart w:id="6050" w:name="_Toc104302555"/>
      <w:bookmarkStart w:id="6051" w:name="_Toc104359521"/>
      <w:bookmarkStart w:id="6052" w:name="_Toc104789134"/>
      <w:ins w:id="6053" w:author="S2-2204792" w:date="2022-05-24T09:41:00Z">
        <w:r w:rsidRPr="00320611">
          <w:t>6.</w:t>
        </w:r>
        <w:del w:id="6054" w:author="Rapporteur" w:date="2022-05-24T14:40:00Z">
          <w:r w:rsidRPr="00320611" w:rsidDel="00253FD9">
            <w:delText>14</w:delText>
          </w:r>
        </w:del>
      </w:ins>
      <w:ins w:id="6055" w:author="Rapporteur" w:date="2022-05-24T14:40:00Z">
        <w:r w:rsidR="00253FD9">
          <w:t>30</w:t>
        </w:r>
      </w:ins>
      <w:ins w:id="6056" w:author="S2-2204792" w:date="2022-05-24T09:41:00Z">
        <w:r w:rsidRPr="00320611">
          <w:t>.2</w:t>
        </w:r>
        <w:r w:rsidRPr="00320611">
          <w:tab/>
          <w:t>Functional Description</w:t>
        </w:r>
        <w:bookmarkEnd w:id="6050"/>
        <w:bookmarkEnd w:id="6051"/>
        <w:bookmarkEnd w:id="6052"/>
      </w:ins>
    </w:p>
    <w:p w14:paraId="1623319F" w14:textId="2DF310BA" w:rsidR="00B30140" w:rsidRDefault="00B30140" w:rsidP="00B30140">
      <w:pPr>
        <w:rPr>
          <w:ins w:id="6057" w:author="S2-2204792" w:date="2022-05-24T09:41:00Z"/>
          <w:lang w:eastAsia="zh-CN"/>
        </w:rPr>
      </w:pPr>
      <w:ins w:id="6058" w:author="S2-2204792" w:date="2022-05-24T09:41:00Z">
        <w:r>
          <w:rPr>
            <w:lang w:eastAsia="zh-CN"/>
          </w:rPr>
          <w:t>During UE registration, the UE sends Requested NSSAI in RRC message to the RAN. The RAN selects the AMF based on the Requested NSSAI. The NSSF may further reselect a different AMF. The selected AMF may not support all S-NSSAIs in the Requested NSSAI. In previous rele</w:t>
        </w:r>
        <w:r>
          <w:rPr>
            <w:lang w:eastAsia="zh-CN"/>
          </w:rPr>
          <w:lastRenderedPageBreak/>
          <w:t xml:space="preserve">ases, the AMF rejects the unsupported S-NSSAI with cause value </w:t>
        </w:r>
        <w:del w:id="6059" w:author="Rapporteur" w:date="2022-05-24T14:40:00Z">
          <w:r w:rsidDel="00253FD9">
            <w:rPr>
              <w:lang w:eastAsia="zh-CN"/>
            </w:rPr>
            <w:delText>“</w:delText>
          </w:r>
        </w:del>
      </w:ins>
      <w:ins w:id="6060" w:author="Rapporteur" w:date="2022-05-24T14:40:00Z">
        <w:r w:rsidR="00253FD9">
          <w:rPr>
            <w:lang w:eastAsia="zh-CN"/>
          </w:rPr>
          <w:t>"</w:t>
        </w:r>
      </w:ins>
      <w:ins w:id="6061" w:author="S2-2204792" w:date="2022-05-24T09:41:00Z">
        <w:r>
          <w:rPr>
            <w:lang w:eastAsia="zh-CN"/>
          </w:rPr>
          <w:t>rejected for the RA</w:t>
        </w:r>
        <w:del w:id="6062" w:author="Rapporteur" w:date="2022-05-24T14:40:00Z">
          <w:r w:rsidDel="00253FD9">
            <w:rPr>
              <w:lang w:eastAsia="zh-CN"/>
            </w:rPr>
            <w:delText>”</w:delText>
          </w:r>
        </w:del>
      </w:ins>
      <w:ins w:id="6063" w:author="Rapporteur" w:date="2022-05-24T14:40:00Z">
        <w:r w:rsidR="00253FD9">
          <w:rPr>
            <w:lang w:eastAsia="zh-CN"/>
          </w:rPr>
          <w:t>"</w:t>
        </w:r>
      </w:ins>
      <w:ins w:id="6064" w:author="S2-2204792" w:date="2022-05-24T09:41:00Z">
        <w:r>
          <w:rPr>
            <w:lang w:eastAsia="zh-CN"/>
          </w:rPr>
          <w:t xml:space="preserve"> and the UE shall not request this S-NSSAI again before the UE moves outside of the RA. This solution introduces a new cause value “rejected due to AMF not support”, so the UE can still request the rejected S-NSSAI in UE registration procedure without moving outside of the RA, and the RAN may select a new AMF, which supports this S-NSSAI.UE may provide new UE capability indication for this feature to AMF</w:t>
        </w:r>
      </w:ins>
    </w:p>
    <w:p w14:paraId="5F3363BF" w14:textId="0064C3E7" w:rsidR="00B30140" w:rsidRDefault="00B30140">
      <w:pPr>
        <w:pStyle w:val="NO"/>
        <w:rPr>
          <w:ins w:id="6065" w:author="S2-2204792" w:date="2022-05-24T09:41:00Z"/>
        </w:rPr>
        <w:pPrChange w:id="6066" w:author="Rapporteur" w:date="2022-05-24T14:40:00Z">
          <w:pPr/>
        </w:pPrChange>
      </w:pPr>
      <w:ins w:id="6067" w:author="S2-2204792" w:date="2022-05-24T09:41:00Z">
        <w:r w:rsidRPr="00EE37AD">
          <w:rPr>
            <w:rFonts w:hint="eastAsia"/>
          </w:rPr>
          <w:t>NOTE</w:t>
        </w:r>
        <w:r w:rsidRPr="00EE37AD">
          <w:t>:</w:t>
        </w:r>
        <w:r>
          <w:tab/>
        </w:r>
        <w:r w:rsidRPr="00EE37AD">
          <w:t xml:space="preserve">If the </w:t>
        </w:r>
        <w:r w:rsidRPr="00EE37AD">
          <w:rPr>
            <w:rFonts w:hint="eastAsia"/>
          </w:rPr>
          <w:t>A</w:t>
        </w:r>
        <w:r w:rsidRPr="00EE37AD">
          <w:t xml:space="preserve">MF detects that the UE continuously triggers registration for the S-NSSAI and the AMF rejects it with cause value </w:t>
        </w:r>
        <w:del w:id="6068" w:author="Rapporteur" w:date="2022-05-24T14:40:00Z">
          <w:r w:rsidDel="00253FD9">
            <w:delText>“</w:delText>
          </w:r>
        </w:del>
      </w:ins>
      <w:ins w:id="6069" w:author="Rapporteur" w:date="2022-05-24T14:40:00Z">
        <w:r w:rsidR="00253FD9">
          <w:t>"</w:t>
        </w:r>
      </w:ins>
      <w:ins w:id="6070" w:author="S2-2204792" w:date="2022-05-24T09:41:00Z">
        <w:r>
          <w:t>rejected due to AMF not support</w:t>
        </w:r>
        <w:del w:id="6071" w:author="Rapporteur" w:date="2022-05-24T14:40:00Z">
          <w:r w:rsidDel="00253FD9">
            <w:delText>”</w:delText>
          </w:r>
        </w:del>
      </w:ins>
      <w:ins w:id="6072" w:author="Rapporteur" w:date="2022-05-24T14:40:00Z">
        <w:r w:rsidR="00253FD9">
          <w:t>"</w:t>
        </w:r>
      </w:ins>
      <w:ins w:id="6073" w:author="S2-2204792" w:date="2022-05-24T09:41:00Z">
        <w:r>
          <w:t xml:space="preserve">, the AMF may use different cause value “rejected due to AMF not support” for the rejected S-NSSAI so the UE will not try again before it moves outside of the RA. </w:t>
        </w:r>
      </w:ins>
    </w:p>
    <w:p w14:paraId="51867F10" w14:textId="795D260D" w:rsidR="00B30140" w:rsidRDefault="00B30140" w:rsidP="00B30140">
      <w:pPr>
        <w:pStyle w:val="31"/>
        <w:rPr>
          <w:ins w:id="6074" w:author="S2-2204792" w:date="2022-05-24T09:41:00Z"/>
        </w:rPr>
      </w:pPr>
      <w:bookmarkStart w:id="6075" w:name="_Toc104302556"/>
      <w:bookmarkStart w:id="6076" w:name="_Toc104359522"/>
      <w:bookmarkStart w:id="6077" w:name="_Toc104789135"/>
      <w:ins w:id="6078" w:author="S2-2204792" w:date="2022-05-24T09:41:00Z">
        <w:r w:rsidRPr="00320611">
          <w:t>6.</w:t>
        </w:r>
        <w:del w:id="6079" w:author="Rapporteur" w:date="2022-05-24T14:41:00Z">
          <w:r w:rsidRPr="00320611" w:rsidDel="002D6833">
            <w:delText>14</w:delText>
          </w:r>
        </w:del>
      </w:ins>
      <w:ins w:id="6080" w:author="Rapporteur" w:date="2022-05-24T14:41:00Z">
        <w:r w:rsidR="002D6833">
          <w:t>30</w:t>
        </w:r>
      </w:ins>
      <w:ins w:id="6081" w:author="S2-2204792" w:date="2022-05-24T09:41:00Z">
        <w:r w:rsidRPr="00320611">
          <w:t>.3</w:t>
        </w:r>
        <w:r w:rsidRPr="00320611">
          <w:tab/>
          <w:t>Procedure</w:t>
        </w:r>
        <w:bookmarkEnd w:id="6075"/>
        <w:bookmarkEnd w:id="6076"/>
        <w:bookmarkEnd w:id="6077"/>
      </w:ins>
    </w:p>
    <w:p w14:paraId="2FC55923" w14:textId="4B7325E4" w:rsidR="00B30140" w:rsidDel="002D6833" w:rsidRDefault="00B30140" w:rsidP="00B30140">
      <w:pPr>
        <w:rPr>
          <w:ins w:id="6082" w:author="S2-2204792" w:date="2022-05-24T09:41:00Z"/>
          <w:del w:id="6083" w:author="Rapporteur" w:date="2022-05-24T14:41:00Z"/>
          <w:lang w:eastAsia="zh-CN"/>
        </w:rPr>
      </w:pPr>
      <w:ins w:id="6084" w:author="S2-2204792" w:date="2022-05-24T09:41:00Z">
        <w:r w:rsidRPr="00251571">
          <w:rPr>
            <w:rFonts w:hint="eastAsia"/>
            <w:lang w:eastAsia="zh-CN"/>
          </w:rPr>
          <w:t>Du</w:t>
        </w:r>
        <w:r w:rsidRPr="00251571">
          <w:rPr>
            <w:lang w:eastAsia="zh-CN"/>
          </w:rPr>
          <w:t>ring</w:t>
        </w:r>
        <w:r>
          <w:rPr>
            <w:lang w:eastAsia="zh-CN"/>
          </w:rPr>
          <w:t xml:space="preserve"> UE registration procedure, the AMF provides new cause values for the rejected S-NSSAI in the Registration Accept/Reject message to UE</w:t>
        </w:r>
      </w:ins>
    </w:p>
    <w:p w14:paraId="40F962C4" w14:textId="77777777" w:rsidR="00B30140" w:rsidRPr="00251571" w:rsidRDefault="00B30140" w:rsidP="00B30140">
      <w:pPr>
        <w:rPr>
          <w:ins w:id="6085" w:author="S2-2204792" w:date="2022-05-24T09:41:00Z"/>
          <w:lang w:eastAsia="zh-CN"/>
        </w:rPr>
      </w:pPr>
    </w:p>
    <w:p w14:paraId="3A4EC4E2" w14:textId="13AF699B" w:rsidR="00B30140" w:rsidRPr="00363064" w:rsidDel="002D6833" w:rsidRDefault="00B30140" w:rsidP="00B30140">
      <w:pPr>
        <w:pStyle w:val="B1"/>
        <w:ind w:left="0" w:firstLine="0"/>
        <w:rPr>
          <w:ins w:id="6086" w:author="S2-2204792" w:date="2022-05-24T09:41:00Z"/>
          <w:del w:id="6087" w:author="Rapporteur" w:date="2022-05-24T14:41:00Z"/>
          <w:rFonts w:eastAsia="MS Mincho"/>
        </w:rPr>
      </w:pPr>
    </w:p>
    <w:p w14:paraId="7AE3D71B" w14:textId="5CB4806B" w:rsidR="00B30140" w:rsidRPr="00320611" w:rsidRDefault="00B30140" w:rsidP="00B30140">
      <w:pPr>
        <w:pStyle w:val="31"/>
        <w:rPr>
          <w:ins w:id="6088" w:author="S2-2204792" w:date="2022-05-24T09:41:00Z"/>
          <w:lang w:eastAsia="zh-CN"/>
        </w:rPr>
      </w:pPr>
      <w:bookmarkStart w:id="6089" w:name="_Toc104302557"/>
      <w:bookmarkStart w:id="6090" w:name="_Toc104359523"/>
      <w:bookmarkStart w:id="6091" w:name="_Toc104789136"/>
      <w:ins w:id="6092" w:author="S2-2204792" w:date="2022-05-24T09:41:00Z">
        <w:r w:rsidRPr="00320611">
          <w:rPr>
            <w:lang w:eastAsia="zh-CN"/>
          </w:rPr>
          <w:t>6.</w:t>
        </w:r>
        <w:del w:id="6093" w:author="Rapporteur" w:date="2022-05-24T14:41:00Z">
          <w:r w:rsidRPr="00320611" w:rsidDel="002D6833">
            <w:rPr>
              <w:lang w:eastAsia="zh-CN"/>
            </w:rPr>
            <w:delText>14</w:delText>
          </w:r>
        </w:del>
      </w:ins>
      <w:ins w:id="6094" w:author="Rapporteur" w:date="2022-05-24T14:41:00Z">
        <w:r w:rsidR="002D6833">
          <w:rPr>
            <w:lang w:eastAsia="zh-CN"/>
          </w:rPr>
          <w:t>30</w:t>
        </w:r>
      </w:ins>
      <w:ins w:id="6095" w:author="S2-2204792" w:date="2022-05-24T09:41:00Z">
        <w:r w:rsidRPr="00320611">
          <w:rPr>
            <w:lang w:eastAsia="zh-CN"/>
          </w:rPr>
          <w:t>.4</w:t>
        </w:r>
        <w:r w:rsidRPr="00320611">
          <w:rPr>
            <w:lang w:eastAsia="zh-CN"/>
          </w:rPr>
          <w:tab/>
        </w:r>
        <w:r w:rsidRPr="00320611">
          <w:t>Impacts on services, entities and interfaces</w:t>
        </w:r>
        <w:bookmarkEnd w:id="6089"/>
        <w:bookmarkEnd w:id="6090"/>
        <w:bookmarkEnd w:id="6091"/>
      </w:ins>
    </w:p>
    <w:p w14:paraId="11C0322E" w14:textId="77777777" w:rsidR="00B30140" w:rsidRPr="00320611" w:rsidRDefault="00B30140" w:rsidP="00B30140">
      <w:pPr>
        <w:rPr>
          <w:ins w:id="6096" w:author="S2-2204792" w:date="2022-05-24T09:41:00Z"/>
          <w:b/>
          <w:bCs/>
        </w:rPr>
      </w:pPr>
      <w:ins w:id="6097" w:author="S2-2204792" w:date="2022-05-24T09:41:00Z">
        <w:r>
          <w:rPr>
            <w:b/>
            <w:bCs/>
          </w:rPr>
          <w:t>AMF:</w:t>
        </w:r>
      </w:ins>
    </w:p>
    <w:p w14:paraId="1551BC7F" w14:textId="77777777" w:rsidR="00B30140" w:rsidRDefault="00B30140" w:rsidP="00B30140">
      <w:pPr>
        <w:pStyle w:val="B1"/>
        <w:rPr>
          <w:ins w:id="6098" w:author="S2-2204792" w:date="2022-05-24T09:41:00Z"/>
          <w:rFonts w:eastAsia="Yu Mincho"/>
        </w:rPr>
      </w:pPr>
      <w:ins w:id="6099" w:author="S2-2204792" w:date="2022-05-24T09:41:00Z">
        <w:r w:rsidRPr="00320611">
          <w:rPr>
            <w:rFonts w:eastAsia="Yu Mincho"/>
          </w:rPr>
          <w:t>-</w:t>
        </w:r>
        <w:r w:rsidRPr="00320611">
          <w:rPr>
            <w:rFonts w:eastAsia="Yu Mincho"/>
          </w:rPr>
          <w:tab/>
        </w:r>
        <w:r>
          <w:rPr>
            <w:rFonts w:eastAsia="Yu Mincho"/>
          </w:rPr>
          <w:t xml:space="preserve">providing one new cause value </w:t>
        </w:r>
        <w:r>
          <w:rPr>
            <w:lang w:eastAsia="zh-CN"/>
          </w:rPr>
          <w:t xml:space="preserve">“rejected due to AMF not support” </w:t>
        </w:r>
        <w:r>
          <w:rPr>
            <w:rFonts w:eastAsia="Yu Mincho"/>
          </w:rPr>
          <w:t xml:space="preserve">for the rejected S-NSSAI </w:t>
        </w:r>
      </w:ins>
    </w:p>
    <w:p w14:paraId="7BB906EF" w14:textId="77777777" w:rsidR="00B30140" w:rsidRPr="003E3ABA" w:rsidRDefault="00B30140" w:rsidP="00B30140">
      <w:pPr>
        <w:rPr>
          <w:ins w:id="6100" w:author="S2-2204792" w:date="2022-05-24T09:41:00Z"/>
          <w:b/>
          <w:bCs/>
        </w:rPr>
      </w:pPr>
      <w:ins w:id="6101" w:author="S2-2204792" w:date="2022-05-24T09:41:00Z">
        <w:r>
          <w:rPr>
            <w:b/>
            <w:bCs/>
          </w:rPr>
          <w:t>UE:</w:t>
        </w:r>
      </w:ins>
    </w:p>
    <w:p w14:paraId="044C04E0" w14:textId="77777777" w:rsidR="00B30140" w:rsidRDefault="00B30140" w:rsidP="00B30140">
      <w:pPr>
        <w:pStyle w:val="B1"/>
        <w:rPr>
          <w:ins w:id="6102" w:author="S2-2204792" w:date="2022-05-24T09:41:00Z"/>
          <w:rFonts w:eastAsia="Yu Mincho"/>
        </w:rPr>
      </w:pPr>
      <w:ins w:id="6103" w:author="S2-2204792" w:date="2022-05-24T09:41:00Z">
        <w:r w:rsidRPr="00320611">
          <w:rPr>
            <w:rFonts w:eastAsia="Yu Mincho"/>
          </w:rPr>
          <w:t>-</w:t>
        </w:r>
        <w:r>
          <w:rPr>
            <w:rFonts w:eastAsia="Yu Mincho"/>
          </w:rPr>
          <w:tab/>
          <w:t>send new UE capability indication to AMF</w:t>
        </w:r>
      </w:ins>
    </w:p>
    <w:p w14:paraId="7363B733" w14:textId="77777777" w:rsidR="00B30140" w:rsidRPr="0050784A" w:rsidRDefault="00B30140" w:rsidP="00B30140">
      <w:pPr>
        <w:pStyle w:val="B1"/>
        <w:rPr>
          <w:ins w:id="6104" w:author="S2-2204792" w:date="2022-05-24T09:41:00Z"/>
          <w:rFonts w:eastAsiaTheme="minorEastAsia"/>
          <w:lang w:eastAsia="zh-CN"/>
        </w:rPr>
      </w:pPr>
      <w:ins w:id="6105" w:author="S2-2204792" w:date="2022-05-24T09:41:00Z">
        <w:r>
          <w:rPr>
            <w:rFonts w:eastAsia="Yu Mincho"/>
          </w:rPr>
          <w:t>-</w:t>
        </w:r>
        <w:r>
          <w:rPr>
            <w:rFonts w:eastAsia="Yu Mincho"/>
          </w:rPr>
          <w:tab/>
          <w:t>support handling of new cause value</w:t>
        </w:r>
      </w:ins>
    </w:p>
    <w:p w14:paraId="2C4D83C4" w14:textId="01D18660" w:rsidR="0068584E" w:rsidRDefault="0068584E" w:rsidP="0068584E">
      <w:pPr>
        <w:pStyle w:val="21"/>
        <w:rPr>
          <w:ins w:id="6106" w:author="S2-2204862" w:date="2022-05-24T11:41:00Z"/>
        </w:rPr>
      </w:pPr>
      <w:bookmarkStart w:id="6107" w:name="_Toc104302558"/>
      <w:bookmarkStart w:id="6108" w:name="_Toc104359524"/>
      <w:bookmarkStart w:id="6109" w:name="_Toc104789137"/>
      <w:ins w:id="6110" w:author="S2-2204862" w:date="2022-05-24T11:41:00Z">
        <w:r>
          <w:rPr>
            <w:lang w:eastAsia="zh-CN"/>
          </w:rPr>
          <w:t>6.</w:t>
        </w:r>
        <w:del w:id="6111" w:author="Rapporteur" w:date="2022-05-24T14:41:00Z">
          <w:r w:rsidDel="00DD0D73">
            <w:rPr>
              <w:lang w:eastAsia="zh-CN"/>
            </w:rPr>
            <w:delText>X</w:delText>
          </w:r>
        </w:del>
      </w:ins>
      <w:ins w:id="6112" w:author="Rapporteur" w:date="2022-05-24T14:41:00Z">
        <w:r w:rsidR="00DD0D73">
          <w:rPr>
            <w:lang w:eastAsia="zh-CN"/>
          </w:rPr>
          <w:t>31</w:t>
        </w:r>
      </w:ins>
      <w:ins w:id="6113" w:author="S2-2204862" w:date="2022-05-24T11:41:00Z">
        <w:r>
          <w:rPr>
            <w:lang w:eastAsia="ko-KR"/>
          </w:rPr>
          <w:tab/>
        </w:r>
        <w:r>
          <w:t>Solution</w:t>
        </w:r>
        <w:r>
          <w:rPr>
            <w:lang w:eastAsia="zh-CN"/>
          </w:rPr>
          <w:t xml:space="preserve"> #</w:t>
        </w:r>
        <w:del w:id="6114" w:author="Rapporteur" w:date="2022-05-24T14:42:00Z">
          <w:r w:rsidDel="00DD0D73">
            <w:rPr>
              <w:lang w:eastAsia="zh-CN"/>
            </w:rPr>
            <w:delText>X</w:delText>
          </w:r>
        </w:del>
      </w:ins>
      <w:ins w:id="6115" w:author="Rapporteur" w:date="2022-05-24T14:42:00Z">
        <w:r w:rsidR="00DD0D73">
          <w:rPr>
            <w:lang w:eastAsia="zh-CN"/>
          </w:rPr>
          <w:t>31</w:t>
        </w:r>
      </w:ins>
      <w:ins w:id="6116" w:author="S2-2204862" w:date="2022-05-24T11:41:00Z">
        <w:r>
          <w:t>: Enabling Flexible RAs with Slice Service Area</w:t>
        </w:r>
        <w:bookmarkEnd w:id="6107"/>
        <w:bookmarkEnd w:id="6108"/>
        <w:bookmarkEnd w:id="6109"/>
      </w:ins>
    </w:p>
    <w:p w14:paraId="34C4C960" w14:textId="5609C53A" w:rsidR="0068584E" w:rsidRDefault="0068584E" w:rsidP="0068584E">
      <w:pPr>
        <w:pStyle w:val="31"/>
        <w:rPr>
          <w:ins w:id="6117" w:author="S2-2204862" w:date="2022-05-24T11:41:00Z"/>
          <w:lang w:eastAsia="ko-KR"/>
        </w:rPr>
      </w:pPr>
      <w:bookmarkStart w:id="6118" w:name="_Toc104302559"/>
      <w:bookmarkStart w:id="6119" w:name="_Toc104359525"/>
      <w:bookmarkStart w:id="6120" w:name="_Toc104789138"/>
      <w:ins w:id="6121" w:author="S2-2204862" w:date="2022-05-24T11:41:00Z">
        <w:r>
          <w:rPr>
            <w:lang w:eastAsia="ko-KR"/>
          </w:rPr>
          <w:t>6.</w:t>
        </w:r>
        <w:del w:id="6122" w:author="Rapporteur" w:date="2022-05-24T14:42:00Z">
          <w:r w:rsidDel="00DD0D73">
            <w:rPr>
              <w:lang w:eastAsia="ko-KR"/>
            </w:rPr>
            <w:delText>X</w:delText>
          </w:r>
        </w:del>
      </w:ins>
      <w:ins w:id="6123" w:author="Rapporteur" w:date="2022-05-24T14:42:00Z">
        <w:r w:rsidR="00DD0D73">
          <w:rPr>
            <w:lang w:eastAsia="ko-KR"/>
          </w:rPr>
          <w:t>31</w:t>
        </w:r>
      </w:ins>
      <w:ins w:id="6124" w:author="S2-2204862" w:date="2022-05-24T11:41:00Z">
        <w:r>
          <w:rPr>
            <w:lang w:eastAsia="ko-KR"/>
          </w:rPr>
          <w:t>.1</w:t>
        </w:r>
        <w:r>
          <w:rPr>
            <w:lang w:eastAsia="ko-KR"/>
          </w:rPr>
          <w:tab/>
          <w:t>Introduction</w:t>
        </w:r>
        <w:bookmarkEnd w:id="6118"/>
        <w:bookmarkEnd w:id="6119"/>
        <w:bookmarkEnd w:id="6120"/>
      </w:ins>
    </w:p>
    <w:p w14:paraId="7C6E332D" w14:textId="65B7F300" w:rsidR="0068584E" w:rsidRDefault="0068584E" w:rsidP="0068584E">
      <w:pPr>
        <w:rPr>
          <w:ins w:id="6125" w:author="S2-2204862" w:date="2022-05-24T11:41:00Z"/>
          <w:lang w:eastAsia="ko-KR"/>
        </w:rPr>
      </w:pPr>
      <w:ins w:id="6126" w:author="S2-2204862" w:date="2022-05-24T11:41:00Z">
        <w:r>
          <w:rPr>
            <w:lang w:eastAsia="ko-KR"/>
          </w:rPr>
          <w:t xml:space="preserve">This solution </w:t>
        </w:r>
        <w:r w:rsidRPr="008722A9">
          <w:rPr>
            <w:lang w:eastAsia="ko-KR"/>
          </w:rPr>
          <w:t xml:space="preserve">addresses </w:t>
        </w:r>
        <w:r>
          <w:rPr>
            <w:lang w:eastAsia="ko-KR"/>
          </w:rPr>
          <w:t>key issue</w:t>
        </w:r>
        <w:r w:rsidRPr="008722A9">
          <w:rPr>
            <w:lang w:eastAsia="ko-KR"/>
          </w:rPr>
          <w:t xml:space="preserve"> #</w:t>
        </w:r>
        <w:r>
          <w:rPr>
            <w:lang w:eastAsia="ko-KR"/>
          </w:rPr>
          <w:t>5</w:t>
        </w:r>
        <w:r w:rsidRPr="008722A9">
          <w:rPr>
            <w:lang w:eastAsia="ko-KR"/>
          </w:rPr>
          <w:t xml:space="preserve"> </w:t>
        </w:r>
        <w:r>
          <w:rPr>
            <w:lang w:eastAsia="ko-KR"/>
          </w:rPr>
          <w:t>as described in</w:t>
        </w:r>
        <w:r w:rsidRPr="008722A9">
          <w:rPr>
            <w:lang w:eastAsia="ko-KR"/>
          </w:rPr>
          <w:t xml:space="preserve"> clause</w:t>
        </w:r>
        <w:del w:id="6127" w:author="Rapporteur" w:date="2022-05-24T14:42:00Z">
          <w:r w:rsidRPr="008722A9" w:rsidDel="00DD0D73">
            <w:rPr>
              <w:lang w:eastAsia="ko-KR"/>
            </w:rPr>
            <w:delText xml:space="preserve"> </w:delText>
          </w:r>
        </w:del>
      </w:ins>
      <w:ins w:id="6128" w:author="Rapporteur" w:date="2022-05-24T14:42:00Z">
        <w:r w:rsidR="00DD0D73">
          <w:rPr>
            <w:lang w:val="en-US" w:eastAsia="ko-KR"/>
          </w:rPr>
          <w:t> </w:t>
        </w:r>
      </w:ins>
      <w:ins w:id="6129" w:author="S2-2204862" w:date="2022-05-24T11:41:00Z">
        <w:r>
          <w:rPr>
            <w:lang w:eastAsia="ko-KR"/>
          </w:rPr>
          <w:t>5.5</w:t>
        </w:r>
        <w:r w:rsidRPr="008722A9">
          <w:rPr>
            <w:lang w:eastAsia="ko-KR"/>
          </w:rPr>
          <w:t xml:space="preserve"> and</w:t>
        </w:r>
        <w:r>
          <w:rPr>
            <w:lang w:eastAsia="ko-KR"/>
          </w:rPr>
          <w:t xml:space="preserve"> explains how the UE may initiate a registration for an S-NSSAI that was not allowed in a first TA of the RA but may be available in another TA of the RA.</w:t>
        </w:r>
      </w:ins>
    </w:p>
    <w:p w14:paraId="2AAE343E" w14:textId="2944004B" w:rsidR="0068584E" w:rsidRDefault="0068584E" w:rsidP="0068584E">
      <w:pPr>
        <w:pStyle w:val="31"/>
        <w:rPr>
          <w:ins w:id="6130" w:author="S2-2204862" w:date="2022-05-24T11:41:00Z"/>
        </w:rPr>
      </w:pPr>
      <w:bookmarkStart w:id="6131" w:name="_Toc104302560"/>
      <w:bookmarkStart w:id="6132" w:name="_Toc104359526"/>
      <w:bookmarkStart w:id="6133" w:name="_Toc104789139"/>
      <w:ins w:id="6134" w:author="S2-2204862" w:date="2022-05-24T11:41:00Z">
        <w:r>
          <w:t>6.</w:t>
        </w:r>
        <w:del w:id="6135" w:author="Rapporteur" w:date="2022-05-24T14:42:00Z">
          <w:r w:rsidDel="00DD0D73">
            <w:delText>X</w:delText>
          </w:r>
        </w:del>
      </w:ins>
      <w:ins w:id="6136" w:author="Rapporteur" w:date="2022-05-24T14:42:00Z">
        <w:r w:rsidR="00DD0D73">
          <w:t>31</w:t>
        </w:r>
      </w:ins>
      <w:ins w:id="6137" w:author="S2-2204862" w:date="2022-05-24T11:41:00Z">
        <w:r>
          <w:t>.2</w:t>
        </w:r>
        <w:r>
          <w:tab/>
          <w:t>Functional Description</w:t>
        </w:r>
        <w:bookmarkEnd w:id="6131"/>
        <w:bookmarkEnd w:id="6132"/>
        <w:bookmarkEnd w:id="6133"/>
      </w:ins>
    </w:p>
    <w:p w14:paraId="781701C4" w14:textId="77777777" w:rsidR="0068584E" w:rsidRDefault="0068584E" w:rsidP="0068584E">
      <w:pPr>
        <w:rPr>
          <w:ins w:id="6138" w:author="S2-2204862" w:date="2022-05-24T11:41:00Z"/>
          <w:lang w:eastAsia="x-none"/>
        </w:rPr>
      </w:pPr>
      <w:ins w:id="6139" w:author="S2-2204862" w:date="2022-05-24T11:41:00Z">
        <w:r>
          <w:rPr>
            <w:lang w:eastAsia="x-none"/>
          </w:rPr>
          <w:t>A building block of the solution is that when the network does not allow a requested slice, the network can also provide the UE with a new information element, called Slice-Specific Service Area. The Slice-Specific Service Area information element is a list of TA(s) in the RA where the slice that was not allowed is available, The Slice-Specific Service Area information element can be provided for a requested slice that is not allowed and is not available in the current TA, but is available in some TA(s) of the RA.</w:t>
        </w:r>
        <w:del w:id="6140" w:author="Rapporteur" w:date="2022-05-24T14:42:00Z">
          <w:r w:rsidDel="00DD0D73">
            <w:rPr>
              <w:lang w:eastAsia="x-none"/>
            </w:rPr>
            <w:delText xml:space="preserve"> </w:delText>
          </w:r>
        </w:del>
      </w:ins>
    </w:p>
    <w:p w14:paraId="25ABB4D7" w14:textId="30CC0A20" w:rsidR="0068584E" w:rsidRDefault="0068584E" w:rsidP="0068584E">
      <w:pPr>
        <w:rPr>
          <w:ins w:id="6141" w:author="S2-2204862" w:date="2022-05-24T11:41:00Z"/>
          <w:lang w:eastAsia="x-none"/>
        </w:rPr>
      </w:pPr>
      <w:ins w:id="6142" w:author="S2-2204862" w:date="2022-05-24T11:41:00Z">
        <w:r>
          <w:rPr>
            <w:lang w:eastAsia="x-none"/>
          </w:rPr>
          <w:t xml:space="preserve">During Registration, the UE may indicate to the AMF, in the UE 5GMM Core Network Capability information element, that the UE is able to receive the Slice-Specific Service Area information element. The AMF can consider the UE’s capability when forming the RA. For example, if the UE is capable of receiving the Slice-Specific Service Area information element, then the AMF may choose to include TA(s) in the RA where a slice that was not allowed is available. </w:t>
        </w:r>
        <w:del w:id="6143" w:author="Rapporteur" w:date="2022-05-24T14:42:00Z">
          <w:r w:rsidDel="00DD0D73">
            <w:rPr>
              <w:lang w:eastAsia="x-none"/>
            </w:rPr>
            <w:delText xml:space="preserve"> </w:delText>
          </w:r>
        </w:del>
        <w:r>
          <w:rPr>
            <w:lang w:eastAsia="x-none"/>
          </w:rPr>
          <w:t>If the UE does not indicate that it is capable of receiving the Slice-Specific Service Area, the AMF may choose to avoid including TA(s) in the RA where a slice that was not allowed is available.</w:t>
        </w:r>
      </w:ins>
    </w:p>
    <w:p w14:paraId="474560AA" w14:textId="77777777" w:rsidR="0068584E" w:rsidRDefault="0068584E" w:rsidP="0068584E">
      <w:pPr>
        <w:rPr>
          <w:ins w:id="6144" w:author="S2-2204862" w:date="2022-05-24T11:41:00Z"/>
          <w:lang w:eastAsia="x-none"/>
        </w:rPr>
      </w:pPr>
      <w:ins w:id="6145" w:author="S2-2204862" w:date="2022-05-24T11:41:00Z">
        <w:r>
          <w:rPr>
            <w:lang w:eastAsia="x-none"/>
          </w:rPr>
          <w:t>This solution includes two options.</w:t>
        </w:r>
        <w:del w:id="6146" w:author="Rapporteur" w:date="2022-05-24T14:42:00Z">
          <w:r w:rsidDel="00DD0D73">
            <w:rPr>
              <w:lang w:eastAsia="x-none"/>
            </w:rPr>
            <w:delText xml:space="preserve">  </w:delText>
          </w:r>
        </w:del>
      </w:ins>
    </w:p>
    <w:p w14:paraId="4B9A3B50" w14:textId="1EAD2F0A" w:rsidR="0068584E" w:rsidRDefault="00DD0D73">
      <w:pPr>
        <w:pStyle w:val="B1"/>
        <w:rPr>
          <w:ins w:id="6147" w:author="S2-2204862" w:date="2022-05-24T11:41:00Z"/>
        </w:rPr>
        <w:pPrChange w:id="6148" w:author="Rapporteur" w:date="2022-05-24T14:42:00Z">
          <w:pPr>
            <w:pStyle w:val="B1"/>
            <w:numPr>
              <w:numId w:val="63"/>
            </w:numPr>
            <w:overflowPunct/>
            <w:autoSpaceDE/>
            <w:autoSpaceDN/>
            <w:adjustRightInd/>
            <w:ind w:left="644" w:hanging="360"/>
            <w:textAlignment w:val="auto"/>
          </w:pPr>
        </w:pPrChange>
      </w:pPr>
      <w:ins w:id="6149" w:author="Rapporteur" w:date="2022-05-24T14:42:00Z">
        <w:r>
          <w:t>-</w:t>
        </w:r>
        <w:r>
          <w:tab/>
        </w:r>
      </w:ins>
      <w:ins w:id="6150" w:author="S2-2204862" w:date="2022-05-24T11:41:00Z">
        <w:r w:rsidR="0068584E">
          <w:t>Option A reuses the existing slice rejection cause code value of "S-NSS</w:t>
        </w:r>
        <w:r w:rsidR="0068584E">
          <w:lastRenderedPageBreak/>
          <w:t>AI not available in the current registration area". However, compared to a Rel-17 UE, the solution proposes that a UE will interpret this cause code differently if the Slice-Specific Service Area information element is provided for the rejected slice. The solution explains how the UE may request rejected S-NSSAI again only if it is in a TA of the RA where the slice is available i.e., based on Slice-Specific Service Area information.  The UE can then be sent a new RA when it performs a new registration.</w:t>
        </w:r>
      </w:ins>
    </w:p>
    <w:p w14:paraId="76E258EE" w14:textId="451D256E" w:rsidR="0068584E" w:rsidRDefault="00DD0D73">
      <w:pPr>
        <w:pStyle w:val="B1"/>
        <w:rPr>
          <w:ins w:id="6151" w:author="S2-2204862" w:date="2022-05-24T11:41:00Z"/>
        </w:rPr>
        <w:pPrChange w:id="6152" w:author="Rapporteur" w:date="2022-05-24T14:42:00Z">
          <w:pPr>
            <w:pStyle w:val="B1"/>
            <w:numPr>
              <w:numId w:val="63"/>
            </w:numPr>
            <w:overflowPunct/>
            <w:autoSpaceDE/>
            <w:autoSpaceDN/>
            <w:adjustRightInd/>
            <w:ind w:left="644" w:hanging="360"/>
            <w:textAlignment w:val="auto"/>
          </w:pPr>
        </w:pPrChange>
      </w:pPr>
      <w:ins w:id="6153" w:author="Rapporteur" w:date="2022-05-24T14:42:00Z">
        <w:r>
          <w:t>-</w:t>
        </w:r>
        <w:r>
          <w:tab/>
        </w:r>
      </w:ins>
      <w:ins w:id="6154" w:author="S2-2204862" w:date="2022-05-24T11:41:00Z">
        <w:r w:rsidR="0068584E">
          <w:t>Option B proposes to reuse the existing Rel-17 option to neither reject nor allow slices that are available in only some TAs of the RA. In Rel-17 it is already possible to neither allow nor reject a slice. However, in this scenario, the Rel-17 UE would not be prevented from attempting again to register to a slice that is not available in the TA. The solution proposes that if the Slice-Specific Service Area information element is provided to the UE for a slice that is not rejected or allowed, then the UE may request the not allowed S-NSSAI again only if it is in a TA of the RA where the slice is available i.e., based on Slice-Specific Service Area information.  The UE can then be sent a new RA when it performs a new registration.</w:t>
        </w:r>
      </w:ins>
    </w:p>
    <w:p w14:paraId="647A9FBD" w14:textId="7CB5024F" w:rsidR="0068584E" w:rsidRDefault="0068584E" w:rsidP="0068584E">
      <w:pPr>
        <w:pStyle w:val="31"/>
        <w:rPr>
          <w:ins w:id="6155" w:author="S2-2204862" w:date="2022-05-24T11:41:00Z"/>
        </w:rPr>
      </w:pPr>
      <w:bookmarkStart w:id="6156" w:name="_Toc104302561"/>
      <w:bookmarkStart w:id="6157" w:name="_Toc104359527"/>
      <w:bookmarkStart w:id="6158" w:name="_Toc104789140"/>
      <w:ins w:id="6159" w:author="S2-2204862" w:date="2022-05-24T11:41:00Z">
        <w:r>
          <w:t>6.</w:t>
        </w:r>
        <w:del w:id="6160" w:author="Rapporteur" w:date="2022-05-24T14:42:00Z">
          <w:r w:rsidDel="00415636">
            <w:delText>X</w:delText>
          </w:r>
        </w:del>
      </w:ins>
      <w:ins w:id="6161" w:author="Rapporteur" w:date="2022-05-24T14:42:00Z">
        <w:r w:rsidR="00415636">
          <w:t>31</w:t>
        </w:r>
      </w:ins>
      <w:ins w:id="6162" w:author="S2-2204862" w:date="2022-05-24T11:41:00Z">
        <w:r>
          <w:t>.3</w:t>
        </w:r>
        <w:r>
          <w:tab/>
          <w:t>Procedures</w:t>
        </w:r>
        <w:bookmarkEnd w:id="6156"/>
        <w:bookmarkEnd w:id="6157"/>
        <w:bookmarkEnd w:id="6158"/>
      </w:ins>
    </w:p>
    <w:p w14:paraId="4F4F0A79" w14:textId="79010F50" w:rsidR="0068584E" w:rsidRDefault="0068584E" w:rsidP="0068584E">
      <w:pPr>
        <w:pStyle w:val="41"/>
        <w:rPr>
          <w:ins w:id="6163" w:author="S2-2204862" w:date="2022-05-24T11:41:00Z"/>
        </w:rPr>
      </w:pPr>
      <w:bookmarkStart w:id="6164" w:name="_Toc104302562"/>
      <w:bookmarkStart w:id="6165" w:name="_Toc104359528"/>
      <w:ins w:id="6166" w:author="S2-2204862" w:date="2022-05-24T11:41:00Z">
        <w:r>
          <w:t>6.</w:t>
        </w:r>
        <w:del w:id="6167" w:author="Rapporteur" w:date="2022-05-24T14:42:00Z">
          <w:r w:rsidDel="00415636">
            <w:delText>X</w:delText>
          </w:r>
        </w:del>
      </w:ins>
      <w:ins w:id="6168" w:author="Rapporteur" w:date="2022-05-24T14:42:00Z">
        <w:r w:rsidR="00415636">
          <w:t>31</w:t>
        </w:r>
      </w:ins>
      <w:ins w:id="6169" w:author="S2-2204862" w:date="2022-05-24T11:41:00Z">
        <w:r>
          <w:t>.3.1</w:t>
        </w:r>
        <w:r>
          <w:tab/>
          <w:t>Option A – Reject Slices that are Not Available in the current TA</w:t>
        </w:r>
        <w:bookmarkEnd w:id="6164"/>
        <w:bookmarkEnd w:id="6165"/>
      </w:ins>
    </w:p>
    <w:p w14:paraId="2651A49E" w14:textId="77777777" w:rsidR="0068584E" w:rsidRDefault="0068584E" w:rsidP="0068584E">
      <w:pPr>
        <w:rPr>
          <w:ins w:id="6170" w:author="S2-2204862" w:date="2022-05-24T11:41:00Z"/>
          <w:lang w:eastAsia="x-none"/>
        </w:rPr>
      </w:pPr>
      <w:ins w:id="6171" w:author="S2-2204862" w:date="2022-05-24T11:41:00Z">
        <w:r>
          <w:rPr>
            <w:lang w:eastAsia="x-none"/>
          </w:rPr>
          <w:t>In this option, the network will reject a requested slice that is not available in the UE’s current TA.</w:t>
        </w:r>
      </w:ins>
    </w:p>
    <w:p w14:paraId="25250104" w14:textId="77777777" w:rsidR="0068584E" w:rsidRDefault="0068584E" w:rsidP="0068584E">
      <w:pPr>
        <w:rPr>
          <w:ins w:id="6172" w:author="S2-2204862" w:date="2022-05-24T11:41:00Z"/>
          <w:lang w:eastAsia="x-none"/>
        </w:rPr>
      </w:pPr>
      <w:ins w:id="6173" w:author="S2-2204862" w:date="2022-05-24T11:41:00Z">
        <w:r>
          <w:rPr>
            <w:lang w:eastAsia="x-none"/>
          </w:rPr>
          <w:t>The UE sends a Registration Request and indicates in the UE 5GMM Core Network Capability information element that it supports receiving the Slice-Specific Service Area information element.</w:t>
        </w:r>
      </w:ins>
    </w:p>
    <w:p w14:paraId="17A4B219" w14:textId="38B57A4E" w:rsidR="0068584E" w:rsidRDefault="0068584E" w:rsidP="0068584E">
      <w:pPr>
        <w:rPr>
          <w:ins w:id="6174" w:author="S2-2204862" w:date="2022-05-24T11:41:00Z"/>
          <w:lang w:eastAsia="x-none"/>
        </w:rPr>
      </w:pPr>
      <w:ins w:id="6175" w:author="S2-2204862" w:date="2022-05-24T11:41:00Z">
        <w:r>
          <w:rPr>
            <w:lang w:eastAsia="x-none"/>
          </w:rPr>
          <w:t>The AMF sends a Registration Accept message to the UE. The Requested NSSAI includes slices that are not available in the current TA, thus the Registration Accept message includes Rejected S-NSSAI(s).</w:t>
        </w:r>
        <w:del w:id="6176" w:author="Rapporteur" w:date="2022-05-24T14:42:00Z">
          <w:r w:rsidDel="00415636">
            <w:rPr>
              <w:lang w:eastAsia="x-none"/>
            </w:rPr>
            <w:delText xml:space="preserve"> </w:delText>
          </w:r>
        </w:del>
        <w:r>
          <w:rPr>
            <w:lang w:eastAsia="x-none"/>
          </w:rPr>
          <w:t xml:space="preserve"> The AMF includes TA(s) in the RA where one or more of the Rejected S-NSSAI(s) are available. The AMF also includes a Slice-Specific Service Area information element in the Registration Accept message for each Rejected S-NSSAI that is available in some TA(s) of the RA.</w:t>
        </w:r>
      </w:ins>
    </w:p>
    <w:p w14:paraId="2451330A" w14:textId="77777777" w:rsidR="0068584E" w:rsidRDefault="0068584E" w:rsidP="0068584E">
      <w:pPr>
        <w:rPr>
          <w:ins w:id="6177" w:author="S2-2204862" w:date="2022-05-24T11:41:00Z"/>
          <w:lang w:eastAsia="x-none"/>
        </w:rPr>
      </w:pPr>
      <w:ins w:id="6178" w:author="S2-2204862" w:date="2022-05-24T11:41:00Z">
        <w:r>
          <w:rPr>
            <w:lang w:eastAsia="x-none"/>
          </w:rPr>
          <w:t>The slice rejection cause is set to the existing cause code value of "S-NSSAI not available in the current registration area". A UE that receives this cause code and a Slice-Specific Service Area information element for the rejected S-NSSAI shall not attempt to use this S-NSSAI(s) in the current registration area unless UE’s current TA is included in the Slice-Specific Service Area information element that is associated with the slice. If the UE’s current TA is included in the Slice-Specifi</w:t>
        </w:r>
        <w:r>
          <w:rPr>
            <w:lang w:eastAsia="x-none"/>
          </w:rPr>
          <w:lastRenderedPageBreak/>
          <w:t>c Service Area information element that is associated with the slice, then the UE may attempt to register for this S-NSSAI(s) again.</w:t>
        </w:r>
      </w:ins>
    </w:p>
    <w:p w14:paraId="5A1FC4D2" w14:textId="77777777" w:rsidR="0068584E" w:rsidRDefault="0068584E" w:rsidP="0068584E">
      <w:pPr>
        <w:rPr>
          <w:ins w:id="6179" w:author="S2-2204862" w:date="2022-05-24T11:41:00Z"/>
          <w:lang w:eastAsia="x-none"/>
        </w:rPr>
      </w:pPr>
      <w:ins w:id="6180" w:author="S2-2204862" w:date="2022-05-24T11:41:00Z">
        <w:r>
          <w:rPr>
            <w:lang w:eastAsia="x-none"/>
          </w:rPr>
          <w:t>In this option, if the AMF later wants to reject an allowed S-NSSAI, the AMF may send the UE Configuration Update command with an RA that includes TA(s) where the rejected slice is available and a Slice-Specific Service Area information element for the rejected slice.</w:t>
        </w:r>
      </w:ins>
    </w:p>
    <w:p w14:paraId="0FCEA35A" w14:textId="5F069828" w:rsidR="0068584E" w:rsidRDefault="0068584E" w:rsidP="0068584E">
      <w:pPr>
        <w:pStyle w:val="41"/>
        <w:rPr>
          <w:ins w:id="6181" w:author="S2-2204862" w:date="2022-05-24T11:41:00Z"/>
        </w:rPr>
      </w:pPr>
      <w:bookmarkStart w:id="6182" w:name="_Toc104302563"/>
      <w:bookmarkStart w:id="6183" w:name="_Toc104359529"/>
      <w:ins w:id="6184" w:author="S2-2204862" w:date="2022-05-24T11:41:00Z">
        <w:r>
          <w:t>6.</w:t>
        </w:r>
        <w:del w:id="6185" w:author="Rapporteur" w:date="2022-05-24T14:43:00Z">
          <w:r w:rsidDel="00415636">
            <w:delText>X</w:delText>
          </w:r>
        </w:del>
      </w:ins>
      <w:ins w:id="6186" w:author="Rapporteur" w:date="2022-05-24T14:43:00Z">
        <w:r w:rsidR="00415636">
          <w:t>31</w:t>
        </w:r>
      </w:ins>
      <w:ins w:id="6187" w:author="S2-2204862" w:date="2022-05-24T11:41:00Z">
        <w:r>
          <w:t>.3.</w:t>
        </w:r>
        <w:del w:id="6188" w:author="Rapporteur" w:date="2022-05-25T07:03:00Z">
          <w:r w:rsidDel="005477C7">
            <w:delText>1</w:delText>
          </w:r>
        </w:del>
      </w:ins>
      <w:ins w:id="6189" w:author="Rapporteur" w:date="2022-05-25T07:03:00Z">
        <w:r w:rsidR="005477C7">
          <w:t>2</w:t>
        </w:r>
      </w:ins>
      <w:ins w:id="6190" w:author="S2-2204862" w:date="2022-05-24T11:41:00Z">
        <w:r>
          <w:tab/>
          <w:t>Option B – Neither Reject nor Allow Slices that are Not Available in the current TA</w:t>
        </w:r>
        <w:bookmarkEnd w:id="6182"/>
        <w:bookmarkEnd w:id="6183"/>
      </w:ins>
    </w:p>
    <w:p w14:paraId="055D7F3A" w14:textId="77777777" w:rsidR="0068584E" w:rsidRDefault="0068584E" w:rsidP="0068584E">
      <w:pPr>
        <w:rPr>
          <w:ins w:id="6191" w:author="S2-2204862" w:date="2022-05-24T11:41:00Z"/>
          <w:lang w:eastAsia="x-none"/>
        </w:rPr>
      </w:pPr>
      <w:ins w:id="6192" w:author="S2-2204862" w:date="2022-05-24T11:41:00Z">
        <w:r>
          <w:rPr>
            <w:lang w:eastAsia="x-none"/>
          </w:rPr>
          <w:t>In this option, the network may choose to neither allow nor reject a requested slice that is not available in the UE’s current TA.</w:t>
        </w:r>
      </w:ins>
    </w:p>
    <w:p w14:paraId="6EE68B24" w14:textId="77777777" w:rsidR="0068584E" w:rsidRDefault="0068584E" w:rsidP="0068584E">
      <w:pPr>
        <w:rPr>
          <w:ins w:id="6193" w:author="S2-2204862" w:date="2022-05-24T11:41:00Z"/>
          <w:lang w:eastAsia="x-none"/>
        </w:rPr>
      </w:pPr>
      <w:ins w:id="6194" w:author="S2-2204862" w:date="2022-05-24T11:41:00Z">
        <w:r>
          <w:rPr>
            <w:lang w:eastAsia="x-none"/>
          </w:rPr>
          <w:t>The UE sends a Registration Request and indicates in the UE 5GMM Core Network Capability information element that it supports receiving the Slice-Specific Service Area information element.</w:t>
        </w:r>
      </w:ins>
    </w:p>
    <w:p w14:paraId="1D74D153" w14:textId="77777777" w:rsidR="0068584E" w:rsidRDefault="0068584E" w:rsidP="0068584E">
      <w:pPr>
        <w:rPr>
          <w:ins w:id="6195" w:author="S2-2204862" w:date="2022-05-24T11:41:00Z"/>
          <w:lang w:eastAsia="x-none"/>
        </w:rPr>
      </w:pPr>
      <w:ins w:id="6196" w:author="S2-2204862" w:date="2022-05-24T11:41:00Z">
        <w:r>
          <w:rPr>
            <w:lang w:eastAsia="x-none"/>
          </w:rPr>
          <w:t>The AMF sends a Registration Accept message to the UE. The Requested NSSAI includes slices that are not available in the current TA, thus the Registration Accept message does not include these slices in the Allowed NSSAI.  However, since the slice(s) are available in some TA(s) of the RA, the network chooses to also not include these slices in the Rejected S-NSSAIs and the AMF includes a Slice-Specific Service Area information element in the Registration Accept message for each of the slices that are only available in some TA(s) of the RA.</w:t>
        </w:r>
      </w:ins>
    </w:p>
    <w:p w14:paraId="258F30B3" w14:textId="77777777" w:rsidR="0068584E" w:rsidRDefault="0068584E" w:rsidP="0068584E">
      <w:pPr>
        <w:rPr>
          <w:ins w:id="6197" w:author="S2-2204862" w:date="2022-05-24T11:41:00Z"/>
          <w:lang w:eastAsia="x-none"/>
        </w:rPr>
      </w:pPr>
      <w:ins w:id="6198" w:author="S2-2204862" w:date="2022-05-24T11:41:00Z">
        <w:r>
          <w:rPr>
            <w:lang w:eastAsia="x-none"/>
          </w:rPr>
          <w:t>When the UE receives a Slice-Specific Service Area information element, the UE shall not attempt to register for the associated S-NSSAI in the current registration area unless the UE’s current TA is included in the Slice-Specific Service Area information element that is associated with the slice. The UE may then attempt to register for this S-NSSAI(s) again when it is in a TA where the slice is available (i.e., based on Slice-Specific Service Area information) and thus obtain a new RA.</w:t>
        </w:r>
      </w:ins>
    </w:p>
    <w:p w14:paraId="014C0AD0" w14:textId="77777777" w:rsidR="0068584E" w:rsidRDefault="0068584E" w:rsidP="0068584E">
      <w:pPr>
        <w:rPr>
          <w:ins w:id="6199" w:author="S2-2204862" w:date="2022-05-24T11:41:00Z"/>
          <w:lang w:eastAsia="x-none"/>
        </w:rPr>
      </w:pPr>
      <w:ins w:id="6200" w:author="S2-2204862" w:date="2022-05-24T11:41:00Z">
        <w:r>
          <w:rPr>
            <w:lang w:eastAsia="x-none"/>
          </w:rPr>
          <w:t>In this option, if the AMF later wants to remove a slice from the UE’s Allowed NSSAI, but not reject the slice, the AMF may send the UE Configuration Update command with an RA that includes TA(s) where the slice that is no longer allowed is available and a Slice-Specific Service Area informatio</w:t>
        </w:r>
        <w:r>
          <w:rPr>
            <w:lang w:eastAsia="x-none"/>
          </w:rPr>
          <w:lastRenderedPageBreak/>
          <w:t>n element for that slice.</w:t>
        </w:r>
      </w:ins>
    </w:p>
    <w:p w14:paraId="5D47817D" w14:textId="729D5DDC" w:rsidR="0068584E" w:rsidDel="00415636" w:rsidRDefault="0068584E" w:rsidP="0068584E">
      <w:pPr>
        <w:rPr>
          <w:ins w:id="6201" w:author="S2-2204862" w:date="2022-05-24T11:41:00Z"/>
          <w:del w:id="6202" w:author="Rapporteur" w:date="2022-05-24T14:43:00Z"/>
          <w:lang w:eastAsia="x-none"/>
        </w:rPr>
      </w:pPr>
    </w:p>
    <w:p w14:paraId="1B3F6D88" w14:textId="49C382B4" w:rsidR="0068584E" w:rsidRDefault="0068584E" w:rsidP="0068584E">
      <w:pPr>
        <w:pStyle w:val="31"/>
        <w:rPr>
          <w:ins w:id="6203" w:author="S2-2204862" w:date="2022-05-24T11:41:00Z"/>
          <w:lang w:eastAsia="zh-CN"/>
        </w:rPr>
      </w:pPr>
      <w:bookmarkStart w:id="6204" w:name="_Toc104302564"/>
      <w:bookmarkStart w:id="6205" w:name="_Toc104359530"/>
      <w:bookmarkStart w:id="6206" w:name="_Toc104789141"/>
      <w:ins w:id="6207" w:author="S2-2204862" w:date="2022-05-24T11:41:00Z">
        <w:r>
          <w:rPr>
            <w:lang w:eastAsia="zh-CN"/>
          </w:rPr>
          <w:t>6.</w:t>
        </w:r>
        <w:del w:id="6208" w:author="Rapporteur" w:date="2022-05-24T14:43:00Z">
          <w:r w:rsidDel="00415636">
            <w:rPr>
              <w:lang w:eastAsia="zh-CN"/>
            </w:rPr>
            <w:delText>X</w:delText>
          </w:r>
        </w:del>
      </w:ins>
      <w:ins w:id="6209" w:author="Rapporteur" w:date="2022-05-24T14:43:00Z">
        <w:r w:rsidR="00415636">
          <w:rPr>
            <w:lang w:eastAsia="zh-CN"/>
          </w:rPr>
          <w:t>31</w:t>
        </w:r>
      </w:ins>
      <w:ins w:id="6210" w:author="S2-2204862" w:date="2022-05-24T11:41:00Z">
        <w:r>
          <w:rPr>
            <w:lang w:eastAsia="zh-CN"/>
          </w:rPr>
          <w:t>.4</w:t>
        </w:r>
        <w:r>
          <w:rPr>
            <w:lang w:eastAsia="zh-CN"/>
          </w:rPr>
          <w:tab/>
        </w:r>
        <w:r>
          <w:t>Impacts on services, entities and interfaces</w:t>
        </w:r>
        <w:bookmarkEnd w:id="6204"/>
        <w:bookmarkEnd w:id="6205"/>
        <w:bookmarkEnd w:id="6206"/>
      </w:ins>
    </w:p>
    <w:p w14:paraId="6B59C688" w14:textId="77777777" w:rsidR="0068584E" w:rsidRDefault="0068584E" w:rsidP="0068584E">
      <w:pPr>
        <w:rPr>
          <w:ins w:id="6211" w:author="S2-2204862" w:date="2022-05-24T11:41:00Z"/>
        </w:rPr>
      </w:pPr>
      <w:ins w:id="6212" w:author="S2-2204862" w:date="2022-05-24T11:41:00Z">
        <w:r>
          <w:t>UE:</w:t>
        </w:r>
      </w:ins>
    </w:p>
    <w:p w14:paraId="6E223E39" w14:textId="6C7A1EE9" w:rsidR="0068584E" w:rsidRDefault="00415636">
      <w:pPr>
        <w:pStyle w:val="B1"/>
        <w:rPr>
          <w:ins w:id="6213" w:author="S2-2204862" w:date="2022-05-24T11:41:00Z"/>
        </w:rPr>
        <w:pPrChange w:id="6214" w:author="Rapporteur" w:date="2022-05-24T14:43:00Z">
          <w:pPr>
            <w:pStyle w:val="B1"/>
            <w:numPr>
              <w:numId w:val="62"/>
            </w:numPr>
            <w:overflowPunct/>
            <w:autoSpaceDE/>
            <w:autoSpaceDN/>
            <w:adjustRightInd/>
            <w:ind w:left="644" w:hanging="360"/>
            <w:textAlignment w:val="auto"/>
          </w:pPr>
        </w:pPrChange>
      </w:pPr>
      <w:ins w:id="6215" w:author="Rapporteur" w:date="2022-05-24T14:43:00Z">
        <w:r>
          <w:t>-</w:t>
        </w:r>
        <w:r>
          <w:tab/>
        </w:r>
      </w:ins>
      <w:ins w:id="6216" w:author="S2-2204862" w:date="2022-05-24T11:41:00Z">
        <w:r w:rsidR="0068584E">
          <w:t>Indicates support for Slice-Specific Service Area in the UE 5GMM Core Network Capability information element of the Registration Request.</w:t>
        </w:r>
      </w:ins>
    </w:p>
    <w:p w14:paraId="32BA036C" w14:textId="10FF37BC" w:rsidR="0068584E" w:rsidRDefault="00415636">
      <w:pPr>
        <w:pStyle w:val="B1"/>
        <w:rPr>
          <w:ins w:id="6217" w:author="S2-2204862" w:date="2022-05-24T11:41:00Z"/>
        </w:rPr>
        <w:pPrChange w:id="6218" w:author="Rapporteur" w:date="2022-05-24T14:43:00Z">
          <w:pPr>
            <w:pStyle w:val="B1"/>
            <w:numPr>
              <w:numId w:val="62"/>
            </w:numPr>
            <w:overflowPunct/>
            <w:autoSpaceDE/>
            <w:autoSpaceDN/>
            <w:adjustRightInd/>
            <w:ind w:left="644" w:hanging="360"/>
            <w:textAlignment w:val="auto"/>
          </w:pPr>
        </w:pPrChange>
      </w:pPr>
      <w:ins w:id="6219" w:author="Rapporteur" w:date="2022-05-24T14:43:00Z">
        <w:r>
          <w:t>-</w:t>
        </w:r>
        <w:r>
          <w:tab/>
        </w:r>
      </w:ins>
      <w:ins w:id="6220" w:author="S2-2204862" w:date="2022-05-24T11:41:00Z">
        <w:r w:rsidR="0068584E">
          <w:t>Receives the Slice-Specific Service Area information element in the Registration Accept and UE Configuration Update Command.</w:t>
        </w:r>
      </w:ins>
    </w:p>
    <w:p w14:paraId="252223AC" w14:textId="2A09D6F4" w:rsidR="0068584E" w:rsidRDefault="00415636">
      <w:pPr>
        <w:pStyle w:val="B1"/>
        <w:rPr>
          <w:ins w:id="6221" w:author="S2-2204862" w:date="2022-05-24T11:41:00Z"/>
        </w:rPr>
        <w:pPrChange w:id="6222" w:author="Rapporteur" w:date="2022-05-24T14:43:00Z">
          <w:pPr>
            <w:pStyle w:val="B1"/>
            <w:numPr>
              <w:numId w:val="62"/>
            </w:numPr>
            <w:overflowPunct/>
            <w:autoSpaceDE/>
            <w:autoSpaceDN/>
            <w:adjustRightInd/>
            <w:ind w:left="644" w:hanging="360"/>
            <w:textAlignment w:val="auto"/>
          </w:pPr>
        </w:pPrChange>
      </w:pPr>
      <w:ins w:id="6223" w:author="Rapporteur" w:date="2022-05-24T14:43:00Z">
        <w:r>
          <w:t>-</w:t>
        </w:r>
        <w:r>
          <w:tab/>
        </w:r>
      </w:ins>
      <w:ins w:id="6224" w:author="S2-2204862" w:date="2022-05-24T11:41:00Z">
        <w:r w:rsidR="0068584E">
          <w:t>Determines slice availability for registration in a TA of the RA based on the provided Slice-Specific Service Area information associated with the slice.</w:t>
        </w:r>
      </w:ins>
    </w:p>
    <w:p w14:paraId="29BF445E" w14:textId="56881632" w:rsidR="0068584E" w:rsidRDefault="00415636">
      <w:pPr>
        <w:pStyle w:val="B1"/>
        <w:rPr>
          <w:ins w:id="6225" w:author="S2-2204862" w:date="2022-05-24T11:41:00Z"/>
        </w:rPr>
        <w:pPrChange w:id="6226" w:author="Rapporteur" w:date="2022-05-24T14:43:00Z">
          <w:pPr>
            <w:pStyle w:val="B1"/>
            <w:numPr>
              <w:numId w:val="62"/>
            </w:numPr>
            <w:overflowPunct/>
            <w:autoSpaceDE/>
            <w:autoSpaceDN/>
            <w:adjustRightInd/>
            <w:ind w:left="644" w:hanging="360"/>
            <w:textAlignment w:val="auto"/>
          </w:pPr>
        </w:pPrChange>
      </w:pPr>
      <w:ins w:id="6227" w:author="Rapporteur" w:date="2022-05-24T14:43:00Z">
        <w:r>
          <w:t>-</w:t>
        </w:r>
        <w:r>
          <w:tab/>
        </w:r>
      </w:ins>
      <w:ins w:id="6228" w:author="S2-2204862" w:date="2022-05-24T11:41:00Z">
        <w:r w:rsidR="0068584E">
          <w:t xml:space="preserve">Option A only: Interpretation of the "S-NSSAI not available in the current registration area" slice rejection cause is different if the UE receives the Slice-Specific Service Area information element (i.e. the UE is allowed to try to register again in a TA that is part of the slice’s Slice-Specific Service Area). </w:t>
        </w:r>
      </w:ins>
    </w:p>
    <w:p w14:paraId="29AE9D8C" w14:textId="77777777" w:rsidR="0068584E" w:rsidRDefault="0068584E" w:rsidP="0068584E">
      <w:pPr>
        <w:rPr>
          <w:ins w:id="6229" w:author="S2-2204862" w:date="2022-05-24T11:41:00Z"/>
        </w:rPr>
      </w:pPr>
      <w:ins w:id="6230" w:author="S2-2204862" w:date="2022-05-24T11:41:00Z">
        <w:r>
          <w:t>AMF:</w:t>
        </w:r>
      </w:ins>
    </w:p>
    <w:p w14:paraId="2ADEBDB5" w14:textId="3DC867E9" w:rsidR="0068584E" w:rsidRDefault="00415636">
      <w:pPr>
        <w:pStyle w:val="B1"/>
        <w:rPr>
          <w:ins w:id="6231" w:author="S2-2204862" w:date="2022-05-24T11:41:00Z"/>
        </w:rPr>
        <w:pPrChange w:id="6232" w:author="Rapporteur" w:date="2022-05-24T14:43:00Z">
          <w:pPr>
            <w:pStyle w:val="B1"/>
            <w:numPr>
              <w:numId w:val="62"/>
            </w:numPr>
            <w:overflowPunct/>
            <w:autoSpaceDE/>
            <w:autoSpaceDN/>
            <w:adjustRightInd/>
            <w:ind w:left="644" w:hanging="360"/>
            <w:textAlignment w:val="auto"/>
          </w:pPr>
        </w:pPrChange>
      </w:pPr>
      <w:ins w:id="6233" w:author="Rapporteur" w:date="2022-05-24T14:43:00Z">
        <w:r>
          <w:t>-</w:t>
        </w:r>
        <w:r>
          <w:tab/>
        </w:r>
      </w:ins>
      <w:ins w:id="6234" w:author="S2-2204862" w:date="2022-05-24T11:41:00Z">
        <w:r w:rsidR="0068584E">
          <w:t>Receives the Slice-Specific Service Area support indication in the UE 5GMM Core Network Capability information element of the Registration Request.</w:t>
        </w:r>
      </w:ins>
    </w:p>
    <w:p w14:paraId="3E2084EC" w14:textId="3445FDB5" w:rsidR="0068584E" w:rsidRDefault="00415636">
      <w:pPr>
        <w:pStyle w:val="B1"/>
        <w:rPr>
          <w:ins w:id="6235" w:author="S2-2204862" w:date="2022-05-24T11:41:00Z"/>
        </w:rPr>
        <w:pPrChange w:id="6236" w:author="Rapporteur" w:date="2022-05-24T14:43:00Z">
          <w:pPr>
            <w:pStyle w:val="B1"/>
            <w:numPr>
              <w:numId w:val="62"/>
            </w:numPr>
            <w:overflowPunct/>
            <w:autoSpaceDE/>
            <w:autoSpaceDN/>
            <w:adjustRightInd/>
            <w:ind w:left="644" w:hanging="360"/>
            <w:textAlignment w:val="auto"/>
          </w:pPr>
        </w:pPrChange>
      </w:pPr>
      <w:ins w:id="6237" w:author="Rapporteur" w:date="2022-05-24T14:44:00Z">
        <w:r>
          <w:t>-</w:t>
        </w:r>
        <w:r>
          <w:tab/>
        </w:r>
      </w:ins>
      <w:ins w:id="6238" w:author="S2-2204862" w:date="2022-05-24T11:41:00Z">
        <w:r w:rsidR="0068584E">
          <w:t>May consider the UE’s support for the feature when forming the RA.</w:t>
        </w:r>
      </w:ins>
    </w:p>
    <w:p w14:paraId="0098261C" w14:textId="7C22C691" w:rsidR="0068584E" w:rsidRDefault="00415636">
      <w:pPr>
        <w:pStyle w:val="B1"/>
        <w:rPr>
          <w:ins w:id="6239" w:author="S2-2204862" w:date="2022-05-24T11:41:00Z"/>
        </w:rPr>
        <w:pPrChange w:id="6240" w:author="Rapporteur" w:date="2022-05-24T14:43:00Z">
          <w:pPr>
            <w:pStyle w:val="B1"/>
            <w:numPr>
              <w:numId w:val="62"/>
            </w:numPr>
            <w:overflowPunct/>
            <w:autoSpaceDE/>
            <w:autoSpaceDN/>
            <w:adjustRightInd/>
            <w:ind w:left="644" w:hanging="360"/>
            <w:textAlignment w:val="auto"/>
          </w:pPr>
        </w:pPrChange>
      </w:pPr>
      <w:ins w:id="6241" w:author="Rapporteur" w:date="2022-05-24T14:44:00Z">
        <w:r>
          <w:t>-</w:t>
        </w:r>
        <w:r>
          <w:tab/>
        </w:r>
      </w:ins>
      <w:ins w:id="6242" w:author="S2-2204862" w:date="2022-05-24T11:41:00Z">
        <w:r w:rsidR="0068584E">
          <w:t>Sends the Slice-Specific Service Area information element in the Registration Accept and UE Configuration Update Command.</w:t>
        </w:r>
      </w:ins>
    </w:p>
    <w:p w14:paraId="67FAA183" w14:textId="5D28A342" w:rsidR="0068584E" w:rsidRDefault="00415636">
      <w:pPr>
        <w:pStyle w:val="B1"/>
        <w:rPr>
          <w:ins w:id="6243" w:author="S2-2204862" w:date="2022-05-24T11:41:00Z"/>
        </w:rPr>
        <w:pPrChange w:id="6244" w:author="Rapporteur" w:date="2022-05-24T14:43:00Z">
          <w:pPr>
            <w:pStyle w:val="B1"/>
            <w:numPr>
              <w:numId w:val="62"/>
            </w:numPr>
            <w:overflowPunct/>
            <w:autoSpaceDE/>
            <w:autoSpaceDN/>
            <w:adjustRightInd/>
            <w:ind w:left="644" w:hanging="360"/>
            <w:textAlignment w:val="auto"/>
          </w:pPr>
        </w:pPrChange>
      </w:pPr>
      <w:ins w:id="6245" w:author="Rapporteur" w:date="2022-05-24T14:44:00Z">
        <w:r>
          <w:t>-</w:t>
        </w:r>
        <w:r>
          <w:tab/>
        </w:r>
      </w:ins>
      <w:ins w:id="6246" w:author="S2-2204862" w:date="2022-05-24T11:41:00Z">
        <w:r w:rsidR="0068584E">
          <w:t xml:space="preserve">Option A only: Interpretation of the "S-NSSAI not available in the current registration area" slice rejection cause by the UE will be different if the UE receives the Slice-Specific Service Area information element (i.e. the UE is allowed to try to register again in a TA that is part of the slice’s Slice-Specific Service Area). </w:t>
        </w:r>
      </w:ins>
    </w:p>
    <w:p w14:paraId="72D21B12" w14:textId="4B1AD249" w:rsidR="00B01D8A" w:rsidRPr="005A2371" w:rsidRDefault="00B01D8A" w:rsidP="00B01D8A">
      <w:pPr>
        <w:pStyle w:val="21"/>
        <w:rPr>
          <w:ins w:id="6247" w:author="S2-2204793" w:date="2022-05-24T09:42:00Z"/>
        </w:rPr>
      </w:pPr>
      <w:bookmarkStart w:id="6248" w:name="_Toc104302565"/>
      <w:bookmarkStart w:id="6249" w:name="_Toc104359531"/>
      <w:bookmarkStart w:id="6250" w:name="_Toc104789142"/>
      <w:ins w:id="6251" w:author="S2-2204793" w:date="2022-05-24T09:42:00Z">
        <w:r w:rsidRPr="005A2371">
          <w:rPr>
            <w:lang w:eastAsia="zh-CN"/>
          </w:rPr>
          <w:t>6.</w:t>
        </w:r>
        <w:del w:id="6252" w:author="Rapporteur" w:date="2022-05-24T14:44:00Z">
          <w:r w:rsidRPr="005A2371" w:rsidDel="002501EB">
            <w:rPr>
              <w:rFonts w:hint="eastAsia"/>
              <w:lang w:eastAsia="zh-CN"/>
            </w:rPr>
            <w:delText>X</w:delText>
          </w:r>
        </w:del>
      </w:ins>
      <w:ins w:id="6253" w:author="Rapporteur" w:date="2022-05-24T14:44:00Z">
        <w:r w:rsidR="002501EB">
          <w:rPr>
            <w:lang w:eastAsia="zh-CN"/>
          </w:rPr>
          <w:t>32</w:t>
        </w:r>
      </w:ins>
      <w:ins w:id="6254" w:author="S2-2204793" w:date="2022-05-24T09:42:00Z">
        <w:r w:rsidRPr="005A2371">
          <w:rPr>
            <w:rFonts w:hint="eastAsia"/>
            <w:lang w:eastAsia="ko-KR"/>
          </w:rPr>
          <w:tab/>
        </w:r>
        <w:r w:rsidRPr="005A2371">
          <w:t>Solution</w:t>
        </w:r>
        <w:r w:rsidRPr="005A2371">
          <w:rPr>
            <w:rFonts w:hint="eastAsia"/>
            <w:lang w:eastAsia="zh-CN"/>
          </w:rPr>
          <w:t xml:space="preserve"> #</w:t>
        </w:r>
        <w:del w:id="6255" w:author="Rapporteur" w:date="2022-05-24T14:44:00Z">
          <w:r w:rsidDel="002501EB">
            <w:rPr>
              <w:lang w:eastAsia="zh-CN"/>
            </w:rPr>
            <w:delText>AA</w:delText>
          </w:r>
        </w:del>
      </w:ins>
      <w:ins w:id="6256" w:author="Rapporteur" w:date="2022-05-24T14:44:00Z">
        <w:r w:rsidR="002501EB">
          <w:rPr>
            <w:lang w:eastAsia="zh-CN"/>
          </w:rPr>
          <w:t>32</w:t>
        </w:r>
      </w:ins>
      <w:ins w:id="6257" w:author="S2-2204793" w:date="2022-05-24T09:42:00Z">
        <w:r w:rsidRPr="005A2371">
          <w:t>: Solutio</w:t>
        </w:r>
        <w:r>
          <w:t>n for Network Control for UE Slice Use</w:t>
        </w:r>
        <w:bookmarkEnd w:id="6248"/>
        <w:bookmarkEnd w:id="6249"/>
        <w:bookmarkEnd w:id="6250"/>
      </w:ins>
    </w:p>
    <w:p w14:paraId="016574DC" w14:textId="71062539" w:rsidR="00B01D8A" w:rsidRPr="005A2371" w:rsidRDefault="00B01D8A" w:rsidP="00B01D8A">
      <w:pPr>
        <w:pStyle w:val="31"/>
        <w:rPr>
          <w:ins w:id="6258" w:author="S2-2204793" w:date="2022-05-24T09:42:00Z"/>
        </w:rPr>
      </w:pPr>
      <w:bookmarkStart w:id="6259" w:name="_Toc104302566"/>
      <w:bookmarkStart w:id="6260" w:name="_Toc104359532"/>
      <w:bookmarkStart w:id="6261" w:name="_Toc104789143"/>
      <w:ins w:id="6262" w:author="S2-2204793" w:date="2022-05-24T09:42:00Z">
        <w:r w:rsidRPr="005A2371">
          <w:t>6.</w:t>
        </w:r>
        <w:del w:id="6263" w:author="Rapporteur" w:date="2022-05-24T14:44:00Z">
          <w:r w:rsidRPr="005A2371" w:rsidDel="002501EB">
            <w:rPr>
              <w:rFonts w:hint="eastAsia"/>
            </w:rPr>
            <w:delText>X</w:delText>
          </w:r>
        </w:del>
      </w:ins>
      <w:ins w:id="6264" w:author="Rapporteur" w:date="2022-05-24T14:44:00Z">
        <w:r w:rsidR="002501EB">
          <w:t>32</w:t>
        </w:r>
      </w:ins>
      <w:ins w:id="6265" w:author="S2-2204793" w:date="2022-05-24T09:42:00Z">
        <w:r w:rsidRPr="005A2371">
          <w:t>.1</w:t>
        </w:r>
        <w:r w:rsidRPr="005A2371">
          <w:rPr>
            <w:rFonts w:hint="eastAsia"/>
          </w:rPr>
          <w:tab/>
          <w:t>Description</w:t>
        </w:r>
        <w:bookmarkEnd w:id="6259"/>
        <w:bookmarkEnd w:id="6260"/>
        <w:bookmarkEnd w:id="6261"/>
      </w:ins>
    </w:p>
    <w:p w14:paraId="4AC66BBB" w14:textId="77777777" w:rsidR="00B01D8A" w:rsidRDefault="00B01D8A" w:rsidP="00033F91">
      <w:pPr>
        <w:rPr>
          <w:ins w:id="6266" w:author="S2-2204793" w:date="2022-05-24T09:42:00Z"/>
        </w:rPr>
      </w:pPr>
      <w:ins w:id="6267" w:author="S2-2204793" w:date="2022-05-24T09:42:00Z">
        <w:r>
          <w:t>Operators would like to control the use of a network slice so as to optimize the performance of their network. In addition to that, there can be other reasons for a capability to enforce a certain usage of network slices, e.g. an operator may like to pull a network slice out of service for maintenance or other reasons and would like to let the UE use another network slice instead.</w:t>
        </w:r>
      </w:ins>
    </w:p>
    <w:p w14:paraId="391FC6D4" w14:textId="77777777" w:rsidR="00B01D8A" w:rsidRDefault="00B01D8A" w:rsidP="00033F91">
      <w:pPr>
        <w:rPr>
          <w:ins w:id="6268" w:author="S2-2204793" w:date="2022-05-24T09:42:00Z"/>
        </w:rPr>
      </w:pPr>
      <w:ins w:id="6269" w:author="S2-2204793" w:date="2022-05-24T09:42:00Z">
        <w:r>
          <w:t xml:space="preserve">Also, the operator may experience congestion in a network slice due to some unforeseen circumstance for example due to </w:t>
        </w:r>
        <w:r w:rsidRPr="00C306C8">
          <w:t>Network Slice Admission Control (NSAC)</w:t>
        </w:r>
        <w:r>
          <w:t xml:space="preserve"> there may a need to off-load a network slice, or simply due to a large amount of other UEs using the network slice (e.g. to access higher prioritized services or the other UEs are considered to be of higher priority) and therefore the network would like to control the use of the slice so as to alleviate e.g. the congestion.</w:t>
        </w:r>
      </w:ins>
    </w:p>
    <w:p w14:paraId="131B85BD" w14:textId="77777777" w:rsidR="00B01D8A" w:rsidRDefault="00B01D8A" w:rsidP="00B01D8A">
      <w:pPr>
        <w:rPr>
          <w:ins w:id="6270" w:author="S2-2204793" w:date="2022-05-24T09:42:00Z"/>
        </w:rPr>
      </w:pPr>
      <w:ins w:id="6271" w:author="S2-2204793" w:date="2022-05-24T09:42:00Z">
        <w:r>
          <w:t>Irrespective of the reasons, i</w:t>
        </w:r>
        <w:r w:rsidRPr="00096080">
          <w:t>n this solution</w:t>
        </w:r>
        <w:r>
          <w:t xml:space="preserve"> different actions are proposed depending on the level of control required by the operator. The following network initiated capabilities are proposed to be supported:</w:t>
        </w:r>
      </w:ins>
    </w:p>
    <w:p w14:paraId="21E66B85" w14:textId="77777777" w:rsidR="00B01D8A" w:rsidRPr="009E0DC7" w:rsidRDefault="00B01D8A" w:rsidP="00B01D8A">
      <w:pPr>
        <w:rPr>
          <w:ins w:id="6272" w:author="S2-2204793" w:date="2022-05-24T09:42:00Z"/>
        </w:rPr>
      </w:pPr>
      <w:ins w:id="6273" w:author="S2-2204793" w:date="2022-05-24T09:42:00Z">
        <w:r w:rsidRPr="009E0DC7">
          <w:rPr>
            <w:b/>
            <w:bCs/>
            <w:u w:val="single"/>
          </w:rPr>
          <w:t>Action</w:t>
        </w:r>
        <w:r w:rsidRPr="00A0563E">
          <w:rPr>
            <w:b/>
            <w:bCs/>
            <w:u w:val="single"/>
          </w:rPr>
          <w:t xml:space="preserve"> 1:</w:t>
        </w:r>
        <w:r w:rsidRPr="009E0DC7">
          <w:t xml:space="preserve"> Deregistering network slices for UEs or deregistering the UEs that are registering in network slices without establishing any PDUs.</w:t>
        </w:r>
      </w:ins>
    </w:p>
    <w:p w14:paraId="1FB78836" w14:textId="77777777" w:rsidR="00B01D8A" w:rsidRPr="009E0DC7" w:rsidRDefault="00B01D8A" w:rsidP="00B01D8A">
      <w:pPr>
        <w:rPr>
          <w:ins w:id="6274" w:author="S2-2204793" w:date="2022-05-24T09:42:00Z"/>
        </w:rPr>
      </w:pPr>
      <w:ins w:id="6275" w:author="S2-2204793" w:date="2022-05-24T09:42:00Z">
        <w:r w:rsidRPr="009E0DC7">
          <w:rPr>
            <w:b/>
            <w:bCs/>
            <w:u w:val="single"/>
          </w:rPr>
          <w:t>Action</w:t>
        </w:r>
        <w:r w:rsidRPr="00A0563E">
          <w:rPr>
            <w:b/>
            <w:bCs/>
            <w:u w:val="single"/>
          </w:rPr>
          <w:t xml:space="preserve"> 2:</w:t>
        </w:r>
        <w:r w:rsidRPr="009E0DC7">
          <w:t xml:space="preserve"> Deregistering network slices for UEs or deregistering the UEs that have PDU sessions that are not active.</w:t>
        </w:r>
      </w:ins>
    </w:p>
    <w:p w14:paraId="5EF1509D" w14:textId="77777777" w:rsidR="00B01D8A" w:rsidRDefault="00B01D8A" w:rsidP="00B01D8A">
      <w:pPr>
        <w:rPr>
          <w:ins w:id="6276" w:author="S2-2204793" w:date="2022-05-24T09:42:00Z"/>
        </w:rPr>
      </w:pPr>
      <w:ins w:id="6277" w:author="S2-2204793" w:date="2022-05-24T09:42:00Z">
        <w:r w:rsidRPr="009E0DC7">
          <w:rPr>
            <w:b/>
            <w:bCs/>
            <w:u w:val="single"/>
          </w:rPr>
          <w:t>Action</w:t>
        </w:r>
        <w:r w:rsidRPr="00A0563E">
          <w:rPr>
            <w:b/>
            <w:bCs/>
            <w:u w:val="single"/>
          </w:rPr>
          <w:t xml:space="preserve"> 3:</w:t>
        </w:r>
        <w:r w:rsidRPr="009E0DC7">
          <w:t xml:space="preserve"> Enabling PDU sessions to be transferred from one network slice to another network slice, the other network slice can be previously included in the Allowed NSSAI or will be added to t</w:t>
        </w:r>
        <w:r w:rsidRPr="009E0DC7">
          <w:lastRenderedPageBreak/>
          <w:t>he Allowed NSSAI. This action 3 applies to KI</w:t>
        </w:r>
        <w:r w:rsidRPr="00A0563E">
          <w:t>#1 as well</w:t>
        </w:r>
      </w:ins>
    </w:p>
    <w:p w14:paraId="6AAE7E6F" w14:textId="77777777" w:rsidR="00B01D8A" w:rsidRDefault="00B01D8A" w:rsidP="00B01D8A">
      <w:pPr>
        <w:rPr>
          <w:ins w:id="6278" w:author="S2-2204793" w:date="2022-05-24T09:42:00Z"/>
        </w:rPr>
      </w:pPr>
      <w:ins w:id="6279" w:author="S2-2204793" w:date="2022-05-24T09:42:00Z">
        <w:r>
          <w:t>The above capabilities can be applied in the context of deregistering the network slice for a limited number of UEs with progressively applying one or more of the above capabilities, as required, or applying all of the above capabilities in case of a network slice being taken out of service permanently or for a limited time (i.e. in such case the capabilities of case 3 is done first and then subsequently applying the deregistration).</w:t>
        </w:r>
      </w:ins>
    </w:p>
    <w:p w14:paraId="43355BA4" w14:textId="58B52A52" w:rsidR="00B01D8A" w:rsidRDefault="00B01D8A" w:rsidP="00B01D8A">
      <w:pPr>
        <w:rPr>
          <w:ins w:id="6280" w:author="S2-2204793" w:date="2022-05-24T09:42:00Z"/>
        </w:rPr>
      </w:pPr>
      <w:ins w:id="6281" w:author="S2-2204793" w:date="2022-05-24T09:42:00Z">
        <w:r>
          <w:t>For case 1 and case 2, the AMF can deregister a UE (e.g. when the UE is only registered to one network slice) using existing procedure “network initiated deregistration” as specified in clause</w:t>
        </w:r>
        <w:del w:id="6282" w:author="Rapporteur" w:date="2022-05-24T14:44:00Z">
          <w:r w:rsidDel="002501EB">
            <w:delText xml:space="preserve"> </w:delText>
          </w:r>
        </w:del>
      </w:ins>
      <w:ins w:id="6283" w:author="Rapporteur" w:date="2022-05-24T14:44:00Z">
        <w:r w:rsidR="002501EB">
          <w:t> </w:t>
        </w:r>
      </w:ins>
      <w:ins w:id="6284" w:author="S2-2204793" w:date="2022-05-24T09:42:00Z">
        <w:r>
          <w:t>4.2.2.3.3 of TS</w:t>
        </w:r>
        <w:del w:id="6285" w:author="Rapporteur" w:date="2022-05-24T14:44:00Z">
          <w:r w:rsidDel="002501EB">
            <w:delText xml:space="preserve"> </w:delText>
          </w:r>
        </w:del>
      </w:ins>
      <w:ins w:id="6286" w:author="Rapporteur" w:date="2022-05-24T14:44:00Z">
        <w:r w:rsidR="002501EB">
          <w:t> </w:t>
        </w:r>
      </w:ins>
      <w:ins w:id="6287" w:author="S2-2204793" w:date="2022-05-24T09:42:00Z">
        <w:r>
          <w:t>23.502</w:t>
        </w:r>
        <w:del w:id="6288" w:author="Rapporteur" w:date="2022-05-24T14:45:00Z">
          <w:r w:rsidDel="002501EB">
            <w:delText xml:space="preserve"> </w:delText>
          </w:r>
        </w:del>
      </w:ins>
      <w:ins w:id="6289" w:author="Rapporteur" w:date="2022-05-24T14:45:00Z">
        <w:r w:rsidR="002501EB">
          <w:t> </w:t>
        </w:r>
      </w:ins>
      <w:ins w:id="6290" w:author="S2-2204793" w:date="2022-05-24T09:42:00Z">
        <w:r>
          <w:t>[5] or deregistering a network slice for a UE by removing the S-NSSAI from the Allowed NSSAI using the UE Configuration Update procedure as specified in clause</w:t>
        </w:r>
        <w:del w:id="6291" w:author="Rapporteur" w:date="2022-05-24T14:45:00Z">
          <w:r w:rsidDel="002501EB">
            <w:delText xml:space="preserve"> </w:delText>
          </w:r>
        </w:del>
      </w:ins>
      <w:ins w:id="6292" w:author="Rapporteur" w:date="2022-05-24T14:45:00Z">
        <w:r w:rsidR="002501EB">
          <w:t> </w:t>
        </w:r>
      </w:ins>
      <w:ins w:id="6293" w:author="S2-2204793" w:date="2022-05-24T09:42:00Z">
        <w:r>
          <w:t>4.2.4.2 of TS</w:t>
        </w:r>
        <w:del w:id="6294" w:author="Rapporteur" w:date="2022-05-24T14:45:00Z">
          <w:r w:rsidDel="002501EB">
            <w:delText xml:space="preserve"> </w:delText>
          </w:r>
        </w:del>
      </w:ins>
      <w:ins w:id="6295" w:author="Rapporteur" w:date="2022-05-24T14:45:00Z">
        <w:r w:rsidR="002501EB">
          <w:t> </w:t>
        </w:r>
      </w:ins>
      <w:ins w:id="6296" w:author="S2-2204793" w:date="2022-05-24T09:42:00Z">
        <w:r>
          <w:t>23.502</w:t>
        </w:r>
        <w:del w:id="6297" w:author="Rapporteur" w:date="2022-05-24T14:45:00Z">
          <w:r w:rsidDel="002501EB">
            <w:delText xml:space="preserve"> </w:delText>
          </w:r>
        </w:del>
      </w:ins>
      <w:ins w:id="6298" w:author="Rapporteur" w:date="2022-05-24T14:45:00Z">
        <w:r w:rsidR="002501EB">
          <w:t> </w:t>
        </w:r>
      </w:ins>
      <w:ins w:id="6299" w:author="S2-2204793" w:date="2022-05-24T09:42:00Z">
        <w:r>
          <w:t xml:space="preserve">[5]. </w:t>
        </w:r>
        <w:r w:rsidRPr="00E80311">
          <w:t xml:space="preserve">The AMF monitors/acquires the needed information </w:t>
        </w:r>
        <w:r w:rsidRPr="002D1F83">
          <w:t>regarding the usage of the network slice, e</w:t>
        </w:r>
        <w:r>
          <w:t>.</w:t>
        </w:r>
        <w:r w:rsidRPr="002D1F83">
          <w:t>g</w:t>
        </w:r>
        <w:r>
          <w:t>.</w:t>
        </w:r>
        <w:r w:rsidRPr="002D1F83">
          <w:t xml:space="preserve">, if no PDU Session is established for </w:t>
        </w:r>
        <w:r w:rsidRPr="00B206DA">
          <w:t>the slice according to the network policy</w:t>
        </w:r>
        <w:r w:rsidRPr="00E80311">
          <w:t xml:space="preserve"> and</w:t>
        </w:r>
        <w:r w:rsidRPr="00B206DA">
          <w:t>/or</w:t>
        </w:r>
        <w:r w:rsidRPr="00E80311">
          <w:t xml:space="preserve"> if not complying with the network policy</w:t>
        </w:r>
        <w:r w:rsidRPr="002D1F83">
          <w:t xml:space="preserve"> the AMF deregisters the UE from the network slice. As stated before, the means of detecting non-compliance are out of scope as well as triggers can be initiated by other NFs such as PCF, NSACF.</w:t>
        </w:r>
      </w:ins>
    </w:p>
    <w:p w14:paraId="71096AF5" w14:textId="77777777" w:rsidR="00B01D8A" w:rsidRDefault="00B01D8A" w:rsidP="00B01D8A">
      <w:pPr>
        <w:rPr>
          <w:ins w:id="6300" w:author="S2-2204793" w:date="2022-05-24T09:42:00Z"/>
        </w:rPr>
      </w:pPr>
      <w:ins w:id="6301" w:author="S2-2204793" w:date="2022-05-24T09:42:00Z">
        <w:r>
          <w:t xml:space="preserve">For case 3, in one option, the AMF initiates UE Configuration Update procedure towards the UE. The procedure is extended to support a PDU session transfer request from a source (network slice to be removed) network slice to a new target network slice if the AMF can locate another suitable network slice in the Allowed NSSAI or a new network slice is to be requested. If the target network slice is already in the Allowed NSSAI (before the UE Configuration Update procedure or is added to the Allowed NSSAI by the UE Configuration Update procedure, the UE then uses existing procedures to initiate a new PDU session using the target network slice for that purpose and tears down the PDU session on the source slice. If the target network slice is required to be registered by the UE, i.e. needs to be added to the Allowed NSSAI, the UE first requests the network slice by issuing a registration request and including the target network slice in the Requested NSSAI, and then when the target NSSAI is in the Allowed NSSAI the UE establish PDU Session(s) using the target network </w:t>
        </w:r>
        <w:r w:rsidRPr="00DD00A9">
          <w:t>slice</w:t>
        </w:r>
        <w:r>
          <w:t>.</w:t>
        </w:r>
      </w:ins>
    </w:p>
    <w:p w14:paraId="115924AE" w14:textId="77777777" w:rsidR="00B01D8A" w:rsidRPr="00B206DA" w:rsidRDefault="00B01D8A" w:rsidP="00B01D8A">
      <w:pPr>
        <w:rPr>
          <w:ins w:id="6302" w:author="S2-2204793" w:date="2022-05-24T09:42:00Z"/>
          <w:strike/>
        </w:rPr>
      </w:pPr>
      <w:ins w:id="6303" w:author="S2-2204793" w:date="2022-05-24T09:42:00Z">
        <w:r w:rsidRPr="00124D4E">
          <w:t xml:space="preserve">In another option, the AMF </w:t>
        </w:r>
        <w:r>
          <w:t>initiates a request towards the</w:t>
        </w:r>
        <w:r w:rsidRPr="00124D4E">
          <w:t xml:space="preserve"> SMF </w:t>
        </w:r>
        <w:r>
          <w:t xml:space="preserve">for </w:t>
        </w:r>
        <w:r w:rsidRPr="00124D4E">
          <w:t>a PDU sess</w:t>
        </w:r>
        <w:r w:rsidRPr="00DD00A9">
          <w:t>ion transfer, extending the existing service Nsmf_PDUSession_UpdateSM Context to support transfer of a PDU session from source slice to target slice.</w:t>
        </w:r>
        <w:r>
          <w:t xml:space="preserve"> The SMF uses existing session </w:t>
        </w:r>
        <w:r w:rsidRPr="00DD00A9">
          <w:t>management procedures extended with the necessary information to notify the UE to initiate a new PDU session towards the target slice</w:t>
        </w:r>
        <w:r>
          <w:t>, and to tear down the old PDU sessions on the source slice</w:t>
        </w:r>
        <w:r w:rsidRPr="00DD00A9">
          <w:t>.</w:t>
        </w:r>
      </w:ins>
    </w:p>
    <w:p w14:paraId="23E0DB70" w14:textId="4DFD7895" w:rsidR="00B01D8A" w:rsidRPr="005A2371" w:rsidRDefault="00B01D8A" w:rsidP="00B01D8A">
      <w:pPr>
        <w:pStyle w:val="31"/>
        <w:rPr>
          <w:ins w:id="6304" w:author="S2-2204793" w:date="2022-05-24T09:42:00Z"/>
        </w:rPr>
      </w:pPr>
      <w:bookmarkStart w:id="6305" w:name="_Toc104302567"/>
      <w:bookmarkStart w:id="6306" w:name="_Toc104359533"/>
      <w:bookmarkStart w:id="6307" w:name="_Toc104789144"/>
      <w:ins w:id="6308" w:author="S2-2204793" w:date="2022-05-24T09:42:00Z">
        <w:r w:rsidRPr="005A2371">
          <w:t>6.</w:t>
        </w:r>
        <w:del w:id="6309" w:author="Rapporteur" w:date="2022-05-24T14:45:00Z">
          <w:r w:rsidRPr="005A2371" w:rsidDel="002501EB">
            <w:delText>X</w:delText>
          </w:r>
        </w:del>
      </w:ins>
      <w:ins w:id="6310" w:author="Rapporteur" w:date="2022-05-24T14:45:00Z">
        <w:r w:rsidR="002501EB">
          <w:t>32</w:t>
        </w:r>
      </w:ins>
      <w:ins w:id="6311" w:author="S2-2204793" w:date="2022-05-24T09:42:00Z">
        <w:r w:rsidRPr="005A2371">
          <w:t>.2</w:t>
        </w:r>
        <w:r w:rsidRPr="005A2371">
          <w:tab/>
          <w:t>Procedures</w:t>
        </w:r>
        <w:bookmarkEnd w:id="6305"/>
        <w:bookmarkEnd w:id="6306"/>
        <w:bookmarkEnd w:id="6307"/>
      </w:ins>
    </w:p>
    <w:p w14:paraId="6AE453F7" w14:textId="14681699" w:rsidR="00B01D8A" w:rsidRDefault="00B01D8A" w:rsidP="00B01D8A">
      <w:pPr>
        <w:pStyle w:val="41"/>
        <w:rPr>
          <w:ins w:id="6312" w:author="S2-2204793" w:date="2022-05-24T09:42:00Z"/>
        </w:rPr>
      </w:pPr>
      <w:bookmarkStart w:id="6313" w:name="_Toc104302568"/>
      <w:bookmarkStart w:id="6314" w:name="_Toc104359534"/>
      <w:ins w:id="6315" w:author="S2-2204793" w:date="2022-05-24T09:42:00Z">
        <w:r>
          <w:t>6.</w:t>
        </w:r>
        <w:del w:id="6316" w:author="Rapporteur" w:date="2022-05-24T14:45:00Z">
          <w:r w:rsidDel="002501EB">
            <w:delText>x</w:delText>
          </w:r>
        </w:del>
      </w:ins>
      <w:ins w:id="6317" w:author="Rapporteur" w:date="2022-05-24T14:45:00Z">
        <w:r w:rsidR="002501EB">
          <w:t>32</w:t>
        </w:r>
      </w:ins>
      <w:ins w:id="6318" w:author="S2-2204793" w:date="2022-05-24T09:42:00Z">
        <w:r>
          <w:t>.2.1 PDU session Transfer from Source Slice to Target Slice, UE Initiated approach</w:t>
        </w:r>
        <w:bookmarkEnd w:id="6313"/>
        <w:bookmarkEnd w:id="6314"/>
      </w:ins>
    </w:p>
    <w:p w14:paraId="54762310" w14:textId="77777777" w:rsidR="00B01D8A" w:rsidRDefault="00B01D8A" w:rsidP="00B01D8A">
      <w:pPr>
        <w:rPr>
          <w:ins w:id="6319" w:author="S2-2204793" w:date="2022-05-24T09:42:00Z"/>
        </w:rPr>
      </w:pPr>
      <w:ins w:id="6320" w:author="S2-2204793" w:date="2022-05-24T09:42:00Z">
        <w:r>
          <w:t>In this UE Initiated approach, the UE Configuration Procedure is updated to remove in the Allowed Slice the source slice that needs to be removed. There will be a new control information element (IE) to describe the handling of PDU sessions established on a slice that is now removed from the Allowed Slices. The IE instructs the UE to transfer the PDU session fro</w:t>
        </w:r>
        <w:r>
          <w:lastRenderedPageBreak/>
          <w:t>m the removed network slice or to be removed network slice in Allowed NSSAI to a new target network slice in the Allowed NSSAI. The to be removed network slice can either be kept in the Allowed NSSAI for the duration of the UCU procedure and later removed, or directly removed by the UE Configuration Update command, but regarded as still allowed until the transfer to the target network slice has been completed.</w:t>
        </w:r>
      </w:ins>
    </w:p>
    <w:p w14:paraId="532C1239" w14:textId="7FF695A9" w:rsidR="00B01D8A" w:rsidRDefault="00B01D8A" w:rsidP="00B01D8A">
      <w:pPr>
        <w:rPr>
          <w:ins w:id="6321" w:author="S2-2204793" w:date="2022-05-24T09:42:00Z"/>
        </w:rPr>
      </w:pPr>
      <w:ins w:id="6322" w:author="S2-2204793" w:date="2022-05-24T09:42:00Z">
        <w:r>
          <w:t>The call flow in Fig</w:t>
        </w:r>
      </w:ins>
      <w:ins w:id="6323" w:author="Rapporteur" w:date="2022-05-25T07:08:00Z">
        <w:r w:rsidR="008872F2">
          <w:t>ure</w:t>
        </w:r>
      </w:ins>
      <w:ins w:id="6324" w:author="S2-2204793" w:date="2022-05-24T09:42:00Z">
        <w:r>
          <w:t xml:space="preserve"> 6.</w:t>
        </w:r>
        <w:del w:id="6325" w:author="Rapporteur" w:date="2022-05-24T14:45:00Z">
          <w:r w:rsidDel="002501EB">
            <w:delText>x</w:delText>
          </w:r>
        </w:del>
      </w:ins>
      <w:ins w:id="6326" w:author="Rapporteur" w:date="2022-05-24T14:45:00Z">
        <w:r w:rsidR="002501EB">
          <w:t>32</w:t>
        </w:r>
      </w:ins>
      <w:ins w:id="6327" w:author="S2-2204793" w:date="2022-05-24T09:42:00Z">
        <w:r>
          <w:t>.2.1-1 illustrates the procedure depicted above. The following is a brief description of the steps in the call flow.</w:t>
        </w:r>
      </w:ins>
    </w:p>
    <w:p w14:paraId="5CC406BF" w14:textId="77777777" w:rsidR="00B01D8A" w:rsidRDefault="00B01D8A" w:rsidP="00B01D8A">
      <w:pPr>
        <w:rPr>
          <w:ins w:id="6328" w:author="S2-2204793" w:date="2022-05-24T09:42:00Z"/>
        </w:rPr>
      </w:pPr>
      <w:ins w:id="6329" w:author="S2-2204793" w:date="2022-05-24T09:42:00Z">
        <w:r>
          <w:t>The assumption in the call flow is a UE that has some PDU Sessions already established on a network slice and these PDU sessions have to be transferred to another network slice.</w:t>
        </w:r>
      </w:ins>
    </w:p>
    <w:p w14:paraId="6743B8C2" w14:textId="09A22069" w:rsidR="00B01D8A" w:rsidRDefault="002501EB">
      <w:pPr>
        <w:pStyle w:val="B1"/>
        <w:rPr>
          <w:ins w:id="6330" w:author="S2-2204793" w:date="2022-05-24T09:42:00Z"/>
        </w:rPr>
        <w:pPrChange w:id="6331" w:author="Rapporteur" w:date="2022-05-24T14:45:00Z">
          <w:pPr>
            <w:numPr>
              <w:numId w:val="55"/>
            </w:numPr>
            <w:tabs>
              <w:tab w:val="num" w:pos="360"/>
              <w:tab w:val="num" w:pos="720"/>
            </w:tabs>
            <w:overflowPunct w:val="0"/>
            <w:autoSpaceDE w:val="0"/>
            <w:autoSpaceDN w:val="0"/>
            <w:adjustRightInd w:val="0"/>
            <w:ind w:left="720" w:hanging="720"/>
            <w:textAlignment w:val="baseline"/>
          </w:pPr>
        </w:pPrChange>
      </w:pPr>
      <w:ins w:id="6332" w:author="Rapporteur" w:date="2022-05-24T14:45:00Z">
        <w:r>
          <w:t>-</w:t>
        </w:r>
        <w:r>
          <w:tab/>
        </w:r>
      </w:ins>
      <w:ins w:id="6333" w:author="S2-2204793" w:date="2022-05-24T09:42:00Z">
        <w:r w:rsidR="00B01D8A">
          <w:t>In step</w:t>
        </w:r>
        <w:del w:id="6334" w:author="Rapporteur" w:date="2022-05-24T14:46:00Z">
          <w:r w:rsidR="00B01D8A" w:rsidDel="002501EB">
            <w:delText xml:space="preserve"> </w:delText>
          </w:r>
        </w:del>
      </w:ins>
      <w:ins w:id="6335" w:author="Rapporteur" w:date="2022-05-24T14:46:00Z">
        <w:r>
          <w:rPr>
            <w:lang w:val="en-US"/>
          </w:rPr>
          <w:t> </w:t>
        </w:r>
      </w:ins>
      <w:ins w:id="6336" w:author="S2-2204793" w:date="2022-05-24T09:42:00Z">
        <w:r w:rsidR="00B01D8A">
          <w:t>1, the AMF initiates a UE Configuration Update Command, marking in (or in relation to) the Allowed NSSAI the network slice to be removed and including a new IE information to instruct the UE regarding the removed slice (or to be removed network slice), and the new target network sli</w:t>
        </w:r>
        <w:r w:rsidR="00B01D8A" w:rsidRPr="00BF2F54">
          <w:t>ce</w:t>
        </w:r>
        <w:r w:rsidR="00B01D8A">
          <w:t xml:space="preserve"> that replaces it. As stated before, if the target network slice is not added by the UCU procedure to the Allowed NSSAI, the UE first requests the network slice to be registered by issuing a registration request and including the target network slice in the Requested NSSAI, and then when the target NSSAI is included in the Allowed NSSAI the UE establishes PDU Session(s) using the target network slice. Note that the Figure below does not show the aspect of UE registering to request the target slice to be used.</w:t>
        </w:r>
      </w:ins>
    </w:p>
    <w:p w14:paraId="2C13CF7B" w14:textId="4DBE6277" w:rsidR="00B01D8A" w:rsidRPr="00363551" w:rsidRDefault="00B01D8A" w:rsidP="002501EB">
      <w:pPr>
        <w:pStyle w:val="EditorsNote"/>
        <w:rPr>
          <w:ins w:id="6337" w:author="S2-2204793" w:date="2022-05-24T09:42:00Z"/>
        </w:rPr>
      </w:pPr>
      <w:ins w:id="6338" w:author="S2-2204793" w:date="2022-05-24T09:42:00Z">
        <w:r w:rsidRPr="00806074">
          <w:t>Editor</w:t>
        </w:r>
        <w:del w:id="6339" w:author="Rapporteur" w:date="2022-05-24T14:45:00Z">
          <w:r w:rsidRPr="00806074" w:rsidDel="002501EB">
            <w:delText>’</w:delText>
          </w:r>
        </w:del>
      </w:ins>
      <w:ins w:id="6340" w:author="Rapporteur" w:date="2022-05-24T14:45:00Z">
        <w:r w:rsidR="002501EB">
          <w:t>'</w:t>
        </w:r>
      </w:ins>
      <w:ins w:id="6341" w:author="S2-2204793" w:date="2022-05-24T09:42:00Z">
        <w:r w:rsidRPr="00806074">
          <w:t xml:space="preserve">s </w:t>
        </w:r>
        <w:del w:id="6342" w:author="Rapporteur" w:date="2022-05-24T14:45:00Z">
          <w:r w:rsidRPr="00806074" w:rsidDel="002501EB">
            <w:delText>N</w:delText>
          </w:r>
        </w:del>
      </w:ins>
      <w:ins w:id="6343" w:author="Rapporteur" w:date="2022-05-24T14:45:00Z">
        <w:r w:rsidR="002501EB">
          <w:t>n</w:t>
        </w:r>
      </w:ins>
      <w:ins w:id="6344" w:author="S2-2204793" w:date="2022-05-24T09:42:00Z">
        <w:r w:rsidRPr="00806074">
          <w:t>ote:</w:t>
        </w:r>
        <w:del w:id="6345" w:author="Rapporteur" w:date="2022-05-24T14:45:00Z">
          <w:r w:rsidRPr="00806074" w:rsidDel="002501EB">
            <w:delText xml:space="preserve"> </w:delText>
          </w:r>
        </w:del>
      </w:ins>
      <w:ins w:id="6346" w:author="Rapporteur" w:date="2022-05-24T14:45:00Z">
        <w:r w:rsidR="002501EB">
          <w:tab/>
        </w:r>
      </w:ins>
      <w:ins w:id="6347" w:author="S2-2204793" w:date="2022-05-24T09:42:00Z">
        <w:r w:rsidRPr="00806074">
          <w:t>It is FFS if additional i</w:t>
        </w:r>
        <w:r w:rsidRPr="00363551">
          <w:t>nformation is to be included in the new IE to perform PDU Session Transfer.</w:t>
        </w:r>
      </w:ins>
    </w:p>
    <w:p w14:paraId="0F0B75D5" w14:textId="4726718C" w:rsidR="00B01D8A" w:rsidRDefault="002501EB">
      <w:pPr>
        <w:pStyle w:val="B1"/>
        <w:rPr>
          <w:ins w:id="6348" w:author="S2-2204793" w:date="2022-05-24T09:42:00Z"/>
        </w:rPr>
        <w:pPrChange w:id="6349" w:author="Rapporteur" w:date="2022-05-24T14:45:00Z">
          <w:pPr>
            <w:numPr>
              <w:numId w:val="55"/>
            </w:numPr>
            <w:tabs>
              <w:tab w:val="num" w:pos="360"/>
              <w:tab w:val="num" w:pos="720"/>
            </w:tabs>
            <w:overflowPunct w:val="0"/>
            <w:autoSpaceDE w:val="0"/>
            <w:autoSpaceDN w:val="0"/>
            <w:adjustRightInd w:val="0"/>
            <w:ind w:left="720" w:hanging="720"/>
            <w:textAlignment w:val="baseline"/>
          </w:pPr>
        </w:pPrChange>
      </w:pPr>
      <w:ins w:id="6350" w:author="Rapporteur" w:date="2022-05-24T14:45:00Z">
        <w:r>
          <w:t>-</w:t>
        </w:r>
        <w:r>
          <w:tab/>
        </w:r>
      </w:ins>
      <w:ins w:id="6351" w:author="S2-2204793" w:date="2022-05-24T09:42:00Z">
        <w:r w:rsidR="00B01D8A">
          <w:t>In step</w:t>
        </w:r>
        <w:del w:id="6352" w:author="Rapporteur" w:date="2022-05-24T14:46:00Z">
          <w:r w:rsidR="00B01D8A" w:rsidDel="002501EB">
            <w:delText xml:space="preserve"> </w:delText>
          </w:r>
        </w:del>
      </w:ins>
      <w:ins w:id="6353" w:author="Rapporteur" w:date="2022-05-24T14:46:00Z">
        <w:r>
          <w:rPr>
            <w:lang w:val="en-US"/>
          </w:rPr>
          <w:t> </w:t>
        </w:r>
      </w:ins>
      <w:ins w:id="6354" w:author="S2-2204793" w:date="2022-05-24T09:42:00Z">
        <w:r w:rsidR="00B01D8A">
          <w:t>2 the UE acknowledges the reception of the Configuration Update Command.</w:t>
        </w:r>
      </w:ins>
    </w:p>
    <w:p w14:paraId="45B41F2E" w14:textId="6EFBAF51" w:rsidR="00B01D8A" w:rsidRDefault="00B01D8A" w:rsidP="00B01D8A">
      <w:pPr>
        <w:ind w:left="360"/>
        <w:rPr>
          <w:ins w:id="6355" w:author="S2-2204793" w:date="2022-05-24T09:42:00Z"/>
        </w:rPr>
      </w:pPr>
      <w:ins w:id="6356" w:author="S2-2204793" w:date="2022-05-24T09:42:00Z">
        <w:r>
          <w:t>The remaining steps are based on existing procedures per clause</w:t>
        </w:r>
        <w:del w:id="6357" w:author="Rapporteur" w:date="2022-05-24T14:46:00Z">
          <w:r w:rsidDel="002501EB">
            <w:delText xml:space="preserve"> </w:delText>
          </w:r>
        </w:del>
      </w:ins>
      <w:ins w:id="6358" w:author="Rapporteur" w:date="2022-05-24T14:46:00Z">
        <w:r w:rsidR="002501EB">
          <w:t> </w:t>
        </w:r>
      </w:ins>
      <w:ins w:id="6359" w:author="S2-2204793" w:date="2022-05-24T09:42:00Z">
        <w:r>
          <w:t>4.3.5.2 of TS</w:t>
        </w:r>
        <w:del w:id="6360" w:author="Rapporteur" w:date="2022-05-24T14:46:00Z">
          <w:r w:rsidDel="002501EB">
            <w:delText xml:space="preserve"> </w:delText>
          </w:r>
        </w:del>
      </w:ins>
      <w:ins w:id="6361" w:author="Rapporteur" w:date="2022-05-24T14:46:00Z">
        <w:r w:rsidR="002501EB">
          <w:t> </w:t>
        </w:r>
      </w:ins>
      <w:ins w:id="6362" w:author="S2-2204793" w:date="2022-05-24T09:42:00Z">
        <w:r>
          <w:t>23.502</w:t>
        </w:r>
        <w:del w:id="6363" w:author="Rapporteur" w:date="2022-05-24T14:46:00Z">
          <w:r w:rsidDel="002501EB">
            <w:delText xml:space="preserve"> </w:delText>
          </w:r>
        </w:del>
      </w:ins>
      <w:ins w:id="6364" w:author="Rapporteur" w:date="2022-05-24T14:46:00Z">
        <w:r w:rsidR="002501EB">
          <w:t> </w:t>
        </w:r>
      </w:ins>
      <w:ins w:id="6365" w:author="S2-2204793" w:date="2022-05-24T09:42:00Z">
        <w:r w:rsidRPr="00033F91">
          <w:t>[5]</w:t>
        </w:r>
        <w:r w:rsidRPr="00363551">
          <w:t>.</w:t>
        </w:r>
      </w:ins>
    </w:p>
    <w:p w14:paraId="2A1D0765" w14:textId="4881B820" w:rsidR="00B01D8A" w:rsidRPr="002501EB" w:rsidDel="002501EB" w:rsidRDefault="00B01D8A" w:rsidP="00B01D8A">
      <w:pPr>
        <w:rPr>
          <w:ins w:id="6366" w:author="S2-2204793" w:date="2022-05-24T09:42:00Z"/>
          <w:del w:id="6367" w:author="Rapporteur" w:date="2022-05-24T14:46:00Z"/>
        </w:rPr>
      </w:pPr>
    </w:p>
    <w:p w14:paraId="36B185CF" w14:textId="0C23F3F9" w:rsidR="00B01D8A" w:rsidRDefault="002501EB">
      <w:pPr>
        <w:pStyle w:val="TH"/>
        <w:rPr>
          <w:ins w:id="6368" w:author="S2-2204793" w:date="2022-05-24T09:42:00Z"/>
        </w:rPr>
        <w:pPrChange w:id="6369" w:author="Rapporteur" w:date="2022-05-24T14:46:00Z">
          <w:pPr/>
        </w:pPrChange>
      </w:pPr>
      <w:ins w:id="6370" w:author="S2-2204793" w:date="2022-05-24T09:42:00Z">
        <w:r>
          <w:object w:dxaOrig="12180" w:dyaOrig="6390" w14:anchorId="6A80D540">
            <v:shape id="_x0000_i1074" type="#_x0000_t75" style="width:466pt;height:244.2pt" o:ole="">
              <v:imagedata r:id="rId113" o:title=""/>
            </v:shape>
            <o:OLEObject Type="Embed" ProgID="Visio.Drawing.15" ShapeID="_x0000_i1074" DrawAspect="Content" ObjectID="_1715402169" r:id="rId114"/>
          </w:object>
        </w:r>
      </w:ins>
    </w:p>
    <w:p w14:paraId="5367210D" w14:textId="3BB6E616" w:rsidR="00B01D8A" w:rsidRDefault="00B01D8A">
      <w:pPr>
        <w:pStyle w:val="TF"/>
        <w:rPr>
          <w:ins w:id="6371" w:author="S2-2204793" w:date="2022-05-24T09:42:00Z"/>
        </w:rPr>
      </w:pPr>
      <w:ins w:id="6372" w:author="S2-2204793" w:date="2022-05-24T09:42:00Z">
        <w:r>
          <w:t>Fig</w:t>
        </w:r>
      </w:ins>
      <w:ins w:id="6373" w:author="Rapporteur" w:date="2022-05-25T07:04:00Z">
        <w:r w:rsidR="005477C7">
          <w:t>ure</w:t>
        </w:r>
      </w:ins>
      <w:ins w:id="6374" w:author="S2-2204793" w:date="2022-05-24T09:42:00Z">
        <w:del w:id="6375" w:author="Rapporteur" w:date="2022-05-25T07:04:00Z">
          <w:r w:rsidDel="005477C7">
            <w:delText>:</w:delText>
          </w:r>
        </w:del>
        <w:r>
          <w:t xml:space="preserve"> 6.</w:t>
        </w:r>
        <w:del w:id="6376" w:author="Rapporteur" w:date="2022-05-24T14:46:00Z">
          <w:r w:rsidDel="002501EB">
            <w:delText>x</w:delText>
          </w:r>
        </w:del>
      </w:ins>
      <w:ins w:id="6377" w:author="Rapporteur" w:date="2022-05-24T14:46:00Z">
        <w:r w:rsidR="002501EB">
          <w:t>32</w:t>
        </w:r>
      </w:ins>
      <w:ins w:id="6378" w:author="S2-2204793" w:date="2022-05-24T09:42:00Z">
        <w:r>
          <w:t>.2.1-1</w:t>
        </w:r>
      </w:ins>
      <w:ins w:id="6379" w:author="Rapporteur" w:date="2022-05-25T07:04:00Z">
        <w:r w:rsidR="005477C7">
          <w:t>:</w:t>
        </w:r>
      </w:ins>
      <w:ins w:id="6380" w:author="S2-2204793" w:date="2022-05-24T09:42:00Z">
        <w:r>
          <w:t xml:space="preserve"> PDU Session Transfer – UE Initiated Procedure</w:t>
        </w:r>
      </w:ins>
    </w:p>
    <w:p w14:paraId="366BDB2C" w14:textId="565EAD2D" w:rsidR="00B01D8A" w:rsidRPr="0093490E" w:rsidRDefault="00B01D8A">
      <w:pPr>
        <w:pStyle w:val="41"/>
        <w:rPr>
          <w:ins w:id="6381" w:author="S2-2204793" w:date="2022-05-24T09:42:00Z"/>
        </w:rPr>
      </w:pPr>
      <w:bookmarkStart w:id="6382" w:name="_Toc104302569"/>
      <w:bookmarkStart w:id="6383" w:name="_Toc104359535"/>
      <w:ins w:id="6384" w:author="S2-2204793" w:date="2022-05-24T09:42:00Z">
        <w:r w:rsidRPr="0093490E">
          <w:t>6.</w:t>
        </w:r>
        <w:del w:id="6385" w:author="Rapporteur" w:date="2022-05-24T14:46:00Z">
          <w:r w:rsidRPr="0093490E" w:rsidDel="002501EB">
            <w:delText>x</w:delText>
          </w:r>
        </w:del>
      </w:ins>
      <w:ins w:id="6386" w:author="Rapporteur" w:date="2022-05-24T14:46:00Z">
        <w:r w:rsidR="002501EB">
          <w:t>32</w:t>
        </w:r>
      </w:ins>
      <w:ins w:id="6387" w:author="S2-2204793" w:date="2022-05-24T09:42:00Z">
        <w:r w:rsidRPr="0093490E">
          <w:t>.2.</w:t>
        </w:r>
        <w:r>
          <w:t>2</w:t>
        </w:r>
        <w:del w:id="6388" w:author="Rapporteur" w:date="2022-05-25T07:05:00Z">
          <w:r w:rsidRPr="0093490E" w:rsidDel="005477C7">
            <w:delText xml:space="preserve"> </w:delText>
          </w:r>
        </w:del>
      </w:ins>
      <w:ins w:id="6389" w:author="Rapporteur" w:date="2022-05-25T07:05:00Z">
        <w:r w:rsidR="005477C7">
          <w:tab/>
        </w:r>
      </w:ins>
      <w:ins w:id="6390" w:author="S2-2204793" w:date="2022-05-24T09:42:00Z">
        <w:r w:rsidRPr="0093490E">
          <w:t xml:space="preserve">PDU Session Transfer </w:t>
        </w:r>
        <w:r w:rsidRPr="00060DD1">
          <w:t>f</w:t>
        </w:r>
        <w:r w:rsidRPr="007E1C85">
          <w:t>rom Source Sli</w:t>
        </w:r>
        <w:r w:rsidRPr="009A446D">
          <w:t>ce to Tar</w:t>
        </w:r>
        <w:r w:rsidRPr="009107BC">
          <w:t>get</w:t>
        </w:r>
        <w:r w:rsidRPr="00C64681">
          <w:t xml:space="preserve"> Slice </w:t>
        </w:r>
        <w:r w:rsidRPr="004356F3">
          <w:t xml:space="preserve">– Network </w:t>
        </w:r>
        <w:r w:rsidRPr="00156DBC">
          <w:t>Initiated Approach</w:t>
        </w:r>
        <w:bookmarkEnd w:id="6382"/>
        <w:bookmarkEnd w:id="6383"/>
        <w:r w:rsidRPr="00156DBC">
          <w:t xml:space="preserve"> </w:t>
        </w:r>
      </w:ins>
    </w:p>
    <w:p w14:paraId="62C3EC97" w14:textId="77777777" w:rsidR="00B01D8A" w:rsidRPr="00552EFC" w:rsidRDefault="00B01D8A" w:rsidP="00B01D8A">
      <w:pPr>
        <w:rPr>
          <w:ins w:id="6391" w:author="S2-2204793" w:date="2022-05-24T09:42:00Z"/>
        </w:rPr>
      </w:pPr>
      <w:ins w:id="6392" w:author="S2-2204793" w:date="2022-05-24T09:42:00Z">
        <w:r>
          <w:t xml:space="preserve">In this solution, the Slices in Allowed NSSAI are not changed but one of the slices is temporarily taken out of service or should not be used, as an example. The AMF instructs the SMF used for the source network slice (i.e. network slice to not to be used), to initiate a PDU Session Transfer from the source network slice to the target network slice (new network slice to be used). </w:t>
        </w:r>
        <w:del w:id="6393" w:author="Rapporteur" w:date="2022-05-24T14:46:00Z">
          <w:r w:rsidDel="002501EB">
            <w:delText xml:space="preserve"> </w:delText>
          </w:r>
        </w:del>
        <w:r>
          <w:t>The Nsmf_PDUSession_UpdateSMContext service is extended to support such a capability e.g. the AMF indicates the Target network slice to the SMF. The SMF in turn sends a PDU Session Modification Request to the UE to initiate a PDU Ses</w:t>
        </w:r>
        <w:r>
          <w:lastRenderedPageBreak/>
          <w:t xml:space="preserve">sion transfer. The PDU Modification Session Request can be extended to support this new capability (e.g. </w:t>
        </w:r>
        <w:r w:rsidRPr="004F433D">
          <w:t>add</w:t>
        </w:r>
        <w:r>
          <w:t>ing</w:t>
        </w:r>
        <w:r w:rsidRPr="004F433D">
          <w:t xml:space="preserve"> target slice</w:t>
        </w:r>
        <w:r>
          <w:t xml:space="preserve">, </w:t>
        </w:r>
        <w:r w:rsidRPr="004F433D">
          <w:t xml:space="preserve">and optionally source slice that </w:t>
        </w:r>
        <w:r>
          <w:t xml:space="preserve">otherwise </w:t>
        </w:r>
        <w:r w:rsidRPr="004F433D">
          <w:t xml:space="preserve">could be derived </w:t>
        </w:r>
        <w:r w:rsidRPr="00AE23C8">
          <w:t xml:space="preserve">from existing PDU Session, either in </w:t>
        </w:r>
        <w:r w:rsidRPr="009A45BF">
          <w:t>PCO together with existing "</w:t>
        </w:r>
        <w:r w:rsidRPr="007A229E">
          <w:t>PDU Session Address Lifetime value" or in a new IE</w:t>
        </w:r>
        <w:r>
          <w:t xml:space="preserve">. </w:t>
        </w:r>
        <w:r w:rsidRPr="00AE23C8">
          <w:rPr>
            <w:lang w:val="en-US"/>
          </w:rPr>
          <w:t>The UE uses existing pr</w:t>
        </w:r>
        <w:r w:rsidRPr="009A45BF">
          <w:rPr>
            <w:lang w:val="en-US"/>
          </w:rPr>
          <w:t>ocedures to establish</w:t>
        </w:r>
        <w:r w:rsidRPr="007A229E">
          <w:rPr>
            <w:lang w:val="en-US"/>
          </w:rPr>
          <w:t xml:space="preserve"> the PDU session using the new target slice and usually the same DNN, </w:t>
        </w:r>
        <w:r w:rsidRPr="00E80311">
          <w:rPr>
            <w:lang w:val="en-US"/>
          </w:rPr>
          <w:t>and release</w:t>
        </w:r>
        <w:r w:rsidRPr="002D1F83">
          <w:rPr>
            <w:lang w:val="en-US"/>
          </w:rPr>
          <w:t>s the ol</w:t>
        </w:r>
        <w:r w:rsidRPr="00552EFC">
          <w:rPr>
            <w:lang w:val="en-US"/>
          </w:rPr>
          <w:t xml:space="preserve">d PDU sessions used with the source </w:t>
        </w:r>
        <w:r w:rsidRPr="00552EFC">
          <w:t>network</w:t>
        </w:r>
        <w:r w:rsidRPr="00552EFC">
          <w:rPr>
            <w:lang w:val="en-US"/>
          </w:rPr>
          <w:t xml:space="preserve"> slice.</w:t>
        </w:r>
      </w:ins>
    </w:p>
    <w:p w14:paraId="1158533F" w14:textId="7795881E" w:rsidR="00B01D8A" w:rsidRDefault="00B01D8A" w:rsidP="00B01D8A">
      <w:pPr>
        <w:rPr>
          <w:ins w:id="6394" w:author="S2-2204793" w:date="2022-05-24T09:42:00Z"/>
        </w:rPr>
      </w:pPr>
      <w:ins w:id="6395" w:author="S2-2204793" w:date="2022-05-24T09:42:00Z">
        <w:r>
          <w:t>The call flow in Fig</w:t>
        </w:r>
      </w:ins>
      <w:ins w:id="6396" w:author="Rapporteur" w:date="2022-05-25T07:05:00Z">
        <w:r w:rsidR="005477C7">
          <w:t>ure</w:t>
        </w:r>
      </w:ins>
      <w:ins w:id="6397" w:author="S2-2204793" w:date="2022-05-24T09:42:00Z">
        <w:r>
          <w:t xml:space="preserve"> 6.</w:t>
        </w:r>
        <w:del w:id="6398" w:author="Rapporteur" w:date="2022-05-24T14:46:00Z">
          <w:r w:rsidDel="002501EB">
            <w:delText>x</w:delText>
          </w:r>
        </w:del>
      </w:ins>
      <w:ins w:id="6399" w:author="Rapporteur" w:date="2022-05-24T14:46:00Z">
        <w:r w:rsidR="002501EB">
          <w:t>32</w:t>
        </w:r>
      </w:ins>
      <w:ins w:id="6400" w:author="S2-2204793" w:date="2022-05-24T09:42:00Z">
        <w:r>
          <w:t>.2.2</w:t>
        </w:r>
        <w:del w:id="6401" w:author="Rapporteur" w:date="2022-05-25T08:02:00Z">
          <w:r w:rsidDel="003A55FB">
            <w:delText>.</w:delText>
          </w:r>
        </w:del>
        <w:r>
          <w:t>-1 illustrates the procedure depicted above. The following is a brief description of the steps in the call flow.</w:t>
        </w:r>
      </w:ins>
    </w:p>
    <w:p w14:paraId="047E4B11" w14:textId="77777777" w:rsidR="00B01D8A" w:rsidRDefault="00B01D8A" w:rsidP="00B01D8A">
      <w:pPr>
        <w:rPr>
          <w:ins w:id="6402" w:author="S2-2204793" w:date="2022-05-24T09:42:00Z"/>
        </w:rPr>
      </w:pPr>
      <w:ins w:id="6403" w:author="S2-2204793" w:date="2022-05-24T09:42:00Z">
        <w:r>
          <w:t>The assumption in the call flow is a UE has some PDU Sessions already established on a network slice and these PDU sessions have to be transferred to another network slice.</w:t>
        </w:r>
      </w:ins>
    </w:p>
    <w:p w14:paraId="7C1280F9" w14:textId="6C6F248D" w:rsidR="00B01D8A" w:rsidRDefault="002501EB">
      <w:pPr>
        <w:pStyle w:val="B1"/>
        <w:rPr>
          <w:ins w:id="6404" w:author="S2-2204793" w:date="2022-05-24T09:42:00Z"/>
        </w:rPr>
        <w:pPrChange w:id="6405" w:author="Rapporteur" w:date="2022-05-24T14:47:00Z">
          <w:pPr>
            <w:numPr>
              <w:numId w:val="55"/>
            </w:numPr>
            <w:tabs>
              <w:tab w:val="num" w:pos="360"/>
              <w:tab w:val="num" w:pos="720"/>
            </w:tabs>
            <w:overflowPunct w:val="0"/>
            <w:autoSpaceDE w:val="0"/>
            <w:autoSpaceDN w:val="0"/>
            <w:adjustRightInd w:val="0"/>
            <w:ind w:left="720" w:hanging="720"/>
            <w:textAlignment w:val="baseline"/>
          </w:pPr>
        </w:pPrChange>
      </w:pPr>
      <w:ins w:id="6406" w:author="Rapporteur" w:date="2022-05-24T14:47:00Z">
        <w:r>
          <w:t>-</w:t>
        </w:r>
        <w:r>
          <w:tab/>
        </w:r>
      </w:ins>
      <w:ins w:id="6407" w:author="S2-2204793" w:date="2022-05-24T09:42:00Z">
        <w:r w:rsidR="00B01D8A">
          <w:t>In step</w:t>
        </w:r>
        <w:del w:id="6408" w:author="Rapporteur" w:date="2022-05-24T14:47:00Z">
          <w:r w:rsidR="00B01D8A" w:rsidDel="002501EB">
            <w:delText xml:space="preserve"> </w:delText>
          </w:r>
        </w:del>
      </w:ins>
      <w:ins w:id="6409" w:author="Rapporteur" w:date="2022-05-24T14:47:00Z">
        <w:r>
          <w:rPr>
            <w:lang w:val="en-US"/>
          </w:rPr>
          <w:t> </w:t>
        </w:r>
      </w:ins>
      <w:ins w:id="6410" w:author="S2-2204793" w:date="2022-05-24T09:42:00Z">
        <w:r w:rsidR="00B01D8A">
          <w:t>1, the AMF initiates a Nsmf_PDUSession_UpdateSMContext Request to initiate a PDU session transfer from a source slice to a target slice. The Request is extended to support this new capability</w:t>
        </w:r>
        <w:r w:rsidR="00B01D8A" w:rsidRPr="00C84A62">
          <w:t xml:space="preserve"> </w:t>
        </w:r>
        <w:r w:rsidR="00B01D8A">
          <w:t>e.g. the Target network slice to the SMF and possible an indication that a transfer is to be initiated.  The Request is now extended with the following optional information so that the SMF can inform the UE to perform a PDU Session transfer from source slice to a target slice:</w:t>
        </w:r>
      </w:ins>
    </w:p>
    <w:p w14:paraId="6CEABA54" w14:textId="7EDA198C" w:rsidR="00B01D8A" w:rsidRDefault="002501EB">
      <w:pPr>
        <w:pStyle w:val="B2"/>
        <w:rPr>
          <w:ins w:id="6411" w:author="S2-2204793" w:date="2022-05-24T09:42:00Z"/>
        </w:rPr>
        <w:pPrChange w:id="6412" w:author="Rapporteur" w:date="2022-05-24T14:47:00Z">
          <w:pPr>
            <w:numPr>
              <w:ilvl w:val="1"/>
              <w:numId w:val="55"/>
            </w:numPr>
            <w:tabs>
              <w:tab w:val="num" w:pos="360"/>
              <w:tab w:val="num" w:pos="1440"/>
            </w:tabs>
            <w:overflowPunct w:val="0"/>
            <w:autoSpaceDE w:val="0"/>
            <w:autoSpaceDN w:val="0"/>
            <w:adjustRightInd w:val="0"/>
            <w:ind w:left="1440" w:hanging="720"/>
            <w:textAlignment w:val="baseline"/>
          </w:pPr>
        </w:pPrChange>
      </w:pPr>
      <w:ins w:id="6413" w:author="Rapporteur" w:date="2022-05-24T14:47:00Z">
        <w:r>
          <w:t>-</w:t>
        </w:r>
        <w:r>
          <w:tab/>
        </w:r>
      </w:ins>
      <w:ins w:id="6414" w:author="S2-2204793" w:date="2022-05-24T09:42:00Z">
        <w:r w:rsidR="00B01D8A">
          <w:t>Source network Slice,</w:t>
        </w:r>
      </w:ins>
    </w:p>
    <w:p w14:paraId="03FB1BAF" w14:textId="10131875" w:rsidR="00B01D8A" w:rsidRDefault="002501EB">
      <w:pPr>
        <w:pStyle w:val="B2"/>
        <w:rPr>
          <w:ins w:id="6415" w:author="S2-2204793" w:date="2022-05-24T09:42:00Z"/>
        </w:rPr>
        <w:pPrChange w:id="6416" w:author="Rapporteur" w:date="2022-05-24T14:47:00Z">
          <w:pPr>
            <w:numPr>
              <w:ilvl w:val="1"/>
              <w:numId w:val="55"/>
            </w:numPr>
            <w:tabs>
              <w:tab w:val="num" w:pos="360"/>
              <w:tab w:val="num" w:pos="1440"/>
            </w:tabs>
            <w:overflowPunct w:val="0"/>
            <w:autoSpaceDE w:val="0"/>
            <w:autoSpaceDN w:val="0"/>
            <w:adjustRightInd w:val="0"/>
            <w:ind w:left="1440" w:hanging="720"/>
            <w:textAlignment w:val="baseline"/>
          </w:pPr>
        </w:pPrChange>
      </w:pPr>
      <w:ins w:id="6417" w:author="Rapporteur" w:date="2022-05-24T14:47:00Z">
        <w:r>
          <w:t>-</w:t>
        </w:r>
        <w:r>
          <w:tab/>
        </w:r>
      </w:ins>
      <w:ins w:id="6418" w:author="S2-2204793" w:date="2022-05-24T09:42:00Z">
        <w:r w:rsidR="00B01D8A">
          <w:t>Target network Slice,</w:t>
        </w:r>
      </w:ins>
    </w:p>
    <w:p w14:paraId="5361C318" w14:textId="479DF913" w:rsidR="00B01D8A" w:rsidRDefault="002501EB">
      <w:pPr>
        <w:pStyle w:val="B2"/>
        <w:rPr>
          <w:ins w:id="6419" w:author="S2-2204793" w:date="2022-05-24T09:42:00Z"/>
        </w:rPr>
        <w:pPrChange w:id="6420" w:author="Rapporteur" w:date="2022-05-24T14:47:00Z">
          <w:pPr>
            <w:numPr>
              <w:ilvl w:val="1"/>
              <w:numId w:val="55"/>
            </w:numPr>
            <w:tabs>
              <w:tab w:val="num" w:pos="360"/>
              <w:tab w:val="num" w:pos="1440"/>
            </w:tabs>
            <w:overflowPunct w:val="0"/>
            <w:autoSpaceDE w:val="0"/>
            <w:autoSpaceDN w:val="0"/>
            <w:adjustRightInd w:val="0"/>
            <w:ind w:left="1440" w:hanging="720"/>
            <w:textAlignment w:val="baseline"/>
          </w:pPr>
        </w:pPrChange>
      </w:pPr>
      <w:ins w:id="6421" w:author="Rapporteur" w:date="2022-05-24T14:47:00Z">
        <w:r>
          <w:t>-</w:t>
        </w:r>
        <w:r>
          <w:tab/>
        </w:r>
      </w:ins>
      <w:ins w:id="6422" w:author="S2-2204793" w:date="2022-05-24T09:42:00Z">
        <w:r w:rsidR="00B01D8A">
          <w:t>Action</w:t>
        </w:r>
        <w:del w:id="6423" w:author="Rapporteur" w:date="2022-05-24T14:47:00Z">
          <w:r w:rsidR="00B01D8A" w:rsidDel="002501EB">
            <w:delText xml:space="preserve"> </w:delText>
          </w:r>
        </w:del>
        <w:r w:rsidR="00B01D8A">
          <w:t>: Perform Session transfer for all PDU sessions immediately or at a scheduled tie time applicable to the UE location.</w:t>
        </w:r>
      </w:ins>
    </w:p>
    <w:p w14:paraId="6886443C" w14:textId="5F05654A" w:rsidR="00B01D8A" w:rsidRDefault="002501EB">
      <w:pPr>
        <w:pStyle w:val="B1"/>
        <w:rPr>
          <w:ins w:id="6424" w:author="S2-2204793" w:date="2022-05-24T09:42:00Z"/>
        </w:rPr>
        <w:pPrChange w:id="6425" w:author="Rapporteur" w:date="2022-05-24T14:47:00Z">
          <w:pPr>
            <w:numPr>
              <w:numId w:val="55"/>
            </w:numPr>
            <w:tabs>
              <w:tab w:val="num" w:pos="360"/>
              <w:tab w:val="num" w:pos="720"/>
            </w:tabs>
            <w:overflowPunct w:val="0"/>
            <w:autoSpaceDE w:val="0"/>
            <w:autoSpaceDN w:val="0"/>
            <w:adjustRightInd w:val="0"/>
            <w:ind w:left="720" w:hanging="720"/>
            <w:textAlignment w:val="baseline"/>
          </w:pPr>
        </w:pPrChange>
      </w:pPr>
      <w:ins w:id="6426" w:author="Rapporteur" w:date="2022-05-24T14:47:00Z">
        <w:r>
          <w:t>-</w:t>
        </w:r>
        <w:r>
          <w:tab/>
        </w:r>
      </w:ins>
      <w:ins w:id="6427" w:author="S2-2204793" w:date="2022-05-24T09:42:00Z">
        <w:r w:rsidR="00B01D8A">
          <w:t>In step</w:t>
        </w:r>
        <w:del w:id="6428" w:author="Rapporteur" w:date="2022-05-24T14:47:00Z">
          <w:r w:rsidR="00B01D8A" w:rsidDel="002501EB">
            <w:delText xml:space="preserve"> </w:delText>
          </w:r>
        </w:del>
      </w:ins>
      <w:ins w:id="6429" w:author="Rapporteur" w:date="2022-05-24T14:47:00Z">
        <w:r>
          <w:rPr>
            <w:lang w:val="en-US"/>
          </w:rPr>
          <w:t> </w:t>
        </w:r>
      </w:ins>
      <w:ins w:id="6430" w:author="S2-2204793" w:date="2022-05-24T09:42:00Z">
        <w:r w:rsidR="00B01D8A">
          <w:t>2, the SMF initiates action to notify the UE about a PDU session transfer from a source slice to a target slice as indicated above is extending the PDU Session Modification Request sent to the UE to include the needed information.</w:t>
        </w:r>
      </w:ins>
    </w:p>
    <w:p w14:paraId="01F4ADCF" w14:textId="7765D668" w:rsidR="00B01D8A" w:rsidRDefault="002501EB">
      <w:pPr>
        <w:pStyle w:val="B1"/>
        <w:rPr>
          <w:ins w:id="6431" w:author="S2-2204793" w:date="2022-05-24T09:42:00Z"/>
          <w:lang w:eastAsia="ko-KR"/>
        </w:rPr>
        <w:pPrChange w:id="6432" w:author="Rapporteur" w:date="2022-05-24T14:47:00Z">
          <w:pPr>
            <w:numPr>
              <w:numId w:val="55"/>
            </w:numPr>
            <w:tabs>
              <w:tab w:val="num" w:pos="360"/>
              <w:tab w:val="num" w:pos="720"/>
            </w:tabs>
            <w:overflowPunct w:val="0"/>
            <w:autoSpaceDE w:val="0"/>
            <w:autoSpaceDN w:val="0"/>
            <w:adjustRightInd w:val="0"/>
            <w:ind w:left="720" w:hanging="720"/>
            <w:textAlignment w:val="baseline"/>
          </w:pPr>
        </w:pPrChange>
      </w:pPr>
      <w:ins w:id="6433" w:author="Rapporteur" w:date="2022-05-24T14:47:00Z">
        <w:r>
          <w:t>-</w:t>
        </w:r>
        <w:r>
          <w:tab/>
        </w:r>
      </w:ins>
      <w:ins w:id="6434" w:author="S2-2204793" w:date="2022-05-24T09:42:00Z">
        <w:r w:rsidR="00B01D8A">
          <w:t>In step</w:t>
        </w:r>
        <w:del w:id="6435" w:author="Rapporteur" w:date="2022-05-24T14:47:00Z">
          <w:r w:rsidR="00B01D8A" w:rsidDel="002501EB">
            <w:delText xml:space="preserve"> </w:delText>
          </w:r>
        </w:del>
      </w:ins>
      <w:ins w:id="6436" w:author="Rapporteur" w:date="2022-05-24T14:47:00Z">
        <w:r>
          <w:rPr>
            <w:lang w:val="en-US"/>
          </w:rPr>
          <w:t> </w:t>
        </w:r>
      </w:ins>
      <w:ins w:id="6437" w:author="S2-2204793" w:date="2022-05-24T09:42:00Z">
        <w:r w:rsidR="00B01D8A">
          <w:t>3, SMF returns Nsmf_PDUSession_UpdateSMContext response to the AMF.</w:t>
        </w:r>
      </w:ins>
    </w:p>
    <w:p w14:paraId="22BC82EB" w14:textId="4568B8BB" w:rsidR="00B01D8A" w:rsidRDefault="002501EB">
      <w:pPr>
        <w:pStyle w:val="B1"/>
        <w:rPr>
          <w:ins w:id="6438" w:author="S2-2204793" w:date="2022-05-24T09:42:00Z"/>
          <w:lang w:eastAsia="ko-KR"/>
        </w:rPr>
        <w:pPrChange w:id="6439" w:author="Rapporteur" w:date="2022-05-24T14:47:00Z">
          <w:pPr>
            <w:numPr>
              <w:numId w:val="55"/>
            </w:numPr>
            <w:tabs>
              <w:tab w:val="num" w:pos="360"/>
              <w:tab w:val="num" w:pos="720"/>
            </w:tabs>
            <w:overflowPunct w:val="0"/>
            <w:autoSpaceDE w:val="0"/>
            <w:autoSpaceDN w:val="0"/>
            <w:adjustRightInd w:val="0"/>
            <w:ind w:left="720" w:hanging="720"/>
            <w:textAlignment w:val="baseline"/>
          </w:pPr>
        </w:pPrChange>
      </w:pPr>
      <w:ins w:id="6440" w:author="Rapporteur" w:date="2022-05-24T14:47:00Z">
        <w:r>
          <w:t>-</w:t>
        </w:r>
        <w:r>
          <w:tab/>
        </w:r>
      </w:ins>
      <w:ins w:id="6441" w:author="S2-2204793" w:date="2022-05-24T09:42:00Z">
        <w:r w:rsidR="00B01D8A">
          <w:t>In step</w:t>
        </w:r>
        <w:del w:id="6442" w:author="Rapporteur" w:date="2022-05-24T14:47:00Z">
          <w:r w:rsidR="00B01D8A" w:rsidDel="002501EB">
            <w:delText xml:space="preserve"> </w:delText>
          </w:r>
        </w:del>
      </w:ins>
      <w:ins w:id="6443" w:author="Rapporteur" w:date="2022-05-24T14:47:00Z">
        <w:r>
          <w:rPr>
            <w:lang w:val="en-US"/>
          </w:rPr>
          <w:t> </w:t>
        </w:r>
      </w:ins>
      <w:ins w:id="6444" w:author="S2-2204793" w:date="2022-05-24T09:42:00Z">
        <w:r w:rsidR="00B01D8A">
          <w:t xml:space="preserve">4, </w:t>
        </w:r>
        <w:r w:rsidR="00B01D8A">
          <w:rPr>
            <w:lang w:eastAsia="ko-KR"/>
          </w:rPr>
          <w:t>t</w:t>
        </w:r>
        <w:r w:rsidR="00B01D8A" w:rsidRPr="00140E21">
          <w:rPr>
            <w:lang w:eastAsia="ko-KR"/>
          </w:rPr>
          <w:t xml:space="preserve">he SMF invokes the Namf_Communication_N1N2MessageTransfer </w:t>
        </w:r>
        <w:r w:rsidR="00B01D8A">
          <w:rPr>
            <w:lang w:eastAsia="ko-KR"/>
          </w:rPr>
          <w:t xml:space="preserve">to include an SM container towards the UE with a </w:t>
        </w:r>
        <w:r w:rsidR="00B01D8A" w:rsidRPr="00140E21">
          <w:rPr>
            <w:lang w:eastAsia="ko-KR"/>
          </w:rPr>
          <w:t xml:space="preserve">PDU Session Modification Command </w:t>
        </w:r>
        <w:r w:rsidR="00B01D8A">
          <w:rPr>
            <w:lang w:eastAsia="ko-KR"/>
          </w:rPr>
          <w:t xml:space="preserve">extended (e.g. with target S-NSSAI) to inform the UE of a PDU Session Transfer. </w:t>
        </w:r>
      </w:ins>
    </w:p>
    <w:p w14:paraId="34F72500" w14:textId="40E4B3EC" w:rsidR="00B01D8A" w:rsidRDefault="002501EB">
      <w:pPr>
        <w:pStyle w:val="B1"/>
        <w:rPr>
          <w:ins w:id="6445" w:author="S2-2204793" w:date="2022-05-24T09:42:00Z"/>
        </w:rPr>
        <w:pPrChange w:id="6446" w:author="Rapporteur" w:date="2022-05-24T14:47:00Z">
          <w:pPr>
            <w:numPr>
              <w:numId w:val="55"/>
            </w:numPr>
            <w:tabs>
              <w:tab w:val="num" w:pos="360"/>
              <w:tab w:val="num" w:pos="720"/>
            </w:tabs>
            <w:overflowPunct w:val="0"/>
            <w:autoSpaceDE w:val="0"/>
            <w:autoSpaceDN w:val="0"/>
            <w:adjustRightInd w:val="0"/>
            <w:ind w:left="720" w:hanging="720"/>
            <w:textAlignment w:val="baseline"/>
          </w:pPr>
        </w:pPrChange>
      </w:pPr>
      <w:ins w:id="6447" w:author="Rapporteur" w:date="2022-05-24T14:47:00Z">
        <w:r>
          <w:rPr>
            <w:lang w:eastAsia="ko-KR"/>
          </w:rPr>
          <w:t>-</w:t>
        </w:r>
        <w:r>
          <w:rPr>
            <w:lang w:eastAsia="ko-KR"/>
          </w:rPr>
          <w:tab/>
        </w:r>
      </w:ins>
      <w:ins w:id="6448" w:author="S2-2204793" w:date="2022-05-24T09:42:00Z">
        <w:r w:rsidR="00B01D8A">
          <w:rPr>
            <w:lang w:eastAsia="ko-KR"/>
          </w:rPr>
          <w:t xml:space="preserve">In </w:t>
        </w:r>
        <w:r w:rsidR="00B01D8A">
          <w:t>step</w:t>
        </w:r>
        <w:del w:id="6449" w:author="Rapporteur" w:date="2022-05-24T14:47:00Z">
          <w:r w:rsidR="00B01D8A" w:rsidDel="002501EB">
            <w:delText xml:space="preserve"> </w:delText>
          </w:r>
        </w:del>
      </w:ins>
      <w:ins w:id="6450" w:author="Rapporteur" w:date="2022-05-24T14:47:00Z">
        <w:r>
          <w:rPr>
            <w:lang w:val="en-US"/>
          </w:rPr>
          <w:t> </w:t>
        </w:r>
      </w:ins>
      <w:ins w:id="6451" w:author="S2-2204793" w:date="2022-05-24T09:42:00Z">
        <w:r w:rsidR="00B01D8A">
          <w:t>5 the AMF forwards the SM Container content to the UE.</w:t>
        </w:r>
      </w:ins>
    </w:p>
    <w:p w14:paraId="08534140" w14:textId="0C98D79D" w:rsidR="00B01D8A" w:rsidRDefault="00B01D8A" w:rsidP="00B01D8A">
      <w:pPr>
        <w:rPr>
          <w:ins w:id="6452" w:author="S2-2204793" w:date="2022-05-24T09:42:00Z"/>
        </w:rPr>
      </w:pPr>
      <w:ins w:id="6453" w:author="S2-2204793" w:date="2022-05-24T09:42:00Z">
        <w:r>
          <w:t>The remaining steps are based on existing procedures per clause</w:t>
        </w:r>
        <w:del w:id="6454" w:author="Rapporteur" w:date="2022-05-24T14:47:00Z">
          <w:r w:rsidDel="002501EB">
            <w:delText xml:space="preserve"> </w:delText>
          </w:r>
        </w:del>
      </w:ins>
      <w:ins w:id="6455" w:author="Rapporteur" w:date="2022-05-24T14:47:00Z">
        <w:r w:rsidR="002501EB">
          <w:t> </w:t>
        </w:r>
      </w:ins>
      <w:ins w:id="6456" w:author="S2-2204793" w:date="2022-05-24T09:42:00Z">
        <w:r>
          <w:t>4.3.5.2</w:t>
        </w:r>
        <w:del w:id="6457" w:author="Rapporteur" w:date="2022-05-24T14:47:00Z">
          <w:r w:rsidDel="002501EB">
            <w:delText>.</w:delText>
          </w:r>
        </w:del>
        <w:r>
          <w:t xml:space="preserve"> of TS</w:t>
        </w:r>
        <w:del w:id="6458" w:author="Rapporteur" w:date="2022-05-24T14:47:00Z">
          <w:r w:rsidDel="002501EB">
            <w:delText xml:space="preserve"> </w:delText>
          </w:r>
        </w:del>
      </w:ins>
      <w:ins w:id="6459" w:author="Rapporteur" w:date="2022-05-24T14:47:00Z">
        <w:r w:rsidR="002501EB">
          <w:t> </w:t>
        </w:r>
      </w:ins>
      <w:ins w:id="6460" w:author="S2-2204793" w:date="2022-05-24T09:42:00Z">
        <w:r>
          <w:t>23.502</w:t>
        </w:r>
        <w:del w:id="6461" w:author="Rapporteur" w:date="2022-05-24T14:48:00Z">
          <w:r w:rsidDel="002501EB">
            <w:delText xml:space="preserve"> </w:delText>
          </w:r>
        </w:del>
      </w:ins>
      <w:ins w:id="6462" w:author="Rapporteur" w:date="2022-05-24T14:48:00Z">
        <w:r w:rsidR="002501EB">
          <w:t> </w:t>
        </w:r>
      </w:ins>
      <w:ins w:id="6463" w:author="S2-2204793" w:date="2022-05-24T09:42:00Z">
        <w:r>
          <w:t>[5].</w:t>
        </w:r>
        <w:del w:id="6464" w:author="Rapporteur" w:date="2022-05-24T14:48:00Z">
          <w:r w:rsidDel="002501EB">
            <w:delText xml:space="preserve"> </w:delText>
          </w:r>
        </w:del>
      </w:ins>
    </w:p>
    <w:p w14:paraId="7CFAFC54" w14:textId="5E9461DF" w:rsidR="00B01D8A" w:rsidDel="002501EB" w:rsidRDefault="00B01D8A" w:rsidP="00610449">
      <w:pPr>
        <w:rPr>
          <w:ins w:id="6465" w:author="S2-2204793" w:date="2022-05-24T09:42:00Z"/>
          <w:del w:id="6466" w:author="Rapporteur" w:date="2022-05-24T14:48:00Z"/>
        </w:rPr>
      </w:pPr>
      <w:ins w:id="6467" w:author="S2-2204793" w:date="2022-05-24T09:42:00Z">
        <w:r>
          <w:t>The call flow does not show the aspect of UE registering to request the target slice to be used if this step is required, when the target slice is not in the Allowed slices.</w:t>
        </w:r>
      </w:ins>
    </w:p>
    <w:p w14:paraId="43AF18AD" w14:textId="7D7B9EEB" w:rsidR="00B01D8A" w:rsidDel="002501EB" w:rsidRDefault="00B01D8A" w:rsidP="006037BA">
      <w:pPr>
        <w:rPr>
          <w:ins w:id="6468" w:author="S2-2204793" w:date="2022-05-24T09:42:00Z"/>
          <w:del w:id="6469" w:author="Rapporteur" w:date="2022-05-24T14:48:00Z"/>
        </w:rPr>
      </w:pPr>
    </w:p>
    <w:p w14:paraId="2F528FEC" w14:textId="0A8CA7B1" w:rsidR="00B01D8A" w:rsidDel="002501EB" w:rsidRDefault="00B01D8A">
      <w:pPr>
        <w:rPr>
          <w:ins w:id="6470" w:author="S2-2204793" w:date="2022-05-24T09:42:00Z"/>
          <w:del w:id="6471" w:author="Rapporteur" w:date="2022-05-24T14:48:00Z"/>
        </w:rPr>
        <w:pPrChange w:id="6472" w:author="Rapporteur" w:date="2022-05-24T14:48:00Z">
          <w:pPr>
            <w:ind w:left="360"/>
          </w:pPr>
        </w:pPrChange>
      </w:pPr>
    </w:p>
    <w:p w14:paraId="0D6819DE" w14:textId="77777777" w:rsidR="00B01D8A" w:rsidRPr="00033F91" w:rsidRDefault="00B01D8A">
      <w:pPr>
        <w:rPr>
          <w:ins w:id="6473" w:author="S2-2204793" w:date="2022-05-24T09:42:00Z"/>
          <w:u w:val="single"/>
        </w:rPr>
        <w:pPrChange w:id="6474" w:author="Rapporteur" w:date="2022-05-24T14:48:00Z">
          <w:pPr>
            <w:pStyle w:val="TF"/>
          </w:pPr>
        </w:pPrChange>
      </w:pPr>
    </w:p>
    <w:p w14:paraId="6DB517E9" w14:textId="05666347" w:rsidR="00B01D8A" w:rsidRDefault="002501EB">
      <w:pPr>
        <w:pStyle w:val="TH"/>
        <w:rPr>
          <w:ins w:id="6475" w:author="S2-2204793" w:date="2022-05-24T09:42:00Z"/>
        </w:rPr>
        <w:pPrChange w:id="6476" w:author="Rapporteur" w:date="2022-05-24T14:48:00Z">
          <w:pPr>
            <w:pStyle w:val="TF"/>
          </w:pPr>
        </w:pPrChange>
      </w:pPr>
      <w:ins w:id="6477" w:author="S2-2204793" w:date="2022-05-24T09:42:00Z">
        <w:r>
          <w:object w:dxaOrig="10990" w:dyaOrig="6421" w14:anchorId="6B81EF9C">
            <v:shape id="_x0000_i1075" type="#_x0000_t75" style="width:474.6pt;height:276.5pt" o:ole="">
              <v:imagedata r:id="rId115" o:title=""/>
            </v:shape>
            <o:OLEObject Type="Embed" ProgID="Visio.Drawing.15" ShapeID="_x0000_i1075" DrawAspect="Content" ObjectID="_1715402170" r:id="rId116"/>
          </w:object>
        </w:r>
      </w:ins>
    </w:p>
    <w:p w14:paraId="576343AC" w14:textId="43FB46A0" w:rsidR="00B01D8A" w:rsidDel="002501EB" w:rsidRDefault="00B01D8A">
      <w:pPr>
        <w:pStyle w:val="TF"/>
        <w:rPr>
          <w:ins w:id="6478" w:author="S2-2204793" w:date="2022-05-24T09:42:00Z"/>
          <w:del w:id="6479" w:author="Rapporteur" w:date="2022-05-24T14:48:00Z"/>
        </w:rPr>
        <w:pPrChange w:id="6480" w:author="Rapporteur" w:date="2022-05-24T14:48:00Z">
          <w:pPr/>
        </w:pPrChange>
      </w:pPr>
    </w:p>
    <w:p w14:paraId="16280B68" w14:textId="1192C0F3" w:rsidR="00B01D8A" w:rsidRDefault="00B01D8A">
      <w:pPr>
        <w:pStyle w:val="TF"/>
        <w:rPr>
          <w:ins w:id="6481" w:author="S2-2204793" w:date="2022-05-24T09:42:00Z"/>
        </w:rPr>
      </w:pPr>
      <w:ins w:id="6482" w:author="S2-2204793" w:date="2022-05-24T09:42:00Z">
        <w:r>
          <w:t>Fig</w:t>
        </w:r>
      </w:ins>
      <w:ins w:id="6483" w:author="Rapporteur" w:date="2022-05-25T07:05:00Z">
        <w:r w:rsidR="005477C7">
          <w:t>ure</w:t>
        </w:r>
      </w:ins>
      <w:ins w:id="6484" w:author="S2-2204793" w:date="2022-05-24T09:42:00Z">
        <w:del w:id="6485" w:author="Rapporteur" w:date="2022-05-25T07:05:00Z">
          <w:r w:rsidDel="005477C7">
            <w:delText>:</w:delText>
          </w:r>
        </w:del>
        <w:r>
          <w:t xml:space="preserve"> 6.</w:t>
        </w:r>
        <w:del w:id="6486" w:author="Rapporteur" w:date="2022-05-24T14:48:00Z">
          <w:r w:rsidDel="002501EB">
            <w:delText>x</w:delText>
          </w:r>
        </w:del>
      </w:ins>
      <w:ins w:id="6487" w:author="Rapporteur" w:date="2022-05-24T14:48:00Z">
        <w:r w:rsidR="002501EB">
          <w:t>32</w:t>
        </w:r>
      </w:ins>
      <w:ins w:id="6488" w:author="S2-2204793" w:date="2022-05-24T09:42:00Z">
        <w:r>
          <w:t>.2.2-1</w:t>
        </w:r>
      </w:ins>
      <w:ins w:id="6489" w:author="Rapporteur" w:date="2022-05-25T07:05:00Z">
        <w:r w:rsidR="005477C7">
          <w:t>:</w:t>
        </w:r>
      </w:ins>
      <w:ins w:id="6490" w:author="S2-2204793" w:date="2022-05-24T09:42:00Z">
        <w:r>
          <w:t xml:space="preserve"> PDU Session Transfer – Session Management Procedure</w:t>
        </w:r>
      </w:ins>
    </w:p>
    <w:p w14:paraId="194A5A2B" w14:textId="39A56E81" w:rsidR="00B01D8A" w:rsidRDefault="00B01D8A">
      <w:pPr>
        <w:pStyle w:val="EditorsNote"/>
        <w:rPr>
          <w:ins w:id="6491" w:author="S2-2204793" w:date="2022-05-24T09:42:00Z"/>
          <w:lang w:val="en-US"/>
        </w:rPr>
        <w:pPrChange w:id="6492" w:author="Rapporteur" w:date="2022-05-24T14:48:00Z">
          <w:pPr/>
        </w:pPrChange>
      </w:pPr>
      <w:ins w:id="6493" w:author="S2-2204793" w:date="2022-05-24T09:42:00Z">
        <w:r>
          <w:t>Editor's note:</w:t>
        </w:r>
        <w:del w:id="6494" w:author="Rapporteur" w:date="2022-05-24T14:48:00Z">
          <w:r w:rsidDel="002501EB">
            <w:delText xml:space="preserve"> </w:delText>
          </w:r>
        </w:del>
      </w:ins>
      <w:ins w:id="6495" w:author="Rapporteur" w:date="2022-05-24T14:48:00Z">
        <w:r w:rsidR="002501EB">
          <w:tab/>
        </w:r>
      </w:ins>
      <w:ins w:id="6496" w:author="S2-2204793" w:date="2022-05-24T09:42:00Z">
        <w:r>
          <w:t xml:space="preserve">the impact of overriding of the SSC mode need be evaluated. </w:t>
        </w:r>
      </w:ins>
    </w:p>
    <w:p w14:paraId="5471DEBD" w14:textId="2E0DDB55" w:rsidR="00B01D8A" w:rsidRPr="00873F3E" w:rsidRDefault="00B01D8A" w:rsidP="00B01D8A">
      <w:pPr>
        <w:pStyle w:val="41"/>
        <w:rPr>
          <w:ins w:id="6497" w:author="S2-2204793" w:date="2022-05-24T09:42:00Z"/>
        </w:rPr>
      </w:pPr>
      <w:bookmarkStart w:id="6498" w:name="_Toc104302570"/>
      <w:bookmarkStart w:id="6499" w:name="_Toc104359536"/>
      <w:ins w:id="6500" w:author="S2-2204793" w:date="2022-05-24T09:42:00Z">
        <w:r w:rsidRPr="00873F3E">
          <w:t>6.</w:t>
        </w:r>
        <w:del w:id="6501" w:author="Rapporteur" w:date="2022-05-24T14:48:00Z">
          <w:r w:rsidRPr="00873F3E" w:rsidDel="002501EB">
            <w:delText>x</w:delText>
          </w:r>
        </w:del>
      </w:ins>
      <w:ins w:id="6502" w:author="Rapporteur" w:date="2022-05-24T14:48:00Z">
        <w:r w:rsidR="002501EB">
          <w:t>32</w:t>
        </w:r>
      </w:ins>
      <w:ins w:id="6503" w:author="S2-2204793" w:date="2022-05-24T09:42:00Z">
        <w:r w:rsidRPr="00873F3E">
          <w:t>.2.3</w:t>
        </w:r>
        <w:del w:id="6504" w:author="Rapporteur" w:date="2022-05-25T07:05:00Z">
          <w:r w:rsidRPr="00873F3E" w:rsidDel="005477C7">
            <w:delText xml:space="preserve"> </w:delText>
          </w:r>
        </w:del>
      </w:ins>
      <w:ins w:id="6505" w:author="Rapporteur" w:date="2022-05-25T07:05:00Z">
        <w:r w:rsidR="005477C7">
          <w:tab/>
        </w:r>
      </w:ins>
      <w:ins w:id="6506" w:author="S2-2204793" w:date="2022-05-24T09:42:00Z">
        <w:r w:rsidRPr="00873F3E">
          <w:t>SSC Mode and PDU Session Transfer from Source Network Slice to Target Network Slice</w:t>
        </w:r>
        <w:bookmarkEnd w:id="6498"/>
        <w:bookmarkEnd w:id="6499"/>
      </w:ins>
    </w:p>
    <w:p w14:paraId="17B9155A" w14:textId="0CB3D9D1" w:rsidR="00B01D8A" w:rsidRPr="00873F3E" w:rsidRDefault="00B01D8A" w:rsidP="00B01D8A">
      <w:pPr>
        <w:rPr>
          <w:ins w:id="6507" w:author="S2-2204793" w:date="2022-05-24T09:42:00Z"/>
        </w:rPr>
      </w:pPr>
      <w:ins w:id="6508" w:author="S2-2204793" w:date="2022-05-24T09:42:00Z">
        <w:r w:rsidRPr="00873F3E">
          <w:t>It is desirable that SSC mode 3 is employed for performing PDU session transfer from a source network slice to a target network slice. This is critically important for emergency PDU sessions and PDU sessions used for MC applications, and which can</w:t>
        </w:r>
        <w:r>
          <w:t>no</w:t>
        </w:r>
        <w:r w:rsidRPr="00873F3E">
          <w:t>t be disconnected before completion or otherwise have to be handled with SSC mode 3.</w:t>
        </w:r>
      </w:ins>
      <w:ins w:id="6509" w:author="Rapporteur" w:date="2022-05-24T10:23:00Z">
        <w:r w:rsidR="00033F91">
          <w:t xml:space="preserve"> </w:t>
        </w:r>
      </w:ins>
      <w:ins w:id="6510" w:author="S2-2204793" w:date="2022-05-24T09:42:00Z">
        <w:r w:rsidRPr="00B01D8A">
          <w:t>I</w:t>
        </w:r>
        <w:r w:rsidRPr="00873F3E">
          <w:t>t is thus possible for either of the above solutions that the UE may receive the SSC mode 3 to be used during the PDU session transfer. This implies that the UE overrides the SSC mode currently used for the PDU session to be transferred.</w:t>
        </w:r>
      </w:ins>
    </w:p>
    <w:p w14:paraId="3274EBC6" w14:textId="77777777" w:rsidR="00B01D8A" w:rsidRPr="00873F3E" w:rsidRDefault="00B01D8A" w:rsidP="00B01D8A">
      <w:pPr>
        <w:rPr>
          <w:ins w:id="6511" w:author="S2-2204793" w:date="2022-05-24T09:42:00Z"/>
        </w:rPr>
      </w:pPr>
      <w:ins w:id="6512" w:author="S2-2204793" w:date="2022-05-24T09:42:00Z">
        <w:r w:rsidRPr="00873F3E">
          <w:t>More specifically, in the UE initiated approach, the target NSSAI in the UE Configuration Update Command can indicate that the UE can apply SSC mode 3 logic for the PDU session transfer.</w:t>
        </w:r>
      </w:ins>
    </w:p>
    <w:p w14:paraId="4A85C8BF" w14:textId="445D3372" w:rsidR="00B01D8A" w:rsidRPr="009107BC" w:rsidDel="002501EB" w:rsidRDefault="00B01D8A" w:rsidP="00B01D8A">
      <w:pPr>
        <w:rPr>
          <w:ins w:id="6513" w:author="S2-2204793" w:date="2022-05-24T09:42:00Z"/>
          <w:del w:id="6514" w:author="Rapporteur" w:date="2022-05-24T14:49:00Z"/>
        </w:rPr>
      </w:pPr>
      <w:ins w:id="6515" w:author="S2-2204793" w:date="2022-05-24T09:42:00Z">
        <w:r w:rsidRPr="00873F3E">
          <w:t>For the network initiated approach, the PDU Modification Session Request can be</w:t>
        </w:r>
        <w:r w:rsidRPr="00873F3E">
          <w:lastRenderedPageBreak/>
          <w:t xml:space="preserve"> extended to include the SSC mode 3 logic to be used for PDU session transfer.</w:t>
        </w:r>
      </w:ins>
    </w:p>
    <w:p w14:paraId="09731B9C" w14:textId="77777777" w:rsidR="00B01D8A" w:rsidRDefault="00B01D8A" w:rsidP="00B01D8A">
      <w:pPr>
        <w:rPr>
          <w:ins w:id="6516" w:author="S2-2204793" w:date="2022-05-24T09:42:00Z"/>
          <w:lang w:val="en-US"/>
        </w:rPr>
      </w:pPr>
    </w:p>
    <w:p w14:paraId="5E666F9D" w14:textId="7C841005" w:rsidR="00B01D8A" w:rsidRPr="005A2371" w:rsidRDefault="00B01D8A" w:rsidP="00B01D8A">
      <w:pPr>
        <w:pStyle w:val="31"/>
        <w:rPr>
          <w:ins w:id="6517" w:author="S2-2204793" w:date="2022-05-24T09:42:00Z"/>
          <w:lang w:eastAsia="zh-CN"/>
        </w:rPr>
      </w:pPr>
      <w:bookmarkStart w:id="6518" w:name="_Toc104302571"/>
      <w:bookmarkStart w:id="6519" w:name="_Toc104359537"/>
      <w:bookmarkStart w:id="6520" w:name="_Toc104789145"/>
      <w:ins w:id="6521" w:author="S2-2204793" w:date="2022-05-24T09:42:00Z">
        <w:r w:rsidRPr="005A2371">
          <w:rPr>
            <w:lang w:eastAsia="zh-CN"/>
          </w:rPr>
          <w:t>6.</w:t>
        </w:r>
        <w:del w:id="6522" w:author="Rapporteur" w:date="2022-05-24T14:49:00Z">
          <w:r w:rsidRPr="005A2371" w:rsidDel="002501EB">
            <w:rPr>
              <w:lang w:eastAsia="zh-CN"/>
            </w:rPr>
            <w:delText>X</w:delText>
          </w:r>
        </w:del>
      </w:ins>
      <w:ins w:id="6523" w:author="Rapporteur" w:date="2022-05-24T14:49:00Z">
        <w:r w:rsidR="002501EB">
          <w:rPr>
            <w:lang w:eastAsia="zh-CN"/>
          </w:rPr>
          <w:t>32</w:t>
        </w:r>
      </w:ins>
      <w:ins w:id="6524" w:author="S2-2204793" w:date="2022-05-24T09:42:00Z">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6518"/>
        <w:bookmarkEnd w:id="6519"/>
        <w:bookmarkEnd w:id="6520"/>
      </w:ins>
    </w:p>
    <w:p w14:paraId="1AD4B287" w14:textId="77777777" w:rsidR="00B01D8A" w:rsidRPr="005A2371" w:rsidRDefault="00B01D8A" w:rsidP="00B01D8A">
      <w:pPr>
        <w:pStyle w:val="EditorsNote"/>
        <w:rPr>
          <w:ins w:id="6525" w:author="S2-2204793" w:date="2022-05-24T09:42:00Z"/>
        </w:rPr>
      </w:pPr>
      <w:ins w:id="6526" w:author="S2-2204793" w:date="2022-05-24T09:42:00Z">
        <w:r w:rsidRPr="005A2371">
          <w:t>Editor's note:</w:t>
        </w:r>
        <w:r w:rsidRPr="005A2371">
          <w:tab/>
          <w:t>This clause captures impacts on existing 3GPP nodes and functional elements.</w:t>
        </w:r>
      </w:ins>
    </w:p>
    <w:p w14:paraId="06C310E0" w14:textId="1E950DCC" w:rsidR="005578B3" w:rsidRPr="00F464F6" w:rsidRDefault="005578B3" w:rsidP="005578B3">
      <w:pPr>
        <w:pStyle w:val="21"/>
        <w:rPr>
          <w:ins w:id="6527" w:author="S2-2204154" w:date="2022-05-24T09:45:00Z"/>
          <w:lang w:val="en-US"/>
        </w:rPr>
      </w:pPr>
      <w:bookmarkStart w:id="6528" w:name="_Toc104302572"/>
      <w:bookmarkStart w:id="6529" w:name="_Toc104359538"/>
      <w:bookmarkStart w:id="6530" w:name="_Toc104789146"/>
      <w:ins w:id="6531" w:author="S2-2204154" w:date="2022-05-24T09:45:00Z">
        <w:r w:rsidRPr="00F464F6">
          <w:rPr>
            <w:lang w:val="en-US" w:eastAsia="zh-CN"/>
          </w:rPr>
          <w:t>6.</w:t>
        </w:r>
        <w:del w:id="6532" w:author="Rapporteur" w:date="2022-05-24T14:57:00Z">
          <w:r w:rsidRPr="00F464F6" w:rsidDel="006037BA">
            <w:rPr>
              <w:rFonts w:hint="eastAsia"/>
              <w:lang w:val="en-US" w:eastAsia="zh-CN"/>
            </w:rPr>
            <w:delText>X</w:delText>
          </w:r>
        </w:del>
      </w:ins>
      <w:ins w:id="6533" w:author="Rapporteur" w:date="2022-05-24T14:57:00Z">
        <w:r w:rsidR="006037BA">
          <w:rPr>
            <w:lang w:val="en-US" w:eastAsia="zh-CN"/>
          </w:rPr>
          <w:t>33</w:t>
        </w:r>
      </w:ins>
      <w:ins w:id="6534" w:author="S2-2204154" w:date="2022-05-24T09:45:00Z">
        <w:r w:rsidRPr="00F464F6">
          <w:rPr>
            <w:rFonts w:hint="eastAsia"/>
            <w:lang w:val="en-US" w:eastAsia="ko-KR"/>
          </w:rPr>
          <w:tab/>
        </w:r>
        <w:r w:rsidRPr="00F464F6">
          <w:rPr>
            <w:lang w:val="en-US"/>
          </w:rPr>
          <w:t>Solution</w:t>
        </w:r>
        <w:r w:rsidRPr="00F464F6">
          <w:rPr>
            <w:rFonts w:hint="eastAsia"/>
            <w:lang w:val="en-US" w:eastAsia="zh-CN"/>
          </w:rPr>
          <w:t xml:space="preserve"> #</w:t>
        </w:r>
        <w:del w:id="6535" w:author="Rapporteur" w:date="2022-05-24T14:57:00Z">
          <w:r w:rsidRPr="00F464F6" w:rsidDel="006037BA">
            <w:rPr>
              <w:lang w:val="en-US" w:eastAsia="zh-CN"/>
            </w:rPr>
            <w:delText>X</w:delText>
          </w:r>
        </w:del>
      </w:ins>
      <w:ins w:id="6536" w:author="Rapporteur" w:date="2022-05-24T14:57:00Z">
        <w:r w:rsidR="006037BA">
          <w:rPr>
            <w:lang w:val="en-US" w:eastAsia="zh-CN"/>
          </w:rPr>
          <w:t>33</w:t>
        </w:r>
      </w:ins>
      <w:ins w:id="6537" w:author="S2-2204154" w:date="2022-05-24T09:45:00Z">
        <w:r w:rsidRPr="00F464F6">
          <w:rPr>
            <w:lang w:val="en-US"/>
          </w:rPr>
          <w:t>:</w:t>
        </w:r>
        <w:r w:rsidRPr="00A25C8C">
          <w:rPr>
            <w:bCs/>
            <w:lang w:val="en-US"/>
          </w:rPr>
          <w:t xml:space="preserve"> </w:t>
        </w:r>
        <w:r w:rsidRPr="00BA632E">
          <w:rPr>
            <w:lang w:val="en-US"/>
          </w:rPr>
          <w:t>S</w:t>
        </w:r>
        <w:r w:rsidRPr="00636610">
          <w:rPr>
            <w:lang w:val="en-US"/>
          </w:rPr>
          <w:t>lice</w:t>
        </w:r>
        <w:r w:rsidRPr="00BA632E">
          <w:rPr>
            <w:lang w:val="en-US"/>
          </w:rPr>
          <w:t>-s</w:t>
        </w:r>
        <w:r w:rsidRPr="00636610">
          <w:rPr>
            <w:lang w:val="en-US"/>
          </w:rPr>
          <w:t>pecific implicit deactivation timer</w:t>
        </w:r>
        <w:r w:rsidRPr="00BA632E">
          <w:rPr>
            <w:lang w:val="en-US"/>
          </w:rPr>
          <w:t>s</w:t>
        </w:r>
        <w:bookmarkEnd w:id="6528"/>
        <w:bookmarkEnd w:id="6529"/>
        <w:bookmarkEnd w:id="6530"/>
      </w:ins>
    </w:p>
    <w:p w14:paraId="046B0844" w14:textId="26ED4FD7" w:rsidR="005578B3" w:rsidRDefault="005578B3" w:rsidP="005578B3">
      <w:pPr>
        <w:pStyle w:val="31"/>
        <w:rPr>
          <w:ins w:id="6538" w:author="S2-2204154" w:date="2022-05-24T09:45:00Z"/>
        </w:rPr>
      </w:pPr>
      <w:bookmarkStart w:id="6539" w:name="_Toc104302573"/>
      <w:bookmarkStart w:id="6540" w:name="_Toc104359539"/>
      <w:bookmarkStart w:id="6541" w:name="_Toc104789147"/>
      <w:ins w:id="6542" w:author="S2-2204154" w:date="2022-05-24T09:45:00Z">
        <w:r w:rsidRPr="00E80FBF">
          <w:rPr>
            <w:lang w:val="fr-FR"/>
          </w:rPr>
          <w:t>6.</w:t>
        </w:r>
        <w:del w:id="6543" w:author="Rapporteur" w:date="2022-05-24T14:57:00Z">
          <w:r w:rsidRPr="00E80FBF" w:rsidDel="006037BA">
            <w:rPr>
              <w:rFonts w:hint="eastAsia"/>
              <w:lang w:val="fr-FR"/>
            </w:rPr>
            <w:delText>X</w:delText>
          </w:r>
        </w:del>
      </w:ins>
      <w:ins w:id="6544" w:author="Rapporteur" w:date="2022-05-24T14:57:00Z">
        <w:r w:rsidR="006037BA">
          <w:rPr>
            <w:lang w:val="fr-FR"/>
          </w:rPr>
          <w:t>33</w:t>
        </w:r>
      </w:ins>
      <w:ins w:id="6545" w:author="S2-2204154" w:date="2022-05-24T09:45:00Z">
        <w:r w:rsidRPr="00E80FBF">
          <w:rPr>
            <w:lang w:val="fr-FR"/>
          </w:rPr>
          <w:t>.1</w:t>
        </w:r>
        <w:r w:rsidRPr="00E80FBF">
          <w:rPr>
            <w:rFonts w:hint="eastAsia"/>
            <w:lang w:val="fr-FR"/>
          </w:rPr>
          <w:tab/>
        </w:r>
        <w:r w:rsidRPr="00333F85">
          <w:t xml:space="preserve">Functional </w:t>
        </w:r>
        <w:r>
          <w:rPr>
            <w:rFonts w:hint="eastAsia"/>
          </w:rPr>
          <w:t>Description</w:t>
        </w:r>
        <w:bookmarkEnd w:id="6539"/>
        <w:bookmarkEnd w:id="6540"/>
        <w:bookmarkEnd w:id="6541"/>
      </w:ins>
    </w:p>
    <w:p w14:paraId="1928D699" w14:textId="583FA5F3" w:rsidR="005578B3" w:rsidRPr="005D57C7" w:rsidRDefault="005578B3" w:rsidP="005578B3">
      <w:pPr>
        <w:pStyle w:val="41"/>
        <w:rPr>
          <w:ins w:id="6546" w:author="S2-2204154" w:date="2022-05-24T09:45:00Z"/>
        </w:rPr>
      </w:pPr>
      <w:bookmarkStart w:id="6547" w:name="_Toc104302574"/>
      <w:bookmarkStart w:id="6548" w:name="_Toc104359540"/>
      <w:ins w:id="6549" w:author="S2-2204154" w:date="2022-05-24T09:45:00Z">
        <w:r>
          <w:t>6.</w:t>
        </w:r>
        <w:del w:id="6550" w:author="Rapporteur" w:date="2022-05-24T14:57:00Z">
          <w:r w:rsidDel="006037BA">
            <w:delText>x</w:delText>
          </w:r>
        </w:del>
      </w:ins>
      <w:ins w:id="6551" w:author="Rapporteur" w:date="2022-05-24T14:57:00Z">
        <w:r w:rsidR="006037BA">
          <w:t>33</w:t>
        </w:r>
      </w:ins>
      <w:ins w:id="6552" w:author="S2-2204154" w:date="2022-05-24T09:45:00Z">
        <w:r>
          <w:t>.1.1</w:t>
        </w:r>
        <w:r>
          <w:tab/>
          <w:t>Registration control</w:t>
        </w:r>
        <w:bookmarkEnd w:id="6547"/>
        <w:bookmarkEnd w:id="6548"/>
      </w:ins>
    </w:p>
    <w:p w14:paraId="4EBD6068" w14:textId="77777777" w:rsidR="005578B3" w:rsidRPr="00636610" w:rsidRDefault="005578B3" w:rsidP="005578B3">
      <w:pPr>
        <w:rPr>
          <w:ins w:id="6553" w:author="S2-2204154" w:date="2022-05-24T09:45:00Z"/>
          <w:lang w:val="en-US"/>
        </w:rPr>
      </w:pPr>
      <w:ins w:id="6554" w:author="S2-2204154" w:date="2022-05-24T09:45:00Z">
        <w:r w:rsidRPr="005D57C7">
          <w:rPr>
            <w:lang w:val="en-US"/>
          </w:rPr>
          <w:t>During registration procedure, the UE indicates support for</w:t>
        </w:r>
        <w:r w:rsidRPr="00636610">
          <w:rPr>
            <w:lang w:val="en-US"/>
          </w:rPr>
          <w:t xml:space="preserve"> </w:t>
        </w:r>
        <w:r w:rsidRPr="00636610">
          <w:rPr>
            <w:b/>
            <w:bCs/>
            <w:lang w:val="en-US"/>
          </w:rPr>
          <w:t>slice</w:t>
        </w:r>
        <w:r w:rsidRPr="005D57C7">
          <w:rPr>
            <w:b/>
            <w:bCs/>
            <w:lang w:val="en-US"/>
          </w:rPr>
          <w:t>-s</w:t>
        </w:r>
        <w:r w:rsidRPr="00636610">
          <w:rPr>
            <w:b/>
            <w:bCs/>
            <w:lang w:val="en-US"/>
          </w:rPr>
          <w:t xml:space="preserve">pecific implicit </w:t>
        </w:r>
        <w:r w:rsidRPr="005D57C7">
          <w:rPr>
            <w:b/>
            <w:bCs/>
            <w:lang w:val="en-US"/>
          </w:rPr>
          <w:t xml:space="preserve">registration </w:t>
        </w:r>
        <w:r w:rsidRPr="00636610">
          <w:rPr>
            <w:b/>
            <w:bCs/>
            <w:lang w:val="en-US"/>
          </w:rPr>
          <w:t xml:space="preserve">deactivation timer </w:t>
        </w:r>
        <w:r w:rsidRPr="00636610">
          <w:rPr>
            <w:lang w:val="en-US"/>
          </w:rPr>
          <w:t>capability</w:t>
        </w:r>
        <w:r w:rsidRPr="005D57C7">
          <w:rPr>
            <w:lang w:val="en-US"/>
          </w:rPr>
          <w:t xml:space="preserve"> in 5GMM Core Network Capability. </w:t>
        </w:r>
        <w:r w:rsidRPr="00636610">
          <w:rPr>
            <w:lang w:val="en-US"/>
          </w:rPr>
          <w:t xml:space="preserve">On receiving the Registration Request from </w:t>
        </w:r>
        <w:r w:rsidRPr="005D57C7">
          <w:rPr>
            <w:lang w:val="en-US"/>
          </w:rPr>
          <w:t xml:space="preserve">the </w:t>
        </w:r>
        <w:r w:rsidRPr="00636610">
          <w:rPr>
            <w:lang w:val="en-US"/>
          </w:rPr>
          <w:t xml:space="preserve">UE with </w:t>
        </w:r>
        <w:r w:rsidRPr="005D57C7">
          <w:rPr>
            <w:lang w:val="en-US"/>
          </w:rPr>
          <w:t>this capability</w:t>
        </w:r>
        <w:r w:rsidRPr="00636610">
          <w:rPr>
            <w:lang w:val="en-US"/>
          </w:rPr>
          <w:t>,</w:t>
        </w:r>
        <w:r w:rsidRPr="005D57C7">
          <w:rPr>
            <w:lang w:val="en-US"/>
          </w:rPr>
          <w:t xml:space="preserve"> AMF</w:t>
        </w:r>
        <w:r w:rsidRPr="00636610">
          <w:rPr>
            <w:lang w:val="en-US"/>
          </w:rPr>
          <w:t xml:space="preserve"> </w:t>
        </w:r>
        <w:r w:rsidRPr="005D57C7">
          <w:rPr>
            <w:lang w:val="en-US"/>
          </w:rPr>
          <w:t xml:space="preserve">chooses a value for </w:t>
        </w:r>
        <w:r w:rsidRPr="00636610">
          <w:rPr>
            <w:lang w:val="en-US"/>
          </w:rPr>
          <w:t>slice</w:t>
        </w:r>
        <w:r w:rsidRPr="005D57C7">
          <w:rPr>
            <w:lang w:val="en-US"/>
          </w:rPr>
          <w:t>-s</w:t>
        </w:r>
        <w:r w:rsidRPr="00636610">
          <w:rPr>
            <w:lang w:val="en-US"/>
          </w:rPr>
          <w:t xml:space="preserve">pecific implicit </w:t>
        </w:r>
        <w:r w:rsidRPr="005D57C7">
          <w:rPr>
            <w:lang w:val="en-US"/>
          </w:rPr>
          <w:t xml:space="preserve">registration </w:t>
        </w:r>
        <w:r w:rsidRPr="00636610">
          <w:rPr>
            <w:lang w:val="en-US"/>
          </w:rPr>
          <w:t>deactivation timer</w:t>
        </w:r>
        <w:r w:rsidRPr="005D57C7">
          <w:rPr>
            <w:lang w:val="en-US"/>
          </w:rPr>
          <w:t xml:space="preserve"> based on </w:t>
        </w:r>
        <w:r w:rsidRPr="00636610">
          <w:rPr>
            <w:lang w:val="en-US"/>
          </w:rPr>
          <w:t xml:space="preserve">subscription and/or current load on the </w:t>
        </w:r>
        <w:r w:rsidRPr="005D57C7">
          <w:rPr>
            <w:lang w:val="en-US"/>
          </w:rPr>
          <w:t>S-</w:t>
        </w:r>
        <w:r w:rsidRPr="00636610">
          <w:rPr>
            <w:lang w:val="en-US"/>
          </w:rPr>
          <w:t xml:space="preserve">NSSAI and sets the </w:t>
        </w:r>
        <w:r w:rsidRPr="005D57C7">
          <w:rPr>
            <w:lang w:val="en-US"/>
          </w:rPr>
          <w:t>A</w:t>
        </w:r>
        <w:r w:rsidRPr="00636610">
          <w:rPr>
            <w:lang w:val="en-US"/>
          </w:rPr>
          <w:t xml:space="preserve">llowed NSSAI list along with slice specific implicit </w:t>
        </w:r>
        <w:r w:rsidRPr="005D57C7">
          <w:rPr>
            <w:lang w:val="en-US"/>
          </w:rPr>
          <w:t xml:space="preserve">registration </w:t>
        </w:r>
        <w:r w:rsidRPr="00636610">
          <w:rPr>
            <w:lang w:val="en-US"/>
          </w:rPr>
          <w:t>deactivation timer duration value</w:t>
        </w:r>
        <w:r w:rsidRPr="005D57C7">
          <w:rPr>
            <w:lang w:val="en-US"/>
          </w:rPr>
          <w:t>s</w:t>
        </w:r>
        <w:r w:rsidRPr="00636610">
          <w:rPr>
            <w:lang w:val="en-US"/>
          </w:rPr>
          <w:t xml:space="preserve"> for those slices that are hig</w:t>
        </w:r>
        <w:r w:rsidRPr="005D57C7">
          <w:rPr>
            <w:lang w:val="en-US"/>
          </w:rPr>
          <w:t>h</w:t>
        </w:r>
        <w:r w:rsidRPr="00636610">
          <w:rPr>
            <w:lang w:val="en-US"/>
          </w:rPr>
          <w:t xml:space="preserve"> in demand or resource constrained. </w:t>
        </w:r>
        <w:r w:rsidRPr="005D57C7">
          <w:rPr>
            <w:lang w:val="en-US"/>
          </w:rPr>
          <w:t>B</w:t>
        </w:r>
        <w:r w:rsidRPr="000A44DE">
          <w:rPr>
            <w:lang w:val="en-US"/>
          </w:rPr>
          <w:t>ased on subscription</w:t>
        </w:r>
        <w:r w:rsidRPr="005D57C7">
          <w:rPr>
            <w:lang w:val="en-US"/>
          </w:rPr>
          <w:t>, different UEs may get assigned different values for the timer (e.g., premium subscribers can get assigned a longer value).</w:t>
        </w:r>
      </w:ins>
    </w:p>
    <w:p w14:paraId="522851CB" w14:textId="77777777" w:rsidR="005578B3" w:rsidRPr="005D57C7" w:rsidRDefault="005578B3" w:rsidP="005578B3">
      <w:pPr>
        <w:tabs>
          <w:tab w:val="num" w:pos="720"/>
        </w:tabs>
        <w:rPr>
          <w:ins w:id="6555" w:author="S2-2204154" w:date="2022-05-24T09:45:00Z"/>
          <w:lang w:val="en-US"/>
        </w:rPr>
      </w:pPr>
      <w:ins w:id="6556" w:author="S2-2204154" w:date="2022-05-24T09:45:00Z">
        <w:r w:rsidRPr="005D57C7">
          <w:rPr>
            <w:lang w:val="en-US"/>
          </w:rPr>
          <w:t>Both the UE and AMF start</w:t>
        </w:r>
        <w:r w:rsidRPr="005D57C7">
          <w:rPr>
            <w:lang w:val="en-US"/>
          </w:rPr>
          <w:lastRenderedPageBreak/>
          <w:t xml:space="preserve"> the </w:t>
        </w:r>
        <w:r w:rsidRPr="00636610">
          <w:rPr>
            <w:lang w:val="en-US"/>
          </w:rPr>
          <w:t>slice</w:t>
        </w:r>
        <w:r w:rsidRPr="005D57C7">
          <w:rPr>
            <w:lang w:val="en-US"/>
          </w:rPr>
          <w:t>-s</w:t>
        </w:r>
        <w:r w:rsidRPr="00636610">
          <w:rPr>
            <w:lang w:val="en-US"/>
          </w:rPr>
          <w:t xml:space="preserve">pecific implicit </w:t>
        </w:r>
        <w:r w:rsidRPr="005D57C7">
          <w:rPr>
            <w:lang w:val="en-US"/>
          </w:rPr>
          <w:t xml:space="preserve">registration </w:t>
        </w:r>
        <w:r w:rsidRPr="00636610">
          <w:rPr>
            <w:lang w:val="en-US"/>
          </w:rPr>
          <w:t>deactivation timer</w:t>
        </w:r>
        <w:r w:rsidRPr="005D57C7">
          <w:rPr>
            <w:lang w:val="en-US"/>
          </w:rPr>
          <w:t xml:space="preserve"> when there are</w:t>
        </w:r>
        <w:r w:rsidRPr="00636610">
          <w:rPr>
            <w:lang w:val="en-US"/>
          </w:rPr>
          <w:t xml:space="preserve"> </w:t>
        </w:r>
        <w:r w:rsidRPr="005D57C7">
          <w:rPr>
            <w:lang w:val="en-US"/>
          </w:rPr>
          <w:t>no</w:t>
        </w:r>
        <w:r w:rsidRPr="00636610">
          <w:rPr>
            <w:lang w:val="en-US"/>
          </w:rPr>
          <w:t xml:space="preserve"> PDU session</w:t>
        </w:r>
        <w:r w:rsidRPr="005D57C7">
          <w:rPr>
            <w:lang w:val="en-US"/>
          </w:rPr>
          <w:t>s</w:t>
        </w:r>
        <w:r w:rsidRPr="00636610">
          <w:rPr>
            <w:lang w:val="en-US"/>
          </w:rPr>
          <w:t xml:space="preserve"> </w:t>
        </w:r>
        <w:r w:rsidRPr="005D57C7">
          <w:rPr>
            <w:lang w:val="en-US"/>
          </w:rPr>
          <w:t>with</w:t>
        </w:r>
        <w:r w:rsidRPr="005D57C7">
          <w:t xml:space="preserve"> active user plane resources </w:t>
        </w:r>
        <w:r w:rsidRPr="00636610">
          <w:rPr>
            <w:lang w:val="en-US"/>
          </w:rPr>
          <w:t xml:space="preserve">on </w:t>
        </w:r>
        <w:r w:rsidRPr="005D57C7">
          <w:rPr>
            <w:lang w:val="en-US"/>
          </w:rPr>
          <w:t>the</w:t>
        </w:r>
        <w:r w:rsidRPr="00636610">
          <w:rPr>
            <w:lang w:val="en-US"/>
          </w:rPr>
          <w:t xml:space="preserve"> slice </w:t>
        </w:r>
        <w:r w:rsidRPr="005D57C7">
          <w:rPr>
            <w:lang w:val="en-US"/>
          </w:rPr>
          <w:t xml:space="preserve">that is </w:t>
        </w:r>
        <w:r w:rsidRPr="00636610">
          <w:rPr>
            <w:lang w:val="en-US"/>
          </w:rPr>
          <w:t xml:space="preserve">associated with </w:t>
        </w:r>
        <w:r w:rsidRPr="005D57C7">
          <w:rPr>
            <w:lang w:val="en-US"/>
          </w:rPr>
          <w:t xml:space="preserve">the </w:t>
        </w:r>
        <w:r w:rsidRPr="00636610">
          <w:rPr>
            <w:lang w:val="en-US"/>
          </w:rPr>
          <w:t>implicit timer</w:t>
        </w:r>
        <w:r w:rsidRPr="005D57C7">
          <w:rPr>
            <w:lang w:val="en-US"/>
          </w:rPr>
          <w:t>.</w:t>
        </w:r>
        <w:del w:id="6557" w:author="Rapporteur" w:date="2022-05-24T14:58:00Z">
          <w:r w:rsidRPr="005D57C7" w:rsidDel="006D1981">
            <w:rPr>
              <w:lang w:val="en-US"/>
            </w:rPr>
            <w:delText xml:space="preserve"> </w:delText>
          </w:r>
        </w:del>
      </w:ins>
    </w:p>
    <w:p w14:paraId="6FD6B4AE" w14:textId="77777777" w:rsidR="005578B3" w:rsidRPr="00636610" w:rsidRDefault="005578B3" w:rsidP="005578B3">
      <w:pPr>
        <w:tabs>
          <w:tab w:val="num" w:pos="720"/>
        </w:tabs>
        <w:rPr>
          <w:ins w:id="6558" w:author="S2-2204154" w:date="2022-05-24T09:45:00Z"/>
          <w:lang w:val="en-US"/>
        </w:rPr>
      </w:pPr>
      <w:ins w:id="6559" w:author="S2-2204154" w:date="2022-05-24T09:45:00Z">
        <w:r w:rsidRPr="005D57C7">
          <w:rPr>
            <w:lang w:val="en-US"/>
          </w:rPr>
          <w:t>When</w:t>
        </w:r>
        <w:r w:rsidRPr="00636610">
          <w:rPr>
            <w:lang w:val="en-US"/>
          </w:rPr>
          <w:t xml:space="preserve"> </w:t>
        </w:r>
        <w:r w:rsidRPr="005D57C7">
          <w:rPr>
            <w:lang w:val="en-US"/>
          </w:rPr>
          <w:t xml:space="preserve">the </w:t>
        </w:r>
        <w:r w:rsidRPr="00636610">
          <w:rPr>
            <w:lang w:val="en-US"/>
          </w:rPr>
          <w:t xml:space="preserve">UE </w:t>
        </w:r>
        <w:r w:rsidRPr="005D57C7">
          <w:rPr>
            <w:lang w:val="en-US"/>
          </w:rPr>
          <w:t>establishes</w:t>
        </w:r>
        <w:r w:rsidRPr="00636610">
          <w:rPr>
            <w:lang w:val="en-US"/>
          </w:rPr>
          <w:t xml:space="preserve"> a PDU session </w:t>
        </w:r>
        <w:r w:rsidRPr="005D57C7">
          <w:rPr>
            <w:lang w:val="en-US"/>
          </w:rPr>
          <w:t>with</w:t>
        </w:r>
        <w:r w:rsidRPr="005D57C7">
          <w:t xml:space="preserve"> active user plane resources or activates a user plane connection for an established PDU Session</w:t>
        </w:r>
        <w:r w:rsidRPr="005D57C7">
          <w:rPr>
            <w:lang w:val="en-US"/>
          </w:rPr>
          <w:t xml:space="preserve">, the </w:t>
        </w:r>
        <w:r w:rsidRPr="00636610">
          <w:rPr>
            <w:lang w:val="en-US"/>
          </w:rPr>
          <w:t>slice</w:t>
        </w:r>
        <w:r w:rsidRPr="005D57C7">
          <w:rPr>
            <w:lang w:val="en-US"/>
          </w:rPr>
          <w:t>-s</w:t>
        </w:r>
        <w:r w:rsidRPr="00636610">
          <w:rPr>
            <w:lang w:val="en-US"/>
          </w:rPr>
          <w:t xml:space="preserve">pecific implicit </w:t>
        </w:r>
        <w:r w:rsidRPr="005D57C7">
          <w:rPr>
            <w:lang w:val="en-US"/>
          </w:rPr>
          <w:t xml:space="preserve">registration </w:t>
        </w:r>
        <w:r w:rsidRPr="00636610">
          <w:rPr>
            <w:lang w:val="en-US"/>
          </w:rPr>
          <w:t>deactivation timer is stopped</w:t>
        </w:r>
        <w:r w:rsidRPr="005D57C7">
          <w:rPr>
            <w:lang w:val="en-US"/>
          </w:rPr>
          <w:t>.</w:t>
        </w:r>
      </w:ins>
    </w:p>
    <w:p w14:paraId="1ADE728C" w14:textId="77777777" w:rsidR="005578B3" w:rsidRPr="00636610" w:rsidRDefault="005578B3" w:rsidP="005578B3">
      <w:pPr>
        <w:rPr>
          <w:ins w:id="6560" w:author="S2-2204154" w:date="2022-05-24T09:45:00Z"/>
          <w:lang w:val="en-US"/>
        </w:rPr>
      </w:pPr>
      <w:ins w:id="6561" w:author="S2-2204154" w:date="2022-05-24T09:45:00Z">
        <w:r w:rsidRPr="005D57C7">
          <w:rPr>
            <w:lang w:val="en-US"/>
          </w:rPr>
          <w:t>When</w:t>
        </w:r>
        <w:r w:rsidRPr="00636610">
          <w:rPr>
            <w:lang w:val="en-US"/>
          </w:rPr>
          <w:t xml:space="preserve"> the timer expires</w:t>
        </w:r>
        <w:r w:rsidRPr="005D57C7">
          <w:rPr>
            <w:lang w:val="en-US"/>
          </w:rPr>
          <w:t xml:space="preserve"> at </w:t>
        </w:r>
        <w:r w:rsidRPr="00636610">
          <w:rPr>
            <w:lang w:val="en-US"/>
          </w:rPr>
          <w:t>UE and</w:t>
        </w:r>
        <w:r w:rsidRPr="005D57C7">
          <w:rPr>
            <w:lang w:val="en-US"/>
          </w:rPr>
          <w:t xml:space="preserve"> AMF, both UE</w:t>
        </w:r>
        <w:r>
          <w:rPr>
            <w:lang w:val="en-US"/>
          </w:rPr>
          <w:t xml:space="preserve"> and AMF </w:t>
        </w:r>
        <w:r w:rsidRPr="000A44DE">
          <w:t>perform Implicit Deregistration</w:t>
        </w:r>
        <w:r>
          <w:t xml:space="preserve"> procedure locally for the slice </w:t>
        </w:r>
        <w:r w:rsidRPr="00636610">
          <w:rPr>
            <w:lang w:val="en-US"/>
          </w:rPr>
          <w:t xml:space="preserve">without any explicit </w:t>
        </w:r>
        <w:r>
          <w:rPr>
            <w:lang w:val="en-US"/>
          </w:rPr>
          <w:t>de</w:t>
        </w:r>
        <w:r w:rsidRPr="00636610">
          <w:rPr>
            <w:lang w:val="en-US"/>
          </w:rPr>
          <w:t>registration procedure</w:t>
        </w:r>
        <w:r>
          <w:rPr>
            <w:lang w:val="en-US"/>
          </w:rPr>
          <w:t>.</w:t>
        </w:r>
        <w:del w:id="6562" w:author="Rapporteur" w:date="2022-05-24T14:58:00Z">
          <w:r w:rsidRPr="00636610" w:rsidDel="006D1981">
            <w:rPr>
              <w:lang w:val="en-US"/>
            </w:rPr>
            <w:delText xml:space="preserve"> </w:delText>
          </w:r>
        </w:del>
      </w:ins>
    </w:p>
    <w:p w14:paraId="62DD17BC" w14:textId="5232FA9E" w:rsidR="005578B3" w:rsidRPr="00636610" w:rsidRDefault="005578B3" w:rsidP="005578B3">
      <w:pPr>
        <w:rPr>
          <w:ins w:id="6563" w:author="S2-2204154" w:date="2022-05-24T09:45:00Z"/>
        </w:rPr>
      </w:pPr>
      <w:ins w:id="6564" w:author="S2-2204154" w:date="2022-05-24T09:45:00Z">
        <w:r w:rsidRPr="00636610">
          <w:rPr>
            <w:lang w:val="en-US"/>
          </w:rPr>
          <w:t xml:space="preserve">If </w:t>
        </w:r>
        <w:r>
          <w:rPr>
            <w:lang w:val="en-US"/>
          </w:rPr>
          <w:t xml:space="preserve">necessary, AMF </w:t>
        </w:r>
        <w:r w:rsidRPr="00636610">
          <w:rPr>
            <w:lang w:val="en-US"/>
          </w:rPr>
          <w:t>can adjust the slice</w:t>
        </w:r>
        <w:r>
          <w:rPr>
            <w:lang w:val="en-US"/>
          </w:rPr>
          <w:t>-</w:t>
        </w:r>
        <w:r w:rsidRPr="00636610">
          <w:rPr>
            <w:lang w:val="en-US"/>
          </w:rPr>
          <w:t xml:space="preserve">specific implicit </w:t>
        </w:r>
        <w:r>
          <w:rPr>
            <w:lang w:val="en-US"/>
          </w:rPr>
          <w:t xml:space="preserve">registration </w:t>
        </w:r>
        <w:r w:rsidRPr="00636610">
          <w:rPr>
            <w:lang w:val="en-US"/>
          </w:rPr>
          <w:t xml:space="preserve">deactivation timer duration </w:t>
        </w:r>
        <w:r>
          <w:rPr>
            <w:lang w:val="en-US"/>
          </w:rPr>
          <w:t xml:space="preserve">using the </w:t>
        </w:r>
        <w:r w:rsidRPr="009E0DE1">
          <w:t xml:space="preserve">UE Configuration Update procedure (clause 4.2.4 </w:t>
        </w:r>
        <w:r>
          <w:t>of</w:t>
        </w:r>
        <w:r w:rsidRPr="009E0DE1">
          <w:t xml:space="preserve"> TS</w:t>
        </w:r>
        <w:r>
          <w:t> </w:t>
        </w:r>
        <w:r w:rsidRPr="009E0DE1">
          <w:t>23.502</w:t>
        </w:r>
        <w:r>
          <w:t> </w:t>
        </w:r>
        <w:r w:rsidRPr="009E0DE1">
          <w:t>[</w:t>
        </w:r>
        <w:del w:id="6565" w:author="Rapporteur" w:date="2022-05-24T14:57:00Z">
          <w:r w:rsidDel="007B0FA6">
            <w:delText>x</w:delText>
          </w:r>
        </w:del>
      </w:ins>
      <w:ins w:id="6566" w:author="Rapporteur" w:date="2022-05-24T14:57:00Z">
        <w:r w:rsidR="007B0FA6">
          <w:t>5</w:t>
        </w:r>
      </w:ins>
      <w:ins w:id="6567" w:author="S2-2204154" w:date="2022-05-24T09:45:00Z">
        <w:r w:rsidRPr="009E0DE1">
          <w:t>])</w:t>
        </w:r>
        <w:r>
          <w:t xml:space="preserve"> </w:t>
        </w:r>
        <w:r w:rsidRPr="00636610">
          <w:rPr>
            <w:lang w:val="en-US"/>
          </w:rPr>
          <w:t>depending on the network resource usage/load balance.</w:t>
        </w:r>
        <w:del w:id="6568" w:author="Rapporteur" w:date="2022-05-24T14:58:00Z">
          <w:r w:rsidRPr="00636610" w:rsidDel="006D1981">
            <w:rPr>
              <w:lang w:val="en-US"/>
            </w:rPr>
            <w:delText xml:space="preserve"> </w:delText>
          </w:r>
        </w:del>
      </w:ins>
    </w:p>
    <w:p w14:paraId="56E46DF3" w14:textId="07AC9C81" w:rsidR="005578B3" w:rsidRDefault="005578B3" w:rsidP="005578B3">
      <w:pPr>
        <w:pStyle w:val="41"/>
        <w:rPr>
          <w:ins w:id="6569" w:author="S2-2204154" w:date="2022-05-24T09:45:00Z"/>
        </w:rPr>
      </w:pPr>
      <w:bookmarkStart w:id="6570" w:name="_Toc104302575"/>
      <w:bookmarkStart w:id="6571" w:name="_Toc104359541"/>
      <w:ins w:id="6572" w:author="S2-2204154" w:date="2022-05-24T09:45:00Z">
        <w:r>
          <w:t>6.</w:t>
        </w:r>
        <w:del w:id="6573" w:author="Rapporteur" w:date="2022-05-24T14:58:00Z">
          <w:r w:rsidDel="006D1981">
            <w:delText>x</w:delText>
          </w:r>
        </w:del>
      </w:ins>
      <w:ins w:id="6574" w:author="Rapporteur" w:date="2022-05-24T14:58:00Z">
        <w:r w:rsidR="006D1981">
          <w:t>33</w:t>
        </w:r>
      </w:ins>
      <w:ins w:id="6575" w:author="S2-2204154" w:date="2022-05-24T09:45:00Z">
        <w:r>
          <w:t>.1.</w:t>
        </w:r>
        <w:del w:id="6576" w:author="Rapporteur" w:date="2022-05-25T07:05:00Z">
          <w:r w:rsidDel="005477C7">
            <w:delText>1</w:delText>
          </w:r>
        </w:del>
      </w:ins>
      <w:ins w:id="6577" w:author="Rapporteur" w:date="2022-05-25T07:05:00Z">
        <w:r w:rsidR="005477C7">
          <w:t>2</w:t>
        </w:r>
      </w:ins>
      <w:ins w:id="6578" w:author="S2-2204154" w:date="2022-05-24T09:45:00Z">
        <w:r>
          <w:tab/>
          <w:t>PDU session control</w:t>
        </w:r>
        <w:bookmarkEnd w:id="6570"/>
        <w:bookmarkEnd w:id="6571"/>
      </w:ins>
    </w:p>
    <w:p w14:paraId="145AD746" w14:textId="77777777" w:rsidR="005578B3" w:rsidRPr="00636610" w:rsidRDefault="005578B3" w:rsidP="005578B3">
      <w:pPr>
        <w:rPr>
          <w:ins w:id="6579" w:author="S2-2204154" w:date="2022-05-24T09:45:00Z"/>
          <w:lang w:val="en-US"/>
        </w:rPr>
      </w:pPr>
      <w:ins w:id="6580" w:author="S2-2204154" w:date="2022-05-24T09:45:00Z">
        <w:r w:rsidRPr="0062560A">
          <w:rPr>
            <w:lang w:val="en-US"/>
          </w:rPr>
          <w:t>During PDU session establishment procedure, the UE indicates support for</w:t>
        </w:r>
        <w:r w:rsidRPr="00636610">
          <w:rPr>
            <w:lang w:val="en-US"/>
          </w:rPr>
          <w:t xml:space="preserve"> </w:t>
        </w:r>
        <w:r w:rsidRPr="00636610">
          <w:rPr>
            <w:b/>
            <w:bCs/>
            <w:lang w:val="en-US"/>
          </w:rPr>
          <w:t>slice</w:t>
        </w:r>
        <w:r w:rsidRPr="0062560A">
          <w:rPr>
            <w:b/>
            <w:bCs/>
            <w:lang w:val="en-US"/>
          </w:rPr>
          <w:t>-s</w:t>
        </w:r>
        <w:r w:rsidRPr="00636610">
          <w:rPr>
            <w:b/>
            <w:bCs/>
            <w:lang w:val="en-US"/>
          </w:rPr>
          <w:t xml:space="preserve">pecific implicit </w:t>
        </w:r>
        <w:r w:rsidRPr="0062560A">
          <w:rPr>
            <w:b/>
            <w:bCs/>
            <w:lang w:val="en-US"/>
          </w:rPr>
          <w:t>PDU session</w:t>
        </w:r>
        <w:r>
          <w:rPr>
            <w:b/>
            <w:bCs/>
            <w:lang w:val="en-US"/>
          </w:rPr>
          <w:t xml:space="preserve"> </w:t>
        </w:r>
        <w:r w:rsidRPr="00636610">
          <w:rPr>
            <w:b/>
            <w:bCs/>
            <w:lang w:val="en-US"/>
          </w:rPr>
          <w:t>deactivation timer</w:t>
        </w:r>
        <w:r w:rsidRPr="00636610">
          <w:rPr>
            <w:lang w:val="en-US"/>
          </w:rPr>
          <w:t xml:space="preserve"> capability</w:t>
        </w:r>
        <w:r w:rsidRPr="0062560A">
          <w:rPr>
            <w:lang w:val="en-US"/>
          </w:rPr>
          <w:t xml:space="preserve"> in 5GSM Core Network Capability. </w:t>
        </w:r>
        <w:r w:rsidRPr="00636610">
          <w:rPr>
            <w:lang w:val="en-US"/>
          </w:rPr>
          <w:t xml:space="preserve">On receiving the </w:t>
        </w:r>
        <w:r w:rsidRPr="0062560A">
          <w:rPr>
            <w:lang w:val="en-US"/>
          </w:rPr>
          <w:t xml:space="preserve">PDU Session Establishment Request </w:t>
        </w:r>
        <w:r w:rsidRPr="00636610">
          <w:rPr>
            <w:lang w:val="en-US"/>
          </w:rPr>
          <w:t xml:space="preserve">from </w:t>
        </w:r>
        <w:r w:rsidRPr="0062560A">
          <w:rPr>
            <w:lang w:val="en-US"/>
          </w:rPr>
          <w:t xml:space="preserve">the </w:t>
        </w:r>
        <w:r w:rsidRPr="00636610">
          <w:rPr>
            <w:lang w:val="en-US"/>
          </w:rPr>
          <w:t xml:space="preserve">UE with </w:t>
        </w:r>
        <w:r w:rsidRPr="0062560A">
          <w:rPr>
            <w:lang w:val="en-US"/>
          </w:rPr>
          <w:t>this capability</w:t>
        </w:r>
        <w:r w:rsidRPr="00636610">
          <w:rPr>
            <w:lang w:val="en-US"/>
          </w:rPr>
          <w:t>,</w:t>
        </w:r>
        <w:r w:rsidRPr="0062560A">
          <w:rPr>
            <w:lang w:val="en-US"/>
          </w:rPr>
          <w:t xml:space="preserve"> the SMF</w:t>
        </w:r>
        <w:r w:rsidRPr="00636610">
          <w:rPr>
            <w:lang w:val="en-US"/>
          </w:rPr>
          <w:t xml:space="preserve"> </w:t>
        </w:r>
        <w:r w:rsidRPr="0062560A">
          <w:rPr>
            <w:lang w:val="en-US"/>
          </w:rPr>
          <w:t xml:space="preserve">chooses a value for </w:t>
        </w:r>
        <w:r w:rsidRPr="00636610">
          <w:rPr>
            <w:lang w:val="en-US"/>
          </w:rPr>
          <w:t>slice</w:t>
        </w:r>
        <w:r w:rsidRPr="0062560A">
          <w:rPr>
            <w:lang w:val="en-US"/>
          </w:rPr>
          <w:t>-s</w:t>
        </w:r>
        <w:r w:rsidRPr="00636610">
          <w:rPr>
            <w:lang w:val="en-US"/>
          </w:rPr>
          <w:t xml:space="preserve">pecific implicit </w:t>
        </w:r>
        <w:r w:rsidRPr="0062560A">
          <w:rPr>
            <w:lang w:val="en-US"/>
          </w:rPr>
          <w:t xml:space="preserve">PDU session </w:t>
        </w:r>
        <w:r w:rsidRPr="00636610">
          <w:rPr>
            <w:lang w:val="en-US"/>
          </w:rPr>
          <w:t>deactivation timer</w:t>
        </w:r>
        <w:r w:rsidRPr="0062560A">
          <w:rPr>
            <w:lang w:val="en-US"/>
          </w:rPr>
          <w:t xml:space="preserve"> based on </w:t>
        </w:r>
        <w:r w:rsidRPr="00636610">
          <w:rPr>
            <w:lang w:val="en-US"/>
          </w:rPr>
          <w:t xml:space="preserve">subscription and/or current load on the </w:t>
        </w:r>
        <w:r w:rsidRPr="0062560A">
          <w:rPr>
            <w:lang w:val="en-US"/>
          </w:rPr>
          <w:t>S-</w:t>
        </w:r>
        <w:r w:rsidRPr="00636610">
          <w:rPr>
            <w:lang w:val="en-US"/>
          </w:rPr>
          <w:t xml:space="preserve">NSSAI and sets </w:t>
        </w:r>
        <w:r w:rsidRPr="0062560A">
          <w:rPr>
            <w:lang w:val="en-US"/>
          </w:rPr>
          <w:t xml:space="preserve">the </w:t>
        </w:r>
        <w:r w:rsidRPr="00636610">
          <w:rPr>
            <w:lang w:val="en-US"/>
          </w:rPr>
          <w:t xml:space="preserve">slice specific implicit </w:t>
        </w:r>
        <w:r w:rsidRPr="0062560A">
          <w:rPr>
            <w:lang w:val="en-US"/>
          </w:rPr>
          <w:t xml:space="preserve">PDU session </w:t>
        </w:r>
        <w:r w:rsidRPr="00636610">
          <w:rPr>
            <w:lang w:val="en-US"/>
          </w:rPr>
          <w:t>deactivation timer duration value</w:t>
        </w:r>
        <w:r w:rsidRPr="0062560A">
          <w:rPr>
            <w:lang w:val="en-US"/>
          </w:rPr>
          <w:t>s</w:t>
        </w:r>
        <w:r w:rsidRPr="00636610">
          <w:rPr>
            <w:lang w:val="en-US"/>
          </w:rPr>
          <w:t xml:space="preserve"> for those slices that are hig</w:t>
        </w:r>
        <w:r w:rsidRPr="0062560A">
          <w:rPr>
            <w:lang w:val="en-US"/>
          </w:rPr>
          <w:t>h</w:t>
        </w:r>
        <w:r w:rsidRPr="00636610">
          <w:rPr>
            <w:lang w:val="en-US"/>
          </w:rPr>
          <w:t xml:space="preserve"> in demand or resource constrained. </w:t>
        </w:r>
        <w:r w:rsidRPr="0062560A">
          <w:rPr>
            <w:lang w:val="en-US"/>
          </w:rPr>
          <w:t>B</w:t>
        </w:r>
        <w:r w:rsidRPr="000A44DE">
          <w:rPr>
            <w:lang w:val="en-US"/>
          </w:rPr>
          <w:t>ased on subscription</w:t>
        </w:r>
        <w:r w:rsidRPr="0062560A">
          <w:rPr>
            <w:lang w:val="en-US"/>
          </w:rPr>
          <w:t>, different UEs may get assigned different values for the timer (e.g., premium subscribers can get assigned a longer value).</w:t>
        </w:r>
      </w:ins>
    </w:p>
    <w:p w14:paraId="7C0163A8" w14:textId="77777777" w:rsidR="005578B3" w:rsidRPr="0062560A" w:rsidRDefault="005578B3" w:rsidP="005578B3">
      <w:pPr>
        <w:tabs>
          <w:tab w:val="num" w:pos="720"/>
        </w:tabs>
        <w:rPr>
          <w:ins w:id="6581" w:author="S2-2204154" w:date="2022-05-24T09:45:00Z"/>
          <w:lang w:val="en-US"/>
        </w:rPr>
      </w:pPr>
      <w:ins w:id="6582" w:author="S2-2204154" w:date="2022-05-24T09:45:00Z">
        <w:r w:rsidRPr="0062560A">
          <w:rPr>
            <w:lang w:val="en-US"/>
          </w:rPr>
          <w:t xml:space="preserve">Both the UE and SMF start the </w:t>
        </w:r>
        <w:r w:rsidRPr="00636610">
          <w:rPr>
            <w:lang w:val="en-US"/>
          </w:rPr>
          <w:t>slice</w:t>
        </w:r>
        <w:r w:rsidRPr="0062560A">
          <w:rPr>
            <w:lang w:val="en-US"/>
          </w:rPr>
          <w:t>-s</w:t>
        </w:r>
        <w:r w:rsidRPr="00636610">
          <w:rPr>
            <w:lang w:val="en-US"/>
          </w:rPr>
          <w:t xml:space="preserve">pecific implicit </w:t>
        </w:r>
        <w:r w:rsidRPr="0062560A">
          <w:rPr>
            <w:lang w:val="en-US"/>
          </w:rPr>
          <w:t xml:space="preserve">PDU session </w:t>
        </w:r>
        <w:r w:rsidRPr="00636610">
          <w:rPr>
            <w:lang w:val="en-US"/>
          </w:rPr>
          <w:t>deactivation timer</w:t>
        </w:r>
        <w:r w:rsidRPr="0062560A">
          <w:rPr>
            <w:lang w:val="en-US"/>
          </w:rPr>
          <w:t xml:space="preserve"> when the </w:t>
        </w:r>
        <w:r w:rsidRPr="0062560A">
          <w:rPr>
            <w:lang w:eastAsia="ko-KR"/>
          </w:rPr>
          <w:t>user plane connection is deactivated</w:t>
        </w:r>
        <w:r w:rsidRPr="0062560A">
          <w:rPr>
            <w:lang w:val="en-US"/>
          </w:rPr>
          <w:t xml:space="preserve"> for the PDU session.</w:t>
        </w:r>
        <w:del w:id="6583" w:author="Rapporteur" w:date="2022-05-24T14:59:00Z">
          <w:r w:rsidRPr="0062560A" w:rsidDel="00ED0BF1">
            <w:rPr>
              <w:lang w:val="en-US"/>
            </w:rPr>
            <w:delText xml:space="preserve"> </w:delText>
          </w:r>
        </w:del>
      </w:ins>
    </w:p>
    <w:p w14:paraId="5C590BF5" w14:textId="77777777" w:rsidR="005578B3" w:rsidRPr="00636610" w:rsidRDefault="005578B3" w:rsidP="005578B3">
      <w:pPr>
        <w:tabs>
          <w:tab w:val="num" w:pos="720"/>
        </w:tabs>
        <w:rPr>
          <w:ins w:id="6584" w:author="S2-2204154" w:date="2022-05-24T09:45:00Z"/>
          <w:lang w:val="en-US"/>
        </w:rPr>
      </w:pPr>
      <w:ins w:id="6585" w:author="S2-2204154" w:date="2022-05-24T09:45:00Z">
        <w:r w:rsidRPr="0062560A">
          <w:rPr>
            <w:lang w:val="en-US"/>
          </w:rPr>
          <w:t>When</w:t>
        </w:r>
        <w:r w:rsidRPr="00636610">
          <w:rPr>
            <w:lang w:val="en-US"/>
          </w:rPr>
          <w:t xml:space="preserve"> </w:t>
        </w:r>
        <w:r w:rsidRPr="0062560A">
          <w:rPr>
            <w:lang w:val="en-US"/>
          </w:rPr>
          <w:t xml:space="preserve">the </w:t>
        </w:r>
        <w:r w:rsidRPr="00636610">
          <w:rPr>
            <w:lang w:val="en-US"/>
          </w:rPr>
          <w:t xml:space="preserve">UE </w:t>
        </w:r>
        <w:r w:rsidRPr="0062560A">
          <w:t>activates a user plane connection for the PDU Session</w:t>
        </w:r>
        <w:r w:rsidRPr="0062560A">
          <w:rPr>
            <w:lang w:val="en-US"/>
          </w:rPr>
          <w:t xml:space="preserve">, the </w:t>
        </w:r>
        <w:r w:rsidRPr="00636610">
          <w:rPr>
            <w:lang w:val="en-US"/>
          </w:rPr>
          <w:t>slice</w:t>
        </w:r>
        <w:r w:rsidRPr="0062560A">
          <w:rPr>
            <w:lang w:val="en-US"/>
          </w:rPr>
          <w:t>-s</w:t>
        </w:r>
        <w:r w:rsidRPr="00636610">
          <w:rPr>
            <w:lang w:val="en-US"/>
          </w:rPr>
          <w:t xml:space="preserve">pecific implicit </w:t>
        </w:r>
        <w:r w:rsidRPr="0062560A">
          <w:rPr>
            <w:lang w:val="en-US"/>
          </w:rPr>
          <w:t xml:space="preserve">PDU session </w:t>
        </w:r>
        <w:r w:rsidRPr="00636610">
          <w:rPr>
            <w:lang w:val="en-US"/>
          </w:rPr>
          <w:t>deactivation timer is stopped</w:t>
        </w:r>
        <w:r w:rsidRPr="0062560A">
          <w:rPr>
            <w:lang w:val="en-US"/>
          </w:rPr>
          <w:t>.</w:t>
        </w:r>
      </w:ins>
    </w:p>
    <w:p w14:paraId="5F2C8D72" w14:textId="77777777" w:rsidR="005578B3" w:rsidRPr="00636610" w:rsidRDefault="005578B3" w:rsidP="005578B3">
      <w:pPr>
        <w:rPr>
          <w:ins w:id="6586" w:author="S2-2204154" w:date="2022-05-24T09:45:00Z"/>
          <w:lang w:val="en-US"/>
        </w:rPr>
      </w:pPr>
      <w:ins w:id="6587" w:author="S2-2204154" w:date="2022-05-24T09:45:00Z">
        <w:r w:rsidRPr="0062560A">
          <w:rPr>
            <w:lang w:val="en-US"/>
          </w:rPr>
          <w:t>When</w:t>
        </w:r>
        <w:r w:rsidRPr="00636610">
          <w:rPr>
            <w:lang w:val="en-US"/>
          </w:rPr>
          <w:t xml:space="preserve"> the timer expires</w:t>
        </w:r>
        <w:r w:rsidRPr="0062560A">
          <w:rPr>
            <w:lang w:val="en-US"/>
          </w:rPr>
          <w:t xml:space="preserve"> at </w:t>
        </w:r>
        <w:r w:rsidRPr="00636610">
          <w:rPr>
            <w:lang w:val="en-US"/>
          </w:rPr>
          <w:t>UE and</w:t>
        </w:r>
        <w:r w:rsidRPr="0062560A">
          <w:rPr>
            <w:lang w:val="en-US"/>
          </w:rPr>
          <w:t xml:space="preserve"> SMF, both UE and SMF </w:t>
        </w:r>
        <w:r w:rsidRPr="0062560A">
          <w:t xml:space="preserve">locally release the PDU session </w:t>
        </w:r>
        <w:r w:rsidRPr="00636610">
          <w:rPr>
            <w:lang w:val="en-US"/>
          </w:rPr>
          <w:t xml:space="preserve">without any explicit </w:t>
        </w:r>
        <w:r w:rsidRPr="0062560A">
          <w:rPr>
            <w:lang w:val="en-US"/>
          </w:rPr>
          <w:t>PDU session release</w:t>
        </w:r>
        <w:r w:rsidRPr="00636610">
          <w:rPr>
            <w:lang w:val="en-US"/>
          </w:rPr>
          <w:t xml:space="preserve"> procedure</w:t>
        </w:r>
        <w:r w:rsidRPr="0062560A">
          <w:rPr>
            <w:lang w:val="en-US"/>
          </w:rPr>
          <w:t>.</w:t>
        </w:r>
        <w:del w:id="6588" w:author="Rapporteur" w:date="2022-05-24T14:58:00Z">
          <w:r w:rsidRPr="00636610" w:rsidDel="00ED0BF1">
            <w:rPr>
              <w:lang w:val="en-US"/>
            </w:rPr>
            <w:delText xml:space="preserve"> </w:delText>
          </w:r>
        </w:del>
      </w:ins>
    </w:p>
    <w:p w14:paraId="4B3B2747" w14:textId="7A215710" w:rsidR="005578B3" w:rsidRPr="0062560A" w:rsidRDefault="005578B3" w:rsidP="005578B3">
      <w:pPr>
        <w:rPr>
          <w:ins w:id="6589" w:author="S2-2204154" w:date="2022-05-24T09:45:00Z"/>
        </w:rPr>
      </w:pPr>
      <w:ins w:id="6590" w:author="S2-2204154" w:date="2022-05-24T09:45:00Z">
        <w:r w:rsidRPr="00636610">
          <w:rPr>
            <w:lang w:val="en-US"/>
          </w:rPr>
          <w:t xml:space="preserve">If </w:t>
        </w:r>
        <w:r w:rsidRPr="0062560A">
          <w:rPr>
            <w:lang w:val="en-US"/>
          </w:rPr>
          <w:t xml:space="preserve">necessary, SMF </w:t>
        </w:r>
        <w:r w:rsidRPr="00636610">
          <w:rPr>
            <w:lang w:val="en-US"/>
          </w:rPr>
          <w:t>can adjust the slice</w:t>
        </w:r>
        <w:r w:rsidRPr="0062560A">
          <w:rPr>
            <w:lang w:val="en-US"/>
          </w:rPr>
          <w:t>-</w:t>
        </w:r>
        <w:r w:rsidRPr="00636610">
          <w:rPr>
            <w:lang w:val="en-US"/>
          </w:rPr>
          <w:t xml:space="preserve">specific implicit </w:t>
        </w:r>
        <w:r w:rsidRPr="0062560A">
          <w:rPr>
            <w:lang w:val="en-US"/>
          </w:rPr>
          <w:t xml:space="preserve">PDU session </w:t>
        </w:r>
        <w:r w:rsidRPr="00636610">
          <w:rPr>
            <w:lang w:val="en-US"/>
          </w:rPr>
          <w:t xml:space="preserve">deactivation timer duration </w:t>
        </w:r>
        <w:r w:rsidRPr="0062560A">
          <w:rPr>
            <w:lang w:val="en-US"/>
          </w:rPr>
          <w:t xml:space="preserve">via </w:t>
        </w:r>
        <w:r w:rsidRPr="0062560A">
          <w:rPr>
            <w:lang w:eastAsia="ko-KR"/>
          </w:rPr>
          <w:t>network requested PDU Session Modification procedure</w:t>
        </w:r>
        <w:r w:rsidRPr="0062560A">
          <w:t xml:space="preserve"> (clause 4.3.3.2 of TS 23.502 [</w:t>
        </w:r>
        <w:del w:id="6591" w:author="Rapporteur" w:date="2022-05-24T14:58:00Z">
          <w:r w:rsidRPr="0062560A" w:rsidDel="00ED0BF1">
            <w:delText>x</w:delText>
          </w:r>
        </w:del>
      </w:ins>
      <w:ins w:id="6592" w:author="Rapporteur" w:date="2022-05-24T14:58:00Z">
        <w:r w:rsidR="00ED0BF1">
          <w:t>5</w:t>
        </w:r>
      </w:ins>
      <w:ins w:id="6593" w:author="S2-2204154" w:date="2022-05-24T09:45:00Z">
        <w:r w:rsidRPr="0062560A">
          <w:t xml:space="preserve">]) </w:t>
        </w:r>
        <w:r w:rsidRPr="00636610">
          <w:rPr>
            <w:lang w:val="en-US"/>
          </w:rPr>
          <w:t>depending on the network resource usage/load balance.</w:t>
        </w:r>
        <w:del w:id="6594" w:author="Rapporteur" w:date="2022-05-24T14:59:00Z">
          <w:r w:rsidRPr="00636610" w:rsidDel="00ED0BF1">
            <w:rPr>
              <w:lang w:val="en-US"/>
            </w:rPr>
            <w:delText xml:space="preserve"> </w:delText>
          </w:r>
        </w:del>
      </w:ins>
    </w:p>
    <w:p w14:paraId="375EB8F8" w14:textId="7B7D628B" w:rsidR="005578B3" w:rsidRPr="005A2371" w:rsidRDefault="005578B3" w:rsidP="005578B3">
      <w:pPr>
        <w:pStyle w:val="31"/>
        <w:rPr>
          <w:ins w:id="6595" w:author="S2-2204154" w:date="2022-05-24T09:45:00Z"/>
        </w:rPr>
      </w:pPr>
      <w:bookmarkStart w:id="6596" w:name="_Toc104302576"/>
      <w:bookmarkStart w:id="6597" w:name="_Toc104359542"/>
      <w:bookmarkStart w:id="6598" w:name="_Toc104789148"/>
      <w:ins w:id="6599" w:author="S2-2204154" w:date="2022-05-24T09:45:00Z">
        <w:r w:rsidRPr="005A2371">
          <w:t>6.</w:t>
        </w:r>
        <w:del w:id="6600" w:author="Rapporteur" w:date="2022-05-24T14:59:00Z">
          <w:r w:rsidRPr="005A2371" w:rsidDel="00ED0BF1">
            <w:delText>X</w:delText>
          </w:r>
        </w:del>
      </w:ins>
      <w:ins w:id="6601" w:author="Rapporteur" w:date="2022-05-24T14:59:00Z">
        <w:r w:rsidR="00ED0BF1">
          <w:t>33</w:t>
        </w:r>
      </w:ins>
      <w:ins w:id="6602" w:author="S2-2204154" w:date="2022-05-24T09:45:00Z">
        <w:r w:rsidRPr="005A2371">
          <w:t>.2</w:t>
        </w:r>
        <w:r w:rsidRPr="005A2371">
          <w:tab/>
          <w:t>Procedures</w:t>
        </w:r>
        <w:bookmarkEnd w:id="6596"/>
        <w:bookmarkEnd w:id="6597"/>
        <w:bookmarkEnd w:id="6598"/>
      </w:ins>
    </w:p>
    <w:p w14:paraId="47EAC455" w14:textId="7249D84F" w:rsidR="005578B3" w:rsidRPr="00BA632E" w:rsidRDefault="005578B3" w:rsidP="005578B3">
      <w:pPr>
        <w:rPr>
          <w:ins w:id="6603" w:author="S2-2204154" w:date="2022-05-24T09:45:00Z"/>
          <w:lang w:val="en-US" w:eastAsia="x-none"/>
        </w:rPr>
      </w:pPr>
      <w:ins w:id="6604" w:author="S2-2204154" w:date="2022-05-24T09:45:00Z">
        <w:r>
          <w:rPr>
            <w:lang w:eastAsia="x-none"/>
          </w:rPr>
          <w:t>The solution relies on existing procedures defined in TS</w:t>
        </w:r>
        <w:del w:id="6605" w:author="Rapporteur" w:date="2022-05-24T14:59:00Z">
          <w:r w:rsidDel="00ED0BF1">
            <w:rPr>
              <w:lang w:eastAsia="x-none"/>
            </w:rPr>
            <w:delText xml:space="preserve"> </w:delText>
          </w:r>
        </w:del>
      </w:ins>
      <w:ins w:id="6606" w:author="Rapporteur" w:date="2022-05-24T14:59:00Z">
        <w:r w:rsidR="00ED0BF1">
          <w:rPr>
            <w:lang w:val="en-US" w:eastAsia="x-none"/>
          </w:rPr>
          <w:t> </w:t>
        </w:r>
      </w:ins>
      <w:ins w:id="6607" w:author="S2-2204154" w:date="2022-05-24T09:45:00Z">
        <w:r>
          <w:rPr>
            <w:lang w:eastAsia="x-none"/>
          </w:rPr>
          <w:t>23.502</w:t>
        </w:r>
        <w:del w:id="6608" w:author="Rapporteur" w:date="2022-05-24T14:59:00Z">
          <w:r w:rsidDel="00ED0BF1">
            <w:rPr>
              <w:lang w:eastAsia="x-none"/>
            </w:rPr>
            <w:delText xml:space="preserve"> </w:delText>
          </w:r>
        </w:del>
      </w:ins>
      <w:ins w:id="6609" w:author="Rapporteur" w:date="2022-05-24T14:59:00Z">
        <w:r w:rsidR="00ED0BF1">
          <w:rPr>
            <w:lang w:val="en-US" w:eastAsia="x-none"/>
          </w:rPr>
          <w:t> </w:t>
        </w:r>
      </w:ins>
      <w:ins w:id="6610" w:author="S2-2204154" w:date="2022-05-24T09:45:00Z">
        <w:r>
          <w:rPr>
            <w:lang w:eastAsia="x-none"/>
          </w:rPr>
          <w:t>[</w:t>
        </w:r>
        <w:del w:id="6611" w:author="Rapporteur" w:date="2022-05-24T14:59:00Z">
          <w:r w:rsidDel="00ED0BF1">
            <w:rPr>
              <w:lang w:eastAsia="x-none"/>
            </w:rPr>
            <w:delText>x</w:delText>
          </w:r>
        </w:del>
      </w:ins>
      <w:ins w:id="6612" w:author="Rapporteur" w:date="2022-05-24T14:59:00Z">
        <w:r w:rsidR="00ED0BF1">
          <w:rPr>
            <w:lang w:eastAsia="x-none"/>
          </w:rPr>
          <w:t>5</w:t>
        </w:r>
      </w:ins>
      <w:ins w:id="6613" w:author="S2-2204154" w:date="2022-05-24T09:45:00Z">
        <w:r>
          <w:rPr>
            <w:lang w:eastAsia="x-none"/>
          </w:rPr>
          <w:t>].</w:t>
        </w:r>
      </w:ins>
    </w:p>
    <w:p w14:paraId="147ABA3D" w14:textId="09362AA5" w:rsidR="005578B3" w:rsidRDefault="005578B3" w:rsidP="005578B3">
      <w:pPr>
        <w:pStyle w:val="31"/>
        <w:rPr>
          <w:ins w:id="6614" w:author="S2-2204154" w:date="2022-05-24T09:45:00Z"/>
        </w:rPr>
      </w:pPr>
      <w:bookmarkStart w:id="6615" w:name="_Toc104302577"/>
      <w:bookmarkStart w:id="6616" w:name="_Toc104359543"/>
      <w:bookmarkStart w:id="6617" w:name="_Toc104789149"/>
      <w:ins w:id="6618" w:author="S2-2204154" w:date="2022-05-24T09:45:00Z">
        <w:r w:rsidRPr="005A2371">
          <w:rPr>
            <w:lang w:eastAsia="zh-CN"/>
          </w:rPr>
          <w:t>6.</w:t>
        </w:r>
        <w:del w:id="6619" w:author="Rapporteur" w:date="2022-05-24T14:59:00Z">
          <w:r w:rsidRPr="005A2371" w:rsidDel="00ED0BF1">
            <w:rPr>
              <w:lang w:eastAsia="zh-CN"/>
            </w:rPr>
            <w:delText>X</w:delText>
          </w:r>
        </w:del>
      </w:ins>
      <w:ins w:id="6620" w:author="Rapporteur" w:date="2022-05-24T14:59:00Z">
        <w:r w:rsidR="00ED0BF1">
          <w:rPr>
            <w:lang w:eastAsia="zh-CN"/>
          </w:rPr>
          <w:t>33</w:t>
        </w:r>
      </w:ins>
      <w:ins w:id="6621" w:author="S2-2204154" w:date="2022-05-24T09:45:00Z">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6615"/>
        <w:bookmarkEnd w:id="6616"/>
        <w:bookmarkEnd w:id="6617"/>
      </w:ins>
    </w:p>
    <w:p w14:paraId="434762F8" w14:textId="77777777" w:rsidR="005578B3" w:rsidRDefault="005578B3" w:rsidP="005578B3">
      <w:pPr>
        <w:rPr>
          <w:ins w:id="6622" w:author="S2-2204154" w:date="2022-05-24T09:45:00Z"/>
        </w:rPr>
      </w:pPr>
      <w:ins w:id="6623" w:author="S2-2204154" w:date="2022-05-24T09:45:00Z">
        <w:r>
          <w:t>UE:</w:t>
        </w:r>
      </w:ins>
    </w:p>
    <w:p w14:paraId="24AC8F66" w14:textId="7E0EA1C7" w:rsidR="005578B3" w:rsidRPr="00BA632E" w:rsidRDefault="00ED0BF1">
      <w:pPr>
        <w:pStyle w:val="B1"/>
        <w:rPr>
          <w:ins w:id="6624" w:author="S2-2204154" w:date="2022-05-24T09:45:00Z"/>
          <w:lang w:val="en-US"/>
        </w:rPr>
        <w:pPrChange w:id="6625" w:author="Rapporteur" w:date="2022-05-24T14:59:00Z">
          <w:pPr>
            <w:pStyle w:val="B1"/>
            <w:numPr>
              <w:numId w:val="54"/>
            </w:numPr>
            <w:tabs>
              <w:tab w:val="num" w:pos="360"/>
              <w:tab w:val="num" w:pos="720"/>
            </w:tabs>
            <w:ind w:left="360" w:hanging="360"/>
          </w:pPr>
        </w:pPrChange>
      </w:pPr>
      <w:ins w:id="6626" w:author="Rapporteur" w:date="2022-05-24T14:59:00Z">
        <w:r>
          <w:rPr>
            <w:lang w:val="en-US"/>
          </w:rPr>
          <w:t>-</w:t>
        </w:r>
        <w:r>
          <w:rPr>
            <w:lang w:val="en-US"/>
          </w:rPr>
          <w:tab/>
        </w:r>
      </w:ins>
      <w:ins w:id="6627" w:author="S2-2204154" w:date="2022-05-24T09:45:00Z">
        <w:r w:rsidR="005578B3" w:rsidRPr="00BA632E">
          <w:rPr>
            <w:lang w:val="en-US"/>
          </w:rPr>
          <w:t>Supports</w:t>
        </w:r>
        <w:r w:rsidR="005578B3" w:rsidRPr="00636610">
          <w:rPr>
            <w:lang w:val="en-US"/>
          </w:rPr>
          <w:t xml:space="preserve"> slice</w:t>
        </w:r>
        <w:r w:rsidR="005578B3" w:rsidRPr="00BA632E">
          <w:rPr>
            <w:lang w:val="en-US"/>
          </w:rPr>
          <w:t>-s</w:t>
        </w:r>
        <w:r w:rsidR="005578B3" w:rsidRPr="00636610">
          <w:rPr>
            <w:lang w:val="en-US"/>
          </w:rPr>
          <w:t xml:space="preserve">pecific implicit </w:t>
        </w:r>
        <w:r w:rsidR="005578B3" w:rsidRPr="00BA632E">
          <w:rPr>
            <w:lang w:val="en-US"/>
          </w:rPr>
          <w:t xml:space="preserve">registration </w:t>
        </w:r>
        <w:r w:rsidR="005578B3" w:rsidRPr="00636610">
          <w:rPr>
            <w:lang w:val="en-US"/>
          </w:rPr>
          <w:t>deactivation timer</w:t>
        </w:r>
        <w:r w:rsidR="005578B3" w:rsidRPr="00BA632E">
          <w:rPr>
            <w:lang w:val="en-US"/>
          </w:rPr>
          <w:t>.</w:t>
        </w:r>
      </w:ins>
    </w:p>
    <w:p w14:paraId="0B060497" w14:textId="676C74E5" w:rsidR="005578B3" w:rsidRPr="00BA632E" w:rsidRDefault="00ED0BF1">
      <w:pPr>
        <w:pStyle w:val="B1"/>
        <w:rPr>
          <w:ins w:id="6628" w:author="S2-2204154" w:date="2022-05-24T09:45:00Z"/>
          <w:lang w:val="en-US"/>
        </w:rPr>
        <w:pPrChange w:id="6629" w:author="Rapporteur" w:date="2022-05-24T14:59:00Z">
          <w:pPr>
            <w:pStyle w:val="B1"/>
            <w:numPr>
              <w:numId w:val="54"/>
            </w:numPr>
            <w:tabs>
              <w:tab w:val="num" w:pos="360"/>
              <w:tab w:val="num" w:pos="720"/>
            </w:tabs>
            <w:ind w:left="360" w:hanging="360"/>
          </w:pPr>
        </w:pPrChange>
      </w:pPr>
      <w:ins w:id="6630" w:author="Rapporteur" w:date="2022-05-24T14:59:00Z">
        <w:r>
          <w:rPr>
            <w:lang w:val="en-US"/>
          </w:rPr>
          <w:t>-</w:t>
        </w:r>
        <w:r>
          <w:rPr>
            <w:lang w:val="en-US"/>
          </w:rPr>
          <w:tab/>
        </w:r>
      </w:ins>
      <w:ins w:id="6631" w:author="S2-2204154" w:date="2022-05-24T09:45:00Z">
        <w:r w:rsidR="005578B3" w:rsidRPr="00BA632E">
          <w:rPr>
            <w:lang w:val="en-US"/>
          </w:rPr>
          <w:t>Supports</w:t>
        </w:r>
        <w:r w:rsidR="005578B3" w:rsidRPr="00636610">
          <w:rPr>
            <w:lang w:val="en-US"/>
          </w:rPr>
          <w:t xml:space="preserve"> slice</w:t>
        </w:r>
        <w:r w:rsidR="005578B3" w:rsidRPr="00BA632E">
          <w:rPr>
            <w:lang w:val="en-US"/>
          </w:rPr>
          <w:t>-s</w:t>
        </w:r>
        <w:r w:rsidR="005578B3" w:rsidRPr="00636610">
          <w:rPr>
            <w:lang w:val="en-US"/>
          </w:rPr>
          <w:t xml:space="preserve">pecific implicit </w:t>
        </w:r>
        <w:r w:rsidR="005578B3" w:rsidRPr="00BA632E">
          <w:rPr>
            <w:lang w:val="en-US"/>
          </w:rPr>
          <w:t xml:space="preserve">PDU session </w:t>
        </w:r>
        <w:r w:rsidR="005578B3" w:rsidRPr="00636610">
          <w:rPr>
            <w:lang w:val="en-US"/>
          </w:rPr>
          <w:t>deactivation timer</w:t>
        </w:r>
        <w:r w:rsidR="005578B3" w:rsidRPr="00BA632E">
          <w:rPr>
            <w:lang w:val="en-US"/>
          </w:rPr>
          <w:t>.</w:t>
        </w:r>
      </w:ins>
    </w:p>
    <w:p w14:paraId="00EAC1BE" w14:textId="77777777" w:rsidR="005578B3" w:rsidRDefault="005578B3" w:rsidP="005578B3">
      <w:pPr>
        <w:pStyle w:val="B1"/>
        <w:ind w:left="0" w:firstLine="0"/>
        <w:rPr>
          <w:ins w:id="6632" w:author="S2-2204154" w:date="2022-05-24T09:45:00Z"/>
        </w:rPr>
      </w:pPr>
      <w:ins w:id="6633" w:author="S2-2204154" w:date="2022-05-24T09:45:00Z">
        <w:r>
          <w:t>AMF:</w:t>
        </w:r>
      </w:ins>
    </w:p>
    <w:p w14:paraId="491741EE" w14:textId="34A1A62E" w:rsidR="005578B3" w:rsidRDefault="00ED0BF1">
      <w:pPr>
        <w:pStyle w:val="B1"/>
        <w:rPr>
          <w:ins w:id="6634" w:author="S2-2204154" w:date="2022-05-24T09:45:00Z"/>
          <w:lang w:val="en-US"/>
        </w:rPr>
        <w:pPrChange w:id="6635" w:author="Rapporteur" w:date="2022-05-24T14:59:00Z">
          <w:pPr>
            <w:pStyle w:val="B1"/>
            <w:numPr>
              <w:numId w:val="54"/>
            </w:numPr>
            <w:tabs>
              <w:tab w:val="num" w:pos="360"/>
              <w:tab w:val="num" w:pos="720"/>
            </w:tabs>
            <w:ind w:left="360" w:hanging="360"/>
          </w:pPr>
        </w:pPrChange>
      </w:pPr>
      <w:ins w:id="6636" w:author="Rapporteur" w:date="2022-05-24T14:59:00Z">
        <w:r w:rsidRPr="00475DB7">
          <w:rPr>
            <w:lang w:val="en-US"/>
          </w:rPr>
          <w:t>-</w:t>
        </w:r>
        <w:r>
          <w:rPr>
            <w:lang w:val="en-US"/>
          </w:rPr>
          <w:tab/>
        </w:r>
      </w:ins>
      <w:ins w:id="6637" w:author="S2-2204154" w:date="2022-05-24T09:45:00Z">
        <w:r w:rsidR="005578B3" w:rsidRPr="00BA632E">
          <w:rPr>
            <w:lang w:val="en-US"/>
          </w:rPr>
          <w:t xml:space="preserve">Supports </w:t>
        </w:r>
        <w:r w:rsidR="005578B3" w:rsidRPr="00636610">
          <w:rPr>
            <w:lang w:val="en-US"/>
          </w:rPr>
          <w:t>slice</w:t>
        </w:r>
        <w:r w:rsidR="005578B3" w:rsidRPr="00BA632E">
          <w:rPr>
            <w:lang w:val="en-US"/>
          </w:rPr>
          <w:t>-s</w:t>
        </w:r>
        <w:r w:rsidR="005578B3" w:rsidRPr="00636610">
          <w:rPr>
            <w:lang w:val="en-US"/>
          </w:rPr>
          <w:t xml:space="preserve">pecific implicit </w:t>
        </w:r>
        <w:r w:rsidR="005578B3" w:rsidRPr="00BA632E">
          <w:rPr>
            <w:lang w:val="en-US"/>
          </w:rPr>
          <w:t xml:space="preserve">registration </w:t>
        </w:r>
        <w:r w:rsidR="005578B3" w:rsidRPr="00636610">
          <w:rPr>
            <w:lang w:val="en-US"/>
          </w:rPr>
          <w:t>deactivation timer</w:t>
        </w:r>
        <w:r w:rsidR="005578B3">
          <w:rPr>
            <w:lang w:val="en-US"/>
          </w:rPr>
          <w:t>, sets value via R</w:t>
        </w:r>
        <w:r w:rsidR="005578B3" w:rsidRPr="005D57C7">
          <w:rPr>
            <w:lang w:val="en-US"/>
          </w:rPr>
          <w:t>egistration procedure</w:t>
        </w:r>
        <w:r w:rsidR="005578B3">
          <w:rPr>
            <w:lang w:val="en-US"/>
          </w:rPr>
          <w:t xml:space="preserve">, adjusts value via </w:t>
        </w:r>
        <w:r w:rsidR="005578B3" w:rsidRPr="009E0DE1">
          <w:t>UE Configuration Update procedure</w:t>
        </w:r>
        <w:r w:rsidR="005578B3" w:rsidRPr="00BA632E">
          <w:rPr>
            <w:lang w:val="en-US"/>
          </w:rPr>
          <w:t>.</w:t>
        </w:r>
      </w:ins>
    </w:p>
    <w:p w14:paraId="1C49323D" w14:textId="77777777" w:rsidR="005578B3" w:rsidRDefault="005578B3" w:rsidP="005578B3">
      <w:pPr>
        <w:pStyle w:val="B1"/>
        <w:ind w:left="0" w:firstLine="0"/>
        <w:rPr>
          <w:ins w:id="6638" w:author="S2-2204154" w:date="2022-05-24T09:45:00Z"/>
        </w:rPr>
      </w:pPr>
      <w:ins w:id="6639" w:author="S2-2204154" w:date="2022-05-24T09:45:00Z">
        <w:r>
          <w:t>SMF:</w:t>
        </w:r>
      </w:ins>
    </w:p>
    <w:p w14:paraId="3F1906E2" w14:textId="3870FF83" w:rsidR="005578B3" w:rsidRPr="00E709E8" w:rsidRDefault="00ED0BF1">
      <w:pPr>
        <w:pStyle w:val="B1"/>
        <w:rPr>
          <w:ins w:id="6640" w:author="S2-2204154" w:date="2022-05-24T09:45:00Z"/>
          <w:lang w:val="en-US"/>
        </w:rPr>
        <w:pPrChange w:id="6641" w:author="Rapporteur" w:date="2022-05-24T14:59:00Z">
          <w:pPr>
            <w:pStyle w:val="B1"/>
            <w:numPr>
              <w:numId w:val="54"/>
            </w:numPr>
            <w:tabs>
              <w:tab w:val="num" w:pos="360"/>
              <w:tab w:val="num" w:pos="720"/>
            </w:tabs>
            <w:ind w:left="360" w:hanging="360"/>
          </w:pPr>
        </w:pPrChange>
      </w:pPr>
      <w:ins w:id="6642" w:author="Rapporteur" w:date="2022-05-24T14:59:00Z">
        <w:r>
          <w:rPr>
            <w:lang w:val="en-US"/>
          </w:rPr>
          <w:t>-</w:t>
        </w:r>
        <w:r>
          <w:rPr>
            <w:lang w:val="en-US"/>
          </w:rPr>
          <w:tab/>
        </w:r>
      </w:ins>
      <w:ins w:id="6643" w:author="S2-2204154" w:date="2022-05-24T09:45:00Z">
        <w:r w:rsidR="005578B3" w:rsidRPr="00BA632E">
          <w:rPr>
            <w:lang w:val="en-US"/>
          </w:rPr>
          <w:t xml:space="preserve">Supports </w:t>
        </w:r>
        <w:r w:rsidR="005578B3" w:rsidRPr="00636610">
          <w:rPr>
            <w:lang w:val="en-US"/>
          </w:rPr>
          <w:t>slice</w:t>
        </w:r>
        <w:r w:rsidR="005578B3" w:rsidRPr="00BA632E">
          <w:rPr>
            <w:lang w:val="en-US"/>
          </w:rPr>
          <w:t>-s</w:t>
        </w:r>
        <w:r w:rsidR="005578B3" w:rsidRPr="00636610">
          <w:rPr>
            <w:lang w:val="en-US"/>
          </w:rPr>
          <w:t xml:space="preserve">pecific implicit </w:t>
        </w:r>
        <w:r w:rsidR="005578B3" w:rsidRPr="00BA632E">
          <w:rPr>
            <w:lang w:val="en-US"/>
          </w:rPr>
          <w:t xml:space="preserve">PDU session </w:t>
        </w:r>
        <w:r w:rsidR="005578B3" w:rsidRPr="00636610">
          <w:rPr>
            <w:lang w:val="en-US"/>
          </w:rPr>
          <w:t>deactivation timer</w:t>
        </w:r>
        <w:r w:rsidR="005578B3" w:rsidRPr="00BA632E">
          <w:rPr>
            <w:lang w:val="en-US"/>
          </w:rPr>
          <w:t>, sets value via PDU session establishment</w:t>
        </w:r>
        <w:r w:rsidR="005578B3">
          <w:rPr>
            <w:lang w:val="en-US"/>
          </w:rPr>
          <w:t xml:space="preserve"> procedure</w:t>
        </w:r>
        <w:r w:rsidR="005578B3" w:rsidRPr="00BA632E">
          <w:rPr>
            <w:lang w:val="en-US"/>
          </w:rPr>
          <w:t xml:space="preserve">, adjusts value via </w:t>
        </w:r>
        <w:r w:rsidR="005578B3" w:rsidRPr="00BA632E">
          <w:rPr>
            <w:lang w:eastAsia="ko-KR"/>
          </w:rPr>
          <w:t>network requested PDU Session Modification procedure</w:t>
        </w:r>
        <w:r w:rsidR="005578B3" w:rsidRPr="00BA632E">
          <w:rPr>
            <w:lang w:val="en-US"/>
          </w:rPr>
          <w:t>.</w:t>
        </w:r>
      </w:ins>
    </w:p>
    <w:p w14:paraId="48B5BBD0" w14:textId="75180D93" w:rsidR="00F438A6" w:rsidRPr="00F464F6" w:rsidRDefault="00F438A6" w:rsidP="00F438A6">
      <w:pPr>
        <w:pStyle w:val="21"/>
        <w:rPr>
          <w:ins w:id="6644" w:author="S2-2204794" w:date="2022-05-24T09:47:00Z"/>
          <w:lang w:val="en-US"/>
        </w:rPr>
      </w:pPr>
      <w:bookmarkStart w:id="6645" w:name="_Toc104302578"/>
      <w:bookmarkStart w:id="6646" w:name="_Toc104359544"/>
      <w:bookmarkStart w:id="6647" w:name="_Toc104789150"/>
      <w:ins w:id="6648" w:author="S2-2204794" w:date="2022-05-24T09:47:00Z">
        <w:r w:rsidRPr="00F464F6">
          <w:rPr>
            <w:lang w:val="en-US" w:eastAsia="zh-CN"/>
          </w:rPr>
          <w:t>6.</w:t>
        </w:r>
        <w:del w:id="6649" w:author="Rapporteur" w:date="2022-05-24T15:01:00Z">
          <w:r w:rsidRPr="00F464F6" w:rsidDel="00A231E7">
            <w:rPr>
              <w:rFonts w:hint="eastAsia"/>
              <w:lang w:val="en-US" w:eastAsia="zh-CN"/>
            </w:rPr>
            <w:delText>X</w:delText>
          </w:r>
        </w:del>
      </w:ins>
      <w:ins w:id="6650" w:author="Rapporteur" w:date="2022-05-24T15:01:00Z">
        <w:r w:rsidR="00A231E7">
          <w:rPr>
            <w:lang w:val="en-US" w:eastAsia="zh-CN"/>
          </w:rPr>
          <w:t>34</w:t>
        </w:r>
      </w:ins>
      <w:ins w:id="6651" w:author="S2-2204794" w:date="2022-05-24T09:47:00Z">
        <w:r w:rsidRPr="00F464F6">
          <w:rPr>
            <w:rFonts w:hint="eastAsia"/>
            <w:lang w:val="en-US" w:eastAsia="ko-KR"/>
          </w:rPr>
          <w:tab/>
        </w:r>
        <w:r w:rsidRPr="00F464F6">
          <w:rPr>
            <w:lang w:val="en-US"/>
          </w:rPr>
          <w:t>Solution</w:t>
        </w:r>
        <w:r w:rsidRPr="00F464F6">
          <w:rPr>
            <w:rFonts w:hint="eastAsia"/>
            <w:lang w:val="en-US" w:eastAsia="zh-CN"/>
          </w:rPr>
          <w:t xml:space="preserve"> #</w:t>
        </w:r>
        <w:del w:id="6652" w:author="Rapporteur" w:date="2022-05-24T15:01:00Z">
          <w:r w:rsidRPr="00F464F6" w:rsidDel="00A231E7">
            <w:rPr>
              <w:lang w:val="en-US" w:eastAsia="zh-CN"/>
            </w:rPr>
            <w:delText>X</w:delText>
          </w:r>
        </w:del>
      </w:ins>
      <w:ins w:id="6653" w:author="Rapporteur" w:date="2022-05-24T15:01:00Z">
        <w:r w:rsidR="00A231E7">
          <w:rPr>
            <w:lang w:val="en-US" w:eastAsia="zh-CN"/>
          </w:rPr>
          <w:t>34</w:t>
        </w:r>
      </w:ins>
      <w:ins w:id="6654" w:author="S2-2204794" w:date="2022-05-24T09:47:00Z">
        <w:r w:rsidRPr="00F464F6">
          <w:rPr>
            <w:lang w:val="en-US"/>
          </w:rPr>
          <w:t>:</w:t>
        </w:r>
        <w:r w:rsidRPr="00A25C8C">
          <w:rPr>
            <w:bCs/>
            <w:lang w:val="en-US"/>
          </w:rPr>
          <w:t xml:space="preserve"> </w:t>
        </w:r>
        <w:r>
          <w:rPr>
            <w:bCs/>
            <w:lang w:val="en-US"/>
          </w:rPr>
          <w:t>On-demand slices</w:t>
        </w:r>
        <w:bookmarkEnd w:id="6645"/>
        <w:bookmarkEnd w:id="6646"/>
        <w:bookmarkEnd w:id="6647"/>
      </w:ins>
    </w:p>
    <w:p w14:paraId="7EF30362" w14:textId="65B63269" w:rsidR="00F438A6" w:rsidRDefault="00F438A6" w:rsidP="00F438A6">
      <w:pPr>
        <w:pStyle w:val="31"/>
        <w:rPr>
          <w:ins w:id="6655" w:author="S2-2204794" w:date="2022-05-24T09:47:00Z"/>
        </w:rPr>
      </w:pPr>
      <w:bookmarkStart w:id="6656" w:name="_Toc104302579"/>
      <w:bookmarkStart w:id="6657" w:name="_Toc104359545"/>
      <w:bookmarkStart w:id="6658" w:name="_Toc104789151"/>
      <w:ins w:id="6659" w:author="S2-2204794" w:date="2022-05-24T09:47:00Z">
        <w:r w:rsidRPr="00E80FBF">
          <w:rPr>
            <w:lang w:val="fr-FR"/>
          </w:rPr>
          <w:t>6.</w:t>
        </w:r>
        <w:del w:id="6660" w:author="Rapporteur" w:date="2022-05-24T15:01:00Z">
          <w:r w:rsidRPr="00E80FBF" w:rsidDel="00A231E7">
            <w:rPr>
              <w:rFonts w:hint="eastAsia"/>
              <w:lang w:val="fr-FR"/>
            </w:rPr>
            <w:delText>X</w:delText>
          </w:r>
        </w:del>
      </w:ins>
      <w:ins w:id="6661" w:author="Rapporteur" w:date="2022-05-24T15:01:00Z">
        <w:r w:rsidR="00A231E7">
          <w:rPr>
            <w:lang w:val="fr-FR"/>
          </w:rPr>
          <w:t>34</w:t>
        </w:r>
      </w:ins>
      <w:ins w:id="6662" w:author="S2-2204794" w:date="2022-05-24T09:47:00Z">
        <w:r w:rsidRPr="00E80FBF">
          <w:rPr>
            <w:lang w:val="fr-FR"/>
          </w:rPr>
          <w:t>.1</w:t>
        </w:r>
        <w:r w:rsidRPr="00E80FBF">
          <w:rPr>
            <w:rFonts w:hint="eastAsia"/>
            <w:lang w:val="fr-FR"/>
          </w:rPr>
          <w:tab/>
        </w:r>
        <w:r w:rsidRPr="00333F85">
          <w:t xml:space="preserve">Functional </w:t>
        </w:r>
        <w:r>
          <w:rPr>
            <w:rFonts w:hint="eastAsia"/>
          </w:rPr>
          <w:t>Description</w:t>
        </w:r>
        <w:bookmarkEnd w:id="6656"/>
        <w:bookmarkEnd w:id="6657"/>
        <w:bookmarkEnd w:id="6658"/>
      </w:ins>
    </w:p>
    <w:p w14:paraId="4BD5CB39" w14:textId="77777777" w:rsidR="00F438A6" w:rsidRDefault="00F438A6" w:rsidP="00F438A6">
      <w:pPr>
        <w:rPr>
          <w:ins w:id="6663" w:author="S2-2204794" w:date="2022-05-24T09:47:00Z"/>
          <w:lang w:val="en-US"/>
        </w:rPr>
      </w:pPr>
      <w:ins w:id="6664" w:author="S2-2204794" w:date="2022-05-24T09:47:00Z">
        <w:r>
          <w:t>When the Serving</w:t>
        </w:r>
        <w:r w:rsidRPr="00ED08B0">
          <w:t xml:space="preserve"> PLMN configure</w:t>
        </w:r>
        <w:r>
          <w:t>s</w:t>
        </w:r>
        <w:r w:rsidRPr="00ED08B0">
          <w:t xml:space="preserve"> the UE with Configured NSSAI</w:t>
        </w:r>
        <w:r>
          <w:t xml:space="preserve">s, </w:t>
        </w:r>
        <w:r>
          <w:rPr>
            <w:lang w:val="en-US"/>
          </w:rPr>
          <w:t xml:space="preserve">the Serving PLMN may </w:t>
        </w:r>
        <w:r w:rsidRPr="00ED08B0">
          <w:rPr>
            <w:lang w:val="en-US"/>
          </w:rPr>
          <w:t xml:space="preserve">include an </w:t>
        </w:r>
        <w:r>
          <w:rPr>
            <w:lang w:val="en-US"/>
          </w:rPr>
          <w:t xml:space="preserve">additional </w:t>
        </w:r>
        <w:r w:rsidRPr="00ED08B0">
          <w:rPr>
            <w:lang w:val="en-US"/>
          </w:rPr>
          <w:t xml:space="preserve">indication whether each </w:t>
        </w:r>
        <w:r>
          <w:rPr>
            <w:lang w:val="en-US"/>
          </w:rPr>
          <w:t>S-</w:t>
        </w:r>
        <w:r w:rsidRPr="00ED08B0">
          <w:rPr>
            <w:lang w:val="en-US"/>
          </w:rPr>
          <w:t>NSSAI in the list of Configured NSSAI i</w:t>
        </w:r>
        <w:r w:rsidRPr="00475DB7">
          <w:rPr>
            <w:lang w:val="en-US"/>
          </w:rPr>
          <w:t xml:space="preserve">s an on-demand </w:t>
        </w:r>
        <w:r w:rsidRPr="00BB5DE8">
          <w:rPr>
            <w:lang w:val="en-US"/>
          </w:rPr>
          <w:t>S-</w:t>
        </w:r>
        <w:r w:rsidRPr="008E1703">
          <w:rPr>
            <w:lang w:val="en-US"/>
          </w:rPr>
          <w:t>NSSAI.</w:t>
        </w:r>
        <w:r w:rsidRPr="00DD149D">
          <w:rPr>
            <w:lang w:val="en-US"/>
          </w:rPr>
          <w:t xml:space="preserve"> </w:t>
        </w:r>
        <w:r w:rsidRPr="00A231E7">
          <w:rPr>
            <w:lang w:val="en-US"/>
            <w:rPrChange w:id="6665" w:author="Rapporteur" w:date="2022-05-24T15:01:00Z">
              <w:rPr>
                <w:highlight w:val="green"/>
                <w:lang w:val="en-US"/>
              </w:rPr>
            </w:rPrChange>
          </w:rPr>
          <w:t>The Serving PLMN is aware whether a slice is resource-constrained and in that case, it configures the corresponding S-NSSAI in the UE as on-demand.</w:t>
        </w:r>
      </w:ins>
    </w:p>
    <w:p w14:paraId="63E23707" w14:textId="77777777" w:rsidR="00F438A6" w:rsidRDefault="00F438A6" w:rsidP="00F438A6">
      <w:pPr>
        <w:rPr>
          <w:ins w:id="6666" w:author="S2-2204794" w:date="2022-05-24T09:47:00Z"/>
          <w:lang w:val="en-US"/>
        </w:rPr>
      </w:pPr>
      <w:ins w:id="6667" w:author="S2-2204794" w:date="2022-05-24T09:47:00Z">
        <w:r w:rsidRPr="009A38E1">
          <w:rPr>
            <w:lang w:val="en-US"/>
          </w:rPr>
          <w:t xml:space="preserve">The UE, upon receiving </w:t>
        </w:r>
        <w:r>
          <w:rPr>
            <w:lang w:val="en-US"/>
          </w:rPr>
          <w:t xml:space="preserve">the list of </w:t>
        </w:r>
        <w:r w:rsidRPr="009A38E1">
          <w:rPr>
            <w:lang w:val="en-US"/>
          </w:rPr>
          <w:t>Configured NSSAI</w:t>
        </w:r>
        <w:r>
          <w:rPr>
            <w:lang w:val="en-US"/>
          </w:rPr>
          <w:t xml:space="preserve"> for the Serving PLMN</w:t>
        </w:r>
        <w:r w:rsidRPr="009A38E1">
          <w:rPr>
            <w:lang w:val="en-US"/>
          </w:rPr>
          <w:t xml:space="preserve">, will not attempt to register for </w:t>
        </w:r>
        <w:r w:rsidRPr="009A38E1">
          <w:rPr>
            <w:lang w:val="en-US"/>
          </w:rPr>
          <w:lastRenderedPageBreak/>
          <w:t xml:space="preserve">any of the Configured NSSAI that are indicated as on-demand </w:t>
        </w:r>
        <w:r>
          <w:rPr>
            <w:lang w:val="en-US"/>
          </w:rPr>
          <w:t>S-</w:t>
        </w:r>
        <w:r w:rsidRPr="009A38E1">
          <w:rPr>
            <w:lang w:val="en-US"/>
          </w:rPr>
          <w:t xml:space="preserve">NSSAI. </w:t>
        </w:r>
        <w:del w:id="6668" w:author="Rapporteur" w:date="2022-05-24T15:02:00Z">
          <w:r w:rsidRPr="009A38E1" w:rsidDel="00A231E7">
            <w:rPr>
              <w:lang w:val="en-US"/>
            </w:rPr>
            <w:delText xml:space="preserve"> </w:delText>
          </w:r>
        </w:del>
        <w:r w:rsidRPr="009A38E1">
          <w:rPr>
            <w:lang w:val="en-US"/>
          </w:rPr>
          <w:t xml:space="preserve">Rather, </w:t>
        </w:r>
        <w:r>
          <w:rPr>
            <w:lang w:val="en-US"/>
          </w:rPr>
          <w:t xml:space="preserve">when </w:t>
        </w:r>
        <w:r w:rsidRPr="009A38E1">
          <w:rPr>
            <w:lang w:val="en-US"/>
          </w:rPr>
          <w:t>the UE evaluate</w:t>
        </w:r>
        <w:r>
          <w:rPr>
            <w:lang w:val="en-US"/>
          </w:rPr>
          <w:t>s</w:t>
        </w:r>
        <w:r w:rsidRPr="009A38E1">
          <w:rPr>
            <w:lang w:val="en-US"/>
          </w:rPr>
          <w:t xml:space="preserve"> URSP rules </w:t>
        </w:r>
        <w:r>
          <w:rPr>
            <w:lang w:val="en-US"/>
          </w:rPr>
          <w:t xml:space="preserve">and </w:t>
        </w:r>
        <w:r w:rsidRPr="009A38E1">
          <w:rPr>
            <w:lang w:val="en-US"/>
          </w:rPr>
          <w:t xml:space="preserve">an on-demand S-NSSAI </w:t>
        </w:r>
        <w:r>
          <w:rPr>
            <w:lang w:val="en-US"/>
          </w:rPr>
          <w:t>appears i</w:t>
        </w:r>
        <w:r w:rsidRPr="009A38E1">
          <w:rPr>
            <w:lang w:val="en-US"/>
          </w:rPr>
          <w:t>n the Route Selection Descriptor of a URSP rule</w:t>
        </w:r>
        <w:r>
          <w:rPr>
            <w:lang w:val="en-US"/>
          </w:rPr>
          <w:t xml:space="preserve">, </w:t>
        </w:r>
        <w:r w:rsidRPr="009A38E1">
          <w:rPr>
            <w:lang w:val="en-US"/>
          </w:rPr>
          <w:t xml:space="preserve">the UE will </w:t>
        </w:r>
        <w:r>
          <w:rPr>
            <w:lang w:val="en-US"/>
          </w:rPr>
          <w:t xml:space="preserve">attempt to register the </w:t>
        </w:r>
        <w:r w:rsidRPr="009A38E1">
          <w:rPr>
            <w:lang w:val="en-US"/>
          </w:rPr>
          <w:t>on-demand S-NSSAI with the AMF.</w:t>
        </w:r>
        <w:r>
          <w:rPr>
            <w:lang w:val="en-US"/>
          </w:rPr>
          <w:t xml:space="preserve"> </w:t>
        </w:r>
        <w:r w:rsidRPr="009A38E1">
          <w:rPr>
            <w:lang w:val="en-US"/>
          </w:rPr>
          <w:t xml:space="preserve">If the S-NSSAI is returned among the Allowed NSSAI in the </w:t>
        </w:r>
        <w:r>
          <w:rPr>
            <w:lang w:val="en-US"/>
          </w:rPr>
          <w:t>R</w:t>
        </w:r>
        <w:r w:rsidRPr="009A38E1">
          <w:rPr>
            <w:lang w:val="en-US"/>
          </w:rPr>
          <w:t xml:space="preserve">egistration </w:t>
        </w:r>
        <w:r>
          <w:rPr>
            <w:lang w:val="en-US"/>
          </w:rPr>
          <w:t>A</w:t>
        </w:r>
        <w:r w:rsidRPr="009A38E1">
          <w:rPr>
            <w:lang w:val="en-US"/>
          </w:rPr>
          <w:t xml:space="preserve">ccept message, the UE will </w:t>
        </w:r>
        <w:r>
          <w:rPr>
            <w:lang w:val="en-US"/>
          </w:rPr>
          <w:t xml:space="preserve">then </w:t>
        </w:r>
        <w:r w:rsidRPr="009A38E1">
          <w:rPr>
            <w:lang w:val="en-US"/>
          </w:rPr>
          <w:t>further evaluate the Route Selection Descriptor of the URSP rule</w:t>
        </w:r>
        <w:r>
          <w:rPr>
            <w:lang w:val="en-US"/>
          </w:rPr>
          <w:t xml:space="preserve"> and establish a PDU session for the </w:t>
        </w:r>
        <w:r w:rsidRPr="00ED08B0">
          <w:rPr>
            <w:lang w:val="en-US"/>
          </w:rPr>
          <w:t>on-demand</w:t>
        </w:r>
        <w:r>
          <w:rPr>
            <w:lang w:val="en-US"/>
          </w:rPr>
          <w:t xml:space="preserve"> slice accordingly. </w:t>
        </w:r>
        <w:r w:rsidRPr="00ED08B0">
          <w:rPr>
            <w:lang w:val="en-US"/>
          </w:rPr>
          <w:t>This results in the UE only registering with a S-NSSAI when it needs to have connectivity to the related network slice.</w:t>
        </w:r>
      </w:ins>
    </w:p>
    <w:p w14:paraId="7865E1E7" w14:textId="04938D22" w:rsidR="00F438A6" w:rsidRPr="005A2371" w:rsidRDefault="00F438A6" w:rsidP="00F438A6">
      <w:pPr>
        <w:pStyle w:val="31"/>
        <w:rPr>
          <w:ins w:id="6669" w:author="S2-2204794" w:date="2022-05-24T09:47:00Z"/>
        </w:rPr>
      </w:pPr>
      <w:bookmarkStart w:id="6670" w:name="_Toc104302580"/>
      <w:bookmarkStart w:id="6671" w:name="_Toc104359546"/>
      <w:bookmarkStart w:id="6672" w:name="_Toc104789152"/>
      <w:ins w:id="6673" w:author="S2-2204794" w:date="2022-05-24T09:47:00Z">
        <w:r w:rsidRPr="005A2371">
          <w:t>6.</w:t>
        </w:r>
        <w:del w:id="6674" w:author="Rapporteur" w:date="2022-05-24T15:05:00Z">
          <w:r w:rsidRPr="005A2371" w:rsidDel="00850153">
            <w:delText>X</w:delText>
          </w:r>
        </w:del>
      </w:ins>
      <w:ins w:id="6675" w:author="Rapporteur" w:date="2022-05-24T15:05:00Z">
        <w:r w:rsidR="00850153">
          <w:t>34</w:t>
        </w:r>
      </w:ins>
      <w:ins w:id="6676" w:author="S2-2204794" w:date="2022-05-24T09:47:00Z">
        <w:r w:rsidRPr="005A2371">
          <w:t>.2</w:t>
        </w:r>
        <w:r w:rsidRPr="005A2371">
          <w:tab/>
          <w:t>Procedures</w:t>
        </w:r>
        <w:bookmarkEnd w:id="6670"/>
        <w:bookmarkEnd w:id="6671"/>
        <w:bookmarkEnd w:id="6672"/>
      </w:ins>
    </w:p>
    <w:p w14:paraId="77985D5D" w14:textId="299F729A" w:rsidR="00F438A6" w:rsidRPr="00BA632E" w:rsidRDefault="00F438A6" w:rsidP="00F438A6">
      <w:pPr>
        <w:rPr>
          <w:ins w:id="6677" w:author="S2-2204794" w:date="2022-05-24T09:47:00Z"/>
          <w:lang w:val="en-US" w:eastAsia="x-none"/>
        </w:rPr>
      </w:pPr>
      <w:ins w:id="6678" w:author="S2-2204794" w:date="2022-05-24T09:47:00Z">
        <w:r>
          <w:rPr>
            <w:lang w:eastAsia="x-none"/>
          </w:rPr>
          <w:t>The solution relies on existing procedures defined in TS</w:t>
        </w:r>
        <w:del w:id="6679" w:author="Rapporteur" w:date="2022-05-24T15:05:00Z">
          <w:r w:rsidDel="00850153">
            <w:rPr>
              <w:lang w:eastAsia="x-none"/>
            </w:rPr>
            <w:delText xml:space="preserve"> </w:delText>
          </w:r>
        </w:del>
      </w:ins>
      <w:ins w:id="6680" w:author="Rapporteur" w:date="2022-05-24T15:05:00Z">
        <w:r w:rsidR="00850153">
          <w:rPr>
            <w:lang w:val="en-US" w:eastAsia="x-none"/>
          </w:rPr>
          <w:t> </w:t>
        </w:r>
      </w:ins>
      <w:ins w:id="6681" w:author="S2-2204794" w:date="2022-05-24T09:47:00Z">
        <w:r>
          <w:rPr>
            <w:lang w:eastAsia="x-none"/>
          </w:rPr>
          <w:t>23.502</w:t>
        </w:r>
        <w:del w:id="6682" w:author="Rapporteur" w:date="2022-05-24T15:05:00Z">
          <w:r w:rsidDel="00850153">
            <w:rPr>
              <w:lang w:eastAsia="x-none"/>
            </w:rPr>
            <w:delText xml:space="preserve"> </w:delText>
          </w:r>
        </w:del>
      </w:ins>
      <w:ins w:id="6683" w:author="Rapporteur" w:date="2022-05-24T15:05:00Z">
        <w:r w:rsidR="00850153">
          <w:rPr>
            <w:lang w:val="en-US" w:eastAsia="x-none"/>
          </w:rPr>
          <w:t> </w:t>
        </w:r>
      </w:ins>
      <w:ins w:id="6684" w:author="S2-2204794" w:date="2022-05-24T09:47:00Z">
        <w:r>
          <w:rPr>
            <w:lang w:eastAsia="x-none"/>
          </w:rPr>
          <w:t>[</w:t>
        </w:r>
        <w:del w:id="6685" w:author="Rapporteur" w:date="2022-05-24T15:05:00Z">
          <w:r w:rsidDel="00850153">
            <w:rPr>
              <w:lang w:eastAsia="x-none"/>
            </w:rPr>
            <w:delText>x</w:delText>
          </w:r>
        </w:del>
      </w:ins>
      <w:ins w:id="6686" w:author="Rapporteur" w:date="2022-05-24T15:05:00Z">
        <w:r w:rsidR="00850153">
          <w:rPr>
            <w:lang w:eastAsia="x-none"/>
          </w:rPr>
          <w:t>34</w:t>
        </w:r>
      </w:ins>
      <w:ins w:id="6687" w:author="S2-2204794" w:date="2022-05-24T09:47:00Z">
        <w:r>
          <w:rPr>
            <w:lang w:eastAsia="x-none"/>
          </w:rPr>
          <w:t>].</w:t>
        </w:r>
      </w:ins>
    </w:p>
    <w:p w14:paraId="2B42C221" w14:textId="450B5BB5" w:rsidR="00F438A6" w:rsidRDefault="00F438A6" w:rsidP="00F438A6">
      <w:pPr>
        <w:pStyle w:val="31"/>
        <w:rPr>
          <w:ins w:id="6688" w:author="S2-2204794" w:date="2022-05-24T09:47:00Z"/>
        </w:rPr>
      </w:pPr>
      <w:bookmarkStart w:id="6689" w:name="_Toc104302581"/>
      <w:bookmarkStart w:id="6690" w:name="_Toc104359547"/>
      <w:bookmarkStart w:id="6691" w:name="_Toc104789153"/>
      <w:ins w:id="6692" w:author="S2-2204794" w:date="2022-05-24T09:47:00Z">
        <w:r w:rsidRPr="005A2371">
          <w:rPr>
            <w:lang w:eastAsia="zh-CN"/>
          </w:rPr>
          <w:t>6.</w:t>
        </w:r>
        <w:del w:id="6693" w:author="Rapporteur" w:date="2022-05-24T15:05:00Z">
          <w:r w:rsidRPr="005A2371" w:rsidDel="00850153">
            <w:rPr>
              <w:lang w:eastAsia="zh-CN"/>
            </w:rPr>
            <w:delText>X</w:delText>
          </w:r>
        </w:del>
      </w:ins>
      <w:ins w:id="6694" w:author="Rapporteur" w:date="2022-05-24T15:05:00Z">
        <w:r w:rsidR="00850153">
          <w:rPr>
            <w:lang w:eastAsia="zh-CN"/>
          </w:rPr>
          <w:t>34</w:t>
        </w:r>
      </w:ins>
      <w:ins w:id="6695" w:author="S2-2204794" w:date="2022-05-24T09:47:00Z">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6689"/>
        <w:bookmarkEnd w:id="6690"/>
        <w:bookmarkEnd w:id="6691"/>
      </w:ins>
    </w:p>
    <w:p w14:paraId="3B1E43E1" w14:textId="77777777" w:rsidR="00F438A6" w:rsidRDefault="00F438A6" w:rsidP="00F438A6">
      <w:pPr>
        <w:rPr>
          <w:ins w:id="6696" w:author="S2-2204794" w:date="2022-05-24T09:47:00Z"/>
        </w:rPr>
      </w:pPr>
      <w:ins w:id="6697" w:author="S2-2204794" w:date="2022-05-24T09:47:00Z">
        <w:r>
          <w:t>UE:</w:t>
        </w:r>
      </w:ins>
    </w:p>
    <w:p w14:paraId="131EEB0E" w14:textId="5FC9F8B5" w:rsidR="00F438A6" w:rsidRPr="00BA632E" w:rsidRDefault="00850153">
      <w:pPr>
        <w:pStyle w:val="B1"/>
        <w:rPr>
          <w:ins w:id="6698" w:author="S2-2204794" w:date="2022-05-24T09:47:00Z"/>
          <w:lang w:val="en-US"/>
        </w:rPr>
        <w:pPrChange w:id="6699" w:author="Rapporteur" w:date="2022-05-24T15:05:00Z">
          <w:pPr>
            <w:pStyle w:val="B1"/>
            <w:numPr>
              <w:numId w:val="54"/>
            </w:numPr>
            <w:tabs>
              <w:tab w:val="num" w:pos="360"/>
              <w:tab w:val="num" w:pos="720"/>
            </w:tabs>
            <w:ind w:left="360" w:hanging="360"/>
          </w:pPr>
        </w:pPrChange>
      </w:pPr>
      <w:ins w:id="6700" w:author="Rapporteur" w:date="2022-05-24T15:05:00Z">
        <w:r>
          <w:rPr>
            <w:lang w:val="en-US"/>
          </w:rPr>
          <w:t>-</w:t>
        </w:r>
        <w:r>
          <w:rPr>
            <w:lang w:val="en-US"/>
          </w:rPr>
          <w:tab/>
        </w:r>
      </w:ins>
      <w:ins w:id="6701" w:author="S2-2204794" w:date="2022-05-24T09:47:00Z">
        <w:r w:rsidR="00F438A6">
          <w:rPr>
            <w:lang w:val="en-US"/>
          </w:rPr>
          <w:t xml:space="preserve">Registers with Configured NSSAI marked as </w:t>
        </w:r>
        <w:r w:rsidR="00F438A6" w:rsidRPr="000C77A5">
          <w:rPr>
            <w:lang w:val="en-US"/>
          </w:rPr>
          <w:t xml:space="preserve">on-demand </w:t>
        </w:r>
        <w:r w:rsidR="00F438A6">
          <w:rPr>
            <w:lang w:val="en-US"/>
          </w:rPr>
          <w:t>N</w:t>
        </w:r>
        <w:r w:rsidR="00F438A6" w:rsidRPr="000C77A5">
          <w:rPr>
            <w:lang w:val="en-US"/>
          </w:rPr>
          <w:t>SSAI</w:t>
        </w:r>
        <w:r w:rsidR="00F438A6">
          <w:rPr>
            <w:lang w:val="en-US"/>
          </w:rPr>
          <w:t xml:space="preserve"> only when triggered by a corresponding URSP rule</w:t>
        </w:r>
        <w:r w:rsidR="00F438A6" w:rsidRPr="00BA632E">
          <w:rPr>
            <w:lang w:val="en-US"/>
          </w:rPr>
          <w:t>.</w:t>
        </w:r>
      </w:ins>
    </w:p>
    <w:p w14:paraId="242C232C" w14:textId="77777777" w:rsidR="00F438A6" w:rsidRDefault="00F438A6" w:rsidP="00F438A6">
      <w:pPr>
        <w:pStyle w:val="B1"/>
        <w:ind w:left="0" w:firstLine="0"/>
        <w:rPr>
          <w:ins w:id="6702" w:author="S2-2204794" w:date="2022-05-24T09:47:00Z"/>
        </w:rPr>
      </w:pPr>
      <w:ins w:id="6703" w:author="S2-2204794" w:date="2022-05-24T09:47:00Z">
        <w:r>
          <w:t>AMF/NSSF:</w:t>
        </w:r>
      </w:ins>
    </w:p>
    <w:p w14:paraId="4C4E1378" w14:textId="3F882091" w:rsidR="00F438A6" w:rsidRDefault="00850153">
      <w:pPr>
        <w:pStyle w:val="B1"/>
        <w:rPr>
          <w:ins w:id="6704" w:author="S2-2204794" w:date="2022-05-24T09:47:00Z"/>
          <w:lang w:val="en-US"/>
        </w:rPr>
        <w:pPrChange w:id="6705" w:author="Rapporteur" w:date="2022-05-24T15:05:00Z">
          <w:pPr>
            <w:pStyle w:val="B1"/>
            <w:numPr>
              <w:numId w:val="54"/>
            </w:numPr>
            <w:tabs>
              <w:tab w:val="num" w:pos="360"/>
              <w:tab w:val="num" w:pos="720"/>
            </w:tabs>
            <w:ind w:left="360" w:hanging="360"/>
          </w:pPr>
        </w:pPrChange>
      </w:pPr>
      <w:ins w:id="6706" w:author="Rapporteur" w:date="2022-05-24T15:05:00Z">
        <w:r>
          <w:rPr>
            <w:lang w:val="en-US" w:eastAsia="x-none"/>
          </w:rPr>
          <w:t>-</w:t>
        </w:r>
        <w:r>
          <w:rPr>
            <w:lang w:val="en-US" w:eastAsia="x-none"/>
          </w:rPr>
          <w:tab/>
        </w:r>
      </w:ins>
      <w:ins w:id="6707" w:author="S2-2204794" w:date="2022-05-24T09:47:00Z">
        <w:r w:rsidR="00F438A6">
          <w:rPr>
            <w:lang w:val="en-US" w:eastAsia="x-none"/>
          </w:rPr>
          <w:t xml:space="preserve">Able to </w:t>
        </w:r>
        <w:r w:rsidR="00F438A6">
          <w:t xml:space="preserve">mark </w:t>
        </w:r>
        <w:r w:rsidR="00F438A6">
          <w:rPr>
            <w:lang w:val="en-US"/>
          </w:rPr>
          <w:t xml:space="preserve">Configured NSSAI as </w:t>
        </w:r>
        <w:r w:rsidR="00F438A6" w:rsidRPr="000C77A5">
          <w:rPr>
            <w:lang w:val="en-US"/>
          </w:rPr>
          <w:t xml:space="preserve">on-demand </w:t>
        </w:r>
        <w:r w:rsidR="00F438A6">
          <w:rPr>
            <w:lang w:val="en-US"/>
          </w:rPr>
          <w:t>N</w:t>
        </w:r>
        <w:r w:rsidR="00F438A6" w:rsidRPr="000C77A5">
          <w:rPr>
            <w:lang w:val="en-US"/>
          </w:rPr>
          <w:t>SSAI</w:t>
        </w:r>
        <w:r w:rsidR="00F438A6">
          <w:rPr>
            <w:lang w:val="en-US"/>
          </w:rPr>
          <w:t xml:space="preserve"> to </w:t>
        </w:r>
        <w:r w:rsidR="00F438A6" w:rsidRPr="000C77A5">
          <w:t xml:space="preserve">ensure the proper utilization of </w:t>
        </w:r>
        <w:r w:rsidR="00F438A6">
          <w:t>s</w:t>
        </w:r>
        <w:r w:rsidR="00F438A6" w:rsidRPr="000C77A5">
          <w:t>lices in the system</w:t>
        </w:r>
        <w:r w:rsidR="00F438A6" w:rsidRPr="00BA632E">
          <w:rPr>
            <w:lang w:val="en-US" w:eastAsia="x-none"/>
          </w:rPr>
          <w:t>.</w:t>
        </w:r>
      </w:ins>
    </w:p>
    <w:p w14:paraId="34456810" w14:textId="3638661C" w:rsidR="008204C2" w:rsidRPr="003218BD" w:rsidRDefault="008204C2">
      <w:pPr>
        <w:pStyle w:val="21"/>
        <w:rPr>
          <w:ins w:id="6708" w:author="S2-2204795" w:date="2022-05-24T10:27:00Z"/>
          <w:lang w:eastAsia="ja-JP"/>
        </w:rPr>
        <w:pPrChange w:id="6709" w:author="Rapporteur" w:date="2022-05-25T08:41:00Z">
          <w:pPr>
            <w:keepNext/>
            <w:keepLines/>
            <w:overflowPunct w:val="0"/>
            <w:autoSpaceDE w:val="0"/>
            <w:autoSpaceDN w:val="0"/>
            <w:adjustRightInd w:val="0"/>
            <w:spacing w:before="180"/>
            <w:ind w:left="1134" w:hanging="1134"/>
            <w:textAlignment w:val="baseline"/>
            <w:outlineLvl w:val="1"/>
          </w:pPr>
        </w:pPrChange>
      </w:pPr>
      <w:bookmarkStart w:id="6710" w:name="_Toc104789154"/>
      <w:ins w:id="6711" w:author="S2-2204795" w:date="2022-05-24T10:27:00Z">
        <w:r w:rsidRPr="003218BD">
          <w:rPr>
            <w:lang w:eastAsia="zh-CN"/>
          </w:rPr>
          <w:t>6.</w:t>
        </w:r>
        <w:del w:id="6712" w:author="Rapporteur" w:date="2022-05-24T15:06:00Z">
          <w:r w:rsidRPr="003218BD" w:rsidDel="00475DB7">
            <w:rPr>
              <w:rFonts w:hint="eastAsia"/>
              <w:lang w:eastAsia="zh-CN"/>
            </w:rPr>
            <w:delText>X</w:delText>
          </w:r>
        </w:del>
      </w:ins>
      <w:ins w:id="6713" w:author="Rapporteur" w:date="2022-05-24T15:06:00Z">
        <w:r w:rsidR="00475DB7">
          <w:rPr>
            <w:lang w:eastAsia="zh-CN"/>
          </w:rPr>
          <w:t>35</w:t>
        </w:r>
      </w:ins>
      <w:ins w:id="6714" w:author="S2-2204795" w:date="2022-05-24T10:27:00Z">
        <w:r w:rsidRPr="003218BD">
          <w:rPr>
            <w:rFonts w:hint="eastAsia"/>
            <w:lang w:eastAsia="ko-KR"/>
          </w:rPr>
          <w:tab/>
        </w:r>
        <w:r w:rsidRPr="003218BD">
          <w:rPr>
            <w:lang w:eastAsia="ja-JP"/>
          </w:rPr>
          <w:t>Solution</w:t>
        </w:r>
        <w:r w:rsidRPr="003218BD">
          <w:rPr>
            <w:rFonts w:hint="eastAsia"/>
            <w:lang w:eastAsia="zh-CN"/>
          </w:rPr>
          <w:t xml:space="preserve"> #</w:t>
        </w:r>
        <w:del w:id="6715" w:author="Rapporteur" w:date="2022-05-24T15:06:00Z">
          <w:r w:rsidRPr="003218BD" w:rsidDel="00475DB7">
            <w:rPr>
              <w:lang w:eastAsia="zh-CN"/>
            </w:rPr>
            <w:delText>X</w:delText>
          </w:r>
        </w:del>
      </w:ins>
      <w:ins w:id="6716" w:author="Rapporteur" w:date="2022-05-24T15:06:00Z">
        <w:r w:rsidR="00475DB7">
          <w:rPr>
            <w:lang w:eastAsia="zh-CN"/>
          </w:rPr>
          <w:t>35</w:t>
        </w:r>
      </w:ins>
      <w:ins w:id="6717" w:author="S2-2204795" w:date="2022-05-24T10:27:00Z">
        <w:r w:rsidRPr="003218BD">
          <w:rPr>
            <w:lang w:eastAsia="ja-JP"/>
          </w:rPr>
          <w:t>: Network Slice usage control by</w:t>
        </w:r>
        <w:r>
          <w:rPr>
            <w:lang w:eastAsia="ja-JP"/>
          </w:rPr>
          <w:t xml:space="preserve"> the network</w:t>
        </w:r>
        <w:bookmarkEnd w:id="6710"/>
      </w:ins>
    </w:p>
    <w:p w14:paraId="65B60ADF" w14:textId="0CC1D1AD" w:rsidR="008204C2" w:rsidRPr="0092399D" w:rsidRDefault="008204C2">
      <w:pPr>
        <w:pStyle w:val="31"/>
        <w:rPr>
          <w:ins w:id="6718" w:author="S2-2204795" w:date="2022-05-24T10:27:00Z"/>
          <w:lang w:eastAsia="ja-JP"/>
        </w:rPr>
        <w:pPrChange w:id="6719" w:author="Rapporteur" w:date="2022-05-25T08:41:00Z">
          <w:pPr>
            <w:keepNext/>
            <w:keepLines/>
            <w:overflowPunct w:val="0"/>
            <w:autoSpaceDE w:val="0"/>
            <w:autoSpaceDN w:val="0"/>
            <w:adjustRightInd w:val="0"/>
            <w:spacing w:before="120"/>
            <w:ind w:left="1134" w:hanging="1134"/>
            <w:textAlignment w:val="baseline"/>
            <w:outlineLvl w:val="2"/>
          </w:pPr>
        </w:pPrChange>
      </w:pPr>
      <w:bookmarkStart w:id="6720" w:name="_Toc104789155"/>
      <w:ins w:id="6721" w:author="S2-2204795" w:date="2022-05-24T10:27:00Z">
        <w:r w:rsidRPr="0092399D">
          <w:rPr>
            <w:lang w:eastAsia="ja-JP"/>
          </w:rPr>
          <w:t>6.</w:t>
        </w:r>
        <w:del w:id="6722" w:author="Rapporteur" w:date="2022-05-24T15:16:00Z">
          <w:r w:rsidRPr="0092399D" w:rsidDel="00475DB7">
            <w:rPr>
              <w:rFonts w:hint="eastAsia"/>
              <w:lang w:eastAsia="ja-JP"/>
            </w:rPr>
            <w:delText>X</w:delText>
          </w:r>
        </w:del>
      </w:ins>
      <w:ins w:id="6723" w:author="Rapporteur" w:date="2022-05-24T15:16:00Z">
        <w:r w:rsidR="00475DB7">
          <w:rPr>
            <w:lang w:eastAsia="ja-JP"/>
          </w:rPr>
          <w:t>35</w:t>
        </w:r>
      </w:ins>
      <w:ins w:id="6724" w:author="S2-2204795" w:date="2022-05-24T10:27:00Z">
        <w:r w:rsidRPr="0092399D">
          <w:rPr>
            <w:lang w:eastAsia="ja-JP"/>
          </w:rPr>
          <w:t>.1</w:t>
        </w:r>
        <w:r w:rsidRPr="0092399D">
          <w:rPr>
            <w:rFonts w:hint="eastAsia"/>
            <w:lang w:eastAsia="ja-JP"/>
          </w:rPr>
          <w:tab/>
        </w:r>
        <w:r w:rsidRPr="0092399D">
          <w:rPr>
            <w:lang w:eastAsia="ja-JP"/>
          </w:rPr>
          <w:t>Introduction</w:t>
        </w:r>
        <w:bookmarkEnd w:id="6720"/>
      </w:ins>
    </w:p>
    <w:p w14:paraId="13CBFDC8" w14:textId="77777777" w:rsidR="008204C2" w:rsidRDefault="008204C2" w:rsidP="008204C2">
      <w:pPr>
        <w:rPr>
          <w:ins w:id="6725" w:author="S2-2204795" w:date="2022-05-24T10:27:00Z"/>
          <w:lang w:eastAsia="zh-CN"/>
        </w:rPr>
      </w:pPr>
      <w:ins w:id="6726" w:author="S2-2204795" w:date="2022-05-24T10:27:00Z">
        <w:r>
          <w:rPr>
            <w:lang w:val="en-IN" w:eastAsia="zh-CN"/>
          </w:rPr>
          <w:t xml:space="preserve">This solution </w:t>
        </w:r>
        <w:r>
          <w:rPr>
            <w:lang w:eastAsia="zh-CN"/>
          </w:rPr>
          <w:t xml:space="preserve">addresses the bellow requirement from </w:t>
        </w:r>
        <w:r w:rsidRPr="00073A25">
          <w:rPr>
            <w:lang w:eastAsia="zh-CN"/>
          </w:rPr>
          <w:t>Key Issue #</w:t>
        </w:r>
        <w:r>
          <w:rPr>
            <w:lang w:eastAsia="zh-CN"/>
          </w:rPr>
          <w:t>6</w:t>
        </w:r>
        <w:r w:rsidRPr="00073A25">
          <w:rPr>
            <w:lang w:eastAsia="zh-CN"/>
          </w:rPr>
          <w:t xml:space="preserve">: </w:t>
        </w:r>
        <w:r w:rsidRPr="00560246">
          <w:rPr>
            <w:lang w:eastAsia="zh-CN"/>
          </w:rPr>
          <w:t>Improved network control of the UE behaviour</w:t>
        </w:r>
        <w:r>
          <w:rPr>
            <w:lang w:eastAsia="zh-CN"/>
          </w:rPr>
          <w:t>:</w:t>
        </w:r>
      </w:ins>
    </w:p>
    <w:p w14:paraId="13D3A34C" w14:textId="029594AC" w:rsidR="008204C2" w:rsidDel="00475DB7" w:rsidRDefault="008204C2" w:rsidP="008204C2">
      <w:pPr>
        <w:rPr>
          <w:ins w:id="6727" w:author="S2-2204795" w:date="2022-05-24T10:27:00Z"/>
          <w:del w:id="6728" w:author="Rapporteur" w:date="2022-05-24T15:16:00Z"/>
          <w:lang w:eastAsia="zh-CN"/>
        </w:rPr>
      </w:pPr>
      <w:ins w:id="6729" w:author="S2-2204795" w:date="2022-05-24T10:27:00Z">
        <w:r w:rsidRPr="00320611">
          <w:rPr>
            <w:lang w:eastAsia="zh-CN"/>
          </w:rPr>
          <w:t>This Key Issue will study how to enable network-controlled behaviour and ensure the proper utilization of Slices in the system (e.g. what the network can request to the UE, and how, and what additional policies the network can provide to the UE) taking into account the above aspects (e.g. actual slice usage, UE activity, etc.).</w:t>
        </w:r>
      </w:ins>
    </w:p>
    <w:p w14:paraId="392C5295" w14:textId="77777777" w:rsidR="008204C2" w:rsidRDefault="008204C2">
      <w:pPr>
        <w:rPr>
          <w:ins w:id="6730" w:author="S2-2204795" w:date="2022-05-24T10:27:00Z"/>
          <w:lang w:eastAsia="zh-CN"/>
        </w:rPr>
        <w:pPrChange w:id="6731" w:author="Rapporteur" w:date="2022-05-24T15:16:00Z">
          <w:pPr>
            <w:pStyle w:val="B2"/>
            <w:ind w:left="1701" w:hanging="850"/>
          </w:pPr>
        </w:pPrChange>
      </w:pPr>
    </w:p>
    <w:p w14:paraId="7468EBE7" w14:textId="5C21A118" w:rsidR="008204C2" w:rsidRPr="003B198D" w:rsidRDefault="008204C2">
      <w:pPr>
        <w:pStyle w:val="31"/>
        <w:rPr>
          <w:ins w:id="6732" w:author="S2-2204795" w:date="2022-05-24T10:27:00Z"/>
          <w:lang w:eastAsia="ja-JP"/>
        </w:rPr>
        <w:pPrChange w:id="6733" w:author="Rapporteur" w:date="2022-05-25T08:41:00Z">
          <w:pPr>
            <w:keepNext/>
            <w:keepLines/>
            <w:overflowPunct w:val="0"/>
            <w:autoSpaceDE w:val="0"/>
            <w:autoSpaceDN w:val="0"/>
            <w:adjustRightInd w:val="0"/>
            <w:spacing w:before="120"/>
            <w:ind w:left="1134" w:hanging="1134"/>
            <w:textAlignment w:val="baseline"/>
            <w:outlineLvl w:val="2"/>
          </w:pPr>
        </w:pPrChange>
      </w:pPr>
      <w:bookmarkStart w:id="6734" w:name="_Toc104789156"/>
      <w:ins w:id="6735" w:author="S2-2204795" w:date="2022-05-24T10:27:00Z">
        <w:r w:rsidRPr="003B198D">
          <w:rPr>
            <w:lang w:eastAsia="ja-JP"/>
          </w:rPr>
          <w:t>6.</w:t>
        </w:r>
        <w:del w:id="6736" w:author="Rapporteur" w:date="2022-05-24T15:16:00Z">
          <w:r w:rsidRPr="003B198D" w:rsidDel="00475DB7">
            <w:rPr>
              <w:rFonts w:hint="eastAsia"/>
              <w:lang w:eastAsia="ja-JP"/>
            </w:rPr>
            <w:delText>X</w:delText>
          </w:r>
        </w:del>
      </w:ins>
      <w:ins w:id="6737" w:author="Rapporteur" w:date="2022-05-24T15:16:00Z">
        <w:r w:rsidR="00475DB7">
          <w:rPr>
            <w:lang w:eastAsia="ja-JP"/>
          </w:rPr>
          <w:t>35</w:t>
        </w:r>
      </w:ins>
      <w:ins w:id="6738" w:author="S2-2204795" w:date="2022-05-24T10:27:00Z">
        <w:r w:rsidRPr="003B198D">
          <w:rPr>
            <w:lang w:eastAsia="ja-JP"/>
          </w:rPr>
          <w:t>.</w:t>
        </w:r>
        <w:r>
          <w:rPr>
            <w:lang w:eastAsia="ja-JP"/>
          </w:rPr>
          <w:t>2</w:t>
        </w:r>
        <w:r w:rsidRPr="003B198D">
          <w:rPr>
            <w:rFonts w:hint="eastAsia"/>
            <w:lang w:eastAsia="ja-JP"/>
          </w:rPr>
          <w:tab/>
        </w:r>
        <w:r>
          <w:rPr>
            <w:lang w:eastAsia="ja-JP"/>
          </w:rPr>
          <w:t>Functional description</w:t>
        </w:r>
        <w:bookmarkEnd w:id="6734"/>
      </w:ins>
    </w:p>
    <w:p w14:paraId="782EEB95" w14:textId="77777777" w:rsidR="008204C2" w:rsidRDefault="008204C2" w:rsidP="008204C2">
      <w:pPr>
        <w:rPr>
          <w:ins w:id="6739" w:author="S2-2204795" w:date="2022-05-24T10:27:00Z"/>
          <w:lang w:val="en-IN" w:eastAsia="zh-CN"/>
        </w:rPr>
      </w:pPr>
      <w:ins w:id="6740" w:author="S2-2204795" w:date="2022-05-24T10:27:00Z">
        <w:r>
          <w:rPr>
            <w:lang w:val="en-IN" w:eastAsia="zh-CN"/>
          </w:rPr>
          <w:t>The solution allows for network slice usage control by the network. If a UE is registered for a network slice that is subject to a slice usage control and the network slice is not used by the UE for a specific time duration (e.g. no PDU Session is established on the network slice for a time duration defined by the operator via operator policy configuration), the network deregisters the UE from the network slice. The UE can still get a service on such network slice however, the UE shall register for it first as it has been removed from the Allowed NSSAI of the UE. The solution re-uses the existing NSAC service operations Nnsacf_NumOfUEsUpdate_Request by adding a new parameter ‘slice usage control’ which indicates to the NSACF that the network slice is subject to slice usage control. If a network slice is subject to slice usage control, the NSACF starts a slice usage control timer per each network slice subject to slice usage control and if the network slice is no</w:t>
        </w:r>
        <w:r>
          <w:rPr>
            <w:lang w:val="en-IN" w:eastAsia="zh-CN"/>
          </w:rPr>
          <w:lastRenderedPageBreak/>
          <w:t xml:space="preserve">t utilised for the duration of the slice usage control timer (e.g. no PDU Session on the network slice by the UE), the UE is deregistered from the network slice. The slice usage control timers can be configured with values based on the operator policy. The slice usage control timers are re-started each time the network slice becomes not used by the UE, i.e. no established PDU session on the network slice. </w:t>
        </w:r>
      </w:ins>
    </w:p>
    <w:p w14:paraId="3B10BE45" w14:textId="24DC7CE0" w:rsidR="008204C2" w:rsidRDefault="008204C2">
      <w:pPr>
        <w:pStyle w:val="NO"/>
        <w:rPr>
          <w:ins w:id="6741" w:author="S2-2204795" w:date="2022-05-24T10:27:00Z"/>
          <w:lang w:val="en-IN"/>
        </w:rPr>
        <w:pPrChange w:id="6742" w:author="Rapporteur" w:date="2022-05-24T15:16:00Z">
          <w:pPr/>
        </w:pPrChange>
      </w:pPr>
      <w:ins w:id="6743" w:author="S2-2204795" w:date="2022-05-24T10:27:00Z">
        <w:r>
          <w:rPr>
            <w:lang w:val="en-IN"/>
          </w:rPr>
          <w:t>N</w:t>
        </w:r>
        <w:del w:id="6744" w:author="Rapporteur" w:date="2022-05-24T15:16:00Z">
          <w:r w:rsidDel="00475DB7">
            <w:rPr>
              <w:lang w:val="en-IN"/>
            </w:rPr>
            <w:delText>ote</w:delText>
          </w:r>
        </w:del>
      </w:ins>
      <w:ins w:id="6745" w:author="Rapporteur" w:date="2022-05-24T15:16:00Z">
        <w:r w:rsidR="00475DB7">
          <w:rPr>
            <w:lang w:val="en-IN"/>
          </w:rPr>
          <w:t>OTE</w:t>
        </w:r>
      </w:ins>
      <w:ins w:id="6746" w:author="S2-2204795" w:date="2022-05-24T10:27:00Z">
        <w:r>
          <w:rPr>
            <w:lang w:val="en-IN"/>
          </w:rPr>
          <w:t>:</w:t>
        </w:r>
        <w:del w:id="6747" w:author="Rapporteur" w:date="2022-05-24T15:16:00Z">
          <w:r w:rsidDel="00475DB7">
            <w:rPr>
              <w:lang w:val="en-IN"/>
            </w:rPr>
            <w:delText xml:space="preserve"> </w:delText>
          </w:r>
        </w:del>
      </w:ins>
      <w:ins w:id="6748" w:author="Rapporteur" w:date="2022-05-24T15:16:00Z">
        <w:r w:rsidR="00475DB7">
          <w:rPr>
            <w:lang w:val="en-IN"/>
          </w:rPr>
          <w:tab/>
        </w:r>
      </w:ins>
      <w:ins w:id="6749" w:author="S2-2204795" w:date="2022-05-24T10:27:00Z">
        <w:r>
          <w:rPr>
            <w:lang w:val="en-IN"/>
          </w:rPr>
          <w:t>Stage 3 may decide to define designated service operations for the network slice usage control instead re-using the existing NSAC service operation in step</w:t>
        </w:r>
        <w:del w:id="6750" w:author="Rapporteur" w:date="2022-05-24T15:16:00Z">
          <w:r w:rsidDel="00475DB7">
            <w:rPr>
              <w:lang w:val="en-IN"/>
            </w:rPr>
            <w:delText xml:space="preserve"> </w:delText>
          </w:r>
        </w:del>
      </w:ins>
      <w:ins w:id="6751" w:author="Rapporteur" w:date="2022-05-24T15:16:00Z">
        <w:r w:rsidR="00475DB7">
          <w:rPr>
            <w:lang w:val="en-US"/>
          </w:rPr>
          <w:t> </w:t>
        </w:r>
      </w:ins>
      <w:ins w:id="6752" w:author="S2-2204795" w:date="2022-05-24T10:27:00Z">
        <w:r>
          <w:rPr>
            <w:lang w:val="en-IN"/>
          </w:rPr>
          <w:t>2.</w:t>
        </w:r>
      </w:ins>
    </w:p>
    <w:p w14:paraId="0C6042BF" w14:textId="39AF6E60" w:rsidR="008204C2" w:rsidRPr="00475DB7" w:rsidDel="00475DB7" w:rsidRDefault="008204C2" w:rsidP="008204C2">
      <w:pPr>
        <w:rPr>
          <w:ins w:id="6753" w:author="S2-2204795" w:date="2022-05-24T10:27:00Z"/>
          <w:del w:id="6754" w:author="Rapporteur" w:date="2022-05-24T15:16:00Z"/>
          <w:lang w:val="en-IN" w:eastAsia="zh-CN"/>
        </w:rPr>
      </w:pPr>
    </w:p>
    <w:p w14:paraId="63ED5F85" w14:textId="3F98DFF7" w:rsidR="008204C2" w:rsidRDefault="008204C2">
      <w:pPr>
        <w:pStyle w:val="31"/>
        <w:rPr>
          <w:ins w:id="6755" w:author="S2-2204795" w:date="2022-05-24T10:27:00Z"/>
          <w:lang w:eastAsia="ja-JP"/>
        </w:rPr>
        <w:pPrChange w:id="6756" w:author="Rapporteur" w:date="2022-05-25T08:41:00Z">
          <w:pPr>
            <w:keepNext/>
            <w:keepLines/>
            <w:overflowPunct w:val="0"/>
            <w:autoSpaceDE w:val="0"/>
            <w:autoSpaceDN w:val="0"/>
            <w:adjustRightInd w:val="0"/>
            <w:spacing w:before="120"/>
            <w:ind w:left="1134" w:hanging="1134"/>
            <w:textAlignment w:val="baseline"/>
            <w:outlineLvl w:val="2"/>
          </w:pPr>
        </w:pPrChange>
      </w:pPr>
      <w:bookmarkStart w:id="6757" w:name="_Toc104789157"/>
      <w:ins w:id="6758" w:author="S2-2204795" w:date="2022-05-24T10:27:00Z">
        <w:r w:rsidRPr="001139A7">
          <w:rPr>
            <w:lang w:eastAsia="ja-JP"/>
          </w:rPr>
          <w:t>6.</w:t>
        </w:r>
        <w:del w:id="6759" w:author="Rapporteur" w:date="2022-05-24T15:16:00Z">
          <w:r w:rsidRPr="001139A7" w:rsidDel="00475DB7">
            <w:rPr>
              <w:lang w:eastAsia="ja-JP"/>
            </w:rPr>
            <w:delText>X</w:delText>
          </w:r>
        </w:del>
      </w:ins>
      <w:ins w:id="6760" w:author="Rapporteur" w:date="2022-05-24T15:16:00Z">
        <w:r w:rsidR="00475DB7">
          <w:rPr>
            <w:lang w:eastAsia="ja-JP"/>
          </w:rPr>
          <w:t>35</w:t>
        </w:r>
      </w:ins>
      <w:ins w:id="6761" w:author="S2-2204795" w:date="2022-05-24T10:27:00Z">
        <w:r w:rsidRPr="001139A7">
          <w:rPr>
            <w:lang w:eastAsia="ja-JP"/>
          </w:rPr>
          <w:t>.</w:t>
        </w:r>
        <w:r>
          <w:rPr>
            <w:lang w:eastAsia="ja-JP"/>
          </w:rPr>
          <w:t>3</w:t>
        </w:r>
        <w:r w:rsidRPr="001139A7">
          <w:rPr>
            <w:lang w:eastAsia="ja-JP"/>
          </w:rPr>
          <w:tab/>
          <w:t>Procedures</w:t>
        </w:r>
        <w:bookmarkEnd w:id="6757"/>
      </w:ins>
    </w:p>
    <w:p w14:paraId="24764BC2" w14:textId="68534CD7" w:rsidR="008204C2" w:rsidRDefault="008204C2">
      <w:pPr>
        <w:pStyle w:val="TH"/>
        <w:rPr>
          <w:ins w:id="6762" w:author="S2-2204795" w:date="2022-05-24T10:27:00Z"/>
          <w:sz w:val="28"/>
          <w:lang w:eastAsia="ja-JP"/>
        </w:rPr>
        <w:pPrChange w:id="6763" w:author="Rapporteur" w:date="2022-05-24T15:17:00Z">
          <w:pPr>
            <w:keepNext/>
            <w:keepLines/>
            <w:overflowPunct w:val="0"/>
            <w:autoSpaceDE w:val="0"/>
            <w:autoSpaceDN w:val="0"/>
            <w:adjustRightInd w:val="0"/>
            <w:spacing w:before="120"/>
            <w:textAlignment w:val="baseline"/>
            <w:outlineLvl w:val="2"/>
          </w:pPr>
        </w:pPrChange>
      </w:pPr>
      <w:ins w:id="6764" w:author="S2-2204795" w:date="2022-05-24T10:27:00Z">
        <w:r w:rsidRPr="00D77450">
          <w:rPr>
            <w:noProof/>
            <w:lang w:val="en-US" w:eastAsia="ko-KR"/>
          </w:rPr>
          <w:drawing>
            <wp:inline distT="0" distB="0" distL="0" distR="0" wp14:anchorId="51E75F72" wp14:editId="71BC8550">
              <wp:extent cx="6116320" cy="3269615"/>
              <wp:effectExtent l="0" t="0" r="0" b="698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16320" cy="3269615"/>
                      </a:xfrm>
                      <a:prstGeom prst="rect">
                        <a:avLst/>
                      </a:prstGeom>
                      <a:noFill/>
                      <a:ln>
                        <a:noFill/>
                      </a:ln>
                    </pic:spPr>
                  </pic:pic>
                </a:graphicData>
              </a:graphic>
            </wp:inline>
          </w:drawing>
        </w:r>
      </w:ins>
    </w:p>
    <w:p w14:paraId="69450E2B" w14:textId="03FCAC40" w:rsidR="008204C2" w:rsidRPr="00171CE2" w:rsidRDefault="008204C2" w:rsidP="00475DB7">
      <w:pPr>
        <w:pStyle w:val="TF"/>
        <w:rPr>
          <w:ins w:id="6765" w:author="S2-2204795" w:date="2022-05-24T10:27:00Z"/>
        </w:rPr>
      </w:pPr>
      <w:ins w:id="6766" w:author="S2-2204795" w:date="2022-05-24T10:27:00Z">
        <w:r w:rsidRPr="00171CE2">
          <w:t>Figure 6.</w:t>
        </w:r>
        <w:del w:id="6767" w:author="Rapporteur" w:date="2022-05-24T15:16:00Z">
          <w:r w:rsidRPr="00171CE2" w:rsidDel="00475DB7">
            <w:delText>X</w:delText>
          </w:r>
        </w:del>
      </w:ins>
      <w:ins w:id="6768" w:author="Rapporteur" w:date="2022-05-24T15:16:00Z">
        <w:r w:rsidR="00475DB7">
          <w:t>35</w:t>
        </w:r>
      </w:ins>
      <w:ins w:id="6769" w:author="S2-2204795" w:date="2022-05-24T10:27:00Z">
        <w:r w:rsidRPr="00171CE2">
          <w:t>.3</w:t>
        </w:r>
      </w:ins>
      <w:ins w:id="6770" w:author="Rapporteur" w:date="2022-05-25T07:06:00Z">
        <w:r w:rsidR="005477C7">
          <w:t>-1</w:t>
        </w:r>
      </w:ins>
      <w:ins w:id="6771" w:author="S2-2204795" w:date="2022-05-24T10:27:00Z">
        <w:r w:rsidRPr="00171CE2">
          <w:t>: Network Slice usage control</w:t>
        </w:r>
        <w:r>
          <w:t xml:space="preserve"> by the network</w:t>
        </w:r>
      </w:ins>
    </w:p>
    <w:p w14:paraId="193D6668" w14:textId="39EE61F8" w:rsidR="008204C2" w:rsidRDefault="00475DB7">
      <w:pPr>
        <w:pStyle w:val="B1"/>
        <w:rPr>
          <w:ins w:id="6772" w:author="S2-2204795" w:date="2022-05-24T10:27:00Z"/>
        </w:rPr>
        <w:pPrChange w:id="6773" w:author="Rapporteur" w:date="2022-05-24T15:17:00Z">
          <w:pPr>
            <w:pStyle w:val="ac"/>
            <w:numPr>
              <w:numId w:val="24"/>
            </w:numPr>
            <w:overflowPunct/>
            <w:autoSpaceDE/>
            <w:autoSpaceDN/>
            <w:adjustRightInd/>
            <w:spacing w:after="200" w:line="276" w:lineRule="auto"/>
            <w:ind w:leftChars="0" w:left="644" w:hanging="360"/>
            <w:contextualSpacing/>
            <w:textAlignment w:val="auto"/>
          </w:pPr>
        </w:pPrChange>
      </w:pPr>
      <w:ins w:id="6774" w:author="Rapporteur" w:date="2022-05-24T15:17:00Z">
        <w:r>
          <w:t>1.</w:t>
        </w:r>
        <w:r>
          <w:tab/>
        </w:r>
      </w:ins>
      <w:ins w:id="6775" w:author="S2-2204795" w:date="2022-05-24T10:27:00Z">
        <w:r w:rsidR="008204C2" w:rsidRPr="00171CE2">
          <w:t>A UE registers for network slices S-NSSAI-1</w:t>
        </w:r>
        <w:r w:rsidR="008204C2">
          <w:t xml:space="preserve"> and</w:t>
        </w:r>
        <w:r w:rsidR="008204C2" w:rsidRPr="00171CE2">
          <w:t xml:space="preserve"> S-NSSAI-2 </w:t>
        </w:r>
        <w:r w:rsidR="008204C2">
          <w:t>as per clause</w:t>
        </w:r>
        <w:del w:id="6776" w:author="Rapporteur" w:date="2022-05-24T16:08:00Z">
          <w:r w:rsidR="008204C2" w:rsidDel="008D3DFE">
            <w:delText xml:space="preserve"> </w:delText>
          </w:r>
        </w:del>
      </w:ins>
      <w:ins w:id="6777" w:author="Rapporteur" w:date="2022-05-24T16:08:00Z">
        <w:r w:rsidR="008D3DFE">
          <w:rPr>
            <w:lang w:val="en-US"/>
          </w:rPr>
          <w:t> </w:t>
        </w:r>
      </w:ins>
      <w:ins w:id="6778" w:author="S2-2204795" w:date="2022-05-24T10:27:00Z">
        <w:r w:rsidR="008204C2">
          <w:t>4.2.2.2.2 of TS</w:t>
        </w:r>
      </w:ins>
      <w:ins w:id="6779" w:author="Rapporteur" w:date="2022-05-24T16:08:00Z">
        <w:r w:rsidR="008D3DFE">
          <w:rPr>
            <w:lang w:val="en-US"/>
          </w:rPr>
          <w:t> </w:t>
        </w:r>
      </w:ins>
      <w:ins w:id="6780" w:author="S2-2204795" w:date="2022-05-24T10:27:00Z">
        <w:r w:rsidR="008204C2">
          <w:t>23.502</w:t>
        </w:r>
      </w:ins>
      <w:ins w:id="6781" w:author="Rapporteur" w:date="2022-05-24T16:08:00Z">
        <w:r w:rsidR="008D3DFE">
          <w:rPr>
            <w:lang w:val="en-US"/>
          </w:rPr>
          <w:t> [5]</w:t>
        </w:r>
      </w:ins>
      <w:ins w:id="6782" w:author="S2-2204795" w:date="2022-05-24T10:27:00Z">
        <w:r w:rsidR="008204C2">
          <w:t>.</w:t>
        </w:r>
      </w:ins>
    </w:p>
    <w:p w14:paraId="638E7500" w14:textId="7DD610EE" w:rsidR="008204C2" w:rsidRDefault="00475DB7">
      <w:pPr>
        <w:pStyle w:val="B1"/>
        <w:rPr>
          <w:ins w:id="6783" w:author="S2-2204795" w:date="2022-05-24T10:27:00Z"/>
        </w:rPr>
        <w:pPrChange w:id="6784" w:author="Rapporteur" w:date="2022-05-24T15:17:00Z">
          <w:pPr>
            <w:pStyle w:val="ac"/>
            <w:numPr>
              <w:numId w:val="24"/>
            </w:numPr>
            <w:overflowPunct/>
            <w:autoSpaceDE/>
            <w:autoSpaceDN/>
            <w:adjustRightInd/>
            <w:spacing w:after="200" w:line="276" w:lineRule="auto"/>
            <w:ind w:leftChars="0" w:left="644" w:hanging="360"/>
            <w:contextualSpacing/>
            <w:textAlignment w:val="auto"/>
          </w:pPr>
        </w:pPrChange>
      </w:pPr>
      <w:ins w:id="6785" w:author="Rapporteur" w:date="2022-05-24T15:17:00Z">
        <w:r>
          <w:t>2.</w:t>
        </w:r>
        <w:r>
          <w:tab/>
        </w:r>
      </w:ins>
      <w:ins w:id="6786" w:author="S2-2204795" w:date="2022-05-24T10:27:00Z">
        <w:r w:rsidR="008204C2" w:rsidRPr="00171CE2">
          <w:t xml:space="preserve">If the network slices </w:t>
        </w:r>
        <w:r w:rsidR="008204C2">
          <w:t xml:space="preserve">S-NSSAI-1 and S-NSSAI-2 are subject to slice usage control, the AMF sends Nsacf_NSAC_NumOfUEsUpdate_Request message to the NSACF in which the AMF includes the network slices that are subject to slice usage control (e.g. </w:t>
        </w:r>
        <w:r w:rsidR="008204C2" w:rsidRPr="00171CE2">
          <w:t>S-NSSAI-1</w:t>
        </w:r>
        <w:r w:rsidR="008204C2">
          <w:t xml:space="preserve"> and</w:t>
        </w:r>
        <w:r w:rsidR="008204C2" w:rsidRPr="00171CE2">
          <w:t xml:space="preserve"> S-NSSAI-2</w:t>
        </w:r>
        <w:r w:rsidR="008204C2">
          <w:t>) and a slice usage control parameter to indicate that the network slices are subject to slice usage control.</w:t>
        </w:r>
      </w:ins>
    </w:p>
    <w:p w14:paraId="6B2B7D4E" w14:textId="18546370" w:rsidR="008204C2" w:rsidRDefault="00475DB7">
      <w:pPr>
        <w:pStyle w:val="B1"/>
        <w:rPr>
          <w:ins w:id="6787" w:author="S2-2204795" w:date="2022-05-24T10:27:00Z"/>
        </w:rPr>
        <w:pPrChange w:id="6788" w:author="Rapporteur" w:date="2022-05-24T15:17:00Z">
          <w:pPr>
            <w:pStyle w:val="ac"/>
            <w:numPr>
              <w:numId w:val="24"/>
            </w:numPr>
            <w:overflowPunct/>
            <w:autoSpaceDE/>
            <w:autoSpaceDN/>
            <w:adjustRightInd/>
            <w:spacing w:after="200" w:line="276" w:lineRule="auto"/>
            <w:ind w:leftChars="0" w:left="644" w:hanging="360"/>
            <w:contextualSpacing/>
            <w:textAlignment w:val="auto"/>
          </w:pPr>
        </w:pPrChange>
      </w:pPr>
      <w:ins w:id="6789" w:author="Rapporteur" w:date="2022-05-24T15:17:00Z">
        <w:r>
          <w:t>3.</w:t>
        </w:r>
        <w:r>
          <w:tab/>
        </w:r>
      </w:ins>
      <w:ins w:id="6790" w:author="S2-2204795" w:date="2022-05-24T10:27:00Z">
        <w:r w:rsidR="008204C2">
          <w:t>When the NSACF receives a request for network slice usage control from the AMF, the NSACF starts a slice usage control timer per each network slice requiring network slice usage control. The slice usage control timer value can be configured in the NSACF based on the operator policy.</w:t>
        </w:r>
      </w:ins>
    </w:p>
    <w:p w14:paraId="7E730049" w14:textId="78778598" w:rsidR="008204C2" w:rsidRDefault="00475DB7">
      <w:pPr>
        <w:pStyle w:val="B1"/>
        <w:rPr>
          <w:ins w:id="6791" w:author="S2-2204795" w:date="2022-05-24T10:27:00Z"/>
        </w:rPr>
        <w:pPrChange w:id="6792" w:author="Rapporteur" w:date="2022-05-24T15:17:00Z">
          <w:pPr>
            <w:pStyle w:val="ac"/>
            <w:numPr>
              <w:numId w:val="24"/>
            </w:numPr>
            <w:overflowPunct/>
            <w:autoSpaceDE/>
            <w:autoSpaceDN/>
            <w:adjustRightInd/>
            <w:spacing w:after="200" w:line="276" w:lineRule="auto"/>
            <w:ind w:leftChars="0" w:left="644" w:hanging="360"/>
            <w:contextualSpacing/>
            <w:textAlignment w:val="auto"/>
          </w:pPr>
        </w:pPrChange>
      </w:pPr>
      <w:ins w:id="6793" w:author="Rapporteur" w:date="2022-05-24T15:17:00Z">
        <w:r>
          <w:t>4.</w:t>
        </w:r>
        <w:r>
          <w:tab/>
        </w:r>
      </w:ins>
      <w:ins w:id="6794" w:author="S2-2204795" w:date="2022-05-24T10:27:00Z">
        <w:r w:rsidR="008204C2" w:rsidRPr="00171CE2">
          <w:t xml:space="preserve">At some stage </w:t>
        </w:r>
        <w:r w:rsidR="008204C2">
          <w:t xml:space="preserve">the </w:t>
        </w:r>
        <w:r w:rsidR="008204C2" w:rsidRPr="00171CE2">
          <w:t xml:space="preserve">UE </w:t>
        </w:r>
        <w:r w:rsidR="008204C2">
          <w:t xml:space="preserve">initiates a service (e.g. PDU Session) on network slice </w:t>
        </w:r>
        <w:r w:rsidR="008204C2" w:rsidRPr="00171CE2">
          <w:t>S-NSSAI-1</w:t>
        </w:r>
        <w:r w:rsidR="008204C2">
          <w:t>,</w:t>
        </w:r>
        <w:r w:rsidR="008204C2" w:rsidRPr="00171CE2">
          <w:t xml:space="preserve"> </w:t>
        </w:r>
        <w:r w:rsidR="008204C2">
          <w:t>for example.</w:t>
        </w:r>
      </w:ins>
    </w:p>
    <w:p w14:paraId="1CDEE08A" w14:textId="1C4D041E" w:rsidR="008204C2" w:rsidRDefault="00475DB7">
      <w:pPr>
        <w:pStyle w:val="B1"/>
        <w:rPr>
          <w:ins w:id="6795" w:author="S2-2204795" w:date="2022-05-24T10:27:00Z"/>
        </w:rPr>
        <w:pPrChange w:id="6796" w:author="Rapporteur" w:date="2022-05-24T15:17:00Z">
          <w:pPr>
            <w:pStyle w:val="ac"/>
            <w:numPr>
              <w:numId w:val="24"/>
            </w:numPr>
            <w:overflowPunct/>
            <w:autoSpaceDE/>
            <w:autoSpaceDN/>
            <w:adjustRightInd/>
            <w:spacing w:after="200" w:line="276" w:lineRule="auto"/>
            <w:ind w:leftChars="0" w:left="644" w:hanging="360"/>
            <w:contextualSpacing/>
            <w:textAlignment w:val="auto"/>
          </w:pPr>
        </w:pPrChange>
      </w:pPr>
      <w:ins w:id="6797" w:author="Rapporteur" w:date="2022-05-24T15:17:00Z">
        <w:r>
          <w:t>5.</w:t>
        </w:r>
        <w:r>
          <w:tab/>
        </w:r>
      </w:ins>
      <w:ins w:id="6798" w:author="S2-2204795" w:date="2022-05-24T10:27:00Z">
        <w:r w:rsidR="008204C2">
          <w:t xml:space="preserve">The AMF notifies the NSACF for the PDU Session establishment on S-NSSAI-1 via Nsacf_PDUSessionNotification where the PDU_Session_Status parameter indicates whether the PDU Session is established or released. </w:t>
        </w:r>
      </w:ins>
    </w:p>
    <w:p w14:paraId="2D58D6E4" w14:textId="51A3BBF4" w:rsidR="008204C2" w:rsidRDefault="00475DB7">
      <w:pPr>
        <w:pStyle w:val="B1"/>
        <w:rPr>
          <w:ins w:id="6799" w:author="S2-2204795" w:date="2022-05-24T10:27:00Z"/>
        </w:rPr>
        <w:pPrChange w:id="6800" w:author="Rapporteur" w:date="2022-05-24T15:17:00Z">
          <w:pPr>
            <w:pStyle w:val="ac"/>
            <w:numPr>
              <w:numId w:val="24"/>
            </w:numPr>
            <w:overflowPunct/>
            <w:autoSpaceDE/>
            <w:autoSpaceDN/>
            <w:adjustRightInd/>
            <w:spacing w:after="200" w:line="276" w:lineRule="auto"/>
            <w:ind w:leftChars="0" w:left="644" w:hanging="360"/>
            <w:contextualSpacing/>
            <w:textAlignment w:val="auto"/>
          </w:pPr>
        </w:pPrChange>
      </w:pPr>
      <w:ins w:id="6801" w:author="Rapporteur" w:date="2022-05-24T15:17:00Z">
        <w:r>
          <w:t>6.</w:t>
        </w:r>
        <w:r>
          <w:tab/>
        </w:r>
      </w:ins>
      <w:ins w:id="6802" w:author="S2-2204795" w:date="2022-05-24T10:27:00Z">
        <w:r w:rsidR="008204C2" w:rsidRPr="00171CE2">
          <w:t xml:space="preserve">If network slice S-NSSAI-1 </w:t>
        </w:r>
        <w:r w:rsidR="008204C2">
          <w:t>is</w:t>
        </w:r>
        <w:r w:rsidR="008204C2" w:rsidRPr="00171CE2">
          <w:t xml:space="preserve"> subject to </w:t>
        </w:r>
        <w:r w:rsidR="008204C2">
          <w:t xml:space="preserve">slice </w:t>
        </w:r>
        <w:r w:rsidR="008204C2" w:rsidRPr="00171CE2">
          <w:t>usage control</w:t>
        </w:r>
        <w:r w:rsidR="008204C2">
          <w:t xml:space="preserve"> and a</w:t>
        </w:r>
        <w:r w:rsidR="008204C2" w:rsidRPr="00171CE2">
          <w:t xml:space="preserve"> </w:t>
        </w:r>
        <w:r w:rsidR="008204C2">
          <w:t xml:space="preserve">slice </w:t>
        </w:r>
        <w:r w:rsidR="008204C2" w:rsidRPr="00171CE2">
          <w:t xml:space="preserve">usage control timer </w:t>
        </w:r>
        <w:r w:rsidR="008204C2">
          <w:t xml:space="preserve">is </w:t>
        </w:r>
        <w:r w:rsidR="008204C2" w:rsidRPr="00171CE2">
          <w:t xml:space="preserve">running </w:t>
        </w:r>
        <w:r w:rsidR="008204C2">
          <w:t xml:space="preserve">in the NSACF </w:t>
        </w:r>
        <w:r w:rsidR="008204C2" w:rsidRPr="00171CE2">
          <w:t>for the UE for S-NSSAI-1, the NSACF stop</w:t>
        </w:r>
        <w:r w:rsidR="008204C2">
          <w:t>s</w:t>
        </w:r>
        <w:r w:rsidR="008204C2" w:rsidRPr="00171CE2">
          <w:t xml:space="preserve"> the </w:t>
        </w:r>
        <w:r w:rsidR="008204C2">
          <w:t xml:space="preserve"> slice </w:t>
        </w:r>
        <w:r w:rsidR="008204C2" w:rsidRPr="00171CE2">
          <w:t>usage control timer</w:t>
        </w:r>
        <w:r w:rsidR="008204C2">
          <w:t>s</w:t>
        </w:r>
        <w:r w:rsidR="008204C2" w:rsidRPr="00171CE2">
          <w:t xml:space="preserve"> for S-NSSAI-1 as </w:t>
        </w:r>
        <w:r w:rsidR="008204C2">
          <w:t xml:space="preserve">S-NSSAI-1is being used </w:t>
        </w:r>
        <w:r w:rsidR="008204C2" w:rsidRPr="00171CE2">
          <w:t>by the UE</w:t>
        </w:r>
        <w:r w:rsidR="008204C2">
          <w:t>, i.e. a PDU Session is established on the S-NSSAI-1 by the UE . The NSACF will restart the slice usage timer for S-NSSAI-1 as soon as the UE releases the PDU Session(s) on S-NSSAI-1, i.e. it becomes unused.</w:t>
        </w:r>
      </w:ins>
    </w:p>
    <w:p w14:paraId="4438AA9E" w14:textId="116E5D4E" w:rsidR="008204C2" w:rsidRPr="00171CE2" w:rsidRDefault="00475DB7">
      <w:pPr>
        <w:pStyle w:val="B1"/>
        <w:rPr>
          <w:ins w:id="6803" w:author="S2-2204795" w:date="2022-05-24T10:27:00Z"/>
        </w:rPr>
        <w:pPrChange w:id="6804" w:author="Rapporteur" w:date="2022-05-24T15:17:00Z">
          <w:pPr>
            <w:pStyle w:val="ac"/>
            <w:numPr>
              <w:numId w:val="24"/>
            </w:numPr>
            <w:overflowPunct/>
            <w:autoSpaceDE/>
            <w:autoSpaceDN/>
            <w:adjustRightInd/>
            <w:spacing w:after="200" w:line="276" w:lineRule="auto"/>
            <w:ind w:leftChars="0" w:left="644" w:hanging="360"/>
            <w:contextualSpacing/>
            <w:textAlignment w:val="auto"/>
          </w:pPr>
        </w:pPrChange>
      </w:pPr>
      <w:ins w:id="6805" w:author="Rapporteur" w:date="2022-05-24T15:17:00Z">
        <w:r>
          <w:t>7.</w:t>
        </w:r>
        <w:r>
          <w:tab/>
        </w:r>
      </w:ins>
      <w:ins w:id="6806" w:author="S2-2204795" w:date="2022-05-24T10:27:00Z">
        <w:r w:rsidR="008204C2" w:rsidRPr="00171CE2">
          <w:t xml:space="preserve">The </w:t>
        </w:r>
        <w:r w:rsidR="008204C2">
          <w:t xml:space="preserve">slice </w:t>
        </w:r>
        <w:r w:rsidR="008204C2" w:rsidRPr="00171CE2">
          <w:t>usage control timer for S-NSSAI-</w:t>
        </w:r>
        <w:r w:rsidR="008204C2">
          <w:t>2</w:t>
        </w:r>
        <w:r w:rsidR="008204C2" w:rsidRPr="00171CE2">
          <w:t xml:space="preserve"> for the UE expires</w:t>
        </w:r>
        <w:r w:rsidR="008204C2">
          <w:t xml:space="preserve"> as </w:t>
        </w:r>
        <w:r w:rsidR="008204C2" w:rsidRPr="00171CE2">
          <w:t xml:space="preserve">the UE has not used </w:t>
        </w:r>
        <w:r w:rsidR="008204C2">
          <w:t xml:space="preserve">the </w:t>
        </w:r>
        <w:r w:rsidR="008204C2" w:rsidRPr="00171CE2">
          <w:t>S-NSSAI-</w:t>
        </w:r>
        <w:r w:rsidR="008204C2">
          <w:t>2 for the duration of the slice usage control timer for S-NSSAI-2.</w:t>
        </w:r>
      </w:ins>
    </w:p>
    <w:p w14:paraId="4CF6354E" w14:textId="51FE2EC2" w:rsidR="008204C2" w:rsidRDefault="00475DB7">
      <w:pPr>
        <w:pStyle w:val="B1"/>
        <w:rPr>
          <w:ins w:id="6807" w:author="S2-2204795" w:date="2022-05-24T10:27:00Z"/>
        </w:rPr>
        <w:pPrChange w:id="6808" w:author="Rapporteur" w:date="2022-05-24T15:17:00Z">
          <w:pPr>
            <w:pStyle w:val="ac"/>
            <w:numPr>
              <w:numId w:val="24"/>
            </w:numPr>
            <w:overflowPunct/>
            <w:autoSpaceDE/>
            <w:autoSpaceDN/>
            <w:adjustRightInd/>
            <w:spacing w:after="200" w:line="276" w:lineRule="auto"/>
            <w:ind w:leftChars="0" w:left="644" w:hanging="360"/>
            <w:contextualSpacing/>
            <w:textAlignment w:val="auto"/>
          </w:pPr>
        </w:pPrChange>
      </w:pPr>
      <w:ins w:id="6809" w:author="Rapporteur" w:date="2022-05-24T15:17:00Z">
        <w:r>
          <w:t>8.</w:t>
        </w:r>
        <w:r>
          <w:tab/>
        </w:r>
      </w:ins>
      <w:ins w:id="6810" w:author="S2-2204795" w:date="2022-05-24T10:27:00Z">
        <w:r w:rsidR="008204C2" w:rsidRPr="00171CE2">
          <w:t xml:space="preserve">The NSACF sends Nnsacf_NSAC_DeregistrationNotification message </w:t>
        </w:r>
        <w:r w:rsidR="008204C2">
          <w:t xml:space="preserve">to the AMF </w:t>
        </w:r>
        <w:r w:rsidR="008204C2" w:rsidRPr="00171CE2">
          <w:t>including UE_Id, S-NSSAI-</w:t>
        </w:r>
        <w:r w:rsidR="008204C2">
          <w:t>2 and optionally a</w:t>
        </w:r>
        <w:r w:rsidR="008204C2" w:rsidRPr="00171CE2">
          <w:t xml:space="preserve"> cause which is set to </w:t>
        </w:r>
        <w:r w:rsidR="008204C2">
          <w:t xml:space="preserve">slice </w:t>
        </w:r>
        <w:r w:rsidR="008204C2" w:rsidRPr="00171CE2">
          <w:t>usage control timer expired</w:t>
        </w:r>
        <w:r w:rsidR="008204C2">
          <w:t xml:space="preserve">. </w:t>
        </w:r>
        <w:r w:rsidR="008204C2" w:rsidRPr="00171CE2">
          <w:t xml:space="preserve">The NSACF also updates the number of the UEs registered with </w:t>
        </w:r>
        <w:r w:rsidR="008204C2">
          <w:t xml:space="preserve">the </w:t>
        </w:r>
        <w:r w:rsidR="008204C2" w:rsidRPr="00171CE2">
          <w:t>S-NSSAI-</w:t>
        </w:r>
        <w:r w:rsidR="008204C2">
          <w:t>2</w:t>
        </w:r>
        <w:r w:rsidR="008204C2" w:rsidRPr="00171CE2">
          <w:t xml:space="preserve"> by decreasing the number of the registered UEs with S-NSSAI-</w:t>
        </w:r>
        <w:r w:rsidR="008204C2">
          <w:t>2</w:t>
        </w:r>
        <w:r w:rsidR="008204C2" w:rsidRPr="00171CE2">
          <w:t xml:space="preserve"> by 1 and also the NSACF removes the UE identity</w:t>
        </w:r>
        <w:r w:rsidR="008204C2">
          <w:t xml:space="preserve"> </w:t>
        </w:r>
        <w:r w:rsidR="008204C2" w:rsidRPr="00171CE2">
          <w:t xml:space="preserve">from </w:t>
        </w:r>
        <w:r w:rsidR="008204C2">
          <w:t xml:space="preserve">the </w:t>
        </w:r>
        <w:r w:rsidR="008204C2" w:rsidRPr="00171CE2">
          <w:t>list of the UEs registered with S-NSSAI-</w:t>
        </w:r>
        <w:r w:rsidR="008204C2">
          <w:t>2</w:t>
        </w:r>
        <w:r w:rsidR="008204C2" w:rsidRPr="00171CE2">
          <w:t>.</w:t>
        </w:r>
      </w:ins>
    </w:p>
    <w:p w14:paraId="1C67DD3C" w14:textId="1F54B5E0" w:rsidR="008204C2" w:rsidDel="00475DB7" w:rsidRDefault="00475DB7">
      <w:pPr>
        <w:pStyle w:val="B1"/>
        <w:rPr>
          <w:ins w:id="6811" w:author="S2-2204795" w:date="2022-05-24T10:27:00Z"/>
          <w:del w:id="6812" w:author="Rapporteur" w:date="2022-05-24T15:18:00Z"/>
        </w:rPr>
        <w:pPrChange w:id="6813" w:author="Rapporteur" w:date="2022-05-24T15:17:00Z">
          <w:pPr>
            <w:pStyle w:val="ac"/>
            <w:numPr>
              <w:numId w:val="24"/>
            </w:numPr>
            <w:overflowPunct/>
            <w:autoSpaceDE/>
            <w:autoSpaceDN/>
            <w:adjustRightInd/>
            <w:spacing w:after="200" w:line="276" w:lineRule="auto"/>
            <w:ind w:leftChars="0" w:left="644" w:hanging="360"/>
            <w:contextualSpacing/>
            <w:textAlignment w:val="auto"/>
          </w:pPr>
        </w:pPrChange>
      </w:pPr>
      <w:ins w:id="6814" w:author="Rapporteur" w:date="2022-05-24T15:17:00Z">
        <w:r>
          <w:t>9.</w:t>
        </w:r>
        <w:r>
          <w:tab/>
        </w:r>
      </w:ins>
      <w:ins w:id="6815" w:author="S2-2204795" w:date="2022-05-24T10:27:00Z">
        <w:r w:rsidR="008204C2" w:rsidRPr="00171CE2">
          <w:t>Upon receiving the Nnsacf_N</w:t>
        </w:r>
        <w:r w:rsidR="008204C2" w:rsidRPr="00171CE2">
          <w:lastRenderedPageBreak/>
          <w:t>SAC_DeregistrationNotification message</w:t>
        </w:r>
        <w:r w:rsidR="008204C2">
          <w:t>,</w:t>
        </w:r>
        <w:r w:rsidR="008204C2" w:rsidRPr="00171CE2">
          <w:t xml:space="preserve"> the AMF deregister</w:t>
        </w:r>
        <w:r w:rsidR="008204C2">
          <w:t>s</w:t>
        </w:r>
        <w:r w:rsidR="008204C2" w:rsidRPr="00171CE2">
          <w:t xml:space="preserve"> the UE for S-NSSAI-</w:t>
        </w:r>
        <w:r w:rsidR="008204C2">
          <w:t>2</w:t>
        </w:r>
        <w:r w:rsidR="008204C2" w:rsidRPr="00171CE2">
          <w:t xml:space="preserve"> via </w:t>
        </w:r>
        <w:r w:rsidR="008204C2">
          <w:t xml:space="preserve">the </w:t>
        </w:r>
        <w:r w:rsidR="008204C2" w:rsidRPr="00171CE2">
          <w:t xml:space="preserve">UE Configuration Update </w:t>
        </w:r>
        <w:r w:rsidR="008204C2">
          <w:t>procedure by removing the S-NSSAI-2 from the Allowed NSSAI list for the UE. Optionally, the AMF may include in the UCU message a</w:t>
        </w:r>
        <w:r w:rsidR="008204C2" w:rsidRPr="00171CE2">
          <w:t xml:space="preserve"> cause </w:t>
        </w:r>
        <w:r w:rsidR="008204C2">
          <w:t xml:space="preserve">parameter set </w:t>
        </w:r>
        <w:r w:rsidR="008204C2" w:rsidRPr="00171CE2">
          <w:t xml:space="preserve">to </w:t>
        </w:r>
        <w:r w:rsidR="008204C2">
          <w:t xml:space="preserve">slice </w:t>
        </w:r>
        <w:r w:rsidR="008204C2" w:rsidRPr="00171CE2">
          <w:t>usage control timer expired</w:t>
        </w:r>
        <w:r w:rsidR="008204C2">
          <w:t>. Alternatively, the AMF may use UE Deregistration procedure in order to remove the S-NSSAI-2 from the Allowed NSSAI for the UE.</w:t>
        </w:r>
      </w:ins>
    </w:p>
    <w:p w14:paraId="579F0FDA" w14:textId="77777777" w:rsidR="008204C2" w:rsidDel="00475DB7" w:rsidRDefault="008204C2" w:rsidP="008204C2">
      <w:pPr>
        <w:pStyle w:val="TF"/>
        <w:rPr>
          <w:ins w:id="6816" w:author="S2-2204795" w:date="2022-05-24T10:27:00Z"/>
          <w:del w:id="6817" w:author="Rapporteur" w:date="2022-05-24T15:18:00Z"/>
        </w:rPr>
      </w:pPr>
    </w:p>
    <w:p w14:paraId="0C2FFBDC" w14:textId="77777777" w:rsidR="008204C2" w:rsidRDefault="008204C2">
      <w:pPr>
        <w:pStyle w:val="B1"/>
        <w:rPr>
          <w:ins w:id="6818" w:author="S2-2204795" w:date="2022-05-24T10:27:00Z"/>
          <w:lang w:val="en-IN" w:eastAsia="zh-CN"/>
        </w:rPr>
        <w:pPrChange w:id="6819" w:author="Rapporteur" w:date="2022-05-24T15:18:00Z">
          <w:pPr>
            <w:pStyle w:val="B1"/>
            <w:ind w:left="0" w:firstLine="0"/>
          </w:pPr>
        </w:pPrChange>
      </w:pPr>
      <w:ins w:id="6820" w:author="S2-2204795" w:date="2022-05-24T10:27:00Z">
        <w:del w:id="6821" w:author="Rapporteur" w:date="2022-05-24T15:18:00Z">
          <w:r w:rsidRPr="00365F94" w:rsidDel="00475DB7">
            <w:delText xml:space="preserve">  </w:delText>
          </w:r>
        </w:del>
      </w:ins>
    </w:p>
    <w:p w14:paraId="27DDDC59" w14:textId="0334741C" w:rsidR="008204C2" w:rsidRDefault="008204C2" w:rsidP="00397B70">
      <w:pPr>
        <w:pStyle w:val="31"/>
        <w:rPr>
          <w:ins w:id="6822" w:author="S2-2204795" w:date="2022-05-24T10:27:00Z"/>
        </w:rPr>
      </w:pPr>
      <w:bookmarkStart w:id="6823" w:name="_Toc104302582"/>
      <w:bookmarkStart w:id="6824" w:name="_Toc104359548"/>
      <w:bookmarkStart w:id="6825" w:name="_Toc104789158"/>
      <w:ins w:id="6826" w:author="S2-2204795" w:date="2022-05-24T10:27:00Z">
        <w:r w:rsidRPr="008A662F">
          <w:rPr>
            <w:lang w:eastAsia="zh-CN"/>
          </w:rPr>
          <w:t>6.</w:t>
        </w:r>
        <w:del w:id="6827" w:author="Rapporteur" w:date="2022-05-24T15:18:00Z">
          <w:r w:rsidRPr="008A662F" w:rsidDel="00475DB7">
            <w:rPr>
              <w:lang w:eastAsia="zh-CN"/>
            </w:rPr>
            <w:delText>X</w:delText>
          </w:r>
        </w:del>
      </w:ins>
      <w:ins w:id="6828" w:author="Rapporteur" w:date="2022-05-24T15:18:00Z">
        <w:r w:rsidR="00475DB7">
          <w:rPr>
            <w:lang w:eastAsia="zh-CN"/>
          </w:rPr>
          <w:t>35</w:t>
        </w:r>
      </w:ins>
      <w:ins w:id="6829" w:author="S2-2204795" w:date="2022-05-24T10:27:00Z">
        <w:r w:rsidRPr="008A662F">
          <w:rPr>
            <w:lang w:eastAsia="zh-CN"/>
          </w:rPr>
          <w:t>.</w:t>
        </w:r>
        <w:r>
          <w:rPr>
            <w:lang w:eastAsia="zh-CN"/>
          </w:rPr>
          <w:t>4</w:t>
        </w:r>
        <w:r w:rsidRPr="008A662F">
          <w:rPr>
            <w:lang w:eastAsia="zh-CN"/>
          </w:rPr>
          <w:tab/>
        </w:r>
        <w:r w:rsidRPr="008A662F">
          <w:t xml:space="preserve">Impacts on </w:t>
        </w:r>
        <w:r w:rsidRPr="008A662F">
          <w:rPr>
            <w:lang w:eastAsia="zh-CN"/>
          </w:rPr>
          <w:t>services,</w:t>
        </w:r>
        <w:r w:rsidRPr="008A662F">
          <w:t xml:space="preserve"> entities and interfaces</w:t>
        </w:r>
        <w:bookmarkEnd w:id="6823"/>
        <w:bookmarkEnd w:id="6824"/>
        <w:bookmarkEnd w:id="6825"/>
      </w:ins>
    </w:p>
    <w:p w14:paraId="0E56FD23" w14:textId="77777777" w:rsidR="00475DB7" w:rsidRDefault="008204C2" w:rsidP="008204C2">
      <w:pPr>
        <w:rPr>
          <w:ins w:id="6830" w:author="Rapporteur" w:date="2022-05-24T15:18:00Z"/>
        </w:rPr>
      </w:pPr>
      <w:ins w:id="6831" w:author="S2-2204795" w:date="2022-05-24T10:27:00Z">
        <w:r>
          <w:t>UE</w:t>
        </w:r>
        <w:r>
          <w:tab/>
          <w:t>, AMF, NSACF</w:t>
        </w:r>
      </w:ins>
      <w:ins w:id="6832" w:author="Rapporteur" w:date="2022-05-24T15:18:00Z">
        <w:r w:rsidR="00475DB7">
          <w:t>:</w:t>
        </w:r>
      </w:ins>
    </w:p>
    <w:p w14:paraId="055B095E" w14:textId="35E64247" w:rsidR="008204C2" w:rsidRPr="00327156" w:rsidRDefault="008204C2">
      <w:pPr>
        <w:pStyle w:val="B1"/>
        <w:rPr>
          <w:ins w:id="6833" w:author="S2-2204795" w:date="2022-05-24T10:27:00Z"/>
        </w:rPr>
        <w:pPrChange w:id="6834" w:author="Rapporteur" w:date="2022-05-24T15:18:00Z">
          <w:pPr/>
        </w:pPrChange>
      </w:pPr>
      <w:ins w:id="6835" w:author="S2-2204795" w:date="2022-05-24T10:27:00Z">
        <w:del w:id="6836" w:author="Rapporteur" w:date="2022-05-24T15:18:00Z">
          <w:r w:rsidDel="00475DB7">
            <w:tab/>
          </w:r>
        </w:del>
        <w:r>
          <w:t>-</w:t>
        </w:r>
        <w:del w:id="6837" w:author="Rapporteur" w:date="2022-05-24T15:18:00Z">
          <w:r w:rsidDel="00475DB7">
            <w:delText xml:space="preserve"> </w:delText>
          </w:r>
        </w:del>
      </w:ins>
      <w:ins w:id="6838" w:author="Rapporteur" w:date="2022-05-24T15:18:00Z">
        <w:r w:rsidR="00475DB7">
          <w:tab/>
        </w:r>
      </w:ins>
      <w:ins w:id="6839" w:author="S2-2204795" w:date="2022-05-24T10:27:00Z">
        <w:r>
          <w:t xml:space="preserve">a new slice </w:t>
        </w:r>
        <w:r w:rsidRPr="00171CE2">
          <w:t>usage</w:t>
        </w:r>
        <w:r>
          <w:t xml:space="preserve"> </w:t>
        </w:r>
        <w:r w:rsidRPr="00171CE2">
          <w:t xml:space="preserve">control timer expired cause </w:t>
        </w:r>
        <w:r>
          <w:t>parameter</w:t>
        </w:r>
        <w:r w:rsidRPr="00171CE2">
          <w:t xml:space="preserve"> </w:t>
        </w:r>
        <w:r>
          <w:t>(optional)</w:t>
        </w:r>
      </w:ins>
    </w:p>
    <w:p w14:paraId="5D897708" w14:textId="77777777" w:rsidR="00475DB7" w:rsidRDefault="008204C2" w:rsidP="008204C2">
      <w:pPr>
        <w:ind w:left="1704" w:hanging="1704"/>
        <w:rPr>
          <w:ins w:id="6840" w:author="Rapporteur" w:date="2022-05-24T15:18:00Z"/>
          <w:lang w:val="en-IN" w:eastAsia="zh-CN"/>
        </w:rPr>
      </w:pPr>
      <w:ins w:id="6841" w:author="S2-2204795" w:date="2022-05-24T10:27:00Z">
        <w:r>
          <w:rPr>
            <w:lang w:val="en-IN" w:eastAsia="zh-CN"/>
          </w:rPr>
          <w:t>AMF</w:t>
        </w:r>
      </w:ins>
      <w:ins w:id="6842" w:author="Rapporteur" w:date="2022-05-24T15:18:00Z">
        <w:r w:rsidR="00475DB7">
          <w:rPr>
            <w:lang w:val="en-IN" w:eastAsia="zh-CN"/>
          </w:rPr>
          <w:t>:</w:t>
        </w:r>
      </w:ins>
    </w:p>
    <w:p w14:paraId="1083161F" w14:textId="0CED4CE1" w:rsidR="008204C2" w:rsidRDefault="008204C2">
      <w:pPr>
        <w:pStyle w:val="B1"/>
        <w:rPr>
          <w:ins w:id="6843" w:author="S2-2204795" w:date="2022-05-24T10:27:00Z"/>
          <w:lang w:val="en-IN"/>
        </w:rPr>
        <w:pPrChange w:id="6844" w:author="Rapporteur" w:date="2022-05-24T15:18:00Z">
          <w:pPr>
            <w:ind w:left="1704" w:hanging="1704"/>
          </w:pPr>
        </w:pPrChange>
      </w:pPr>
      <w:ins w:id="6845" w:author="S2-2204795" w:date="2022-05-24T10:27:00Z">
        <w:del w:id="6846" w:author="Rapporteur" w:date="2022-05-24T15:18:00Z">
          <w:r w:rsidDel="00475DB7">
            <w:rPr>
              <w:lang w:val="en-IN"/>
            </w:rPr>
            <w:tab/>
          </w:r>
        </w:del>
        <w:r>
          <w:rPr>
            <w:lang w:val="en-IN"/>
          </w:rPr>
          <w:t>-</w:t>
        </w:r>
        <w:del w:id="6847" w:author="Rapporteur" w:date="2022-05-24T15:18:00Z">
          <w:r w:rsidDel="00475DB7">
            <w:rPr>
              <w:lang w:val="en-IN"/>
            </w:rPr>
            <w:delText xml:space="preserve"> </w:delText>
          </w:r>
        </w:del>
      </w:ins>
      <w:ins w:id="6848" w:author="Rapporteur" w:date="2022-05-24T15:18:00Z">
        <w:r w:rsidR="00475DB7">
          <w:rPr>
            <w:lang w:val="en-IN"/>
          </w:rPr>
          <w:tab/>
        </w:r>
      </w:ins>
      <w:ins w:id="6849" w:author="S2-2204795" w:date="2022-05-24T10:27:00Z">
        <w:r>
          <w:rPr>
            <w:lang w:val="en-IN"/>
          </w:rPr>
          <w:t>new slice usage control parameter in the Nnsacf_NumOfUEsUpdate_Request message in order to re-use it for slice usage control purpose.</w:t>
        </w:r>
      </w:ins>
    </w:p>
    <w:p w14:paraId="0FF454DE" w14:textId="06AB00A0" w:rsidR="008204C2" w:rsidRDefault="00475DB7">
      <w:pPr>
        <w:pStyle w:val="B1"/>
        <w:rPr>
          <w:ins w:id="6850" w:author="S2-2204795" w:date="2022-05-24T10:27:00Z"/>
          <w:lang w:val="en-IN"/>
        </w:rPr>
        <w:pPrChange w:id="6851" w:author="Rapporteur" w:date="2022-05-24T15:18:00Z">
          <w:pPr>
            <w:numPr>
              <w:numId w:val="31"/>
            </w:numPr>
            <w:ind w:left="2064" w:hanging="360"/>
            <w:jc w:val="both"/>
          </w:pPr>
        </w:pPrChange>
      </w:pPr>
      <w:ins w:id="6852" w:author="Rapporteur" w:date="2022-05-24T15:18:00Z">
        <w:r>
          <w:rPr>
            <w:lang w:val="en-IN"/>
          </w:rPr>
          <w:t>-</w:t>
        </w:r>
        <w:r>
          <w:rPr>
            <w:lang w:val="en-IN"/>
          </w:rPr>
          <w:tab/>
        </w:r>
      </w:ins>
      <w:ins w:id="6853" w:author="S2-2204795" w:date="2022-05-24T10:27:00Z">
        <w:r w:rsidR="008204C2">
          <w:rPr>
            <w:lang w:val="en-IN"/>
          </w:rPr>
          <w:t>notification towards the NSACF when a PDU Session is created and released.</w:t>
        </w:r>
      </w:ins>
    </w:p>
    <w:p w14:paraId="63456BAD" w14:textId="77777777" w:rsidR="00475DB7" w:rsidRDefault="008204C2" w:rsidP="008204C2">
      <w:pPr>
        <w:rPr>
          <w:ins w:id="6854" w:author="Rapporteur" w:date="2022-05-24T15:18:00Z"/>
          <w:lang w:val="en-IN" w:eastAsia="zh-CN"/>
        </w:rPr>
      </w:pPr>
      <w:ins w:id="6855" w:author="S2-2204795" w:date="2022-05-24T10:27:00Z">
        <w:r>
          <w:rPr>
            <w:lang w:val="en-IN" w:eastAsia="zh-CN"/>
          </w:rPr>
          <w:t>NSACF</w:t>
        </w:r>
      </w:ins>
    </w:p>
    <w:p w14:paraId="2B688591" w14:textId="1E39073C" w:rsidR="008204C2" w:rsidRDefault="008204C2">
      <w:pPr>
        <w:pStyle w:val="B1"/>
        <w:rPr>
          <w:ins w:id="6856" w:author="S2-2204795" w:date="2022-05-24T10:27:00Z"/>
          <w:lang w:val="en-IN"/>
        </w:rPr>
        <w:pPrChange w:id="6857" w:author="Rapporteur" w:date="2022-05-24T15:18:00Z">
          <w:pPr/>
        </w:pPrChange>
      </w:pPr>
      <w:ins w:id="6858" w:author="S2-2204795" w:date="2022-05-24T10:27:00Z">
        <w:del w:id="6859" w:author="Rapporteur" w:date="2022-05-24T15:18:00Z">
          <w:r w:rsidDel="00475DB7">
            <w:rPr>
              <w:lang w:val="en-IN"/>
            </w:rPr>
            <w:tab/>
          </w:r>
          <w:r w:rsidDel="00475DB7">
            <w:rPr>
              <w:lang w:val="en-IN"/>
            </w:rPr>
            <w:tab/>
          </w:r>
          <w:r w:rsidDel="00475DB7">
            <w:rPr>
              <w:lang w:val="en-IN"/>
            </w:rPr>
            <w:tab/>
          </w:r>
          <w:r w:rsidDel="00475DB7">
            <w:rPr>
              <w:lang w:val="en-IN"/>
            </w:rPr>
            <w:tab/>
          </w:r>
        </w:del>
        <w:r>
          <w:rPr>
            <w:lang w:val="en-IN"/>
          </w:rPr>
          <w:t>-</w:t>
        </w:r>
        <w:del w:id="6860" w:author="Rapporteur" w:date="2022-05-24T15:18:00Z">
          <w:r w:rsidDel="00475DB7">
            <w:rPr>
              <w:lang w:val="en-IN"/>
            </w:rPr>
            <w:delText xml:space="preserve"> </w:delText>
          </w:r>
        </w:del>
      </w:ins>
      <w:ins w:id="6861" w:author="Rapporteur" w:date="2022-05-24T15:18:00Z">
        <w:r w:rsidR="00475DB7">
          <w:rPr>
            <w:lang w:val="en-IN"/>
          </w:rPr>
          <w:tab/>
        </w:r>
      </w:ins>
      <w:ins w:id="6862" w:author="S2-2204795" w:date="2022-05-24T10:27:00Z">
        <w:r>
          <w:rPr>
            <w:lang w:val="en-IN"/>
          </w:rPr>
          <w:t>running slice usage control timer per network slice subject to slice usage control.</w:t>
        </w:r>
      </w:ins>
    </w:p>
    <w:p w14:paraId="522FA653" w14:textId="20C006F4" w:rsidR="00782161" w:rsidRPr="00466120" w:rsidRDefault="00782161">
      <w:pPr>
        <w:pStyle w:val="21"/>
        <w:rPr>
          <w:ins w:id="6863" w:author="S2-2204796" w:date="2022-05-24T09:50:00Z"/>
        </w:rPr>
        <w:pPrChange w:id="6864" w:author="Rapporteur" w:date="2022-05-25T08:42:00Z">
          <w:pPr>
            <w:keepNext/>
            <w:keepLines/>
            <w:spacing w:before="180"/>
            <w:ind w:left="1134" w:hanging="1134"/>
            <w:outlineLvl w:val="1"/>
          </w:pPr>
        </w:pPrChange>
      </w:pPr>
      <w:bookmarkStart w:id="6865" w:name="_Toc104789159"/>
      <w:ins w:id="6866" w:author="S2-2204796" w:date="2022-05-24T09:50:00Z">
        <w:r w:rsidRPr="00466120">
          <w:rPr>
            <w:lang w:eastAsia="zh-CN"/>
          </w:rPr>
          <w:t>6.</w:t>
        </w:r>
        <w:del w:id="6867" w:author="Rapporteur" w:date="2022-05-24T15:19:00Z">
          <w:r w:rsidRPr="00466120" w:rsidDel="00B35C79">
            <w:rPr>
              <w:lang w:eastAsia="zh-CN"/>
            </w:rPr>
            <w:delText>X</w:delText>
          </w:r>
        </w:del>
      </w:ins>
      <w:ins w:id="6868" w:author="Rapporteur" w:date="2022-05-24T15:19:00Z">
        <w:r w:rsidR="00B35C79">
          <w:rPr>
            <w:lang w:eastAsia="zh-CN"/>
          </w:rPr>
          <w:t>36</w:t>
        </w:r>
      </w:ins>
      <w:ins w:id="6869" w:author="S2-2204796" w:date="2022-05-24T09:50:00Z">
        <w:r w:rsidRPr="00466120">
          <w:rPr>
            <w:lang w:eastAsia="ko-KR"/>
          </w:rPr>
          <w:tab/>
        </w:r>
        <w:r w:rsidRPr="00466120">
          <w:t>Solution</w:t>
        </w:r>
        <w:r w:rsidRPr="00466120">
          <w:rPr>
            <w:lang w:eastAsia="zh-CN"/>
          </w:rPr>
          <w:t xml:space="preserve"> #</w:t>
        </w:r>
        <w:del w:id="6870" w:author="Rapporteur" w:date="2022-05-24T15:19:00Z">
          <w:r w:rsidRPr="00466120" w:rsidDel="00B35C79">
            <w:rPr>
              <w:lang w:eastAsia="zh-CN"/>
            </w:rPr>
            <w:delText>X</w:delText>
          </w:r>
        </w:del>
      </w:ins>
      <w:ins w:id="6871" w:author="Rapporteur" w:date="2022-05-24T15:19:00Z">
        <w:r w:rsidR="00B35C79">
          <w:rPr>
            <w:lang w:eastAsia="zh-CN"/>
          </w:rPr>
          <w:t>36</w:t>
        </w:r>
      </w:ins>
      <w:ins w:id="6872" w:author="S2-2204796" w:date="2022-05-24T09:50:00Z">
        <w:r w:rsidRPr="00466120">
          <w:t xml:space="preserve">: </w:t>
        </w:r>
        <w:r w:rsidRPr="003A4DDE">
          <w:t xml:space="preserve">UE provided reason for registration </w:t>
        </w:r>
        <w:r>
          <w:t>to</w:t>
        </w:r>
        <w:r w:rsidRPr="003A4DDE">
          <w:t xml:space="preserve"> S-NSSAI</w:t>
        </w:r>
        <w:bookmarkEnd w:id="6865"/>
      </w:ins>
    </w:p>
    <w:p w14:paraId="090CA389" w14:textId="14C8EC8F" w:rsidR="00782161" w:rsidRPr="00466120" w:rsidRDefault="00782161">
      <w:pPr>
        <w:pStyle w:val="31"/>
        <w:rPr>
          <w:ins w:id="6873" w:author="S2-2204796" w:date="2022-05-24T09:50:00Z"/>
          <w:lang w:eastAsia="ko-KR"/>
        </w:rPr>
        <w:pPrChange w:id="6874" w:author="Rapporteur" w:date="2022-05-25T08:42:00Z">
          <w:pPr>
            <w:keepNext/>
            <w:keepLines/>
            <w:spacing w:before="120"/>
            <w:ind w:left="1134" w:hanging="1134"/>
            <w:outlineLvl w:val="2"/>
          </w:pPr>
        </w:pPrChange>
      </w:pPr>
      <w:bookmarkStart w:id="6875" w:name="_Toc104789160"/>
      <w:ins w:id="6876" w:author="S2-2204796" w:date="2022-05-24T09:50:00Z">
        <w:r w:rsidRPr="00466120">
          <w:rPr>
            <w:lang w:eastAsia="ko-KR"/>
          </w:rPr>
          <w:t>6.</w:t>
        </w:r>
        <w:del w:id="6877" w:author="Rapporteur" w:date="2022-05-24T15:19:00Z">
          <w:r w:rsidRPr="00466120" w:rsidDel="00B35C79">
            <w:rPr>
              <w:lang w:eastAsia="ko-KR"/>
            </w:rPr>
            <w:delText>X</w:delText>
          </w:r>
        </w:del>
      </w:ins>
      <w:ins w:id="6878" w:author="Rapporteur" w:date="2022-05-24T15:19:00Z">
        <w:r w:rsidR="00B35C79">
          <w:rPr>
            <w:lang w:eastAsia="ko-KR"/>
          </w:rPr>
          <w:t>36</w:t>
        </w:r>
      </w:ins>
      <w:ins w:id="6879" w:author="S2-2204796" w:date="2022-05-24T09:50:00Z">
        <w:r w:rsidRPr="00466120">
          <w:rPr>
            <w:lang w:eastAsia="ko-KR"/>
          </w:rPr>
          <w:t>.1</w:t>
        </w:r>
        <w:r w:rsidRPr="00466120">
          <w:rPr>
            <w:lang w:eastAsia="ko-KR"/>
          </w:rPr>
          <w:tab/>
          <w:t>Introduction</w:t>
        </w:r>
        <w:bookmarkEnd w:id="6875"/>
      </w:ins>
    </w:p>
    <w:p w14:paraId="44EA6907" w14:textId="77777777" w:rsidR="00782161" w:rsidRDefault="00782161" w:rsidP="00782161">
      <w:pPr>
        <w:rPr>
          <w:ins w:id="6880" w:author="S2-2204796" w:date="2022-05-24T09:50:00Z"/>
          <w:lang w:eastAsia="ko-KR"/>
        </w:rPr>
      </w:pPr>
      <w:ins w:id="6881" w:author="S2-2204796" w:date="2022-05-24T09:50:00Z">
        <w:r>
          <w:rPr>
            <w:lang w:eastAsia="ko-KR"/>
          </w:rPr>
          <w:t>This solution targets KI#6 on "</w:t>
        </w:r>
        <w:r w:rsidRPr="00E71230">
          <w:rPr>
            <w:lang w:eastAsia="ko-KR"/>
          </w:rPr>
          <w:t>Improved network control of the UE behaviour</w:t>
        </w:r>
        <w:r>
          <w:rPr>
            <w:lang w:eastAsia="ko-KR"/>
          </w:rPr>
          <w:t xml:space="preserve">". </w:t>
        </w:r>
        <w:del w:id="6882" w:author="Rapporteur" w:date="2022-05-24T15:19:00Z">
          <w:r w:rsidDel="00B35C79">
            <w:rPr>
              <w:lang w:eastAsia="ko-KR"/>
            </w:rPr>
            <w:delText xml:space="preserve"> </w:delText>
          </w:r>
        </w:del>
        <w:r>
          <w:rPr>
            <w:lang w:eastAsia="ko-KR"/>
          </w:rPr>
          <w:t xml:space="preserve">Particularly the </w:t>
        </w:r>
        <w:r w:rsidRPr="00E71230">
          <w:rPr>
            <w:lang w:eastAsia="ko-KR"/>
          </w:rPr>
          <w:t>issue is that the network has to assure proper utilization of the network slices in the 5GS.</w:t>
        </w:r>
      </w:ins>
    </w:p>
    <w:p w14:paraId="6FCC1C77" w14:textId="77777777" w:rsidR="00782161" w:rsidRDefault="00782161" w:rsidP="00782161">
      <w:pPr>
        <w:rPr>
          <w:ins w:id="6883" w:author="S2-2204796" w:date="2022-05-24T09:50:00Z"/>
          <w:lang w:eastAsia="ko-KR"/>
        </w:rPr>
      </w:pPr>
      <w:ins w:id="6884" w:author="S2-2204796" w:date="2022-05-24T09:50:00Z">
        <w:r>
          <w:rPr>
            <w:lang w:eastAsia="ko-KR"/>
          </w:rPr>
          <w:t xml:space="preserve">It is assumed that the network is aware about the </w:t>
        </w:r>
        <w:r w:rsidRPr="00E71230">
          <w:rPr>
            <w:lang w:eastAsia="ko-KR"/>
          </w:rPr>
          <w:t xml:space="preserve">policies </w:t>
        </w:r>
        <w:r>
          <w:rPr>
            <w:lang w:eastAsia="ko-KR"/>
          </w:rPr>
          <w:t>and conditions how a UE is allowed to register with the requested Network Slices.</w:t>
        </w:r>
        <w:del w:id="6885" w:author="Rapporteur" w:date="2022-05-24T15:19:00Z">
          <w:r w:rsidDel="00B35C79">
            <w:rPr>
              <w:lang w:eastAsia="ko-KR"/>
            </w:rPr>
            <w:delText xml:space="preserve"> </w:delText>
          </w:r>
        </w:del>
      </w:ins>
    </w:p>
    <w:p w14:paraId="046CE2CB" w14:textId="11802F54" w:rsidR="00782161" w:rsidRPr="00466120" w:rsidRDefault="00782161">
      <w:pPr>
        <w:pStyle w:val="31"/>
        <w:rPr>
          <w:ins w:id="6886" w:author="S2-2204796" w:date="2022-05-24T09:50:00Z"/>
        </w:rPr>
        <w:pPrChange w:id="6887" w:author="Rapporteur" w:date="2022-05-25T08:42:00Z">
          <w:pPr>
            <w:keepNext/>
            <w:keepLines/>
            <w:spacing w:before="120"/>
            <w:ind w:left="1134" w:hanging="1134"/>
            <w:outlineLvl w:val="2"/>
          </w:pPr>
        </w:pPrChange>
      </w:pPr>
      <w:bookmarkStart w:id="6888" w:name="_Hlk102646620"/>
      <w:bookmarkStart w:id="6889" w:name="_Toc104789161"/>
      <w:ins w:id="6890" w:author="S2-2204796" w:date="2022-05-24T09:50:00Z">
        <w:r w:rsidRPr="00466120">
          <w:t>6.</w:t>
        </w:r>
        <w:del w:id="6891" w:author="Rapporteur" w:date="2022-05-24T15:19:00Z">
          <w:r w:rsidRPr="00466120" w:rsidDel="00B35C79">
            <w:delText>X</w:delText>
          </w:r>
        </w:del>
      </w:ins>
      <w:ins w:id="6892" w:author="Rapporteur" w:date="2022-05-24T15:19:00Z">
        <w:r w:rsidR="00B35C79">
          <w:t>36</w:t>
        </w:r>
      </w:ins>
      <w:ins w:id="6893" w:author="S2-2204796" w:date="2022-05-24T09:50:00Z">
        <w:r w:rsidRPr="00466120">
          <w:t>.2</w:t>
        </w:r>
        <w:bookmarkEnd w:id="6888"/>
        <w:r w:rsidRPr="00466120">
          <w:tab/>
          <w:t>Functional Description</w:t>
        </w:r>
        <w:bookmarkEnd w:id="6889"/>
      </w:ins>
    </w:p>
    <w:p w14:paraId="6045260A" w14:textId="77777777" w:rsidR="00782161" w:rsidRDefault="00782161" w:rsidP="00782161">
      <w:pPr>
        <w:rPr>
          <w:ins w:id="6894" w:author="S2-2204796" w:date="2022-05-24T09:50:00Z"/>
          <w:lang w:eastAsia="ko-KR"/>
        </w:rPr>
      </w:pPr>
      <w:ins w:id="6895" w:author="S2-2204796" w:date="2022-05-24T09:50:00Z">
        <w:r>
          <w:rPr>
            <w:rFonts w:eastAsia="Times New Roman"/>
          </w:rPr>
          <w:t xml:space="preserve">It is proposed </w:t>
        </w:r>
        <w:r w:rsidRPr="00E71230">
          <w:rPr>
            <w:lang w:eastAsia="ko-KR"/>
          </w:rPr>
          <w:t xml:space="preserve">that </w:t>
        </w:r>
        <w:r>
          <w:rPr>
            <w:lang w:eastAsia="ko-KR"/>
          </w:rPr>
          <w:t>during Registration procedure</w:t>
        </w:r>
        <w:r w:rsidRPr="00E71230">
          <w:rPr>
            <w:lang w:eastAsia="ko-KR"/>
          </w:rPr>
          <w:t xml:space="preserve"> the UE provides assistance information </w:t>
        </w:r>
        <w:r>
          <w:rPr>
            <w:lang w:eastAsia="ko-KR"/>
          </w:rPr>
          <w:t xml:space="preserve">associated with </w:t>
        </w:r>
        <w:r w:rsidRPr="00E71230">
          <w:rPr>
            <w:lang w:eastAsia="ko-KR"/>
          </w:rPr>
          <w:t xml:space="preserve">the </w:t>
        </w:r>
        <w:r>
          <w:rPr>
            <w:lang w:eastAsia="ko-KR"/>
          </w:rPr>
          <w:t xml:space="preserve">S-NSSAIs of the </w:t>
        </w:r>
        <w:r w:rsidRPr="00E71230">
          <w:rPr>
            <w:lang w:eastAsia="ko-KR"/>
          </w:rPr>
          <w:t>Requested NSSAI</w:t>
        </w:r>
        <w:r>
          <w:rPr>
            <w:lang w:eastAsia="ko-KR"/>
          </w:rPr>
          <w:t xml:space="preserve">. This solution can be used during the Registration procedure and work in addition to other solution which monitor the usage of a Network Slice after the Registration procedure. The </w:t>
        </w:r>
        <w:r w:rsidRPr="00E71230">
          <w:rPr>
            <w:lang w:eastAsia="ko-KR"/>
          </w:rPr>
          <w:t xml:space="preserve">assistance information </w:t>
        </w:r>
        <w:r>
          <w:rPr>
            <w:lang w:eastAsia="ko-KR"/>
          </w:rPr>
          <w:t>is basically t</w:t>
        </w:r>
        <w:r w:rsidRPr="00E71230">
          <w:rPr>
            <w:lang w:eastAsia="ko-KR"/>
          </w:rPr>
          <w:t>he reason for registration with the S-NSSAI.</w:t>
        </w:r>
        <w:r>
          <w:rPr>
            <w:lang w:eastAsia="ko-KR"/>
          </w:rPr>
          <w:t xml:space="preserve"> The reason for </w:t>
        </w:r>
        <w:r w:rsidRPr="00E71230">
          <w:rPr>
            <w:lang w:eastAsia="ko-KR"/>
          </w:rPr>
          <w:t>registration with the S-NSSAI</w:t>
        </w:r>
        <w:r>
          <w:rPr>
            <w:lang w:eastAsia="ko-KR"/>
          </w:rPr>
          <w:t xml:space="preserve"> can be one of the following:</w:t>
        </w:r>
      </w:ins>
    </w:p>
    <w:p w14:paraId="57D1327C" w14:textId="77777777" w:rsidR="00782161" w:rsidRDefault="00782161" w:rsidP="00782161">
      <w:pPr>
        <w:pStyle w:val="B1"/>
        <w:rPr>
          <w:ins w:id="6896" w:author="S2-2204796" w:date="2022-05-24T09:50:00Z"/>
          <w:lang w:eastAsia="en-US"/>
        </w:rPr>
      </w:pPr>
      <w:ins w:id="6897" w:author="S2-2204796" w:date="2022-05-24T09:50:00Z">
        <w:r>
          <w:rPr>
            <w:lang w:eastAsia="en-US"/>
          </w:rPr>
          <w:t>a)</w:t>
        </w:r>
        <w:r>
          <w:rPr>
            <w:lang w:eastAsia="en-US"/>
          </w:rPr>
          <w:tab/>
          <w:t>The S-NSSAI is requested due to need for</w:t>
        </w:r>
        <w:r w:rsidRPr="002A3263">
          <w:rPr>
            <w:lang w:eastAsia="en-US"/>
          </w:rPr>
          <w:t xml:space="preserve"> </w:t>
        </w:r>
        <w:r>
          <w:rPr>
            <w:lang w:eastAsia="en-US"/>
          </w:rPr>
          <w:t>'</w:t>
        </w:r>
        <w:r w:rsidRPr="002A3263">
          <w:rPr>
            <w:lang w:eastAsia="en-US"/>
          </w:rPr>
          <w:t>immediate use</w:t>
        </w:r>
        <w:r>
          <w:rPr>
            <w:lang w:eastAsia="en-US"/>
          </w:rPr>
          <w:t xml:space="preserve">': </w:t>
        </w:r>
        <w:r w:rsidRPr="007038F6">
          <w:rPr>
            <w:lang w:eastAsia="en-US"/>
          </w:rPr>
          <w:t xml:space="preserve">an application </w:t>
        </w:r>
        <w:r>
          <w:rPr>
            <w:lang w:eastAsia="en-US"/>
          </w:rPr>
          <w:t xml:space="preserve">in the UE </w:t>
        </w:r>
        <w:r w:rsidRPr="007038F6">
          <w:rPr>
            <w:lang w:eastAsia="en-US"/>
          </w:rPr>
          <w:t xml:space="preserve">requests connectivity and a matching URSP rule </w:t>
        </w:r>
        <w:r>
          <w:rPr>
            <w:lang w:eastAsia="en-US"/>
          </w:rPr>
          <w:t>or UE Local Policy determined to use</w:t>
        </w:r>
        <w:r w:rsidRPr="007038F6">
          <w:rPr>
            <w:lang w:eastAsia="en-US"/>
          </w:rPr>
          <w:t xml:space="preserve"> </w:t>
        </w:r>
        <w:r>
          <w:rPr>
            <w:lang w:eastAsia="en-US"/>
          </w:rPr>
          <w:t>an</w:t>
        </w:r>
        <w:r w:rsidRPr="007038F6">
          <w:rPr>
            <w:lang w:eastAsia="en-US"/>
          </w:rPr>
          <w:t xml:space="preserve"> S-NSSAI </w:t>
        </w:r>
        <w:r>
          <w:rPr>
            <w:lang w:eastAsia="en-US"/>
          </w:rPr>
          <w:t xml:space="preserve">(e.g. as part of the URSP rule's </w:t>
        </w:r>
        <w:r w:rsidRPr="007038F6">
          <w:rPr>
            <w:lang w:eastAsia="en-US"/>
          </w:rPr>
          <w:t>RSD</w:t>
        </w:r>
        <w:r>
          <w:rPr>
            <w:lang w:eastAsia="en-US"/>
          </w:rPr>
          <w:t>)</w:t>
        </w:r>
        <w:r w:rsidRPr="007038F6">
          <w:rPr>
            <w:lang w:eastAsia="en-US"/>
          </w:rPr>
          <w:t>. In this sense, the UE needs the slice registration for (immediate) usage</w:t>
        </w:r>
        <w:r>
          <w:rPr>
            <w:lang w:eastAsia="en-US"/>
          </w:rPr>
          <w:t>. In another example, if there are already established PDU Sessions (with active or inactive UP resources) in the S-NSSAI, the UE can use this reason for registration.</w:t>
        </w:r>
      </w:ins>
    </w:p>
    <w:p w14:paraId="0F8AAB9F" w14:textId="77777777" w:rsidR="00782161" w:rsidRDefault="00782161" w:rsidP="00782161">
      <w:pPr>
        <w:pStyle w:val="B1"/>
        <w:rPr>
          <w:ins w:id="6898" w:author="S2-2204796" w:date="2022-05-24T09:50:00Z"/>
          <w:lang w:eastAsia="en-US"/>
        </w:rPr>
      </w:pPr>
      <w:ins w:id="6899" w:author="S2-2204796" w:date="2022-05-24T09:50:00Z">
        <w:r w:rsidRPr="002A3263">
          <w:rPr>
            <w:lang w:eastAsia="en-US"/>
          </w:rPr>
          <w:t>b)</w:t>
        </w:r>
        <w:r>
          <w:rPr>
            <w:lang w:eastAsia="en-US"/>
          </w:rPr>
          <w:tab/>
          <w:t>The S-NSSAI is requested</w:t>
        </w:r>
        <w:r w:rsidRPr="002A3263">
          <w:rPr>
            <w:lang w:eastAsia="en-US"/>
          </w:rPr>
          <w:t xml:space="preserve"> </w:t>
        </w:r>
        <w:r>
          <w:rPr>
            <w:lang w:eastAsia="en-US"/>
          </w:rPr>
          <w:t>due to a match to '</w:t>
        </w:r>
        <w:r w:rsidRPr="002A3263">
          <w:rPr>
            <w:lang w:eastAsia="en-US"/>
          </w:rPr>
          <w:t>default applications</w:t>
        </w:r>
        <w:r>
          <w:rPr>
            <w:lang w:eastAsia="en-US"/>
          </w:rPr>
          <w:t xml:space="preserve">': based on local configuration, the UE is aware about the </w:t>
        </w:r>
        <w:r w:rsidRPr="00C22D7D">
          <w:rPr>
            <w:lang w:eastAsia="en-US"/>
          </w:rPr>
          <w:t xml:space="preserve">default applications </w:t>
        </w:r>
        <w:r>
          <w:rPr>
            <w:lang w:eastAsia="en-US"/>
          </w:rPr>
          <w:t xml:space="preserve">and can determine the corresponding S-NSSAI </w:t>
        </w:r>
        <w:r w:rsidRPr="00C22D7D">
          <w:rPr>
            <w:lang w:eastAsia="en-US"/>
          </w:rPr>
          <w:t>(</w:t>
        </w:r>
        <w:r>
          <w:rPr>
            <w:lang w:eastAsia="en-US"/>
          </w:rPr>
          <w:t xml:space="preserve">which can be identified as </w:t>
        </w:r>
        <w:r w:rsidRPr="00C22D7D">
          <w:rPr>
            <w:lang w:eastAsia="en-US"/>
          </w:rPr>
          <w:t>“always on” S-NSSAIs)</w:t>
        </w:r>
        <w:r>
          <w:rPr>
            <w:lang w:eastAsia="en-US"/>
          </w:rPr>
          <w:t xml:space="preserve">. For example, a voice-centric UE knows that </w:t>
        </w:r>
        <w:r w:rsidRPr="00C22D7D">
          <w:rPr>
            <w:lang w:eastAsia="en-US"/>
          </w:rPr>
          <w:t xml:space="preserve">IMS voice application </w:t>
        </w:r>
        <w:r>
          <w:rPr>
            <w:lang w:eastAsia="en-US"/>
          </w:rPr>
          <w:t xml:space="preserve">is needed at any time, i.e. the IMS voice application is a default application. The corresponding S-NSSAI falls into this category. </w:t>
        </w:r>
      </w:ins>
    </w:p>
    <w:p w14:paraId="55E6ADCE" w14:textId="77777777" w:rsidR="00782161" w:rsidRDefault="00782161" w:rsidP="00782161">
      <w:pPr>
        <w:pStyle w:val="B1"/>
        <w:rPr>
          <w:ins w:id="6900" w:author="S2-2204796" w:date="2022-05-24T09:50:00Z"/>
          <w:lang w:eastAsia="en-US"/>
        </w:rPr>
      </w:pPr>
      <w:ins w:id="6901" w:author="S2-2204796" w:date="2022-05-24T09:50:00Z">
        <w:r w:rsidRPr="002A3263">
          <w:rPr>
            <w:lang w:eastAsia="en-US"/>
          </w:rPr>
          <w:t>c)</w:t>
        </w:r>
        <w:r>
          <w:rPr>
            <w:lang w:eastAsia="en-US"/>
          </w:rPr>
          <w:tab/>
          <w:t>The S-NSSAI is requested</w:t>
        </w:r>
        <w:r w:rsidRPr="002A3263">
          <w:rPr>
            <w:lang w:eastAsia="en-US"/>
          </w:rPr>
          <w:t xml:space="preserve"> </w:t>
        </w:r>
        <w:r>
          <w:rPr>
            <w:lang w:eastAsia="en-US"/>
          </w:rPr>
          <w:t xml:space="preserve">due to </w:t>
        </w:r>
        <w:bookmarkStart w:id="6902" w:name="_Hlk103702426"/>
        <w:r>
          <w:rPr>
            <w:lang w:eastAsia="en-US"/>
          </w:rPr>
          <w:t>a '</w:t>
        </w:r>
        <w:r w:rsidRPr="002A3263">
          <w:rPr>
            <w:lang w:eastAsia="en-US"/>
          </w:rPr>
          <w:t>proactive registration</w:t>
        </w:r>
        <w:r>
          <w:rPr>
            <w:lang w:eastAsia="en-US"/>
          </w:rPr>
          <w:t>'</w:t>
        </w:r>
        <w:bookmarkEnd w:id="6902"/>
        <w:r>
          <w:rPr>
            <w:lang w:eastAsia="en-US"/>
          </w:rPr>
          <w:t xml:space="preserve">: </w:t>
        </w:r>
        <w:r w:rsidRPr="00B62E23">
          <w:rPr>
            <w:lang w:eastAsia="en-US"/>
          </w:rPr>
          <w:t>based on UE implementation, the UE may want to register to an S-NSSAI in order to be able to immediately establish a PDU Session in this network slice when needed at some point of time</w:t>
        </w:r>
        <w:r>
          <w:rPr>
            <w:lang w:eastAsia="en-US"/>
          </w:rPr>
          <w:t xml:space="preserve">. </w:t>
        </w:r>
      </w:ins>
    </w:p>
    <w:p w14:paraId="0DA696C6" w14:textId="77777777" w:rsidR="00782161" w:rsidRDefault="00782161" w:rsidP="00782161">
      <w:pPr>
        <w:rPr>
          <w:ins w:id="6903" w:author="S2-2204796" w:date="2022-05-24T09:50:00Z"/>
          <w:rFonts w:eastAsia="Times New Roman"/>
        </w:rPr>
      </w:pPr>
      <w:ins w:id="6904" w:author="S2-2204796" w:date="2022-05-24T09:50:00Z">
        <w:r>
          <w:rPr>
            <w:rFonts w:eastAsia="Times New Roman"/>
          </w:rPr>
          <w:t xml:space="preserve">The network (e.g. the AMF) may configure the UE whether to include the </w:t>
        </w:r>
        <w:r>
          <w:rPr>
            <w:lang w:eastAsia="ko-KR"/>
          </w:rPr>
          <w:t xml:space="preserve">reason for </w:t>
        </w:r>
        <w:r w:rsidRPr="00E71230">
          <w:rPr>
            <w:lang w:eastAsia="ko-KR"/>
          </w:rPr>
          <w:t>registration with the S-NSSAI</w:t>
        </w:r>
        <w:r>
          <w:rPr>
            <w:lang w:eastAsia="ko-KR"/>
          </w:rPr>
          <w:t>.</w:t>
        </w:r>
      </w:ins>
    </w:p>
    <w:p w14:paraId="4AF2E2BA" w14:textId="77777777" w:rsidR="00782161" w:rsidRDefault="00782161" w:rsidP="00782161">
      <w:pPr>
        <w:rPr>
          <w:ins w:id="6905" w:author="S2-2204796" w:date="2022-05-24T09:50:00Z"/>
          <w:rFonts w:eastAsia="Times New Roman"/>
        </w:rPr>
      </w:pPr>
      <w:ins w:id="6906" w:author="S2-2204796" w:date="2022-05-24T09:50:00Z">
        <w:r>
          <w:rPr>
            <w:rFonts w:eastAsia="Times New Roman"/>
          </w:rPr>
          <w:t>When t</w:t>
        </w:r>
        <w:r w:rsidRPr="00B62E23">
          <w:rPr>
            <w:rFonts w:eastAsia="Times New Roman"/>
          </w:rPr>
          <w:t>he network (</w:t>
        </w:r>
        <w:r>
          <w:rPr>
            <w:rFonts w:eastAsia="Times New Roman"/>
          </w:rPr>
          <w:t xml:space="preserve">e.g. </w:t>
        </w:r>
        <w:r w:rsidRPr="00B62E23">
          <w:rPr>
            <w:rFonts w:eastAsia="Times New Roman"/>
          </w:rPr>
          <w:t>AMF or NSSF)</w:t>
        </w:r>
        <w:r>
          <w:rPr>
            <w:rFonts w:eastAsia="Times New Roman"/>
          </w:rPr>
          <w:t xml:space="preserve"> receives a</w:t>
        </w:r>
        <w:r w:rsidRPr="00B62E23">
          <w:rPr>
            <w:rFonts w:eastAsia="Times New Roman"/>
          </w:rPr>
          <w:t xml:space="preserve"> reason for registration with S-NSSAI</w:t>
        </w:r>
        <w:r>
          <w:rPr>
            <w:rFonts w:eastAsia="Times New Roman"/>
          </w:rPr>
          <w:t xml:space="preserve">, the network </w:t>
        </w:r>
        <w:bookmarkStart w:id="6907" w:name="_Hlk102645235"/>
        <w:r w:rsidRPr="00B62E23">
          <w:rPr>
            <w:rFonts w:eastAsia="Times New Roman"/>
          </w:rPr>
          <w:t>determines</w:t>
        </w:r>
        <w:r>
          <w:rPr>
            <w:rFonts w:eastAsia="Times New Roman"/>
          </w:rPr>
          <w:t>, based on internal policies and the received reason for registration with each S-NSSAI of the Requested NSSAIs,</w:t>
        </w:r>
        <w:r w:rsidRPr="00B62E23">
          <w:rPr>
            <w:rFonts w:eastAsia="Times New Roman"/>
          </w:rPr>
          <w:t xml:space="preserve"> which S-NSSAI of the Requested NSSAI are included in the Allowed NSSAI</w:t>
        </w:r>
        <w:bookmarkEnd w:id="6907"/>
        <w:r w:rsidRPr="00B62E23">
          <w:rPr>
            <w:rFonts w:eastAsia="Times New Roman"/>
          </w:rPr>
          <w:t>.</w:t>
        </w:r>
        <w:r>
          <w:rPr>
            <w:rFonts w:eastAsia="Times New Roman"/>
          </w:rPr>
          <w:t xml:space="preserve"> </w:t>
        </w:r>
      </w:ins>
    </w:p>
    <w:p w14:paraId="62F0C745" w14:textId="77777777" w:rsidR="00782161" w:rsidRDefault="00782161" w:rsidP="00782161">
      <w:pPr>
        <w:rPr>
          <w:ins w:id="6908" w:author="S2-2204796" w:date="2022-05-24T09:50:00Z"/>
          <w:rFonts w:eastAsia="Times New Roman"/>
        </w:rPr>
      </w:pPr>
      <w:ins w:id="6909" w:author="S2-2204796" w:date="2022-05-24T09:50:00Z">
        <w:r w:rsidRPr="00BF65C8">
          <w:rPr>
            <w:rFonts w:eastAsia="Times New Roman"/>
          </w:rPr>
          <w:t xml:space="preserve">The AMF can optionally include a requested </w:t>
        </w:r>
        <w:bookmarkStart w:id="6910" w:name="_Hlk103702721"/>
        <w:r w:rsidRPr="00BF65C8">
          <w:rPr>
            <w:rFonts w:eastAsia="Times New Roman"/>
          </w:rPr>
          <w:t xml:space="preserve">S-NSSAI with reason for registration 'proactive registration' in the list of rejected S-NSSAIs </w:t>
        </w:r>
        <w:bookmarkEnd w:id="6910"/>
        <w:r w:rsidRPr="00BF65C8">
          <w:rPr>
            <w:rFonts w:eastAsia="Times New Roman"/>
          </w:rPr>
          <w:t>with an appropriate reject cause (e.g. rejected due to 'proactive registration'). The UE may request the S-NSSAI at any time later if there is application which needs this S-NSSAI.</w:t>
        </w:r>
      </w:ins>
    </w:p>
    <w:p w14:paraId="4A1989C4" w14:textId="77777777" w:rsidR="00782161" w:rsidRDefault="00782161" w:rsidP="00782161">
      <w:pPr>
        <w:rPr>
          <w:ins w:id="6911" w:author="S2-2204796" w:date="2022-05-24T09:50:00Z"/>
          <w:rFonts w:eastAsia="Times New Roman"/>
        </w:rPr>
      </w:pPr>
      <w:ins w:id="6912" w:author="S2-2204796" w:date="2022-05-24T09:50:00Z">
        <w:r>
          <w:rPr>
            <w:rFonts w:eastAsia="Times New Roman"/>
          </w:rPr>
          <w:t xml:space="preserve">Regarding the UE behaviour, </w:t>
        </w:r>
        <w:r w:rsidRPr="00E375A4">
          <w:rPr>
            <w:rFonts w:eastAsia="Times New Roman"/>
          </w:rPr>
          <w:t xml:space="preserve">if an application request data connectivity and </w:t>
        </w:r>
        <w:r>
          <w:rPr>
            <w:rFonts w:eastAsia="Times New Roman"/>
          </w:rPr>
          <w:t>the matching U</w:t>
        </w:r>
        <w:r>
          <w:rPr>
            <w:rFonts w:eastAsia="Times New Roman"/>
          </w:rPr>
          <w:lastRenderedPageBreak/>
          <w:t xml:space="preserve">RSP rule includes an </w:t>
        </w:r>
        <w:r w:rsidRPr="00E375A4">
          <w:rPr>
            <w:rFonts w:eastAsia="Times New Roman"/>
          </w:rPr>
          <w:t xml:space="preserve">S-NSSAI </w:t>
        </w:r>
        <w:r>
          <w:rPr>
            <w:rFonts w:eastAsia="Times New Roman"/>
          </w:rPr>
          <w:t xml:space="preserve">which </w:t>
        </w:r>
        <w:r w:rsidRPr="00E375A4">
          <w:rPr>
            <w:rFonts w:eastAsia="Times New Roman"/>
          </w:rPr>
          <w:t>is not in the Allowed NSSAI</w:t>
        </w:r>
        <w:r>
          <w:rPr>
            <w:rFonts w:eastAsia="Times New Roman"/>
          </w:rPr>
          <w:t xml:space="preserve"> (but also not rejected due unavailability in the PLMN, RA, or NSAC)</w:t>
        </w:r>
        <w:r w:rsidRPr="00E375A4">
          <w:rPr>
            <w:rFonts w:eastAsia="Times New Roman"/>
          </w:rPr>
          <w:t xml:space="preserve">, the UE </w:t>
        </w:r>
        <w:r>
          <w:rPr>
            <w:rFonts w:eastAsia="Times New Roman"/>
          </w:rPr>
          <w:t xml:space="preserve">can </w:t>
        </w:r>
        <w:r w:rsidRPr="00E375A4">
          <w:rPr>
            <w:rFonts w:eastAsia="Times New Roman"/>
          </w:rPr>
          <w:t>first sends a request to register with the S-NSSAI before processing further RSDs or before the UE concludes that the RSD is invalid.</w:t>
        </w:r>
      </w:ins>
    </w:p>
    <w:p w14:paraId="50C70D07" w14:textId="186A9C35" w:rsidR="00782161" w:rsidRDefault="00782161">
      <w:pPr>
        <w:pStyle w:val="31"/>
        <w:rPr>
          <w:ins w:id="6913" w:author="S2-2204796" w:date="2022-05-24T09:50:00Z"/>
        </w:rPr>
        <w:pPrChange w:id="6914" w:author="Rapporteur" w:date="2022-05-25T08:42:00Z">
          <w:pPr>
            <w:keepNext/>
            <w:keepLines/>
            <w:spacing w:before="120"/>
            <w:ind w:left="1134" w:hanging="1134"/>
            <w:outlineLvl w:val="2"/>
          </w:pPr>
        </w:pPrChange>
      </w:pPr>
      <w:bookmarkStart w:id="6915" w:name="_Toc104789162"/>
      <w:ins w:id="6916" w:author="S2-2204796" w:date="2022-05-24T09:50:00Z">
        <w:r w:rsidRPr="00466120">
          <w:t>6.</w:t>
        </w:r>
        <w:del w:id="6917" w:author="Rapporteur" w:date="2022-05-24T15:19:00Z">
          <w:r w:rsidRPr="00466120" w:rsidDel="00B35C79">
            <w:delText>X</w:delText>
          </w:r>
        </w:del>
      </w:ins>
      <w:ins w:id="6918" w:author="Rapporteur" w:date="2022-05-24T15:19:00Z">
        <w:r w:rsidR="00B35C79">
          <w:t>36</w:t>
        </w:r>
      </w:ins>
      <w:ins w:id="6919" w:author="S2-2204796" w:date="2022-05-24T09:50:00Z">
        <w:r w:rsidRPr="00466120">
          <w:t>.3</w:t>
        </w:r>
        <w:r w:rsidRPr="00466120">
          <w:tab/>
          <w:t>Procedures</w:t>
        </w:r>
        <w:bookmarkEnd w:id="6915"/>
      </w:ins>
    </w:p>
    <w:p w14:paraId="7F4BA3CD" w14:textId="32C5BEA2" w:rsidR="00782161" w:rsidRDefault="00782161" w:rsidP="00782161">
      <w:pPr>
        <w:rPr>
          <w:ins w:id="6920" w:author="S2-2204796" w:date="2022-05-24T09:50:00Z"/>
        </w:rPr>
      </w:pPr>
      <w:ins w:id="6921" w:author="S2-2204796" w:date="2022-05-24T09:50:00Z">
        <w:r>
          <w:t xml:space="preserve">The </w:t>
        </w:r>
        <w:r w:rsidRPr="005E30CC">
          <w:t>Figure 6.</w:t>
        </w:r>
        <w:del w:id="6922" w:author="Rapporteur" w:date="2022-05-24T15:19:00Z">
          <w:r w:rsidRPr="005E30CC" w:rsidDel="00B35C79">
            <w:delText>X</w:delText>
          </w:r>
        </w:del>
      </w:ins>
      <w:ins w:id="6923" w:author="Rapporteur" w:date="2022-05-24T15:19:00Z">
        <w:r w:rsidR="00B35C79">
          <w:t>36</w:t>
        </w:r>
      </w:ins>
      <w:ins w:id="6924" w:author="S2-2204796" w:date="2022-05-24T09:50:00Z">
        <w:r w:rsidRPr="005E30CC">
          <w:t>.3-1</w:t>
        </w:r>
        <w:r>
          <w:t xml:space="preserve"> shows the procedure how the </w:t>
        </w:r>
        <w:r w:rsidRPr="005E30CC">
          <w:t>UE provide</w:t>
        </w:r>
        <w:r>
          <w:t>s</w:t>
        </w:r>
        <w:r w:rsidRPr="005E30CC">
          <w:t xml:space="preserve"> </w:t>
        </w:r>
        <w:r>
          <w:t xml:space="preserve">the </w:t>
        </w:r>
        <w:r w:rsidRPr="005E30CC">
          <w:t>reason for registration with S-NSSAI</w:t>
        </w:r>
        <w:r>
          <w:t xml:space="preserve"> and how the AMF (or NSSF) determines the Allowed NSSAI by considering the information received from the UE and UE Subscription Data from the UDM.</w:t>
        </w:r>
      </w:ins>
    </w:p>
    <w:p w14:paraId="13D7DCA5" w14:textId="77777777" w:rsidR="00782161" w:rsidRPr="007E31CD" w:rsidRDefault="00782161">
      <w:pPr>
        <w:pStyle w:val="TH"/>
        <w:rPr>
          <w:ins w:id="6925" w:author="S2-2204796" w:date="2022-05-24T09:50:00Z"/>
        </w:rPr>
        <w:pPrChange w:id="6926" w:author="Rapporteur" w:date="2022-05-24T15:19:00Z">
          <w:pPr>
            <w:keepNext/>
            <w:keepLines/>
            <w:spacing w:before="60"/>
            <w:jc w:val="center"/>
          </w:pPr>
        </w:pPrChange>
      </w:pPr>
      <w:ins w:id="6927" w:author="S2-2204796" w:date="2022-05-24T09:50:00Z">
        <w:r>
          <w:object w:dxaOrig="16756" w:dyaOrig="14731" w14:anchorId="5BE7442F">
            <v:shape id="_x0000_i1076" type="#_x0000_t75" style="width:473.45pt;height:444.1pt" o:ole="">
              <v:imagedata r:id="rId118" o:title="" cropbottom="5584f" cropright="9533f"/>
            </v:shape>
            <o:OLEObject Type="Embed" ProgID="Visio.Drawing.15" ShapeID="_x0000_i1076" DrawAspect="Content" ObjectID="_1715402171" r:id="rId119"/>
          </w:object>
        </w:r>
      </w:ins>
    </w:p>
    <w:p w14:paraId="5B387271" w14:textId="5D8EE565" w:rsidR="00782161" w:rsidRPr="007E31CD" w:rsidRDefault="00782161">
      <w:pPr>
        <w:pStyle w:val="TF"/>
        <w:rPr>
          <w:ins w:id="6928" w:author="S2-2204796" w:date="2022-05-24T09:50:00Z"/>
        </w:rPr>
        <w:pPrChange w:id="6929" w:author="Rapporteur" w:date="2022-05-25T08:24:00Z">
          <w:pPr>
            <w:keepLines/>
            <w:spacing w:after="240"/>
            <w:jc w:val="center"/>
          </w:pPr>
        </w:pPrChange>
      </w:pPr>
      <w:bookmarkStart w:id="6930" w:name="_Hlk102494227"/>
      <w:ins w:id="6931" w:author="S2-2204796" w:date="2022-05-24T09:50:00Z">
        <w:r w:rsidRPr="007E31CD">
          <w:t>Figure 6.</w:t>
        </w:r>
        <w:del w:id="6932" w:author="Rapporteur" w:date="2022-05-24T15:20:00Z">
          <w:r w:rsidDel="00B35C79">
            <w:delText>X</w:delText>
          </w:r>
        </w:del>
      </w:ins>
      <w:ins w:id="6933" w:author="Rapporteur" w:date="2022-05-24T15:20:00Z">
        <w:r w:rsidR="00B35C79">
          <w:t>36</w:t>
        </w:r>
      </w:ins>
      <w:ins w:id="6934" w:author="S2-2204796" w:date="2022-05-24T09:50:00Z">
        <w:r w:rsidRPr="007E31CD">
          <w:t>.</w:t>
        </w:r>
        <w:r>
          <w:t>3</w:t>
        </w:r>
        <w:r w:rsidRPr="007E31CD">
          <w:t>-1</w:t>
        </w:r>
        <w:bookmarkEnd w:id="6930"/>
        <w:r w:rsidRPr="007E31CD">
          <w:t>:</w:t>
        </w:r>
        <w:r>
          <w:t xml:space="preserve"> </w:t>
        </w:r>
        <w:del w:id="6935" w:author="Rapporteur" w:date="2022-05-25T08:02:00Z">
          <w:r w:rsidDel="003A55FB">
            <w:delText xml:space="preserve"> </w:delText>
          </w:r>
        </w:del>
        <w:r>
          <w:t xml:space="preserve">Procedure for UE registration with </w:t>
        </w:r>
        <w:r w:rsidRPr="00577F08">
          <w:t xml:space="preserve">S-NSSAI </w:t>
        </w:r>
        <w:r>
          <w:t>having different reasons</w:t>
        </w:r>
      </w:ins>
    </w:p>
    <w:p w14:paraId="1F8B445A" w14:textId="77777777" w:rsidR="00782161" w:rsidRDefault="00782161" w:rsidP="00782161">
      <w:pPr>
        <w:rPr>
          <w:ins w:id="6936" w:author="S2-2204796" w:date="2022-05-24T09:50:00Z"/>
        </w:rPr>
      </w:pPr>
      <w:ins w:id="6937" w:author="S2-2204796" w:date="2022-05-24T09:50:00Z">
        <w:r>
          <w:t xml:space="preserve">The </w:t>
        </w:r>
        <w:r w:rsidRPr="00A64896">
          <w:t xml:space="preserve">detailed description of </w:t>
        </w:r>
        <w:r>
          <w:t xml:space="preserve">the steps </w:t>
        </w:r>
        <w:r w:rsidRPr="00A64896">
          <w:t>is provided as follows:</w:t>
        </w:r>
      </w:ins>
    </w:p>
    <w:p w14:paraId="3CC9E85E" w14:textId="77777777" w:rsidR="00782161" w:rsidRDefault="00782161" w:rsidP="00782161">
      <w:pPr>
        <w:pStyle w:val="B1"/>
        <w:rPr>
          <w:ins w:id="6938" w:author="S2-2204796" w:date="2022-05-24T09:50:00Z"/>
          <w:lang w:eastAsia="en-US"/>
        </w:rPr>
      </w:pPr>
      <w:ins w:id="6939" w:author="S2-2204796" w:date="2022-05-24T09:50:00Z">
        <w:r>
          <w:rPr>
            <w:lang w:eastAsia="en-US"/>
          </w:rPr>
          <w:t>0.</w:t>
        </w:r>
        <w:r>
          <w:rPr>
            <w:lang w:eastAsia="en-US"/>
          </w:rPr>
          <w:tab/>
          <w:t>The network (e.g. the AMF)</w:t>
        </w:r>
        <w:r w:rsidRPr="00A64896">
          <w:rPr>
            <w:lang w:eastAsia="en-US"/>
          </w:rPr>
          <w:t xml:space="preserve"> may configure the UE whether to indicate the reason for registration with S-NSSAI</w:t>
        </w:r>
        <w:r>
          <w:rPr>
            <w:lang w:eastAsia="en-US"/>
          </w:rPr>
          <w:t xml:space="preserve">. This step is shown as optional because indicating the </w:t>
        </w:r>
        <w:r w:rsidRPr="00A64896">
          <w:rPr>
            <w:lang w:eastAsia="en-US"/>
          </w:rPr>
          <w:t>reason for registration with S-NSSAI</w:t>
        </w:r>
        <w:r>
          <w:rPr>
            <w:lang w:eastAsia="en-US"/>
          </w:rPr>
          <w:t xml:space="preserve"> may be a default/mandatory behaviour and the configuration may be not needed.</w:t>
        </w:r>
      </w:ins>
    </w:p>
    <w:p w14:paraId="28E4366A" w14:textId="77777777" w:rsidR="00782161" w:rsidRDefault="00782161" w:rsidP="00782161">
      <w:pPr>
        <w:pStyle w:val="B1"/>
        <w:rPr>
          <w:ins w:id="6940" w:author="S2-2204796" w:date="2022-05-24T09:50:00Z"/>
          <w:lang w:eastAsia="en-US"/>
        </w:rPr>
      </w:pPr>
      <w:ins w:id="6941" w:author="S2-2204796" w:date="2022-05-24T09:50:00Z">
        <w:r>
          <w:rPr>
            <w:lang w:eastAsia="en-US"/>
          </w:rPr>
          <w:t>1.</w:t>
        </w:r>
        <w:r>
          <w:rPr>
            <w:lang w:eastAsia="en-US"/>
          </w:rPr>
          <w:tab/>
          <w:t>The UE d</w:t>
        </w:r>
        <w:r w:rsidRPr="00A64896">
          <w:rPr>
            <w:lang w:eastAsia="en-US"/>
          </w:rPr>
          <w:t>etermine</w:t>
        </w:r>
        <w:r>
          <w:rPr>
            <w:lang w:eastAsia="en-US"/>
          </w:rPr>
          <w:t>s</w:t>
        </w:r>
        <w:r w:rsidRPr="00A64896">
          <w:rPr>
            <w:lang w:eastAsia="en-US"/>
          </w:rPr>
          <w:t xml:space="preserve"> the reason for registration </w:t>
        </w:r>
        <w:r>
          <w:rPr>
            <w:lang w:eastAsia="en-US"/>
          </w:rPr>
          <w:t xml:space="preserve">for each </w:t>
        </w:r>
        <w:r w:rsidRPr="00A64896">
          <w:rPr>
            <w:lang w:eastAsia="en-US"/>
          </w:rPr>
          <w:t>S-NSSAI</w:t>
        </w:r>
        <w:r>
          <w:rPr>
            <w:lang w:eastAsia="en-US"/>
          </w:rPr>
          <w:t xml:space="preserve"> which is to be included in the Requested NSSAI.</w:t>
        </w:r>
      </w:ins>
    </w:p>
    <w:p w14:paraId="5608594C" w14:textId="63802C6E" w:rsidR="00782161" w:rsidRDefault="00782161" w:rsidP="00782161">
      <w:pPr>
        <w:pStyle w:val="B1"/>
        <w:rPr>
          <w:ins w:id="6942" w:author="S2-2204796" w:date="2022-05-24T09:50:00Z"/>
          <w:lang w:eastAsia="en-US"/>
        </w:rPr>
      </w:pPr>
      <w:ins w:id="6943" w:author="S2-2204796" w:date="2022-05-24T09:50:00Z">
        <w:r>
          <w:rPr>
            <w:lang w:eastAsia="en-US"/>
          </w:rPr>
          <w:tab/>
          <w:t xml:space="preserve">The details for the </w:t>
        </w:r>
        <w:r w:rsidRPr="00A64896">
          <w:rPr>
            <w:lang w:eastAsia="en-US"/>
          </w:rPr>
          <w:t xml:space="preserve">reason for registration </w:t>
        </w:r>
        <w:r>
          <w:rPr>
            <w:lang w:eastAsia="en-US"/>
          </w:rPr>
          <w:t xml:space="preserve">for each </w:t>
        </w:r>
        <w:r w:rsidRPr="00A64896">
          <w:rPr>
            <w:lang w:eastAsia="en-US"/>
          </w:rPr>
          <w:t>S-NSSAI</w:t>
        </w:r>
        <w:r>
          <w:rPr>
            <w:lang w:eastAsia="en-US"/>
          </w:rPr>
          <w:t xml:space="preserve"> are described in clause </w:t>
        </w:r>
        <w:r w:rsidRPr="0039390C">
          <w:rPr>
            <w:lang w:eastAsia="en-US"/>
          </w:rPr>
          <w:t>6.</w:t>
        </w:r>
        <w:del w:id="6944" w:author="Rapporteur" w:date="2022-05-24T15:20:00Z">
          <w:r w:rsidRPr="0039390C" w:rsidDel="00B35C79">
            <w:rPr>
              <w:lang w:eastAsia="en-US"/>
            </w:rPr>
            <w:delText>X</w:delText>
          </w:r>
        </w:del>
      </w:ins>
      <w:ins w:id="6945" w:author="Rapporteur" w:date="2022-05-24T15:20:00Z">
        <w:r w:rsidR="00B35C79">
          <w:rPr>
            <w:lang w:eastAsia="en-US"/>
          </w:rPr>
          <w:t>36</w:t>
        </w:r>
      </w:ins>
      <w:ins w:id="6946" w:author="S2-2204796" w:date="2022-05-24T09:50:00Z">
        <w:r w:rsidRPr="0039390C">
          <w:rPr>
            <w:lang w:eastAsia="en-US"/>
          </w:rPr>
          <w:t>.2</w:t>
        </w:r>
        <w:r>
          <w:rPr>
            <w:lang w:eastAsia="en-US"/>
          </w:rPr>
          <w:t>.</w:t>
        </w:r>
      </w:ins>
    </w:p>
    <w:p w14:paraId="19569BD1" w14:textId="77777777" w:rsidR="00782161" w:rsidRDefault="00782161" w:rsidP="00782161">
      <w:pPr>
        <w:pStyle w:val="B1"/>
        <w:rPr>
          <w:ins w:id="6947" w:author="S2-2204796" w:date="2022-05-24T09:50:00Z"/>
          <w:lang w:eastAsia="en-US"/>
        </w:rPr>
      </w:pPr>
      <w:ins w:id="6948" w:author="S2-2204796" w:date="2022-05-24T09:50:00Z">
        <w:r>
          <w:rPr>
            <w:lang w:eastAsia="en-US"/>
          </w:rPr>
          <w:t>2.</w:t>
        </w:r>
        <w:r>
          <w:rPr>
            <w:lang w:eastAsia="en-US"/>
          </w:rPr>
          <w:tab/>
        </w:r>
        <w:r w:rsidRPr="00A64896">
          <w:rPr>
            <w:lang w:eastAsia="en-US"/>
          </w:rPr>
          <w:t xml:space="preserve">The UE sends NAS </w:t>
        </w:r>
        <w:r>
          <w:rPr>
            <w:lang w:eastAsia="en-US"/>
          </w:rPr>
          <w:t>R</w:t>
        </w:r>
        <w:r w:rsidRPr="00A64896">
          <w:rPr>
            <w:lang w:eastAsia="en-US"/>
          </w:rPr>
          <w:t xml:space="preserve">egistration </w:t>
        </w:r>
        <w:r>
          <w:rPr>
            <w:lang w:eastAsia="en-US"/>
          </w:rPr>
          <w:t>R</w:t>
        </w:r>
        <w:r w:rsidRPr="00A64896">
          <w:rPr>
            <w:lang w:eastAsia="en-US"/>
          </w:rPr>
          <w:t>equest message</w:t>
        </w:r>
        <w:r>
          <w:rPr>
            <w:lang w:eastAsia="en-US"/>
          </w:rPr>
          <w:t>. The R</w:t>
        </w:r>
        <w:r w:rsidRPr="00A64896">
          <w:rPr>
            <w:lang w:eastAsia="en-US"/>
          </w:rPr>
          <w:t>equested NSSAI</w:t>
        </w:r>
        <w:r>
          <w:rPr>
            <w:lang w:eastAsia="en-US"/>
          </w:rPr>
          <w:t xml:space="preserve"> includes </w:t>
        </w:r>
        <w:r w:rsidRPr="00A64896">
          <w:rPr>
            <w:lang w:eastAsia="en-US"/>
          </w:rPr>
          <w:t xml:space="preserve">information </w:t>
        </w:r>
        <w:r>
          <w:rPr>
            <w:lang w:eastAsia="en-US"/>
          </w:rPr>
          <w:t xml:space="preserve">about </w:t>
        </w:r>
        <w:r w:rsidRPr="00A64896">
          <w:rPr>
            <w:lang w:eastAsia="en-US"/>
          </w:rPr>
          <w:t xml:space="preserve">the reason for registration </w:t>
        </w:r>
        <w:r>
          <w:rPr>
            <w:lang w:eastAsia="en-US"/>
          </w:rPr>
          <w:t xml:space="preserve">for each </w:t>
        </w:r>
        <w:r w:rsidRPr="00A64896">
          <w:rPr>
            <w:lang w:eastAsia="en-US"/>
          </w:rPr>
          <w:t>S-NSSAI.</w:t>
        </w:r>
      </w:ins>
    </w:p>
    <w:p w14:paraId="2AA46749" w14:textId="67EB44F7" w:rsidR="00782161" w:rsidRDefault="00782161" w:rsidP="00782161">
      <w:pPr>
        <w:pStyle w:val="B1"/>
        <w:rPr>
          <w:ins w:id="6949" w:author="S2-2204796" w:date="2022-05-24T09:50:00Z"/>
          <w:lang w:eastAsia="en-US"/>
        </w:rPr>
      </w:pPr>
      <w:ins w:id="6950" w:author="S2-2204796" w:date="2022-05-24T09:50:00Z">
        <w:r>
          <w:rPr>
            <w:lang w:eastAsia="en-US"/>
          </w:rPr>
          <w:t>3.</w:t>
        </w:r>
        <w:r>
          <w:rPr>
            <w:lang w:eastAsia="en-US"/>
          </w:rPr>
          <w:tab/>
        </w:r>
        <w:r w:rsidRPr="00A64896">
          <w:rPr>
            <w:lang w:eastAsia="en-US"/>
          </w:rPr>
          <w:t>The network continues with the registration procedure, e.g. steps</w:t>
        </w:r>
        <w:del w:id="6951" w:author="Rapporteur" w:date="2022-05-24T15:20:00Z">
          <w:r w:rsidRPr="00A64896" w:rsidDel="00B35C79">
            <w:rPr>
              <w:lang w:eastAsia="en-US"/>
            </w:rPr>
            <w:delText xml:space="preserve"> </w:delText>
          </w:r>
        </w:del>
      </w:ins>
      <w:ins w:id="6952" w:author="Rapporteur" w:date="2022-05-24T15:20:00Z">
        <w:r w:rsidR="00B35C79">
          <w:rPr>
            <w:lang w:eastAsia="en-US"/>
          </w:rPr>
          <w:t> </w:t>
        </w:r>
      </w:ins>
      <w:ins w:id="6953" w:author="S2-2204796" w:date="2022-05-24T09:50:00Z">
        <w:r w:rsidRPr="00A64896">
          <w:rPr>
            <w:lang w:eastAsia="en-US"/>
          </w:rPr>
          <w:t>2-19 from Figure 4.2.2.2.2-1</w:t>
        </w:r>
        <w:r>
          <w:rPr>
            <w:lang w:eastAsia="en-US"/>
          </w:rPr>
          <w:t xml:space="preserve"> in TS </w:t>
        </w:r>
        <w:r w:rsidRPr="00A64896">
          <w:rPr>
            <w:lang w:eastAsia="en-US"/>
          </w:rPr>
          <w:t>23.502</w:t>
        </w:r>
        <w:r>
          <w:rPr>
            <w:lang w:eastAsia="en-US"/>
          </w:rPr>
          <w:t> [5]</w:t>
        </w:r>
        <w:r w:rsidRPr="00A64896">
          <w:rPr>
            <w:lang w:eastAsia="en-US"/>
          </w:rPr>
          <w:t>.</w:t>
        </w:r>
      </w:ins>
    </w:p>
    <w:p w14:paraId="001B2481" w14:textId="77777777" w:rsidR="00782161" w:rsidRDefault="00782161" w:rsidP="00782161">
      <w:pPr>
        <w:pStyle w:val="B1"/>
        <w:rPr>
          <w:ins w:id="6954" w:author="S2-2204796" w:date="2022-05-24T09:50:00Z"/>
          <w:lang w:eastAsia="en-US"/>
        </w:rPr>
      </w:pPr>
      <w:ins w:id="6955" w:author="S2-2204796" w:date="2022-05-24T09:50:00Z">
        <w:r>
          <w:rPr>
            <w:lang w:eastAsia="en-US"/>
          </w:rPr>
          <w:t>4a.</w:t>
        </w:r>
        <w:r>
          <w:rPr>
            <w:lang w:eastAsia="en-US"/>
          </w:rPr>
          <w:tab/>
          <w:t>During the UE Subscription Data retrieval from the UDM, the AMF may receive a list of Subscribed S-NSSAIs indi</w:t>
        </w:r>
        <w:r>
          <w:rPr>
            <w:lang w:eastAsia="en-US"/>
          </w:rPr>
          <w:lastRenderedPageBreak/>
          <w:t>cating whether a UE is allowed to register with the S-NSSAI when the S-NSSAI is needed for use.</w:t>
        </w:r>
      </w:ins>
    </w:p>
    <w:p w14:paraId="2C541932" w14:textId="5AA72959" w:rsidR="00782161" w:rsidRDefault="00782161" w:rsidP="00782161">
      <w:pPr>
        <w:pStyle w:val="B1"/>
        <w:rPr>
          <w:ins w:id="6956" w:author="S2-2204796" w:date="2022-05-24T09:50:00Z"/>
          <w:lang w:eastAsia="en-US"/>
        </w:rPr>
      </w:pPr>
      <w:ins w:id="6957" w:author="S2-2204796" w:date="2022-05-24T09:50:00Z">
        <w:r>
          <w:rPr>
            <w:lang w:eastAsia="en-US"/>
          </w:rPr>
          <w:t>4b.</w:t>
        </w:r>
        <w:r>
          <w:rPr>
            <w:lang w:eastAsia="en-US"/>
          </w:rPr>
          <w:tab/>
          <w:t>The AMF (or the NSSF) determines the Allowed NSSAI by considering the following information: (1) the reason for S-NSSAI registration from step</w:t>
        </w:r>
        <w:del w:id="6958" w:author="Rapporteur" w:date="2022-05-24T15:20:00Z">
          <w:r w:rsidDel="00B35C79">
            <w:rPr>
              <w:lang w:eastAsia="en-US"/>
            </w:rPr>
            <w:delText xml:space="preserve"> </w:delText>
          </w:r>
        </w:del>
      </w:ins>
      <w:ins w:id="6959" w:author="Rapporteur" w:date="2022-05-24T15:20:00Z">
        <w:r w:rsidR="00B35C79">
          <w:rPr>
            <w:lang w:eastAsia="en-US"/>
          </w:rPr>
          <w:t> </w:t>
        </w:r>
      </w:ins>
      <w:ins w:id="6960" w:author="S2-2204796" w:date="2022-05-24T09:50:00Z">
        <w:r>
          <w:rPr>
            <w:lang w:eastAsia="en-US"/>
          </w:rPr>
          <w:t>1; (2) the S-NSSAI type as per step</w:t>
        </w:r>
      </w:ins>
      <w:ins w:id="6961" w:author="Rapporteur" w:date="2022-05-24T16:04:00Z">
        <w:r w:rsidR="00183735">
          <w:rPr>
            <w:lang w:eastAsia="en-US"/>
          </w:rPr>
          <w:t> </w:t>
        </w:r>
      </w:ins>
      <w:ins w:id="6962" w:author="S2-2204796" w:date="2022-05-24T09:50:00Z">
        <w:del w:id="6963" w:author="Rapporteur" w:date="2022-05-24T15:21:00Z">
          <w:r w:rsidDel="00B35C79">
            <w:rPr>
              <w:lang w:eastAsia="en-US"/>
            </w:rPr>
            <w:delText xml:space="preserve"> </w:delText>
          </w:r>
        </w:del>
        <w:r>
          <w:rPr>
            <w:lang w:eastAsia="en-US"/>
          </w:rPr>
          <w:t>4a; and (3) current network conditions for each S-NSSAI from the Requested NSSAI (e.g. slice load, whether the S-NSSAI is subject to NSAC for maximum number of UEs, etc.).</w:t>
        </w:r>
        <w:del w:id="6964" w:author="Rapporteur" w:date="2022-05-24T15:21:00Z">
          <w:r w:rsidDel="00B35C79">
            <w:rPr>
              <w:lang w:eastAsia="en-US"/>
            </w:rPr>
            <w:delText xml:space="preserve"> </w:delText>
          </w:r>
        </w:del>
      </w:ins>
    </w:p>
    <w:p w14:paraId="31574CB6" w14:textId="77777777" w:rsidR="00782161" w:rsidRDefault="00782161" w:rsidP="00782161">
      <w:pPr>
        <w:pStyle w:val="B1"/>
        <w:ind w:firstLine="0"/>
        <w:rPr>
          <w:ins w:id="6965" w:author="S2-2204796" w:date="2022-05-24T09:50:00Z"/>
          <w:lang w:eastAsia="en-US"/>
        </w:rPr>
      </w:pPr>
      <w:ins w:id="6966" w:author="S2-2204796" w:date="2022-05-24T09:50:00Z">
        <w:r>
          <w:rPr>
            <w:lang w:eastAsia="en-US"/>
          </w:rPr>
          <w:t>For example, if due to configuration or load conditions the AMF determines to allow only S-NSSAI registrations when the S-NSSAI is to be used or already in use, the AMF includes in the Allowed NSSAI only S-NSSAIs having a reason for registration '</w:t>
        </w:r>
        <w:r w:rsidRPr="002A3263">
          <w:rPr>
            <w:lang w:eastAsia="en-US"/>
          </w:rPr>
          <w:t>immediate use</w:t>
        </w:r>
        <w:r>
          <w:rPr>
            <w:lang w:eastAsia="en-US"/>
          </w:rPr>
          <w:t>' or '</w:t>
        </w:r>
        <w:r w:rsidRPr="002A3263">
          <w:rPr>
            <w:lang w:eastAsia="en-US"/>
          </w:rPr>
          <w:t>default applications</w:t>
        </w:r>
        <w:r>
          <w:rPr>
            <w:lang w:eastAsia="en-US"/>
          </w:rPr>
          <w:t>'. When the AMF is not configured to limit the registrations for an S-NSSAI, the AMF can include the S-NSSAI in the Allowed NSSAI independent on the reason for registration sent from the UE.</w:t>
        </w:r>
      </w:ins>
    </w:p>
    <w:p w14:paraId="7D26B728" w14:textId="1AABFD3C" w:rsidR="00782161" w:rsidRDefault="00782161" w:rsidP="00782161">
      <w:pPr>
        <w:pStyle w:val="B1"/>
        <w:ind w:firstLine="0"/>
        <w:rPr>
          <w:ins w:id="6967" w:author="S2-2204796" w:date="2022-05-24T09:50:00Z"/>
          <w:lang w:eastAsia="en-US"/>
        </w:rPr>
      </w:pPr>
      <w:ins w:id="6968" w:author="S2-2204796" w:date="2022-05-24T09:50:00Z">
        <w:r w:rsidRPr="00BF65C8">
          <w:rPr>
            <w:lang w:eastAsia="en-US"/>
          </w:rPr>
          <w:t>The AMF can optionally include an S-NSSAI with reason for registration 'proactive registration' in the list of rejected S-NSSAIs in order to avoid the UE to continue requesting this S-NSSAI.</w:t>
        </w:r>
        <w:del w:id="6969" w:author="Rapporteur" w:date="2022-05-24T15:20:00Z">
          <w:r w:rsidDel="00B35C79">
            <w:rPr>
              <w:lang w:eastAsia="en-US"/>
            </w:rPr>
            <w:delText xml:space="preserve"> </w:delText>
          </w:r>
        </w:del>
      </w:ins>
    </w:p>
    <w:p w14:paraId="514D7FF4" w14:textId="0842FC3B" w:rsidR="00782161" w:rsidRDefault="00782161" w:rsidP="00782161">
      <w:pPr>
        <w:pStyle w:val="B1"/>
        <w:rPr>
          <w:ins w:id="6970" w:author="S2-2204796" w:date="2022-05-24T09:50:00Z"/>
          <w:lang w:eastAsia="en-US"/>
        </w:rPr>
      </w:pPr>
      <w:ins w:id="6971" w:author="S2-2204796" w:date="2022-05-24T09:50:00Z">
        <w:r>
          <w:rPr>
            <w:lang w:eastAsia="en-US"/>
          </w:rPr>
          <w:t>5.</w:t>
        </w:r>
        <w:r>
          <w:rPr>
            <w:lang w:eastAsia="en-US"/>
          </w:rPr>
          <w:tab/>
        </w:r>
        <w:r w:rsidRPr="00544B81">
          <w:rPr>
            <w:lang w:eastAsia="en-US"/>
          </w:rPr>
          <w:t xml:space="preserve">The AMF sends </w:t>
        </w:r>
        <w:r>
          <w:rPr>
            <w:lang w:eastAsia="en-US"/>
          </w:rPr>
          <w:t>R</w:t>
        </w:r>
        <w:r w:rsidRPr="00544B81">
          <w:rPr>
            <w:lang w:eastAsia="en-US"/>
          </w:rPr>
          <w:t xml:space="preserve">egistration </w:t>
        </w:r>
        <w:r>
          <w:rPr>
            <w:lang w:eastAsia="en-US"/>
          </w:rPr>
          <w:t>A</w:t>
        </w:r>
        <w:r w:rsidRPr="00544B81">
          <w:rPr>
            <w:lang w:eastAsia="en-US"/>
          </w:rPr>
          <w:t>ccept message to the UE including the Allowed NSSAI as determined in step</w:t>
        </w:r>
        <w:del w:id="6972" w:author="Rapporteur" w:date="2022-05-24T16:04:00Z">
          <w:r w:rsidRPr="00544B81" w:rsidDel="00183735">
            <w:rPr>
              <w:lang w:eastAsia="en-US"/>
            </w:rPr>
            <w:delText xml:space="preserve"> </w:delText>
          </w:r>
        </w:del>
      </w:ins>
      <w:ins w:id="6973" w:author="Rapporteur" w:date="2022-05-24T16:04:00Z">
        <w:r w:rsidR="00183735">
          <w:rPr>
            <w:lang w:eastAsia="en-US"/>
          </w:rPr>
          <w:t> </w:t>
        </w:r>
      </w:ins>
      <w:ins w:id="6974" w:author="S2-2204796" w:date="2022-05-24T09:50:00Z">
        <w:r w:rsidRPr="00544B81">
          <w:rPr>
            <w:lang w:eastAsia="en-US"/>
          </w:rPr>
          <w:t>4b.</w:t>
        </w:r>
      </w:ins>
    </w:p>
    <w:p w14:paraId="25328863" w14:textId="2230367A" w:rsidR="00782161" w:rsidRDefault="00782161" w:rsidP="00782161">
      <w:pPr>
        <w:pStyle w:val="B1"/>
        <w:rPr>
          <w:ins w:id="6975" w:author="S2-2204796" w:date="2022-05-24T09:50:00Z"/>
          <w:lang w:eastAsia="en-US"/>
        </w:rPr>
      </w:pPr>
      <w:ins w:id="6976" w:author="S2-2204796" w:date="2022-05-24T09:50:00Z">
        <w:r>
          <w:rPr>
            <w:lang w:eastAsia="en-US"/>
          </w:rPr>
          <w:t>6.</w:t>
        </w:r>
        <w:r>
          <w:rPr>
            <w:lang w:eastAsia="en-US"/>
          </w:rPr>
          <w:tab/>
        </w:r>
        <w:r w:rsidRPr="00544B81">
          <w:rPr>
            <w:lang w:eastAsia="en-US"/>
          </w:rPr>
          <w:t xml:space="preserve">The UE processes the </w:t>
        </w:r>
        <w:r>
          <w:rPr>
            <w:lang w:eastAsia="en-US"/>
          </w:rPr>
          <w:t>R</w:t>
        </w:r>
        <w:r w:rsidRPr="00544B81">
          <w:rPr>
            <w:lang w:eastAsia="en-US"/>
          </w:rPr>
          <w:t xml:space="preserve">egistration </w:t>
        </w:r>
        <w:r>
          <w:rPr>
            <w:lang w:eastAsia="en-US"/>
          </w:rPr>
          <w:t>A</w:t>
        </w:r>
        <w:r w:rsidRPr="00544B81">
          <w:rPr>
            <w:lang w:eastAsia="en-US"/>
          </w:rPr>
          <w:t>ccept message as kno</w:t>
        </w:r>
        <w:r w:rsidRPr="00544B81">
          <w:rPr>
            <w:lang w:eastAsia="en-US"/>
          </w:rPr>
          <w:lastRenderedPageBreak/>
          <w:t>wn (e.g. step</w:t>
        </w:r>
        <w:del w:id="6977" w:author="Rapporteur" w:date="2022-05-24T15:22:00Z">
          <w:r w:rsidRPr="00544B81" w:rsidDel="002736ED">
            <w:rPr>
              <w:lang w:eastAsia="en-US"/>
            </w:rPr>
            <w:delText xml:space="preserve"> </w:delText>
          </w:r>
        </w:del>
      </w:ins>
      <w:ins w:id="6978" w:author="Rapporteur" w:date="2022-05-24T15:22:00Z">
        <w:r w:rsidR="002736ED">
          <w:rPr>
            <w:lang w:eastAsia="en-US"/>
          </w:rPr>
          <w:t> </w:t>
        </w:r>
      </w:ins>
      <w:ins w:id="6979" w:author="S2-2204796" w:date="2022-05-24T09:50:00Z">
        <w:r w:rsidRPr="00544B81">
          <w:rPr>
            <w:lang w:eastAsia="en-US"/>
          </w:rPr>
          <w:t>21 from Figure 4.2.2.2.2-1</w:t>
        </w:r>
        <w:r>
          <w:rPr>
            <w:lang w:eastAsia="en-US"/>
          </w:rPr>
          <w:t xml:space="preserve"> in TS </w:t>
        </w:r>
        <w:r w:rsidRPr="00A64896">
          <w:rPr>
            <w:lang w:eastAsia="en-US"/>
          </w:rPr>
          <w:t>23.502</w:t>
        </w:r>
        <w:r>
          <w:rPr>
            <w:lang w:eastAsia="en-US"/>
          </w:rPr>
          <w:t> [5]</w:t>
        </w:r>
        <w:r w:rsidRPr="00544B81">
          <w:rPr>
            <w:lang w:eastAsia="en-US"/>
          </w:rPr>
          <w:t>).</w:t>
        </w:r>
      </w:ins>
    </w:p>
    <w:p w14:paraId="1EA70227" w14:textId="2EA6A9AF" w:rsidR="00782161" w:rsidRPr="00466120" w:rsidRDefault="002736ED">
      <w:pPr>
        <w:pStyle w:val="B1"/>
        <w:rPr>
          <w:ins w:id="6980" w:author="S2-2204796" w:date="2022-05-24T09:50:00Z"/>
          <w:lang w:eastAsia="en-US"/>
        </w:rPr>
        <w:pPrChange w:id="6981" w:author="Rapporteur" w:date="2022-05-24T15:22:00Z">
          <w:pPr>
            <w:pStyle w:val="B1"/>
            <w:ind w:firstLine="0"/>
          </w:pPr>
        </w:pPrChange>
      </w:pPr>
      <w:ins w:id="6982" w:author="Rapporteur" w:date="2022-05-24T15:22:00Z">
        <w:r>
          <w:rPr>
            <w:lang w:eastAsia="en-US"/>
          </w:rPr>
          <w:tab/>
        </w:r>
      </w:ins>
      <w:ins w:id="6983" w:author="S2-2204796" w:date="2022-05-24T09:50:00Z">
        <w:r w:rsidR="00782161">
          <w:rPr>
            <w:lang w:eastAsia="en-US"/>
          </w:rPr>
          <w:t xml:space="preserve">Additionally, </w:t>
        </w:r>
        <w:bookmarkStart w:id="6984" w:name="_Hlk103703484"/>
        <w:r w:rsidR="00782161">
          <w:rPr>
            <w:lang w:eastAsia="en-US"/>
          </w:rPr>
          <w:t xml:space="preserve">if an application </w:t>
        </w:r>
        <w:r w:rsidR="00782161" w:rsidRPr="00544B81">
          <w:rPr>
            <w:lang w:eastAsia="en-US"/>
          </w:rPr>
          <w:t xml:space="preserve">request data connectivity and the corresponding S-NSSAI is not in the </w:t>
        </w:r>
        <w:r w:rsidR="00782161">
          <w:rPr>
            <w:lang w:eastAsia="en-US"/>
          </w:rPr>
          <w:t>A</w:t>
        </w:r>
        <w:r w:rsidR="00782161" w:rsidRPr="00544B81">
          <w:rPr>
            <w:lang w:eastAsia="en-US"/>
          </w:rPr>
          <w:t xml:space="preserve">llowed NSSAI, the UE first sends a request to register with the S-NSSAI before processing further RSDs or before </w:t>
        </w:r>
        <w:r w:rsidR="00782161">
          <w:rPr>
            <w:lang w:eastAsia="en-US"/>
          </w:rPr>
          <w:t xml:space="preserve">the UE </w:t>
        </w:r>
        <w:r w:rsidR="00782161" w:rsidRPr="00544B81">
          <w:rPr>
            <w:lang w:eastAsia="en-US"/>
          </w:rPr>
          <w:t>conclud</w:t>
        </w:r>
        <w:r w:rsidR="00782161">
          <w:rPr>
            <w:lang w:eastAsia="en-US"/>
          </w:rPr>
          <w:t>es</w:t>
        </w:r>
        <w:r w:rsidR="00782161" w:rsidRPr="00544B81">
          <w:rPr>
            <w:lang w:eastAsia="en-US"/>
          </w:rPr>
          <w:t xml:space="preserve"> that the RSD is invalid.</w:t>
        </w:r>
        <w:bookmarkEnd w:id="6984"/>
        <w:r w:rsidR="00782161">
          <w:rPr>
            <w:lang w:eastAsia="en-US"/>
          </w:rPr>
          <w:t xml:space="preserve"> </w:t>
        </w:r>
      </w:ins>
    </w:p>
    <w:p w14:paraId="080A50E3" w14:textId="52B1858A" w:rsidR="00782161" w:rsidRPr="00466120" w:rsidRDefault="00782161">
      <w:pPr>
        <w:pStyle w:val="31"/>
        <w:rPr>
          <w:ins w:id="6985" w:author="S2-2204796" w:date="2022-05-24T09:50:00Z"/>
          <w:lang w:eastAsia="zh-CN"/>
        </w:rPr>
        <w:pPrChange w:id="6986" w:author="Rapporteur" w:date="2022-05-25T08:42:00Z">
          <w:pPr>
            <w:keepNext/>
            <w:keepLines/>
            <w:spacing w:before="120"/>
            <w:ind w:left="1134" w:hanging="1134"/>
            <w:outlineLvl w:val="2"/>
          </w:pPr>
        </w:pPrChange>
      </w:pPr>
      <w:bookmarkStart w:id="6987" w:name="_Toc104789163"/>
      <w:ins w:id="6988" w:author="S2-2204796" w:date="2022-05-24T09:50:00Z">
        <w:r w:rsidRPr="00466120">
          <w:rPr>
            <w:lang w:eastAsia="zh-CN"/>
          </w:rPr>
          <w:t>6.</w:t>
        </w:r>
        <w:del w:id="6989" w:author="Rapporteur" w:date="2022-05-24T15:22:00Z">
          <w:r w:rsidRPr="00466120" w:rsidDel="00BB5DE8">
            <w:rPr>
              <w:lang w:eastAsia="zh-CN"/>
            </w:rPr>
            <w:delText>X</w:delText>
          </w:r>
        </w:del>
      </w:ins>
      <w:ins w:id="6990" w:author="Rapporteur" w:date="2022-05-24T15:22:00Z">
        <w:r w:rsidR="00BB5DE8">
          <w:rPr>
            <w:lang w:eastAsia="zh-CN"/>
          </w:rPr>
          <w:t>36</w:t>
        </w:r>
      </w:ins>
      <w:ins w:id="6991" w:author="S2-2204796" w:date="2022-05-24T09:50:00Z">
        <w:r w:rsidRPr="00466120">
          <w:rPr>
            <w:lang w:eastAsia="zh-CN"/>
          </w:rPr>
          <w:t>.4</w:t>
        </w:r>
        <w:r w:rsidRPr="00466120">
          <w:rPr>
            <w:lang w:eastAsia="zh-CN"/>
          </w:rPr>
          <w:tab/>
        </w:r>
        <w:r w:rsidRPr="00466120">
          <w:t>Impacts on services, entities and interfaces</w:t>
        </w:r>
        <w:bookmarkEnd w:id="6987"/>
      </w:ins>
    </w:p>
    <w:p w14:paraId="0ECDC938" w14:textId="77777777" w:rsidR="00782161" w:rsidRPr="00E66CB0" w:rsidRDefault="00782161" w:rsidP="00782161">
      <w:pPr>
        <w:rPr>
          <w:ins w:id="6992" w:author="S2-2204796" w:date="2022-05-24T09:50:00Z"/>
          <w:rFonts w:eastAsia="Times New Roman"/>
        </w:rPr>
      </w:pPr>
      <w:ins w:id="6993" w:author="S2-2204796" w:date="2022-05-24T09:50:00Z">
        <w:r>
          <w:rPr>
            <w:rFonts w:eastAsia="Times New Roman"/>
          </w:rPr>
          <w:t xml:space="preserve">Impacts to the </w:t>
        </w:r>
        <w:r w:rsidRPr="00E66CB0">
          <w:rPr>
            <w:rFonts w:eastAsia="Times New Roman"/>
          </w:rPr>
          <w:t>UE:</w:t>
        </w:r>
      </w:ins>
    </w:p>
    <w:p w14:paraId="07AD1807" w14:textId="77777777" w:rsidR="00782161" w:rsidRDefault="00782161" w:rsidP="00782161">
      <w:pPr>
        <w:pStyle w:val="B1"/>
        <w:rPr>
          <w:ins w:id="6994" w:author="S2-2204796" w:date="2022-05-24T09:50:00Z"/>
        </w:rPr>
      </w:pPr>
      <w:ins w:id="6995" w:author="S2-2204796" w:date="2022-05-24T09:50:00Z">
        <w:r w:rsidRPr="00E66CB0">
          <w:t>-</w:t>
        </w:r>
        <w:r w:rsidRPr="00E66CB0">
          <w:tab/>
        </w:r>
        <w:r>
          <w:t>ability to determine the reason for registration with an S-NSSAI.</w:t>
        </w:r>
      </w:ins>
    </w:p>
    <w:p w14:paraId="167F7E3E" w14:textId="77777777" w:rsidR="00782161" w:rsidRDefault="00782161" w:rsidP="00782161">
      <w:pPr>
        <w:pStyle w:val="B1"/>
        <w:rPr>
          <w:ins w:id="6996" w:author="S2-2204796" w:date="2022-05-24T09:50:00Z"/>
        </w:rPr>
      </w:pPr>
      <w:ins w:id="6997" w:author="S2-2204796" w:date="2022-05-24T09:50:00Z">
        <w:r>
          <w:t>-</w:t>
        </w:r>
        <w:r>
          <w:tab/>
          <w:t>sending the reason for registration for each S-NSSAI part of the Requested NSSAI.</w:t>
        </w:r>
      </w:ins>
    </w:p>
    <w:p w14:paraId="341ABEC1" w14:textId="77777777" w:rsidR="00782161" w:rsidRDefault="00782161" w:rsidP="00782161">
      <w:pPr>
        <w:pStyle w:val="B1"/>
        <w:rPr>
          <w:ins w:id="6998" w:author="S2-2204796" w:date="2022-05-24T09:50:00Z"/>
          <w:lang w:eastAsia="en-US"/>
        </w:rPr>
      </w:pPr>
      <w:ins w:id="6999" w:author="S2-2204796" w:date="2022-05-24T09:50:00Z">
        <w:r w:rsidRPr="00BF65C8">
          <w:t>-</w:t>
        </w:r>
        <w:r w:rsidRPr="00BF65C8">
          <w:tab/>
          <w:t>receiving an S</w:t>
        </w:r>
        <w:r w:rsidRPr="00BF65C8">
          <w:rPr>
            <w:lang w:eastAsia="en-US"/>
          </w:rPr>
          <w:t>-NSSAI reject cause (e.g. rejected due to 'proactive registration').</w:t>
        </w:r>
      </w:ins>
    </w:p>
    <w:p w14:paraId="0114CEBB" w14:textId="77777777" w:rsidR="00782161" w:rsidRPr="00E66CB0" w:rsidRDefault="00782161" w:rsidP="00782161">
      <w:pPr>
        <w:pStyle w:val="B1"/>
        <w:rPr>
          <w:ins w:id="7000" w:author="S2-2204796" w:date="2022-05-24T09:50:00Z"/>
        </w:rPr>
      </w:pPr>
      <w:ins w:id="7001" w:author="S2-2204796" w:date="2022-05-24T09:50:00Z">
        <w:r>
          <w:rPr>
            <w:lang w:eastAsia="en-US"/>
          </w:rPr>
          <w:t>-</w:t>
        </w:r>
        <w:r>
          <w:rPr>
            <w:lang w:eastAsia="en-US"/>
          </w:rPr>
          <w:tab/>
          <w:t xml:space="preserve">triggering a registration with an S-NSSAI which is outside the Allowed NSSAI (and also not in the rejected S-NSSAIs </w:t>
        </w:r>
        <w:r w:rsidRPr="00854003">
          <w:rPr>
            <w:lang w:eastAsia="en-US"/>
          </w:rPr>
          <w:t>different from rejected due to 'proactive registration')</w:t>
        </w:r>
        <w:r>
          <w:rPr>
            <w:lang w:eastAsia="en-US"/>
          </w:rPr>
          <w:t xml:space="preserve"> based on the URSP rules evaluation. </w:t>
        </w:r>
      </w:ins>
    </w:p>
    <w:p w14:paraId="164B7C88" w14:textId="77777777" w:rsidR="00782161" w:rsidRPr="00E66CB0" w:rsidRDefault="00782161" w:rsidP="00782161">
      <w:pPr>
        <w:rPr>
          <w:ins w:id="7002" w:author="S2-2204796" w:date="2022-05-24T09:50:00Z"/>
          <w:rFonts w:eastAsia="Times New Roman"/>
        </w:rPr>
      </w:pPr>
      <w:ins w:id="7003" w:author="S2-2204796" w:date="2022-05-24T09:50:00Z">
        <w:r>
          <w:rPr>
            <w:rFonts w:eastAsia="Times New Roman"/>
          </w:rPr>
          <w:t>Impacts to the AMF</w:t>
        </w:r>
        <w:r w:rsidRPr="00E66CB0">
          <w:rPr>
            <w:rFonts w:eastAsia="Times New Roman"/>
          </w:rPr>
          <w:t>:</w:t>
        </w:r>
      </w:ins>
    </w:p>
    <w:p w14:paraId="68F52168" w14:textId="77777777" w:rsidR="00782161" w:rsidRDefault="00782161" w:rsidP="00782161">
      <w:pPr>
        <w:pStyle w:val="B1"/>
        <w:rPr>
          <w:ins w:id="7004" w:author="S2-2204796" w:date="2022-05-24T09:50:00Z"/>
        </w:rPr>
      </w:pPr>
      <w:ins w:id="7005" w:author="S2-2204796" w:date="2022-05-24T09:50:00Z">
        <w:r w:rsidRPr="00E66CB0">
          <w:t>-</w:t>
        </w:r>
        <w:r w:rsidRPr="00E66CB0">
          <w:tab/>
        </w:r>
        <w:r>
          <w:t>Configuring the UE whether to send the reason for registration with an S-NSSAI.</w:t>
        </w:r>
      </w:ins>
    </w:p>
    <w:p w14:paraId="1F0F7A5F" w14:textId="77777777" w:rsidR="00782161" w:rsidRDefault="00782161" w:rsidP="00782161">
      <w:pPr>
        <w:pStyle w:val="B1"/>
        <w:rPr>
          <w:ins w:id="7006" w:author="S2-2204796" w:date="2022-05-24T09:50:00Z"/>
          <w:lang w:eastAsia="en-US"/>
        </w:rPr>
      </w:pPr>
      <w:ins w:id="7007" w:author="S2-2204796" w:date="2022-05-24T09:50:00Z">
        <w:r>
          <w:t>-</w:t>
        </w:r>
        <w:r>
          <w:tab/>
          <w:t>D</w:t>
        </w:r>
        <w:r w:rsidRPr="0015024A">
          <w:t>etermin</w:t>
        </w:r>
        <w:r>
          <w:t xml:space="preserve">ing the Allowed NSSAI </w:t>
        </w:r>
        <w:r w:rsidRPr="0015024A">
          <w:t>based on internal policies and the received reason for registration with each S-NSSAI of the Requested NSSAIs</w:t>
        </w:r>
        <w:r>
          <w:rPr>
            <w:lang w:eastAsia="en-US"/>
          </w:rPr>
          <w:t>.</w:t>
        </w:r>
      </w:ins>
    </w:p>
    <w:p w14:paraId="2FD659BE" w14:textId="77777777" w:rsidR="00782161" w:rsidRDefault="00782161" w:rsidP="00782161">
      <w:pPr>
        <w:pStyle w:val="B1"/>
        <w:rPr>
          <w:ins w:id="7008" w:author="S2-2204796" w:date="2022-05-24T09:50:00Z"/>
          <w:lang w:eastAsia="en-US"/>
        </w:rPr>
      </w:pPr>
      <w:ins w:id="7009" w:author="S2-2204796" w:date="2022-05-24T09:50:00Z">
        <w:r w:rsidRPr="00BF65C8">
          <w:rPr>
            <w:lang w:eastAsia="en-US"/>
          </w:rPr>
          <w:t>-</w:t>
        </w:r>
        <w:r w:rsidRPr="00BF65C8">
          <w:rPr>
            <w:lang w:eastAsia="en-US"/>
          </w:rPr>
          <w:tab/>
          <w:t>Providing to the UE an S-NSSAI reject cause (e.g. rejected due to 'proactive registration').</w:t>
        </w:r>
        <w:r>
          <w:rPr>
            <w:lang w:eastAsia="en-US"/>
          </w:rPr>
          <w:t xml:space="preserve"> </w:t>
        </w:r>
      </w:ins>
    </w:p>
    <w:p w14:paraId="7EAF7B0C" w14:textId="370E123A" w:rsidR="00782161" w:rsidRPr="00DF4262" w:rsidRDefault="00782161" w:rsidP="00782161">
      <w:pPr>
        <w:pStyle w:val="21"/>
        <w:rPr>
          <w:ins w:id="7010" w:author="S2-2204797" w:date="2022-05-24T09:51:00Z"/>
        </w:rPr>
      </w:pPr>
      <w:bookmarkStart w:id="7011" w:name="_Toc104302583"/>
      <w:bookmarkStart w:id="7012" w:name="_Toc104359549"/>
      <w:bookmarkStart w:id="7013" w:name="_Toc104789164"/>
      <w:ins w:id="7014" w:author="S2-2204797" w:date="2022-05-24T09:51:00Z">
        <w:r w:rsidRPr="00DF4262">
          <w:t>6.</w:t>
        </w:r>
        <w:del w:id="7015" w:author="Rapporteur" w:date="2022-05-24T15:22:00Z">
          <w:r w:rsidRPr="00DF4262" w:rsidDel="00BB5DE8">
            <w:delText>X</w:delText>
          </w:r>
        </w:del>
      </w:ins>
      <w:ins w:id="7016" w:author="Rapporteur" w:date="2022-05-24T15:22:00Z">
        <w:r w:rsidR="00BB5DE8">
          <w:t>37</w:t>
        </w:r>
      </w:ins>
      <w:ins w:id="7017" w:author="S2-2204797" w:date="2022-05-24T09:51:00Z">
        <w:r w:rsidRPr="00DF4262">
          <w:tab/>
          <w:t>Solution #</w:t>
        </w:r>
        <w:del w:id="7018" w:author="Rapporteur" w:date="2022-05-24T15:22:00Z">
          <w:r w:rsidDel="00BB5DE8">
            <w:delText>x</w:delText>
          </w:r>
        </w:del>
      </w:ins>
      <w:ins w:id="7019" w:author="Rapporteur" w:date="2022-05-24T15:22:00Z">
        <w:r w:rsidR="00BB5DE8">
          <w:t>37</w:t>
        </w:r>
      </w:ins>
      <w:ins w:id="7020" w:author="S2-2204797" w:date="2022-05-24T09:51:00Z">
        <w:r w:rsidRPr="00DF4262">
          <w:t>: Actual UE Activity-based Slice Admission Control</w:t>
        </w:r>
        <w:bookmarkEnd w:id="7011"/>
        <w:bookmarkEnd w:id="7012"/>
        <w:bookmarkEnd w:id="7013"/>
      </w:ins>
    </w:p>
    <w:p w14:paraId="2D106F5A" w14:textId="60605540" w:rsidR="00782161" w:rsidRPr="00DF4262" w:rsidRDefault="00782161" w:rsidP="00782161">
      <w:pPr>
        <w:pStyle w:val="31"/>
        <w:rPr>
          <w:ins w:id="7021" w:author="S2-2204797" w:date="2022-05-24T09:51:00Z"/>
          <w:lang w:eastAsia="ko-KR"/>
        </w:rPr>
      </w:pPr>
      <w:bookmarkStart w:id="7022" w:name="_Toc104302584"/>
      <w:bookmarkStart w:id="7023" w:name="_Toc104359550"/>
      <w:bookmarkStart w:id="7024" w:name="_Toc104789165"/>
      <w:ins w:id="7025" w:author="S2-2204797" w:date="2022-05-24T09:51:00Z">
        <w:r w:rsidRPr="00DF4262">
          <w:rPr>
            <w:lang w:eastAsia="ko-KR"/>
          </w:rPr>
          <w:t>6</w:t>
        </w:r>
        <w:r w:rsidRPr="00DF4262">
          <w:rPr>
            <w:lang w:eastAsia="zh-CN"/>
          </w:rPr>
          <w:t>.</w:t>
        </w:r>
        <w:del w:id="7026" w:author="Rapporteur" w:date="2022-05-24T15:22:00Z">
          <w:r w:rsidRPr="00DF4262" w:rsidDel="00BB5DE8">
            <w:rPr>
              <w:lang w:eastAsia="zh-CN"/>
            </w:rPr>
            <w:delText>x</w:delText>
          </w:r>
        </w:del>
      </w:ins>
      <w:ins w:id="7027" w:author="Rapporteur" w:date="2022-05-24T15:22:00Z">
        <w:r w:rsidR="00BB5DE8">
          <w:rPr>
            <w:lang w:eastAsia="zh-CN"/>
          </w:rPr>
          <w:t>37</w:t>
        </w:r>
      </w:ins>
      <w:ins w:id="7028" w:author="S2-2204797" w:date="2022-05-24T09:51:00Z">
        <w:r w:rsidRPr="00DF4262">
          <w:rPr>
            <w:lang w:eastAsia="ko-KR"/>
          </w:rPr>
          <w:t>.1</w:t>
        </w:r>
        <w:r w:rsidRPr="00DF4262">
          <w:rPr>
            <w:lang w:eastAsia="ko-KR"/>
          </w:rPr>
          <w:tab/>
          <w:t>Introduction</w:t>
        </w:r>
        <w:bookmarkEnd w:id="7022"/>
        <w:bookmarkEnd w:id="7023"/>
        <w:bookmarkEnd w:id="7024"/>
      </w:ins>
    </w:p>
    <w:p w14:paraId="6A8C8A10" w14:textId="490FD2F0" w:rsidR="00782161" w:rsidRPr="00035696" w:rsidRDefault="00782161" w:rsidP="00782161">
      <w:pPr>
        <w:pStyle w:val="af5"/>
        <w:rPr>
          <w:ins w:id="7029" w:author="S2-2204797" w:date="2022-05-24T09:51:00Z"/>
          <w:lang w:eastAsia="ko-KR"/>
        </w:rPr>
      </w:pPr>
      <w:ins w:id="7030" w:author="S2-2204797" w:date="2022-05-24T09:51:00Z">
        <w:r w:rsidRPr="00DF4262">
          <w:t xml:space="preserve">This solution is to extend the </w:t>
        </w:r>
        <w:r w:rsidRPr="00DF4262">
          <w:rPr>
            <w:i/>
            <w:lang w:eastAsia="ko-KR"/>
          </w:rPr>
          <w:t>CN-initiated selective deactivation of UP connection of an existing PDU Session</w:t>
        </w:r>
        <w:r w:rsidRPr="00DF4262">
          <w:rPr>
            <w:lang w:eastAsia="ko-KR"/>
          </w:rPr>
          <w:t xml:space="preserve"> as specified in clause</w:t>
        </w:r>
        <w:del w:id="7031" w:author="Rapporteur" w:date="2022-05-24T15:24:00Z">
          <w:r w:rsidRPr="00DF4262" w:rsidDel="00BB5DE8">
            <w:rPr>
              <w:lang w:eastAsia="ko-KR"/>
            </w:rPr>
            <w:delText xml:space="preserve"> </w:delText>
          </w:r>
        </w:del>
      </w:ins>
      <w:ins w:id="7032" w:author="Rapporteur" w:date="2022-05-24T15:24:00Z">
        <w:r w:rsidR="00BB5DE8">
          <w:rPr>
            <w:lang w:val="en-US" w:eastAsia="ko-KR"/>
          </w:rPr>
          <w:t> </w:t>
        </w:r>
      </w:ins>
      <w:ins w:id="7033" w:author="S2-2204797" w:date="2022-05-24T09:51:00Z">
        <w:r w:rsidRPr="00DF4262">
          <w:rPr>
            <w:lang w:eastAsia="ko-KR"/>
          </w:rPr>
          <w:t>4.3.7 of TS</w:t>
        </w:r>
        <w:del w:id="7034" w:author="Rapporteur" w:date="2022-05-24T15:24:00Z">
          <w:r w:rsidRPr="00DF4262" w:rsidDel="00BB5DE8">
            <w:rPr>
              <w:lang w:eastAsia="ko-KR"/>
            </w:rPr>
            <w:delText xml:space="preserve"> </w:delText>
          </w:r>
        </w:del>
      </w:ins>
      <w:ins w:id="7035" w:author="Rapporteur" w:date="2022-05-24T15:24:00Z">
        <w:r w:rsidR="00BB5DE8">
          <w:rPr>
            <w:lang w:val="en-US" w:eastAsia="ko-KR"/>
          </w:rPr>
          <w:t> </w:t>
        </w:r>
      </w:ins>
      <w:ins w:id="7036" w:author="S2-2204797" w:date="2022-05-24T09:51:00Z">
        <w:r w:rsidRPr="00DF4262">
          <w:rPr>
            <w:lang w:eastAsia="ko-KR"/>
          </w:rPr>
          <w:t>23.502</w:t>
        </w:r>
        <w:del w:id="7037" w:author="Rapporteur" w:date="2022-05-24T15:24:00Z">
          <w:r w:rsidRPr="00DF4262" w:rsidDel="00BB5DE8">
            <w:rPr>
              <w:lang w:eastAsia="ko-KR"/>
            </w:rPr>
            <w:delText xml:space="preserve"> </w:delText>
          </w:r>
        </w:del>
      </w:ins>
      <w:ins w:id="7038" w:author="Rapporteur" w:date="2022-05-24T15:24:00Z">
        <w:r w:rsidR="00BB5DE8">
          <w:rPr>
            <w:lang w:val="en-US" w:eastAsia="ko-KR"/>
          </w:rPr>
          <w:t> </w:t>
        </w:r>
      </w:ins>
      <w:ins w:id="7039" w:author="S2-2204797" w:date="2022-05-24T09:51:00Z">
        <w:r w:rsidRPr="00DF4262">
          <w:rPr>
            <w:lang w:eastAsia="ko-KR"/>
          </w:rPr>
          <w:t>[5]. In case of an unrea</w:t>
        </w:r>
        <w:r w:rsidRPr="00317177">
          <w:rPr>
            <w:lang w:eastAsia="ko-KR"/>
          </w:rPr>
          <w:t xml:space="preserve">sonable inactivity, i.e. the configured timer, is detected, the SMF can release the PDU Session. Subsequently, the serving AMF can deregister a UE from a given S-NSSAI if the released PDU Session is the only </w:t>
        </w:r>
        <w:r>
          <w:rPr>
            <w:lang w:eastAsia="ko-KR"/>
          </w:rPr>
          <w:t xml:space="preserve">PDU </w:t>
        </w:r>
        <w:r w:rsidRPr="00317177">
          <w:rPr>
            <w:lang w:eastAsia="ko-KR"/>
          </w:rPr>
          <w:t>session that used a given S-NSSAI.</w:t>
        </w:r>
        <w:del w:id="7040" w:author="Rapporteur" w:date="2022-05-24T15:24:00Z">
          <w:r w:rsidRPr="00685809" w:rsidDel="00BB5DE8">
            <w:rPr>
              <w:lang w:eastAsia="ko-KR"/>
            </w:rPr>
            <w:delText xml:space="preserve"> </w:delText>
          </w:r>
        </w:del>
      </w:ins>
    </w:p>
    <w:p w14:paraId="2C9974C2" w14:textId="33FFD5AE" w:rsidR="00782161" w:rsidRPr="00035696" w:rsidRDefault="00782161" w:rsidP="00782161">
      <w:pPr>
        <w:pStyle w:val="31"/>
        <w:rPr>
          <w:ins w:id="7041" w:author="S2-2204797" w:date="2022-05-24T09:51:00Z"/>
        </w:rPr>
      </w:pPr>
      <w:bookmarkStart w:id="7042" w:name="_Toc104302585"/>
      <w:bookmarkStart w:id="7043" w:name="_Toc104359551"/>
      <w:bookmarkStart w:id="7044" w:name="_Toc104789166"/>
      <w:ins w:id="7045" w:author="S2-2204797" w:date="2022-05-24T09:51:00Z">
        <w:r w:rsidRPr="00035696">
          <w:t>6.</w:t>
        </w:r>
        <w:del w:id="7046" w:author="Rapporteur" w:date="2022-05-24T15:24:00Z">
          <w:r w:rsidRPr="00035696" w:rsidDel="00BB5DE8">
            <w:delText>X</w:delText>
          </w:r>
        </w:del>
      </w:ins>
      <w:ins w:id="7047" w:author="Rapporteur" w:date="2022-05-24T15:24:00Z">
        <w:r w:rsidR="00BB5DE8">
          <w:t>37</w:t>
        </w:r>
      </w:ins>
      <w:ins w:id="7048" w:author="S2-2204797" w:date="2022-05-24T09:51:00Z">
        <w:r w:rsidRPr="00035696">
          <w:t>.2</w:t>
        </w:r>
        <w:r w:rsidRPr="00035696">
          <w:tab/>
          <w:t>Functional Description</w:t>
        </w:r>
        <w:bookmarkEnd w:id="7042"/>
        <w:bookmarkEnd w:id="7043"/>
        <w:bookmarkEnd w:id="7044"/>
      </w:ins>
    </w:p>
    <w:p w14:paraId="1621145D" w14:textId="77777777" w:rsidR="00782161" w:rsidRDefault="00782161" w:rsidP="00782161">
      <w:pPr>
        <w:rPr>
          <w:ins w:id="7049" w:author="S2-2204797" w:date="2022-05-24T09:51:00Z"/>
          <w:lang w:eastAsia="x-none"/>
        </w:rPr>
      </w:pPr>
      <w:ins w:id="7050" w:author="S2-2204797" w:date="2022-05-24T09:51:00Z">
        <w:r>
          <w:rPr>
            <w:lang w:eastAsia="x-none"/>
          </w:rPr>
          <w:t xml:space="preserve">When UEs get successfully registered for a network slice, AMF should monitor for a </w:t>
        </w:r>
        <w:r w:rsidRPr="00AE728E">
          <w:rPr>
            <w:lang w:eastAsia="x-none"/>
          </w:rPr>
          <w:t>configured time</w:t>
        </w:r>
        <w:r>
          <w:rPr>
            <w:lang w:eastAsia="x-none"/>
          </w:rPr>
          <w:t xml:space="preserve"> duration whether these UEs are making any PDU sessions using the same slice. If AMF finds that some of the UEs do not have any PDU sessions and the timer is expired, then it deregisters the slice by removing the slice from the Allowed NSSAI. If the same slice is present in the Allowed NSSAI of both 3GPP and N3GPP access an</w:t>
        </w:r>
        <w:r>
          <w:rPr>
            <w:lang w:eastAsia="x-none"/>
          </w:rPr>
          <w:lastRenderedPageBreak/>
          <w:t xml:space="preserve">d AMF finds no PDU session only for </w:t>
        </w:r>
        <w:r w:rsidRPr="00086586">
          <w:rPr>
            <w:lang w:eastAsia="x-none"/>
          </w:rPr>
          <w:t>one</w:t>
        </w:r>
        <w:r>
          <w:rPr>
            <w:lang w:eastAsia="x-none"/>
          </w:rPr>
          <w:t xml:space="preserve"> of the access, then it deregisters the slice for the corresponding access.</w:t>
        </w:r>
      </w:ins>
    </w:p>
    <w:p w14:paraId="0E16FE1E" w14:textId="77777777" w:rsidR="00782161" w:rsidRDefault="00782161" w:rsidP="00782161">
      <w:pPr>
        <w:rPr>
          <w:ins w:id="7051" w:author="S2-2204797" w:date="2022-05-24T09:51:00Z"/>
          <w:lang w:eastAsia="x-none"/>
        </w:rPr>
      </w:pPr>
      <w:ins w:id="7052" w:author="S2-2204797" w:date="2022-05-24T09:51:00Z">
        <w:r>
          <w:rPr>
            <w:lang w:eastAsia="x-none"/>
          </w:rPr>
          <w:t xml:space="preserve">For an already established PDU sessions, if SMF receives an indication from </w:t>
        </w:r>
        <w:r w:rsidRPr="00C218C2">
          <w:rPr>
            <w:lang w:eastAsia="x-none"/>
          </w:rPr>
          <w:t xml:space="preserve">UPF after a </w:t>
        </w:r>
        <w:r w:rsidRPr="00AE728E">
          <w:rPr>
            <w:lang w:eastAsia="x-none"/>
          </w:rPr>
          <w:t xml:space="preserve">configured time </w:t>
        </w:r>
        <w:r w:rsidRPr="00C218C2">
          <w:rPr>
            <w:lang w:eastAsia="x-none"/>
          </w:rPr>
          <w:t>duration that UE</w:t>
        </w:r>
        <w:r>
          <w:rPr>
            <w:lang w:eastAsia="x-none"/>
          </w:rPr>
          <w:t xml:space="preserve"> is not transferring any user plane packets and the established session is inactive then based on operator policy the SMF may release the session. SMF may give an indication to AMF while releasing the session, based on which AMF will trigger to deregister the UE from the related slice. If AMF finds out that the same UE is having active PDU sessions through other SMFs then it shall not proceed with deregistration of the slice.</w:t>
        </w:r>
      </w:ins>
    </w:p>
    <w:p w14:paraId="231F7F92" w14:textId="77777777" w:rsidR="00782161" w:rsidRDefault="00782161" w:rsidP="00782161">
      <w:pPr>
        <w:rPr>
          <w:ins w:id="7053" w:author="S2-2204797" w:date="2022-05-24T09:51:00Z"/>
          <w:lang w:eastAsia="zh-CN"/>
        </w:rPr>
      </w:pPr>
      <w:ins w:id="7054" w:author="S2-2204797" w:date="2022-05-24T09:51:00Z">
        <w:r w:rsidRPr="00C218C2">
          <w:rPr>
            <w:lang w:eastAsia="zh-CN"/>
          </w:rPr>
          <w:t>The duration where AMF monitors to define the slice inactivity and UPF monitors to define the PDU session inactivity can be configured from AF or can be configured by MNO</w:t>
        </w:r>
        <w:r w:rsidRPr="00AE728E">
          <w:rPr>
            <w:lang w:eastAsia="zh-CN"/>
          </w:rPr>
          <w:t>,</w:t>
        </w:r>
        <w:r w:rsidRPr="00C218C2">
          <w:rPr>
            <w:lang w:eastAsia="zh-CN"/>
          </w:rPr>
          <w:t xml:space="preserve"> and stored in UDM as well.</w:t>
        </w:r>
      </w:ins>
    </w:p>
    <w:p w14:paraId="0A6DC023" w14:textId="405AACED" w:rsidR="00782161" w:rsidRPr="00B40F8A" w:rsidRDefault="00782161" w:rsidP="00782161">
      <w:pPr>
        <w:pStyle w:val="31"/>
        <w:rPr>
          <w:ins w:id="7055" w:author="S2-2204797" w:date="2022-05-24T09:51:00Z"/>
        </w:rPr>
      </w:pPr>
      <w:bookmarkStart w:id="7056" w:name="_Toc104302586"/>
      <w:bookmarkStart w:id="7057" w:name="_Toc104359552"/>
      <w:bookmarkStart w:id="7058" w:name="_Toc104789167"/>
      <w:ins w:id="7059" w:author="S2-2204797" w:date="2022-05-24T09:51:00Z">
        <w:r w:rsidRPr="00B40F8A">
          <w:t>6.</w:t>
        </w:r>
        <w:del w:id="7060" w:author="Rapporteur" w:date="2022-05-24T15:25:00Z">
          <w:r w:rsidRPr="00B40F8A" w:rsidDel="00BB5DE8">
            <w:delText>X</w:delText>
          </w:r>
        </w:del>
      </w:ins>
      <w:ins w:id="7061" w:author="Rapporteur" w:date="2022-05-24T15:25:00Z">
        <w:r w:rsidR="00BB5DE8">
          <w:t>37</w:t>
        </w:r>
      </w:ins>
      <w:ins w:id="7062" w:author="S2-2204797" w:date="2022-05-24T09:51:00Z">
        <w:r w:rsidRPr="00B40F8A">
          <w:t>.3</w:t>
        </w:r>
        <w:r w:rsidRPr="00B40F8A">
          <w:tab/>
          <w:t>Procedures</w:t>
        </w:r>
        <w:bookmarkEnd w:id="7056"/>
        <w:bookmarkEnd w:id="7057"/>
        <w:bookmarkEnd w:id="7058"/>
      </w:ins>
    </w:p>
    <w:p w14:paraId="2F70A5C1" w14:textId="77777777" w:rsidR="00782161" w:rsidRPr="00DF4262" w:rsidRDefault="00782161">
      <w:pPr>
        <w:pStyle w:val="TH"/>
        <w:rPr>
          <w:ins w:id="7063" w:author="S2-2204797" w:date="2022-05-24T09:51:00Z"/>
          <w:rFonts w:eastAsia="Yu Mincho"/>
        </w:rPr>
        <w:pPrChange w:id="7064" w:author="Rapporteur" w:date="2022-05-24T15:25:00Z">
          <w:pPr>
            <w:pStyle w:val="af5"/>
            <w:jc w:val="center"/>
          </w:pPr>
        </w:pPrChange>
      </w:pPr>
      <w:ins w:id="7065" w:author="S2-2204797" w:date="2022-05-24T09:51:00Z">
        <w:r w:rsidRPr="00DF4262">
          <w:object w:dxaOrig="8431" w:dyaOrig="7965" w14:anchorId="076D1446">
            <v:shape id="_x0000_i1077" type="#_x0000_t75" style="width:423.95pt;height:292.05pt" o:ole="">
              <v:imagedata r:id="rId120" o:title="" cropbottom="17299f" cropright="-165f"/>
            </v:shape>
            <o:OLEObject Type="Embed" ProgID="Visio.Drawing.11" ShapeID="_x0000_i1077" DrawAspect="Content" ObjectID="_1715402172" r:id="rId121"/>
          </w:object>
        </w:r>
      </w:ins>
    </w:p>
    <w:p w14:paraId="0F93A8F2" w14:textId="41F9F78C" w:rsidR="00782161" w:rsidRPr="00DF4262" w:rsidRDefault="00782161" w:rsidP="00782161">
      <w:pPr>
        <w:pStyle w:val="TF"/>
        <w:rPr>
          <w:ins w:id="7066" w:author="S2-2204797" w:date="2022-05-24T09:51:00Z"/>
          <w:rFonts w:eastAsia="Yu Mincho"/>
        </w:rPr>
      </w:pPr>
      <w:ins w:id="7067" w:author="S2-2204797" w:date="2022-05-24T09:51:00Z">
        <w:r w:rsidRPr="00DF4262">
          <w:t>Figure 6.</w:t>
        </w:r>
        <w:del w:id="7068" w:author="Rapporteur" w:date="2022-05-24T15:25:00Z">
          <w:r w:rsidRPr="00DF4262" w:rsidDel="00BB5DE8">
            <w:delText>x</w:delText>
          </w:r>
        </w:del>
      </w:ins>
      <w:ins w:id="7069" w:author="Rapporteur" w:date="2022-05-24T15:25:00Z">
        <w:r w:rsidR="00BB5DE8">
          <w:t>37</w:t>
        </w:r>
      </w:ins>
      <w:ins w:id="7070" w:author="S2-2204797" w:date="2022-05-24T09:51:00Z">
        <w:r w:rsidRPr="00DF4262">
          <w:t>.3</w:t>
        </w:r>
        <w:del w:id="7071" w:author="Rapporteur" w:date="2022-05-25T08:03:00Z">
          <w:r w:rsidRPr="00DF4262" w:rsidDel="003A55FB">
            <w:delText>.</w:delText>
          </w:r>
        </w:del>
        <w:r w:rsidRPr="00DF4262">
          <w:t>-1: Network controlled slice usage based on UE activity</w:t>
        </w:r>
      </w:ins>
    </w:p>
    <w:p w14:paraId="2EC4F87F" w14:textId="77777777" w:rsidR="00782161" w:rsidRPr="00DF4262" w:rsidRDefault="00782161" w:rsidP="00782161">
      <w:pPr>
        <w:pStyle w:val="af5"/>
        <w:rPr>
          <w:ins w:id="7072" w:author="S2-2204797" w:date="2022-05-24T09:51:00Z"/>
          <w:rFonts w:eastAsia="Yu Mincho"/>
        </w:rPr>
      </w:pPr>
      <w:ins w:id="7073" w:author="S2-2204797" w:date="2022-05-24T09:51:00Z">
        <w:r w:rsidRPr="00DF4262">
          <w:rPr>
            <w:rFonts w:eastAsia="Yu Mincho"/>
          </w:rPr>
          <w:t xml:space="preserve">Based on inactivity of the UE, the network can release the PDU session and/or remove the S-NSSAI from the Allowed NSSAI. The procedure is executed as following: </w:t>
        </w:r>
      </w:ins>
    </w:p>
    <w:p w14:paraId="557DFCE6" w14:textId="2181644F" w:rsidR="00782161" w:rsidRPr="00DF4262" w:rsidRDefault="00BB5DE8">
      <w:pPr>
        <w:pStyle w:val="B1"/>
        <w:rPr>
          <w:ins w:id="7074" w:author="S2-2204797" w:date="2022-05-24T09:51:00Z"/>
          <w:rFonts w:eastAsia="Yu Mincho"/>
        </w:rPr>
        <w:pPrChange w:id="7075" w:author="Rapporteur" w:date="2022-05-24T15:26:00Z">
          <w:pPr>
            <w:pStyle w:val="B1"/>
            <w:numPr>
              <w:numId w:val="57"/>
            </w:numPr>
            <w:tabs>
              <w:tab w:val="num" w:pos="360"/>
              <w:tab w:val="num" w:pos="720"/>
            </w:tabs>
            <w:ind w:left="720" w:hanging="360"/>
          </w:pPr>
        </w:pPrChange>
      </w:pPr>
      <w:ins w:id="7076" w:author="Rapporteur" w:date="2022-05-24T15:26:00Z">
        <w:r>
          <w:rPr>
            <w:rFonts w:eastAsia="Yu Mincho"/>
          </w:rPr>
          <w:t>1.</w:t>
        </w:r>
        <w:r>
          <w:rPr>
            <w:rFonts w:eastAsia="Yu Mincho"/>
          </w:rPr>
          <w:tab/>
        </w:r>
      </w:ins>
      <w:ins w:id="7077" w:author="S2-2204797" w:date="2022-05-24T09:51:00Z">
        <w:r w:rsidR="00782161" w:rsidRPr="00DF4262">
          <w:rPr>
            <w:rFonts w:eastAsia="Yu Mincho"/>
          </w:rPr>
          <w:t>The AF which uses the indicated slice provides the UE inactivity time parameter to the UDM as defined in the clause</w:t>
        </w:r>
        <w:del w:id="7078" w:author="Rapporteur" w:date="2022-05-24T15:25:00Z">
          <w:r w:rsidR="00782161" w:rsidRPr="00DF4262" w:rsidDel="00BB5DE8">
            <w:rPr>
              <w:rFonts w:eastAsia="Yu Mincho"/>
            </w:rPr>
            <w:delText xml:space="preserve"> </w:delText>
          </w:r>
        </w:del>
      </w:ins>
      <w:ins w:id="7079" w:author="Rapporteur" w:date="2022-05-24T15:25:00Z">
        <w:r>
          <w:rPr>
            <w:rFonts w:eastAsia="Yu Mincho"/>
            <w:lang w:val="en-US"/>
          </w:rPr>
          <w:t> </w:t>
        </w:r>
      </w:ins>
      <w:ins w:id="7080" w:author="S2-2204797" w:date="2022-05-24T09:51:00Z">
        <w:r w:rsidR="00782161" w:rsidRPr="00DF4262">
          <w:rPr>
            <w:rFonts w:eastAsia="Yu Mincho"/>
          </w:rPr>
          <w:t>4.15.6.</w:t>
        </w:r>
        <w:r w:rsidR="00782161">
          <w:rPr>
            <w:rFonts w:eastAsia="Yu Mincho"/>
          </w:rPr>
          <w:t>2</w:t>
        </w:r>
        <w:r w:rsidR="00782161" w:rsidRPr="00DF4262">
          <w:rPr>
            <w:rFonts w:eastAsia="Yu Mincho"/>
          </w:rPr>
          <w:t xml:space="preserve"> of TS</w:t>
        </w:r>
      </w:ins>
      <w:ins w:id="7081" w:author="Rapporteur" w:date="2022-05-24T15:25:00Z">
        <w:r>
          <w:rPr>
            <w:rFonts w:eastAsia="Yu Mincho"/>
            <w:lang w:val="en-US"/>
          </w:rPr>
          <w:t> </w:t>
        </w:r>
      </w:ins>
      <w:ins w:id="7082" w:author="S2-2204797" w:date="2022-05-24T09:51:00Z">
        <w:r w:rsidR="00782161" w:rsidRPr="00DF4262">
          <w:rPr>
            <w:rFonts w:eastAsia="Yu Mincho"/>
          </w:rPr>
          <w:t>23.502</w:t>
        </w:r>
        <w:del w:id="7083" w:author="Rapporteur" w:date="2022-05-24T15:25:00Z">
          <w:r w:rsidR="00782161" w:rsidRPr="00DF4262" w:rsidDel="00BB5DE8">
            <w:rPr>
              <w:rFonts w:eastAsia="Yu Mincho"/>
            </w:rPr>
            <w:delText xml:space="preserve"> </w:delText>
          </w:r>
        </w:del>
      </w:ins>
      <w:ins w:id="7084" w:author="Rapporteur" w:date="2022-05-24T15:25:00Z">
        <w:r>
          <w:rPr>
            <w:rFonts w:eastAsia="Yu Mincho"/>
            <w:lang w:val="en-US"/>
          </w:rPr>
          <w:t> </w:t>
        </w:r>
      </w:ins>
      <w:ins w:id="7085" w:author="S2-2204797" w:date="2022-05-24T09:51:00Z">
        <w:r w:rsidR="00782161" w:rsidRPr="00DF4262">
          <w:rPr>
            <w:rFonts w:eastAsia="Yu Mincho"/>
          </w:rPr>
          <w:t xml:space="preserve">[5]. The UE inactivity time includes two parts, i.e. the PDU session inactivity time and S-NSSAI inactivity time. </w:t>
        </w:r>
      </w:ins>
    </w:p>
    <w:p w14:paraId="5D5BD872" w14:textId="3FB8E932" w:rsidR="00782161" w:rsidRPr="00317177" w:rsidRDefault="00BB5DE8">
      <w:pPr>
        <w:pStyle w:val="B1"/>
        <w:rPr>
          <w:ins w:id="7086" w:author="S2-2204797" w:date="2022-05-24T09:51:00Z"/>
          <w:rFonts w:eastAsia="Yu Mincho"/>
        </w:rPr>
        <w:pPrChange w:id="7087" w:author="Rapporteur" w:date="2022-05-24T15:26:00Z">
          <w:pPr>
            <w:pStyle w:val="B1"/>
            <w:ind w:left="704" w:firstLine="0"/>
          </w:pPr>
        </w:pPrChange>
      </w:pPr>
      <w:ins w:id="7088" w:author="Rapporteur" w:date="2022-05-24T15:26:00Z">
        <w:r>
          <w:rPr>
            <w:rFonts w:eastAsia="Yu Mincho"/>
          </w:rPr>
          <w:tab/>
        </w:r>
      </w:ins>
      <w:ins w:id="7089" w:author="S2-2204797" w:date="2022-05-24T09:51:00Z">
        <w:r w:rsidR="00782161" w:rsidRPr="00DF4262">
          <w:rPr>
            <w:rFonts w:eastAsia="Yu Mincho"/>
          </w:rPr>
          <w:t xml:space="preserve">The defined PDU session inactivity time is associated with </w:t>
        </w:r>
        <w:r w:rsidR="00782161">
          <w:rPr>
            <w:rFonts w:eastAsia="Yu Mincho"/>
          </w:rPr>
          <w:t xml:space="preserve">a </w:t>
        </w:r>
        <w:r w:rsidR="00782161" w:rsidRPr="00DF4262">
          <w:rPr>
            <w:rFonts w:eastAsia="Yu Mincho"/>
          </w:rPr>
          <w:t xml:space="preserve">DNN and S-NSSAI </w:t>
        </w:r>
        <w:r w:rsidR="00782161">
          <w:rPr>
            <w:rFonts w:eastAsia="Yu Mincho"/>
          </w:rPr>
          <w:t xml:space="preserve">combination </w:t>
        </w:r>
        <w:r w:rsidR="00782161" w:rsidRPr="00DF4262">
          <w:rPr>
            <w:rFonts w:eastAsia="Yu Mincho"/>
          </w:rPr>
          <w:t>pair</w:t>
        </w:r>
        <w:r w:rsidR="00782161">
          <w:rPr>
            <w:rFonts w:eastAsia="Yu Mincho"/>
          </w:rPr>
          <w:t xml:space="preserve"> and optional</w:t>
        </w:r>
        <w:r w:rsidR="00782161" w:rsidRPr="00676C97">
          <w:rPr>
            <w:rFonts w:eastAsia="Yu Mincho"/>
          </w:rPr>
          <w:t xml:space="preserve"> </w:t>
        </w:r>
        <w:r w:rsidR="00782161">
          <w:rPr>
            <w:rFonts w:eastAsia="Yu Mincho"/>
          </w:rPr>
          <w:t>UE type (e.g., factory UE, Vehicular UE which can be identified as group of UE)</w:t>
        </w:r>
        <w:r w:rsidR="00782161" w:rsidRPr="00DF4262">
          <w:rPr>
            <w:rFonts w:eastAsia="Yu Mincho"/>
          </w:rPr>
          <w:t>. It indicates exactly when a given PDU session can be released after an observed inactivity.</w:t>
        </w:r>
        <w:r w:rsidR="00782161" w:rsidRPr="00317177">
          <w:rPr>
            <w:rFonts w:eastAsia="Yu Mincho"/>
          </w:rPr>
          <w:t xml:space="preserve"> </w:t>
        </w:r>
      </w:ins>
    </w:p>
    <w:p w14:paraId="278B85E7" w14:textId="33D6FA88" w:rsidR="00782161" w:rsidRPr="00B40F8A" w:rsidRDefault="00BB5DE8">
      <w:pPr>
        <w:pStyle w:val="B1"/>
        <w:rPr>
          <w:ins w:id="7090" w:author="S2-2204797" w:date="2022-05-24T09:51:00Z"/>
          <w:rFonts w:eastAsia="Yu Mincho"/>
        </w:rPr>
        <w:pPrChange w:id="7091" w:author="Rapporteur" w:date="2022-05-24T15:26:00Z">
          <w:pPr>
            <w:pStyle w:val="B1"/>
            <w:ind w:left="704" w:firstLine="0"/>
          </w:pPr>
        </w:pPrChange>
      </w:pPr>
      <w:ins w:id="7092" w:author="Rapporteur" w:date="2022-05-24T15:26:00Z">
        <w:r>
          <w:rPr>
            <w:rFonts w:eastAsia="Yu Mincho"/>
          </w:rPr>
          <w:tab/>
        </w:r>
      </w:ins>
      <w:ins w:id="7093" w:author="S2-2204797" w:date="2022-05-24T09:51:00Z">
        <w:r w:rsidR="00782161" w:rsidRPr="00685809">
          <w:rPr>
            <w:rFonts w:eastAsia="Yu Mincho"/>
          </w:rPr>
          <w:t xml:space="preserve">The S-NSSAI inactivity time </w:t>
        </w:r>
        <w:r w:rsidR="00782161" w:rsidRPr="00035696">
          <w:rPr>
            <w:rFonts w:eastAsia="Yu Mincho"/>
          </w:rPr>
          <w:t>is associated with</w:t>
        </w:r>
        <w:r w:rsidR="00782161">
          <w:rPr>
            <w:rFonts w:eastAsia="Yu Mincho"/>
          </w:rPr>
          <w:t xml:space="preserve"> a</w:t>
        </w:r>
        <w:r w:rsidR="00782161" w:rsidRPr="00035696">
          <w:rPr>
            <w:rFonts w:eastAsia="Yu Mincho"/>
          </w:rPr>
          <w:t xml:space="preserve"> S-NSSAI </w:t>
        </w:r>
        <w:r w:rsidR="00782161">
          <w:rPr>
            <w:rFonts w:eastAsia="Yu Mincho"/>
          </w:rPr>
          <w:t>and optional UE type (e.g., factory UE, Vehicular UE</w:t>
        </w:r>
        <w:r w:rsidR="00782161" w:rsidRPr="00CC0ED1">
          <w:rPr>
            <w:rFonts w:eastAsia="Yu Mincho"/>
          </w:rPr>
          <w:t xml:space="preserve"> </w:t>
        </w:r>
        <w:r w:rsidR="00782161">
          <w:rPr>
            <w:rFonts w:eastAsia="Yu Mincho"/>
          </w:rPr>
          <w:t>which can be identified as group of UE)</w:t>
        </w:r>
        <w:r w:rsidR="00782161" w:rsidRPr="00035696">
          <w:rPr>
            <w:rFonts w:eastAsia="Yu Mincho"/>
          </w:rPr>
          <w:t>. It defines exactly when the serving AMF can remove that S-NSSAI from the Allowed NSSAI after an observed inactivity of a UE that has registered to a given S-NSSAI</w:t>
        </w:r>
        <w:r w:rsidR="00782161" w:rsidRPr="00B40F8A">
          <w:rPr>
            <w:rFonts w:eastAsia="Yu Mincho"/>
          </w:rPr>
          <w:t xml:space="preserve"> but </w:t>
        </w:r>
        <w:r w:rsidR="00782161">
          <w:rPr>
            <w:rFonts w:eastAsia="Yu Mincho"/>
          </w:rPr>
          <w:t xml:space="preserve">has not </w:t>
        </w:r>
        <w:r w:rsidR="00782161" w:rsidRPr="00B40F8A">
          <w:rPr>
            <w:rFonts w:eastAsia="Yu Mincho"/>
          </w:rPr>
          <w:t>established any PDU session associated with that indicated S-NSSAI.</w:t>
        </w:r>
      </w:ins>
    </w:p>
    <w:p w14:paraId="2E9CA564" w14:textId="5956054D" w:rsidR="00782161" w:rsidRPr="00B40F8A" w:rsidRDefault="00BB5DE8">
      <w:pPr>
        <w:pStyle w:val="B1"/>
        <w:rPr>
          <w:ins w:id="7094" w:author="S2-2204797" w:date="2022-05-24T09:51:00Z"/>
          <w:rFonts w:eastAsia="Yu Mincho"/>
        </w:rPr>
        <w:pPrChange w:id="7095" w:author="Rapporteur" w:date="2022-05-24T15:26:00Z">
          <w:pPr>
            <w:pStyle w:val="B1"/>
            <w:ind w:left="704" w:firstLine="0"/>
          </w:pPr>
        </w:pPrChange>
      </w:pPr>
      <w:ins w:id="7096" w:author="Rapporteur" w:date="2022-05-24T15:26:00Z">
        <w:r>
          <w:rPr>
            <w:rFonts w:eastAsia="Yu Mincho"/>
          </w:rPr>
          <w:tab/>
        </w:r>
      </w:ins>
      <w:ins w:id="7097" w:author="S2-2204797" w:date="2022-05-24T09:51:00Z">
        <w:r w:rsidR="00782161" w:rsidRPr="00B40F8A">
          <w:rPr>
            <w:rFonts w:eastAsia="Yu Mincho"/>
          </w:rPr>
          <w:t>It is also possible that the UE inactivity time is set by a mobile network operator and stored in the UDM even without any AF provisioning</w:t>
        </w:r>
        <w:r w:rsidR="00782161" w:rsidRPr="00B40F8A">
          <w:rPr>
            <w:rFonts w:eastAsia="Yu Mincho"/>
          </w:rPr>
          <w:lastRenderedPageBreak/>
          <w:t xml:space="preserve">. </w:t>
        </w:r>
      </w:ins>
    </w:p>
    <w:p w14:paraId="4A81C931" w14:textId="4BADC6CE" w:rsidR="00782161" w:rsidRPr="00B130D1" w:rsidRDefault="00BB5DE8">
      <w:pPr>
        <w:pStyle w:val="B1"/>
        <w:rPr>
          <w:ins w:id="7098" w:author="S2-2204797" w:date="2022-05-24T09:51:00Z"/>
          <w:rFonts w:eastAsia="Yu Mincho"/>
        </w:rPr>
        <w:pPrChange w:id="7099" w:author="Rapporteur" w:date="2022-05-24T15:26:00Z">
          <w:pPr>
            <w:pStyle w:val="B1"/>
            <w:numPr>
              <w:numId w:val="57"/>
            </w:numPr>
            <w:tabs>
              <w:tab w:val="num" w:pos="360"/>
              <w:tab w:val="num" w:pos="720"/>
            </w:tabs>
            <w:ind w:left="720" w:hanging="360"/>
          </w:pPr>
        </w:pPrChange>
      </w:pPr>
      <w:ins w:id="7100" w:author="Rapporteur" w:date="2022-05-24T15:26:00Z">
        <w:r>
          <w:rPr>
            <w:rFonts w:eastAsia="Yu Mincho"/>
          </w:rPr>
          <w:t>2.</w:t>
        </w:r>
        <w:r>
          <w:rPr>
            <w:rFonts w:eastAsia="Yu Mincho"/>
          </w:rPr>
          <w:tab/>
        </w:r>
      </w:ins>
      <w:ins w:id="7101" w:author="S2-2204797" w:date="2022-05-24T09:51:00Z">
        <w:r w:rsidR="00782161" w:rsidRPr="00B40F8A">
          <w:rPr>
            <w:rFonts w:eastAsia="Yu Mincho"/>
          </w:rPr>
          <w:t>A UE performs registration procedure as defined in clause</w:t>
        </w:r>
        <w:del w:id="7102" w:author="Rapporteur" w:date="2022-05-24T15:26:00Z">
          <w:r w:rsidR="00782161" w:rsidRPr="00B40F8A" w:rsidDel="00BB5DE8">
            <w:rPr>
              <w:rFonts w:eastAsia="Yu Mincho"/>
            </w:rPr>
            <w:delText xml:space="preserve"> </w:delText>
          </w:r>
        </w:del>
      </w:ins>
      <w:ins w:id="7103" w:author="Rapporteur" w:date="2022-05-24T15:26:00Z">
        <w:r>
          <w:rPr>
            <w:rFonts w:eastAsia="Yu Mincho"/>
            <w:lang w:val="en-US"/>
          </w:rPr>
          <w:t> </w:t>
        </w:r>
      </w:ins>
      <w:ins w:id="7104" w:author="S2-2204797" w:date="2022-05-24T09:51:00Z">
        <w:r w:rsidR="00782161" w:rsidRPr="00B40F8A">
          <w:rPr>
            <w:rFonts w:eastAsia="Yu Mincho"/>
          </w:rPr>
          <w:t>4.2.2.2.2 of TS</w:t>
        </w:r>
      </w:ins>
      <w:ins w:id="7105" w:author="Rapporteur" w:date="2022-05-24T15:26:00Z">
        <w:r>
          <w:rPr>
            <w:rFonts w:eastAsia="Yu Mincho"/>
            <w:lang w:val="en-US"/>
          </w:rPr>
          <w:t> </w:t>
        </w:r>
      </w:ins>
      <w:ins w:id="7106" w:author="S2-2204797" w:date="2022-05-24T09:51:00Z">
        <w:r w:rsidR="00782161" w:rsidRPr="00B40F8A">
          <w:rPr>
            <w:rFonts w:eastAsia="Yu Mincho"/>
          </w:rPr>
          <w:t>23.502</w:t>
        </w:r>
        <w:del w:id="7107" w:author="Rapporteur" w:date="2022-05-24T15:26:00Z">
          <w:r w:rsidR="00782161" w:rsidRPr="00B40F8A" w:rsidDel="00BB5DE8">
            <w:rPr>
              <w:rFonts w:eastAsia="Yu Mincho"/>
            </w:rPr>
            <w:delText xml:space="preserve"> </w:delText>
          </w:r>
        </w:del>
      </w:ins>
      <w:ins w:id="7108" w:author="Rapporteur" w:date="2022-05-24T15:26:00Z">
        <w:r>
          <w:rPr>
            <w:rFonts w:eastAsia="Yu Mincho"/>
            <w:lang w:val="en-US"/>
          </w:rPr>
          <w:t> </w:t>
        </w:r>
      </w:ins>
      <w:ins w:id="7109" w:author="S2-2204797" w:date="2022-05-24T09:51:00Z">
        <w:r w:rsidR="00782161" w:rsidRPr="00B40F8A">
          <w:rPr>
            <w:rFonts w:eastAsia="Yu Mincho"/>
          </w:rPr>
          <w:t>[5]. As part of that procedure, the serving AMF get the S-NSSAI inactivity time fro</w:t>
        </w:r>
        <w:r w:rsidR="00782161" w:rsidRPr="00B130D1">
          <w:rPr>
            <w:rFonts w:eastAsia="Yu Mincho"/>
          </w:rPr>
          <w:t>m the UDM. Once the UE has registered on a given S-NSSAI, the serving AMF will starts monitoring the S-NSSAI inactivity time. For each UE this S-NSSAI inactivity time is per each given S-NSSAI if the given</w:t>
        </w:r>
        <w:r w:rsidR="00782161" w:rsidRPr="00B130D1">
          <w:rPr>
            <w:rFonts w:eastAsia="Yu Mincho"/>
          </w:rPr>
          <w:lastRenderedPageBreak/>
          <w:t xml:space="preserve"> S-NSSAI is in the Allowed NSSAI.</w:t>
        </w:r>
      </w:ins>
    </w:p>
    <w:p w14:paraId="70102ACC" w14:textId="1F13FD3F" w:rsidR="00782161" w:rsidRPr="00B130D1" w:rsidRDefault="00BB5DE8">
      <w:pPr>
        <w:pStyle w:val="B1"/>
        <w:rPr>
          <w:ins w:id="7110" w:author="S2-2204797" w:date="2022-05-24T09:51:00Z"/>
          <w:rFonts w:eastAsia="Yu Mincho"/>
        </w:rPr>
        <w:pPrChange w:id="7111" w:author="Rapporteur" w:date="2022-05-24T15:26:00Z">
          <w:pPr>
            <w:pStyle w:val="B1"/>
            <w:numPr>
              <w:numId w:val="57"/>
            </w:numPr>
            <w:tabs>
              <w:tab w:val="num" w:pos="360"/>
              <w:tab w:val="num" w:pos="720"/>
            </w:tabs>
            <w:ind w:left="720" w:hanging="360"/>
          </w:pPr>
        </w:pPrChange>
      </w:pPr>
      <w:ins w:id="7112" w:author="Rapporteur" w:date="2022-05-24T15:26:00Z">
        <w:r>
          <w:rPr>
            <w:rFonts w:eastAsia="Yu Mincho"/>
          </w:rPr>
          <w:t>3.</w:t>
        </w:r>
        <w:r>
          <w:rPr>
            <w:rFonts w:eastAsia="Yu Mincho"/>
          </w:rPr>
          <w:tab/>
        </w:r>
      </w:ins>
      <w:ins w:id="7113" w:author="S2-2204797" w:date="2022-05-24T09:51:00Z">
        <w:r w:rsidR="00782161" w:rsidRPr="00B130D1">
          <w:rPr>
            <w:rFonts w:eastAsia="Yu Mincho"/>
          </w:rPr>
          <w:t>A UE performs PDU session establishment procedure as defined in clause</w:t>
        </w:r>
        <w:del w:id="7114" w:author="Rapporteur" w:date="2022-05-24T15:26:00Z">
          <w:r w:rsidR="00782161" w:rsidRPr="00B130D1" w:rsidDel="00BB5DE8">
            <w:rPr>
              <w:rFonts w:eastAsia="Yu Mincho"/>
            </w:rPr>
            <w:delText xml:space="preserve"> </w:delText>
          </w:r>
        </w:del>
      </w:ins>
      <w:ins w:id="7115" w:author="Rapporteur" w:date="2022-05-24T15:26:00Z">
        <w:r>
          <w:rPr>
            <w:rFonts w:eastAsia="Yu Mincho"/>
            <w:lang w:val="en-US"/>
          </w:rPr>
          <w:t> </w:t>
        </w:r>
      </w:ins>
      <w:ins w:id="7116" w:author="S2-2204797" w:date="2022-05-24T09:51:00Z">
        <w:r w:rsidR="00782161" w:rsidRPr="00B130D1">
          <w:rPr>
            <w:rFonts w:eastAsia="Yu Mincho"/>
          </w:rPr>
          <w:t>4.3.2.2 of TS</w:t>
        </w:r>
      </w:ins>
      <w:ins w:id="7117" w:author="Rapporteur" w:date="2022-05-24T15:27:00Z">
        <w:r>
          <w:rPr>
            <w:rFonts w:eastAsia="Yu Mincho"/>
            <w:lang w:val="en-US"/>
          </w:rPr>
          <w:t> </w:t>
        </w:r>
      </w:ins>
      <w:ins w:id="7118" w:author="S2-2204797" w:date="2022-05-24T09:51:00Z">
        <w:r w:rsidR="00782161" w:rsidRPr="00B130D1">
          <w:rPr>
            <w:rFonts w:eastAsia="Yu Mincho"/>
          </w:rPr>
          <w:t>23.502</w:t>
        </w:r>
        <w:del w:id="7119" w:author="Rapporteur" w:date="2022-05-24T15:27:00Z">
          <w:r w:rsidR="00782161" w:rsidRPr="00B130D1" w:rsidDel="00BB5DE8">
            <w:rPr>
              <w:rFonts w:eastAsia="Yu Mincho"/>
            </w:rPr>
            <w:delText xml:space="preserve"> </w:delText>
          </w:r>
        </w:del>
      </w:ins>
      <w:ins w:id="7120" w:author="Rapporteur" w:date="2022-05-24T15:27:00Z">
        <w:r>
          <w:rPr>
            <w:rFonts w:eastAsia="Yu Mincho"/>
            <w:lang w:val="en-US"/>
          </w:rPr>
          <w:t> </w:t>
        </w:r>
      </w:ins>
      <w:ins w:id="7121" w:author="S2-2204797" w:date="2022-05-24T09:51:00Z">
        <w:r w:rsidR="00782161" w:rsidRPr="00B130D1">
          <w:rPr>
            <w:rFonts w:eastAsia="Yu Mincho"/>
          </w:rPr>
          <w:t>[5]. As part of that procedure, the serving</w:t>
        </w:r>
        <w:r w:rsidR="00782161" w:rsidRPr="00B130D1">
          <w:rPr>
            <w:lang w:eastAsia="ko-KR"/>
          </w:rPr>
          <w:t xml:space="preserve"> SMF </w:t>
        </w:r>
        <w:r w:rsidR="00782161" w:rsidRPr="00B130D1">
          <w:rPr>
            <w:rFonts w:eastAsia="Yu Mincho"/>
          </w:rPr>
          <w:t>gets the PDU session inactivity time from the UDM. The SMF configures the indicated time value at the UPF.</w:t>
        </w:r>
        <w:del w:id="7122" w:author="Rapporteur" w:date="2022-05-24T15:27:00Z">
          <w:r w:rsidR="00782161" w:rsidRPr="00B130D1" w:rsidDel="00BB5DE8">
            <w:rPr>
              <w:rFonts w:eastAsia="Yu Mincho"/>
            </w:rPr>
            <w:delText xml:space="preserve"> </w:delText>
          </w:r>
        </w:del>
      </w:ins>
    </w:p>
    <w:p w14:paraId="3746D7AF" w14:textId="5D476869" w:rsidR="00782161" w:rsidRPr="00B130D1" w:rsidRDefault="00BB5DE8">
      <w:pPr>
        <w:pStyle w:val="B1"/>
        <w:rPr>
          <w:ins w:id="7123" w:author="S2-2204797" w:date="2022-05-24T09:51:00Z"/>
          <w:rFonts w:eastAsia="Yu Mincho"/>
        </w:rPr>
        <w:pPrChange w:id="7124" w:author="Rapporteur" w:date="2022-05-24T15:26:00Z">
          <w:pPr>
            <w:pStyle w:val="B1"/>
            <w:numPr>
              <w:numId w:val="57"/>
            </w:numPr>
            <w:tabs>
              <w:tab w:val="num" w:pos="360"/>
              <w:tab w:val="num" w:pos="720"/>
            </w:tabs>
            <w:ind w:left="720" w:hanging="360"/>
          </w:pPr>
        </w:pPrChange>
      </w:pPr>
      <w:ins w:id="7125" w:author="Rapporteur" w:date="2022-05-24T15:26:00Z">
        <w:r>
          <w:rPr>
            <w:rFonts w:eastAsia="Yu Mincho"/>
          </w:rPr>
          <w:t>4.</w:t>
        </w:r>
        <w:r>
          <w:rPr>
            <w:rFonts w:eastAsia="Yu Mincho"/>
          </w:rPr>
          <w:tab/>
        </w:r>
      </w:ins>
      <w:ins w:id="7126" w:author="S2-2204797" w:date="2022-05-24T09:51:00Z">
        <w:r w:rsidR="00782161" w:rsidRPr="00B130D1">
          <w:rPr>
            <w:rFonts w:eastAsia="Yu Mincho"/>
          </w:rPr>
          <w:t xml:space="preserve">When the UPF detects no traffic on the related PDU session at least over the configured PDU session inactivity time, it will report to the serving </w:t>
        </w:r>
        <w:r w:rsidR="00782161" w:rsidRPr="00B130D1">
          <w:rPr>
            <w:lang w:eastAsia="ko-KR"/>
          </w:rPr>
          <w:t>SMF</w:t>
        </w:r>
        <w:r w:rsidR="00782161" w:rsidRPr="00B130D1">
          <w:rPr>
            <w:rFonts w:eastAsia="Yu Mincho"/>
          </w:rPr>
          <w:t xml:space="preserve">. The serving SMF determines that the PDU session can be released unless this PDU session is related to MPS or Emergency service. </w:t>
        </w:r>
      </w:ins>
    </w:p>
    <w:p w14:paraId="33CD2CEA" w14:textId="1113EBC9" w:rsidR="00782161" w:rsidRDefault="00BB5DE8">
      <w:pPr>
        <w:pStyle w:val="B1"/>
        <w:rPr>
          <w:ins w:id="7127" w:author="S2-2204797" w:date="2022-05-24T09:51:00Z"/>
          <w:rFonts w:eastAsia="Yu Mincho"/>
        </w:rPr>
        <w:pPrChange w:id="7128" w:author="Rapporteur" w:date="2022-05-24T15:27:00Z">
          <w:pPr>
            <w:pStyle w:val="B1"/>
            <w:numPr>
              <w:numId w:val="57"/>
            </w:numPr>
            <w:tabs>
              <w:tab w:val="num" w:pos="360"/>
              <w:tab w:val="num" w:pos="720"/>
            </w:tabs>
            <w:ind w:left="720" w:hanging="360"/>
          </w:pPr>
        </w:pPrChange>
      </w:pPr>
      <w:ins w:id="7129" w:author="Rapporteur" w:date="2022-05-24T15:27:00Z">
        <w:r>
          <w:rPr>
            <w:rFonts w:eastAsia="Yu Mincho"/>
          </w:rPr>
          <w:t>5.</w:t>
        </w:r>
        <w:r>
          <w:rPr>
            <w:rFonts w:eastAsia="Yu Mincho"/>
          </w:rPr>
          <w:tab/>
        </w:r>
      </w:ins>
      <w:ins w:id="7130" w:author="S2-2204797" w:date="2022-05-24T09:51:00Z">
        <w:r w:rsidR="00782161" w:rsidRPr="00233CDB">
          <w:rPr>
            <w:rFonts w:eastAsia="Yu Mincho"/>
          </w:rPr>
          <w:t xml:space="preserve">The serving </w:t>
        </w:r>
        <w:r w:rsidR="00782161" w:rsidRPr="00233CDB">
          <w:rPr>
            <w:lang w:eastAsia="ko-KR"/>
          </w:rPr>
          <w:t>SMF</w:t>
        </w:r>
        <w:r w:rsidR="00782161" w:rsidRPr="00233CDB">
          <w:rPr>
            <w:rFonts w:eastAsia="Yu Mincho"/>
          </w:rPr>
          <w:t xml:space="preserve"> triggers the PDU session re</w:t>
        </w:r>
        <w:r w:rsidR="00782161" w:rsidRPr="007046AE">
          <w:rPr>
            <w:rFonts w:eastAsia="Yu Mincho"/>
          </w:rPr>
          <w:t>lease procedure as defined in clause</w:t>
        </w:r>
        <w:del w:id="7131" w:author="Rapporteur" w:date="2022-05-24T15:27:00Z">
          <w:r w:rsidR="00782161" w:rsidRPr="007046AE" w:rsidDel="00BB5DE8">
            <w:rPr>
              <w:rFonts w:eastAsia="Yu Mincho"/>
            </w:rPr>
            <w:delText xml:space="preserve"> </w:delText>
          </w:r>
        </w:del>
      </w:ins>
      <w:ins w:id="7132" w:author="Rapporteur" w:date="2022-05-24T15:27:00Z">
        <w:r>
          <w:rPr>
            <w:rFonts w:eastAsia="Yu Mincho"/>
            <w:lang w:val="en-US"/>
          </w:rPr>
          <w:t> </w:t>
        </w:r>
      </w:ins>
      <w:ins w:id="7133" w:author="S2-2204797" w:date="2022-05-24T09:51:00Z">
        <w:r w:rsidR="00782161" w:rsidRPr="007046AE">
          <w:rPr>
            <w:rFonts w:eastAsia="Yu Mincho"/>
          </w:rPr>
          <w:t>4.3.4 of TS</w:t>
        </w:r>
      </w:ins>
      <w:ins w:id="7134" w:author="Rapporteur" w:date="2022-05-24T15:27:00Z">
        <w:r>
          <w:rPr>
            <w:rFonts w:eastAsia="Yu Mincho"/>
            <w:lang w:val="en-US"/>
          </w:rPr>
          <w:t> </w:t>
        </w:r>
      </w:ins>
      <w:ins w:id="7135" w:author="S2-2204797" w:date="2022-05-24T09:51:00Z">
        <w:r w:rsidR="00782161" w:rsidRPr="007046AE">
          <w:rPr>
            <w:rFonts w:eastAsia="Yu Mincho"/>
          </w:rPr>
          <w:t>23.502</w:t>
        </w:r>
        <w:del w:id="7136" w:author="Rapporteur" w:date="2022-05-24T15:27:00Z">
          <w:r w:rsidR="00782161" w:rsidRPr="007046AE" w:rsidDel="00BB5DE8">
            <w:rPr>
              <w:rFonts w:eastAsia="Yu Mincho"/>
            </w:rPr>
            <w:delText xml:space="preserve"> </w:delText>
          </w:r>
        </w:del>
      </w:ins>
      <w:ins w:id="7137" w:author="Rapporteur" w:date="2022-05-24T15:27:00Z">
        <w:r>
          <w:rPr>
            <w:rFonts w:eastAsia="Yu Mincho"/>
            <w:lang w:val="en-US"/>
          </w:rPr>
          <w:t> </w:t>
        </w:r>
      </w:ins>
      <w:ins w:id="7138" w:author="S2-2204797" w:date="2022-05-24T09:51:00Z">
        <w:r w:rsidR="00782161" w:rsidRPr="007046AE">
          <w:rPr>
            <w:rFonts w:eastAsia="Yu Mincho"/>
          </w:rPr>
          <w:t xml:space="preserve">[5]. </w:t>
        </w:r>
      </w:ins>
    </w:p>
    <w:p w14:paraId="6140ECC4" w14:textId="7FAB4FCB" w:rsidR="00782161" w:rsidRPr="007046AE" w:rsidRDefault="00BB5DE8">
      <w:pPr>
        <w:pStyle w:val="B1"/>
        <w:rPr>
          <w:ins w:id="7139" w:author="S2-2204797" w:date="2022-05-24T09:51:00Z"/>
          <w:rFonts w:eastAsia="Yu Mincho"/>
        </w:rPr>
        <w:pPrChange w:id="7140" w:author="Rapporteur" w:date="2022-05-24T15:27:00Z">
          <w:pPr>
            <w:pStyle w:val="B1"/>
            <w:ind w:left="720" w:firstLine="0"/>
          </w:pPr>
        </w:pPrChange>
      </w:pPr>
      <w:ins w:id="7141" w:author="Rapporteur" w:date="2022-05-24T15:27:00Z">
        <w:r>
          <w:rPr>
            <w:lang w:eastAsia="x-none"/>
          </w:rPr>
          <w:tab/>
        </w:r>
      </w:ins>
      <w:ins w:id="7142" w:author="S2-2204797" w:date="2022-05-24T09:51:00Z">
        <w:r w:rsidR="00782161" w:rsidRPr="00AE728E">
          <w:rPr>
            <w:lang w:eastAsia="x-none"/>
          </w:rPr>
          <w:t>The serving SMF may give an indication to AMF while releasing the PDU session due to inactivity.</w:t>
        </w:r>
      </w:ins>
    </w:p>
    <w:p w14:paraId="12C7FA4A" w14:textId="6A2129D0" w:rsidR="00782161" w:rsidRDefault="00BB5DE8">
      <w:pPr>
        <w:pStyle w:val="B1"/>
        <w:rPr>
          <w:ins w:id="7143" w:author="S2-2204797" w:date="2022-05-24T09:51:00Z"/>
          <w:rFonts w:eastAsia="Yu Mincho"/>
        </w:rPr>
        <w:pPrChange w:id="7144" w:author="Rapporteur" w:date="2022-05-24T15:27:00Z">
          <w:pPr>
            <w:pStyle w:val="B1"/>
            <w:numPr>
              <w:numId w:val="57"/>
            </w:numPr>
            <w:tabs>
              <w:tab w:val="num" w:pos="360"/>
              <w:tab w:val="num" w:pos="720"/>
            </w:tabs>
            <w:ind w:left="720" w:hanging="360"/>
          </w:pPr>
        </w:pPrChange>
      </w:pPr>
      <w:bookmarkStart w:id="7145" w:name="_Hlk102551416"/>
      <w:ins w:id="7146" w:author="Rapporteur" w:date="2022-05-24T15:27:00Z">
        <w:r>
          <w:rPr>
            <w:rFonts w:eastAsia="Yu Mincho"/>
          </w:rPr>
          <w:t>6.</w:t>
        </w:r>
        <w:r>
          <w:rPr>
            <w:rFonts w:eastAsia="Yu Mincho"/>
          </w:rPr>
          <w:tab/>
        </w:r>
      </w:ins>
      <w:ins w:id="7147" w:author="S2-2204797" w:date="2022-05-24T09:51:00Z">
        <w:r w:rsidR="00782161">
          <w:rPr>
            <w:rFonts w:eastAsia="Yu Mincho"/>
          </w:rPr>
          <w:t>If t</w:t>
        </w:r>
        <w:r w:rsidR="00782161" w:rsidRPr="00DF4262">
          <w:rPr>
            <w:rFonts w:eastAsia="Yu Mincho"/>
          </w:rPr>
          <w:t xml:space="preserve">he serving AMF detects that no established PDU session associated with the indicated S-NSSAI </w:t>
        </w:r>
        <w:r w:rsidR="00782161">
          <w:rPr>
            <w:rFonts w:eastAsia="Yu Mincho"/>
          </w:rPr>
          <w:t>over the related access type and the S-NSSAI inactivity timer is expired</w:t>
        </w:r>
        <w:r w:rsidR="00782161" w:rsidRPr="00DF4262">
          <w:rPr>
            <w:rFonts w:eastAsia="Yu Mincho"/>
          </w:rPr>
          <w:t>, it determines that the UE</w:t>
        </w:r>
        <w:r w:rsidR="00782161">
          <w:rPr>
            <w:rFonts w:eastAsia="Yu Mincho"/>
          </w:rPr>
          <w:t>’s S-NSSAI</w:t>
        </w:r>
        <w:r w:rsidR="00782161" w:rsidRPr="00DF4262">
          <w:rPr>
            <w:rFonts w:eastAsia="Yu Mincho"/>
          </w:rPr>
          <w:t xml:space="preserve"> can be deregistered from a given Allowed S-</w:t>
        </w:r>
        <w:r w:rsidR="00782161" w:rsidRPr="00C218C2">
          <w:rPr>
            <w:rFonts w:eastAsia="Yu Mincho"/>
          </w:rPr>
          <w:t xml:space="preserve">NSSAI for </w:t>
        </w:r>
        <w:r w:rsidR="00782161">
          <w:rPr>
            <w:rFonts w:eastAsia="Yu Mincho"/>
          </w:rPr>
          <w:t xml:space="preserve">the </w:t>
        </w:r>
        <w:r w:rsidR="00782161" w:rsidRPr="00C218C2">
          <w:rPr>
            <w:rFonts w:eastAsia="Yu Mincho"/>
          </w:rPr>
          <w:t>given access type.</w:t>
        </w:r>
      </w:ins>
    </w:p>
    <w:p w14:paraId="1CD9AF9E" w14:textId="1B927E41" w:rsidR="00782161" w:rsidRPr="00DF4262" w:rsidRDefault="00BB5DE8">
      <w:pPr>
        <w:pStyle w:val="B1"/>
        <w:rPr>
          <w:ins w:id="7148" w:author="S2-2204797" w:date="2022-05-24T09:51:00Z"/>
          <w:rFonts w:eastAsia="Yu Mincho"/>
        </w:rPr>
        <w:pPrChange w:id="7149" w:author="Rapporteur" w:date="2022-05-24T15:27:00Z">
          <w:pPr>
            <w:pStyle w:val="B1"/>
            <w:ind w:left="720" w:firstLine="0"/>
          </w:pPr>
        </w:pPrChange>
      </w:pPr>
      <w:ins w:id="7150" w:author="Rapporteur" w:date="2022-05-24T15:27:00Z">
        <w:r>
          <w:rPr>
            <w:lang w:eastAsia="x-none"/>
          </w:rPr>
          <w:tab/>
        </w:r>
      </w:ins>
      <w:ins w:id="7151" w:author="S2-2204797" w:date="2022-05-24T09:51:00Z">
        <w:r w:rsidR="00782161">
          <w:rPr>
            <w:lang w:eastAsia="x-none"/>
          </w:rPr>
          <w:t>For established PDU session</w:t>
        </w:r>
        <w:r w:rsidR="00782161" w:rsidRPr="00AE728E">
          <w:rPr>
            <w:lang w:eastAsia="x-none"/>
          </w:rPr>
          <w:t xml:space="preserve"> the AMF may deregister the UE from indicated S-NSSAI if the AMF receives the PDU session release indication which is set by SMF at step</w:t>
        </w:r>
        <w:del w:id="7152" w:author="Rapporteur" w:date="2022-05-24T16:04:00Z">
          <w:r w:rsidR="00782161" w:rsidRPr="00AE728E" w:rsidDel="00183735">
            <w:rPr>
              <w:lang w:eastAsia="x-none"/>
            </w:rPr>
            <w:delText xml:space="preserve"> </w:delText>
          </w:r>
        </w:del>
      </w:ins>
      <w:ins w:id="7153" w:author="Rapporteur" w:date="2022-05-24T16:04:00Z">
        <w:r w:rsidR="00183735">
          <w:rPr>
            <w:lang w:val="en-US" w:eastAsia="x-none"/>
          </w:rPr>
          <w:t> </w:t>
        </w:r>
      </w:ins>
      <w:ins w:id="7154" w:author="S2-2204797" w:date="2022-05-24T09:51:00Z">
        <w:r w:rsidR="00782161" w:rsidRPr="00AE728E">
          <w:rPr>
            <w:lang w:eastAsia="x-none"/>
          </w:rPr>
          <w:t>5 and the PDU session is the last PDU session associated with S-NSSAI.</w:t>
        </w:r>
      </w:ins>
    </w:p>
    <w:bookmarkEnd w:id="7145"/>
    <w:p w14:paraId="663305DB" w14:textId="2F988610" w:rsidR="00782161" w:rsidRPr="00317177" w:rsidRDefault="00BB5DE8">
      <w:pPr>
        <w:pStyle w:val="B1"/>
        <w:rPr>
          <w:ins w:id="7155" w:author="S2-2204797" w:date="2022-05-24T09:51:00Z"/>
          <w:rFonts w:eastAsia="Yu Mincho"/>
        </w:rPr>
        <w:pPrChange w:id="7156" w:author="Rapporteur" w:date="2022-05-24T15:27:00Z">
          <w:pPr>
            <w:pStyle w:val="B1"/>
            <w:numPr>
              <w:numId w:val="57"/>
            </w:numPr>
            <w:tabs>
              <w:tab w:val="num" w:pos="360"/>
              <w:tab w:val="num" w:pos="720"/>
            </w:tabs>
            <w:ind w:left="720" w:hanging="360"/>
          </w:pPr>
        </w:pPrChange>
      </w:pPr>
      <w:ins w:id="7157" w:author="Rapporteur" w:date="2022-05-24T15:27:00Z">
        <w:r>
          <w:rPr>
            <w:rFonts w:eastAsia="Yu Mincho"/>
          </w:rPr>
          <w:t>7.</w:t>
        </w:r>
        <w:r>
          <w:rPr>
            <w:rFonts w:eastAsia="Yu Mincho"/>
          </w:rPr>
          <w:tab/>
        </w:r>
      </w:ins>
      <w:ins w:id="7158" w:author="S2-2204797" w:date="2022-05-24T09:51:00Z">
        <w:r w:rsidR="00782161" w:rsidRPr="00317177">
          <w:rPr>
            <w:rFonts w:eastAsia="Yu Mincho"/>
          </w:rPr>
          <w:t>The serving AMF initiates the UE configuration update procedure as defined in clause</w:t>
        </w:r>
        <w:del w:id="7159" w:author="Rapporteur" w:date="2022-05-24T15:27:00Z">
          <w:r w:rsidR="00782161" w:rsidRPr="00317177" w:rsidDel="00BB5DE8">
            <w:rPr>
              <w:rFonts w:eastAsia="Yu Mincho"/>
            </w:rPr>
            <w:delText xml:space="preserve"> </w:delText>
          </w:r>
        </w:del>
      </w:ins>
      <w:ins w:id="7160" w:author="Rapporteur" w:date="2022-05-24T15:27:00Z">
        <w:r>
          <w:rPr>
            <w:rFonts w:eastAsia="Yu Mincho"/>
            <w:lang w:val="en-US"/>
          </w:rPr>
          <w:t> </w:t>
        </w:r>
      </w:ins>
      <w:ins w:id="7161" w:author="S2-2204797" w:date="2022-05-24T09:51:00Z">
        <w:r w:rsidR="00782161" w:rsidRPr="00317177">
          <w:rPr>
            <w:rFonts w:eastAsia="Yu Mincho"/>
          </w:rPr>
          <w:t>4.2.4.2 of TS</w:t>
        </w:r>
      </w:ins>
      <w:ins w:id="7162" w:author="Rapporteur" w:date="2022-05-24T15:28:00Z">
        <w:r>
          <w:rPr>
            <w:rFonts w:eastAsia="Yu Mincho"/>
            <w:lang w:val="en-US"/>
          </w:rPr>
          <w:t> </w:t>
        </w:r>
      </w:ins>
      <w:ins w:id="7163" w:author="S2-2204797" w:date="2022-05-24T09:51:00Z">
        <w:r w:rsidR="00782161" w:rsidRPr="00317177">
          <w:rPr>
            <w:rFonts w:eastAsia="Yu Mincho"/>
          </w:rPr>
          <w:t>23.502</w:t>
        </w:r>
        <w:del w:id="7164" w:author="Rapporteur" w:date="2022-05-24T15:28:00Z">
          <w:r w:rsidR="00782161" w:rsidRPr="00317177" w:rsidDel="00BB5DE8">
            <w:rPr>
              <w:rFonts w:eastAsia="Yu Mincho"/>
            </w:rPr>
            <w:delText xml:space="preserve"> </w:delText>
          </w:r>
        </w:del>
      </w:ins>
      <w:ins w:id="7165" w:author="Rapporteur" w:date="2022-05-24T15:28:00Z">
        <w:r>
          <w:rPr>
            <w:rFonts w:eastAsia="Yu Mincho"/>
            <w:lang w:val="en-US"/>
          </w:rPr>
          <w:t> </w:t>
        </w:r>
      </w:ins>
      <w:ins w:id="7166" w:author="S2-2204797" w:date="2022-05-24T09:51:00Z">
        <w:r w:rsidR="00782161" w:rsidRPr="00317177">
          <w:rPr>
            <w:rFonts w:eastAsia="Yu Mincho"/>
          </w:rPr>
          <w:t>[5] to remove the indicated S-NSSAI from Allowed NSSAI of the UE.</w:t>
        </w:r>
      </w:ins>
    </w:p>
    <w:p w14:paraId="4E748B02" w14:textId="2497E6C4" w:rsidR="00782161" w:rsidRPr="00317177" w:rsidRDefault="00782161" w:rsidP="00782161">
      <w:pPr>
        <w:pStyle w:val="31"/>
        <w:rPr>
          <w:ins w:id="7167" w:author="S2-2204797" w:date="2022-05-24T09:51:00Z"/>
          <w:lang w:eastAsia="zh-CN"/>
        </w:rPr>
      </w:pPr>
      <w:bookmarkStart w:id="7168" w:name="_Toc104302587"/>
      <w:bookmarkStart w:id="7169" w:name="_Toc104359553"/>
      <w:bookmarkStart w:id="7170" w:name="_Toc104789168"/>
      <w:ins w:id="7171" w:author="S2-2204797" w:date="2022-05-24T09:51:00Z">
        <w:r w:rsidRPr="00317177">
          <w:rPr>
            <w:lang w:eastAsia="zh-CN"/>
          </w:rPr>
          <w:t>6.</w:t>
        </w:r>
        <w:del w:id="7172" w:author="Rapporteur" w:date="2022-05-24T15:28:00Z">
          <w:r w:rsidRPr="00317177" w:rsidDel="00BB5DE8">
            <w:rPr>
              <w:lang w:eastAsia="zh-CN"/>
            </w:rPr>
            <w:delText>X</w:delText>
          </w:r>
        </w:del>
      </w:ins>
      <w:ins w:id="7173" w:author="Rapporteur" w:date="2022-05-24T15:28:00Z">
        <w:r w:rsidR="00BB5DE8">
          <w:rPr>
            <w:lang w:eastAsia="zh-CN"/>
          </w:rPr>
          <w:t>37</w:t>
        </w:r>
      </w:ins>
      <w:ins w:id="7174" w:author="S2-2204797" w:date="2022-05-24T09:51:00Z">
        <w:r w:rsidRPr="00317177">
          <w:rPr>
            <w:lang w:eastAsia="zh-CN"/>
          </w:rPr>
          <w:t>.4</w:t>
        </w:r>
        <w:r w:rsidRPr="00317177">
          <w:rPr>
            <w:lang w:eastAsia="zh-CN"/>
          </w:rPr>
          <w:tab/>
        </w:r>
        <w:r w:rsidRPr="00317177">
          <w:t>Impacts on services, entities and interfaces</w:t>
        </w:r>
        <w:bookmarkEnd w:id="7168"/>
        <w:bookmarkEnd w:id="7169"/>
        <w:bookmarkEnd w:id="7170"/>
      </w:ins>
    </w:p>
    <w:p w14:paraId="6805AD82" w14:textId="77777777" w:rsidR="00782161" w:rsidRPr="00685809" w:rsidRDefault="00782161" w:rsidP="00782161">
      <w:pPr>
        <w:rPr>
          <w:ins w:id="7175" w:author="S2-2204797" w:date="2022-05-24T09:51:00Z"/>
        </w:rPr>
      </w:pPr>
      <w:ins w:id="7176" w:author="S2-2204797" w:date="2022-05-24T09:51:00Z">
        <w:r w:rsidRPr="00685809">
          <w:t>The following impacts are foreseen by this solution:</w:t>
        </w:r>
      </w:ins>
    </w:p>
    <w:p w14:paraId="3CDE2FA4" w14:textId="77777777" w:rsidR="00782161" w:rsidRPr="007B4A7B" w:rsidRDefault="00782161" w:rsidP="00782161">
      <w:pPr>
        <w:rPr>
          <w:ins w:id="7177" w:author="S2-2204797" w:date="2022-05-24T09:51:00Z"/>
          <w:lang w:eastAsia="zh-CN"/>
        </w:rPr>
      </w:pPr>
      <w:ins w:id="7178" w:author="S2-2204797" w:date="2022-05-24T09:51:00Z">
        <w:r w:rsidRPr="007B4A7B">
          <w:rPr>
            <w:lang w:eastAsia="zh-CN"/>
          </w:rPr>
          <w:t>NEF:</w:t>
        </w:r>
      </w:ins>
    </w:p>
    <w:p w14:paraId="32D67122" w14:textId="09788071" w:rsidR="00782161" w:rsidRPr="007B4A7B" w:rsidRDefault="00BB5DE8">
      <w:pPr>
        <w:pStyle w:val="B1"/>
        <w:rPr>
          <w:ins w:id="7179" w:author="S2-2204797" w:date="2022-05-24T09:51:00Z"/>
          <w:lang w:eastAsia="zh-CN"/>
        </w:rPr>
        <w:pPrChange w:id="7180" w:author="Rapporteur" w:date="2022-05-24T15:28:00Z">
          <w:pPr>
            <w:pStyle w:val="B1"/>
            <w:numPr>
              <w:numId w:val="58"/>
            </w:numPr>
            <w:tabs>
              <w:tab w:val="num" w:pos="360"/>
              <w:tab w:val="num" w:pos="720"/>
            </w:tabs>
            <w:ind w:left="1004" w:hanging="360"/>
          </w:pPr>
        </w:pPrChange>
      </w:pPr>
      <w:ins w:id="7181" w:author="Rapporteur" w:date="2022-05-24T15:28:00Z">
        <w:r w:rsidRPr="008E1703">
          <w:t>-</w:t>
        </w:r>
        <w:r>
          <w:tab/>
        </w:r>
      </w:ins>
      <w:ins w:id="7182" w:author="S2-2204797" w:date="2022-05-24T09:51:00Z">
        <w:r w:rsidR="00782161" w:rsidRPr="007B4A7B">
          <w:t>A new UE inactivity time is to be provisioned to the network.</w:t>
        </w:r>
      </w:ins>
    </w:p>
    <w:p w14:paraId="67BEF4EC" w14:textId="77777777" w:rsidR="00782161" w:rsidRPr="00805B3E" w:rsidRDefault="00782161" w:rsidP="00782161">
      <w:pPr>
        <w:rPr>
          <w:ins w:id="7183" w:author="S2-2204797" w:date="2022-05-24T09:51:00Z"/>
          <w:lang w:eastAsia="zh-CN"/>
        </w:rPr>
      </w:pPr>
      <w:ins w:id="7184" w:author="S2-2204797" w:date="2022-05-24T09:51:00Z">
        <w:r w:rsidRPr="00805B3E">
          <w:rPr>
            <w:lang w:eastAsia="zh-CN"/>
          </w:rPr>
          <w:t>UDM:</w:t>
        </w:r>
      </w:ins>
    </w:p>
    <w:p w14:paraId="23C6FE31" w14:textId="7955FF04" w:rsidR="00782161" w:rsidRPr="00805B3E" w:rsidRDefault="00BB5DE8">
      <w:pPr>
        <w:pStyle w:val="B1"/>
        <w:rPr>
          <w:ins w:id="7185" w:author="S2-2204797" w:date="2022-05-24T09:51:00Z"/>
        </w:rPr>
        <w:pPrChange w:id="7186" w:author="Rapporteur" w:date="2022-05-24T15:28:00Z">
          <w:pPr>
            <w:pStyle w:val="B1"/>
            <w:numPr>
              <w:numId w:val="59"/>
            </w:numPr>
            <w:tabs>
              <w:tab w:val="num" w:pos="360"/>
              <w:tab w:val="num" w:pos="720"/>
            </w:tabs>
            <w:ind w:left="644" w:hanging="360"/>
          </w:pPr>
        </w:pPrChange>
      </w:pPr>
      <w:ins w:id="7187" w:author="Rapporteur" w:date="2022-05-24T15:28:00Z">
        <w:r w:rsidRPr="008E1703">
          <w:t>-</w:t>
        </w:r>
        <w:r>
          <w:tab/>
        </w:r>
      </w:ins>
      <w:ins w:id="7188" w:author="S2-2204797" w:date="2022-05-24T09:51:00Z">
        <w:r w:rsidR="00782161" w:rsidRPr="00805B3E">
          <w:t xml:space="preserve">A new UE inactivity time is to be </w:t>
        </w:r>
        <w:r w:rsidR="00782161">
          <w:t xml:space="preserve">stored and </w:t>
        </w:r>
        <w:r w:rsidR="00782161" w:rsidRPr="00805B3E">
          <w:t xml:space="preserve">provisioned to the </w:t>
        </w:r>
        <w:r w:rsidR="00782161">
          <w:t>AMF/SMF</w:t>
        </w:r>
        <w:r w:rsidR="00782161" w:rsidRPr="00805B3E">
          <w:t>.</w:t>
        </w:r>
      </w:ins>
    </w:p>
    <w:p w14:paraId="24126C54" w14:textId="77777777" w:rsidR="00782161" w:rsidRPr="00805B3E" w:rsidRDefault="00782161" w:rsidP="00782161">
      <w:pPr>
        <w:rPr>
          <w:ins w:id="7189" w:author="S2-2204797" w:date="2022-05-24T09:51:00Z"/>
          <w:lang w:eastAsia="zh-CN"/>
        </w:rPr>
      </w:pPr>
      <w:ins w:id="7190" w:author="S2-2204797" w:date="2022-05-24T09:51:00Z">
        <w:r w:rsidRPr="00805B3E">
          <w:rPr>
            <w:lang w:eastAsia="zh-CN"/>
          </w:rPr>
          <w:t>SMF:</w:t>
        </w:r>
      </w:ins>
    </w:p>
    <w:p w14:paraId="71D293C7" w14:textId="73253F46" w:rsidR="00782161" w:rsidRPr="00805B3E" w:rsidRDefault="00BB5DE8">
      <w:pPr>
        <w:pStyle w:val="B1"/>
        <w:rPr>
          <w:ins w:id="7191" w:author="S2-2204797" w:date="2022-05-24T09:51:00Z"/>
          <w:lang w:eastAsia="zh-CN"/>
        </w:rPr>
        <w:pPrChange w:id="7192" w:author="Rapporteur" w:date="2022-05-24T15:28:00Z">
          <w:pPr>
            <w:pStyle w:val="B1"/>
            <w:numPr>
              <w:numId w:val="58"/>
            </w:numPr>
            <w:tabs>
              <w:tab w:val="num" w:pos="360"/>
              <w:tab w:val="num" w:pos="720"/>
            </w:tabs>
            <w:ind w:left="1004" w:hanging="360"/>
          </w:pPr>
        </w:pPrChange>
      </w:pPr>
      <w:ins w:id="7193" w:author="Rapporteur" w:date="2022-05-24T15:28:00Z">
        <w:r>
          <w:t>-</w:t>
        </w:r>
        <w:r>
          <w:tab/>
        </w:r>
      </w:ins>
      <w:ins w:id="7194" w:author="S2-2204797" w:date="2022-05-24T09:51:00Z">
        <w:r w:rsidR="00782161" w:rsidRPr="00805B3E">
          <w:t>A new trigger for the PDU session release procedure is added.</w:t>
        </w:r>
      </w:ins>
    </w:p>
    <w:p w14:paraId="367C1B26" w14:textId="2301C7F0" w:rsidR="00782161" w:rsidRPr="00805B3E" w:rsidRDefault="00BB5DE8">
      <w:pPr>
        <w:pStyle w:val="B1"/>
        <w:rPr>
          <w:ins w:id="7195" w:author="S2-2204797" w:date="2022-05-24T09:51:00Z"/>
          <w:lang w:eastAsia="zh-CN"/>
        </w:rPr>
        <w:pPrChange w:id="7196" w:author="Rapporteur" w:date="2022-05-24T15:28:00Z">
          <w:pPr>
            <w:pStyle w:val="B1"/>
            <w:numPr>
              <w:numId w:val="58"/>
            </w:numPr>
            <w:tabs>
              <w:tab w:val="num" w:pos="360"/>
              <w:tab w:val="num" w:pos="720"/>
            </w:tabs>
            <w:ind w:left="1004" w:hanging="360"/>
          </w:pPr>
        </w:pPrChange>
      </w:pPr>
      <w:ins w:id="7197" w:author="Rapporteur" w:date="2022-05-24T15:28:00Z">
        <w:r>
          <w:rPr>
            <w:rFonts w:eastAsia="等线"/>
            <w:lang w:eastAsia="zh-CN"/>
          </w:rPr>
          <w:t>-</w:t>
        </w:r>
        <w:r>
          <w:rPr>
            <w:rFonts w:eastAsia="等线"/>
            <w:lang w:eastAsia="zh-CN"/>
          </w:rPr>
          <w:tab/>
        </w:r>
      </w:ins>
      <w:ins w:id="7198" w:author="S2-2204797" w:date="2022-05-24T09:51:00Z">
        <w:r w:rsidR="00782161" w:rsidRPr="00805B3E">
          <w:rPr>
            <w:rFonts w:eastAsia="等线"/>
            <w:lang w:eastAsia="zh-CN"/>
          </w:rPr>
          <w:t xml:space="preserve">Receiving the PDU session inactivity time and configuring it at the UPF. </w:t>
        </w:r>
      </w:ins>
    </w:p>
    <w:p w14:paraId="522A6356" w14:textId="16600B18" w:rsidR="00782161" w:rsidRPr="00C218C2" w:rsidRDefault="00BB5DE8">
      <w:pPr>
        <w:pStyle w:val="B1"/>
        <w:rPr>
          <w:ins w:id="7199" w:author="S2-2204797" w:date="2022-05-24T09:51:00Z"/>
          <w:lang w:eastAsia="zh-CN"/>
        </w:rPr>
        <w:pPrChange w:id="7200" w:author="Rapporteur" w:date="2022-05-24T15:28:00Z">
          <w:pPr>
            <w:pStyle w:val="B1"/>
            <w:numPr>
              <w:numId w:val="58"/>
            </w:numPr>
            <w:tabs>
              <w:tab w:val="num" w:pos="360"/>
              <w:tab w:val="num" w:pos="720"/>
            </w:tabs>
            <w:ind w:left="1004" w:hanging="360"/>
          </w:pPr>
        </w:pPrChange>
      </w:pPr>
      <w:ins w:id="7201" w:author="Rapporteur" w:date="2022-05-24T15:28:00Z">
        <w:r>
          <w:t>-</w:t>
        </w:r>
        <w:r>
          <w:tab/>
        </w:r>
      </w:ins>
      <w:ins w:id="7202" w:author="S2-2204797" w:date="2022-05-24T09:51:00Z">
        <w:r w:rsidR="00782161" w:rsidRPr="00AE728E">
          <w:t>Providing one indication to AMF to deregister the associate slice because of inactive PDU Session</w:t>
        </w:r>
        <w:r w:rsidR="00782161" w:rsidRPr="00C218C2">
          <w:t>.</w:t>
        </w:r>
      </w:ins>
    </w:p>
    <w:p w14:paraId="3F31AE9D" w14:textId="77777777" w:rsidR="00782161" w:rsidRPr="00C218C2" w:rsidRDefault="00782161" w:rsidP="00782161">
      <w:pPr>
        <w:rPr>
          <w:ins w:id="7203" w:author="S2-2204797" w:date="2022-05-24T09:51:00Z"/>
          <w:lang w:eastAsia="zh-CN"/>
        </w:rPr>
      </w:pPr>
      <w:ins w:id="7204" w:author="S2-2204797" w:date="2022-05-24T09:51:00Z">
        <w:r w:rsidRPr="00C218C2">
          <w:rPr>
            <w:lang w:eastAsia="zh-CN"/>
          </w:rPr>
          <w:t>AMF:</w:t>
        </w:r>
      </w:ins>
    </w:p>
    <w:p w14:paraId="700484BD" w14:textId="7D966770" w:rsidR="00782161" w:rsidRPr="00C218C2" w:rsidRDefault="00BB5DE8">
      <w:pPr>
        <w:pStyle w:val="B1"/>
        <w:rPr>
          <w:ins w:id="7205" w:author="S2-2204797" w:date="2022-05-24T09:51:00Z"/>
        </w:rPr>
        <w:pPrChange w:id="7206" w:author="Rapporteur" w:date="2022-05-24T15:28:00Z">
          <w:pPr>
            <w:pStyle w:val="B1"/>
            <w:numPr>
              <w:numId w:val="58"/>
            </w:numPr>
            <w:tabs>
              <w:tab w:val="num" w:pos="360"/>
              <w:tab w:val="num" w:pos="720"/>
            </w:tabs>
            <w:ind w:left="1004" w:hanging="360"/>
          </w:pPr>
        </w:pPrChange>
      </w:pPr>
      <w:ins w:id="7207" w:author="Rapporteur" w:date="2022-05-24T15:28:00Z">
        <w:r>
          <w:t>-</w:t>
        </w:r>
        <w:r>
          <w:tab/>
        </w:r>
      </w:ins>
      <w:ins w:id="7208" w:author="S2-2204797" w:date="2022-05-24T09:51:00Z">
        <w:r w:rsidR="00782161" w:rsidRPr="00C218C2">
          <w:t xml:space="preserve">A new trigger for UE Configuration Update procedure is added. </w:t>
        </w:r>
      </w:ins>
    </w:p>
    <w:p w14:paraId="78654057" w14:textId="00AC6486" w:rsidR="00782161" w:rsidRPr="00C67E10" w:rsidRDefault="00BB5DE8">
      <w:pPr>
        <w:pStyle w:val="B1"/>
        <w:rPr>
          <w:ins w:id="7209" w:author="S2-2204797" w:date="2022-05-24T09:51:00Z"/>
        </w:rPr>
        <w:pPrChange w:id="7210" w:author="Rapporteur" w:date="2022-05-24T15:28:00Z">
          <w:pPr>
            <w:pStyle w:val="B1"/>
            <w:numPr>
              <w:numId w:val="58"/>
            </w:numPr>
            <w:tabs>
              <w:tab w:val="num" w:pos="360"/>
              <w:tab w:val="num" w:pos="720"/>
            </w:tabs>
            <w:ind w:left="1004" w:hanging="360"/>
          </w:pPr>
        </w:pPrChange>
      </w:pPr>
      <w:ins w:id="7211" w:author="Rapporteur" w:date="2022-05-24T15:28:00Z">
        <w:r>
          <w:rPr>
            <w:rFonts w:eastAsia="等线"/>
            <w:lang w:eastAsia="zh-CN"/>
          </w:rPr>
          <w:t>-</w:t>
        </w:r>
        <w:r>
          <w:rPr>
            <w:rFonts w:eastAsia="等线"/>
            <w:lang w:eastAsia="zh-CN"/>
          </w:rPr>
          <w:tab/>
        </w:r>
      </w:ins>
      <w:ins w:id="7212" w:author="S2-2204797" w:date="2022-05-24T09:51:00Z">
        <w:r w:rsidR="00782161">
          <w:rPr>
            <w:rFonts w:eastAsia="等线"/>
            <w:lang w:eastAsia="zh-CN"/>
          </w:rPr>
          <w:t>For each UE m</w:t>
        </w:r>
        <w:r w:rsidR="00782161" w:rsidRPr="00C218C2">
          <w:rPr>
            <w:rFonts w:eastAsia="等线"/>
            <w:lang w:eastAsia="zh-CN"/>
          </w:rPr>
          <w:t xml:space="preserve">onitor the S-NSSAI usage based on the received </w:t>
        </w:r>
        <w:r w:rsidR="00782161" w:rsidRPr="00C218C2">
          <w:rPr>
            <w:rFonts w:eastAsia="Yu Mincho"/>
          </w:rPr>
          <w:t>S-NSSAI inactivity time from an UDM</w:t>
        </w:r>
        <w:r w:rsidR="00782161">
          <w:rPr>
            <w:rFonts w:eastAsia="Yu Mincho"/>
          </w:rPr>
          <w:t xml:space="preserve"> </w:t>
        </w:r>
        <w:r w:rsidR="00782161" w:rsidRPr="00C67E10">
          <w:rPr>
            <w:rFonts w:eastAsia="Yu Mincho"/>
          </w:rPr>
          <w:t>for each given S-NSSAI, which is in the Allowed NSSAI.</w:t>
        </w:r>
      </w:ins>
    </w:p>
    <w:p w14:paraId="5F624935" w14:textId="70992239" w:rsidR="00782161" w:rsidRPr="00C218C2" w:rsidRDefault="00BB5DE8">
      <w:pPr>
        <w:pStyle w:val="B1"/>
        <w:rPr>
          <w:ins w:id="7213" w:author="S2-2204797" w:date="2022-05-24T09:51:00Z"/>
        </w:rPr>
        <w:pPrChange w:id="7214" w:author="Rapporteur" w:date="2022-05-24T15:28:00Z">
          <w:pPr>
            <w:pStyle w:val="B1"/>
            <w:numPr>
              <w:numId w:val="58"/>
            </w:numPr>
            <w:tabs>
              <w:tab w:val="num" w:pos="360"/>
              <w:tab w:val="num" w:pos="720"/>
            </w:tabs>
            <w:ind w:left="1004" w:hanging="360"/>
          </w:pPr>
        </w:pPrChange>
      </w:pPr>
      <w:ins w:id="7215" w:author="Rapporteur" w:date="2022-05-24T15:28:00Z">
        <w:r>
          <w:t>-</w:t>
        </w:r>
        <w:r>
          <w:tab/>
        </w:r>
      </w:ins>
      <w:ins w:id="7216" w:author="S2-2204797" w:date="2022-05-24T09:51:00Z">
        <w:r w:rsidR="00782161" w:rsidRPr="00AE728E">
          <w:t>Deregistering the slice based on the Inactivity timer or indication from SMF for inactive PDU session</w:t>
        </w:r>
      </w:ins>
    </w:p>
    <w:p w14:paraId="369FBFD7" w14:textId="35B84D3A" w:rsidR="003D17F3" w:rsidRPr="00320611" w:rsidRDefault="003D17F3" w:rsidP="003D17F3">
      <w:pPr>
        <w:pStyle w:val="21"/>
        <w:rPr>
          <w:ins w:id="7217" w:author="S2-2204798" w:date="2022-05-24T10:08:00Z"/>
        </w:rPr>
      </w:pPr>
      <w:bookmarkStart w:id="7218" w:name="_Toc104302588"/>
      <w:bookmarkStart w:id="7219" w:name="_Toc104359554"/>
      <w:bookmarkStart w:id="7220" w:name="_Toc104789169"/>
      <w:ins w:id="7221" w:author="S2-2204798" w:date="2022-05-24T10:08:00Z">
        <w:r w:rsidRPr="00320611">
          <w:rPr>
            <w:lang w:eastAsia="zh-CN"/>
          </w:rPr>
          <w:t>6.</w:t>
        </w:r>
        <w:del w:id="7222" w:author="Rapporteur" w:date="2022-05-24T15:29:00Z">
          <w:r w:rsidDel="008E1703">
            <w:rPr>
              <w:lang w:eastAsia="zh-CN"/>
            </w:rPr>
            <w:delText>x</w:delText>
          </w:r>
        </w:del>
      </w:ins>
      <w:ins w:id="7223" w:author="Rapporteur" w:date="2022-05-24T15:29:00Z">
        <w:r w:rsidR="008E1703">
          <w:rPr>
            <w:lang w:eastAsia="zh-CN"/>
          </w:rPr>
          <w:t>38</w:t>
        </w:r>
      </w:ins>
      <w:ins w:id="7224" w:author="S2-2204798" w:date="2022-05-24T10:08:00Z">
        <w:r w:rsidRPr="00320611">
          <w:rPr>
            <w:lang w:eastAsia="ko-KR"/>
          </w:rPr>
          <w:tab/>
        </w:r>
        <w:r w:rsidRPr="00320611">
          <w:t>Solution</w:t>
        </w:r>
        <w:r w:rsidRPr="00320611">
          <w:rPr>
            <w:lang w:eastAsia="zh-CN"/>
          </w:rPr>
          <w:t xml:space="preserve"> #</w:t>
        </w:r>
        <w:del w:id="7225" w:author="Rapporteur" w:date="2022-05-24T15:29:00Z">
          <w:r w:rsidDel="008E1703">
            <w:rPr>
              <w:lang w:eastAsia="zh-CN"/>
            </w:rPr>
            <w:delText>X</w:delText>
          </w:r>
        </w:del>
      </w:ins>
      <w:ins w:id="7226" w:author="Rapporteur" w:date="2022-05-24T15:29:00Z">
        <w:r w:rsidR="008E1703">
          <w:rPr>
            <w:lang w:eastAsia="zh-CN"/>
          </w:rPr>
          <w:t>38</w:t>
        </w:r>
      </w:ins>
      <w:ins w:id="7227" w:author="S2-2204798" w:date="2022-05-24T10:08:00Z">
        <w:r w:rsidRPr="00320611">
          <w:t xml:space="preserve">: </w:t>
        </w:r>
        <w:r w:rsidRPr="002603D4">
          <w:t>On configuring the UE with UE behaviour policies</w:t>
        </w:r>
        <w:bookmarkEnd w:id="7218"/>
        <w:bookmarkEnd w:id="7219"/>
        <w:bookmarkEnd w:id="7220"/>
      </w:ins>
    </w:p>
    <w:p w14:paraId="298F74DF" w14:textId="263D9138" w:rsidR="003D17F3" w:rsidRPr="00320611" w:rsidRDefault="003D17F3" w:rsidP="003D17F3">
      <w:pPr>
        <w:pStyle w:val="31"/>
        <w:rPr>
          <w:ins w:id="7228" w:author="S2-2204798" w:date="2022-05-24T10:08:00Z"/>
          <w:lang w:eastAsia="ko-KR"/>
        </w:rPr>
      </w:pPr>
      <w:bookmarkStart w:id="7229" w:name="_Toc104302589"/>
      <w:bookmarkStart w:id="7230" w:name="_Toc104359555"/>
      <w:bookmarkStart w:id="7231" w:name="_Toc104789170"/>
      <w:ins w:id="7232" w:author="S2-2204798" w:date="2022-05-24T10:08:00Z">
        <w:r w:rsidRPr="00320611">
          <w:rPr>
            <w:lang w:eastAsia="ko-KR"/>
          </w:rPr>
          <w:t>6.</w:t>
        </w:r>
        <w:del w:id="7233" w:author="Rapporteur" w:date="2022-05-24T15:29:00Z">
          <w:r w:rsidDel="008E1703">
            <w:rPr>
              <w:lang w:eastAsia="ko-KR"/>
            </w:rPr>
            <w:delText>x</w:delText>
          </w:r>
        </w:del>
      </w:ins>
      <w:ins w:id="7234" w:author="Rapporteur" w:date="2022-05-24T15:29:00Z">
        <w:r w:rsidR="008E1703">
          <w:rPr>
            <w:lang w:eastAsia="ko-KR"/>
          </w:rPr>
          <w:t>38</w:t>
        </w:r>
      </w:ins>
      <w:ins w:id="7235" w:author="S2-2204798" w:date="2022-05-24T10:08:00Z">
        <w:r w:rsidRPr="00320611">
          <w:rPr>
            <w:lang w:eastAsia="ko-KR"/>
          </w:rPr>
          <w:t>.1</w:t>
        </w:r>
        <w:r w:rsidRPr="00320611">
          <w:rPr>
            <w:lang w:eastAsia="ko-KR"/>
          </w:rPr>
          <w:tab/>
          <w:t>Introduction</w:t>
        </w:r>
        <w:bookmarkEnd w:id="7229"/>
        <w:bookmarkEnd w:id="7230"/>
        <w:bookmarkEnd w:id="7231"/>
      </w:ins>
    </w:p>
    <w:p w14:paraId="7F8359B6" w14:textId="77777777" w:rsidR="003D17F3" w:rsidRDefault="003D17F3" w:rsidP="003D17F3">
      <w:pPr>
        <w:rPr>
          <w:ins w:id="7236" w:author="S2-2204798" w:date="2022-05-24T10:08:00Z"/>
          <w:lang w:eastAsia="ko-KR"/>
        </w:rPr>
      </w:pPr>
      <w:ins w:id="7237" w:author="S2-2204798" w:date="2022-05-24T10:08:00Z">
        <w:r>
          <w:rPr>
            <w:lang w:eastAsia="ko-KR"/>
          </w:rPr>
          <w:t>This solution addresses KI#6.</w:t>
        </w:r>
      </w:ins>
    </w:p>
    <w:p w14:paraId="6D159EFD" w14:textId="77777777" w:rsidR="003D17F3" w:rsidRPr="00320611" w:rsidRDefault="003D17F3" w:rsidP="003D17F3">
      <w:pPr>
        <w:rPr>
          <w:ins w:id="7238" w:author="S2-2204798" w:date="2022-05-24T10:08:00Z"/>
          <w:lang w:eastAsia="ko-KR"/>
        </w:rPr>
      </w:pPr>
      <w:ins w:id="7239" w:author="S2-2204798" w:date="2022-05-24T10:08:00Z">
        <w:r>
          <w:rPr>
            <w:lang w:eastAsia="ko-KR"/>
          </w:rPr>
          <w:t>It proposes that the UE can receive from the HPLMN and, if allowed, by the VPLMN, UE behaviour control policies which address the need to improve the degree of control the network operators can have of the UE behaviour in registering with network slices and establishing PDU sessions.</w:t>
        </w:r>
        <w:del w:id="7240" w:author="Rapporteur" w:date="2022-05-24T15:29:00Z">
          <w:r w:rsidDel="008E1703">
            <w:rPr>
              <w:lang w:eastAsia="ko-KR"/>
            </w:rPr>
            <w:delText xml:space="preserve"> </w:delText>
          </w:r>
        </w:del>
      </w:ins>
    </w:p>
    <w:p w14:paraId="7181441F" w14:textId="01E3B5C3" w:rsidR="003D17F3" w:rsidRPr="00320611" w:rsidRDefault="003D17F3" w:rsidP="003D17F3">
      <w:pPr>
        <w:pStyle w:val="31"/>
        <w:rPr>
          <w:ins w:id="7241" w:author="S2-2204798" w:date="2022-05-24T10:08:00Z"/>
          <w:rFonts w:eastAsia="SimSun"/>
          <w:lang w:eastAsia="zh-CN"/>
        </w:rPr>
      </w:pPr>
      <w:bookmarkStart w:id="7242" w:name="_Toc104302590"/>
      <w:bookmarkStart w:id="7243" w:name="_Toc104359556"/>
      <w:bookmarkStart w:id="7244" w:name="_Toc104789171"/>
      <w:ins w:id="7245" w:author="S2-2204798" w:date="2022-05-24T10:08:00Z">
        <w:r w:rsidRPr="00320611">
          <w:t>6.</w:t>
        </w:r>
        <w:del w:id="7246" w:author="Rapporteur" w:date="2022-05-24T15:29:00Z">
          <w:r w:rsidDel="008E1703">
            <w:delText>x</w:delText>
          </w:r>
        </w:del>
      </w:ins>
      <w:ins w:id="7247" w:author="Rapporteur" w:date="2022-05-24T15:29:00Z">
        <w:r w:rsidR="008E1703">
          <w:t>38</w:t>
        </w:r>
      </w:ins>
      <w:ins w:id="7248" w:author="S2-2204798" w:date="2022-05-24T10:08:00Z">
        <w:r w:rsidRPr="00320611">
          <w:t>.2</w:t>
        </w:r>
        <w:r w:rsidRPr="00320611">
          <w:tab/>
          <w:t>Functional Description</w:t>
        </w:r>
        <w:bookmarkEnd w:id="7242"/>
        <w:bookmarkEnd w:id="7243"/>
        <w:bookmarkEnd w:id="7244"/>
      </w:ins>
    </w:p>
    <w:p w14:paraId="071F4EFA" w14:textId="77777777" w:rsidR="003D17F3" w:rsidRDefault="003D17F3" w:rsidP="003D17F3">
      <w:pPr>
        <w:rPr>
          <w:ins w:id="7249" w:author="S2-2204798" w:date="2022-05-24T10:08:00Z"/>
        </w:rPr>
      </w:pPr>
      <w:ins w:id="7250" w:author="S2-2204798" w:date="2022-05-24T10:08:00Z">
        <w:r>
          <w:t>This solution requires the UE to support the handling of UE behaviour control policies received from the network. The UE can receive policies from both the VPLMN and the HPLMN. The policies are subject to HPLMN control, or, only if allowed by the HPLMN, to VPLMN control. Whether there are VPLMN-only policies or V-PLMN driven policies that require no HPLMN authorization can be studied (e.g. whether some policies can condition the UE behaviour only based on information available in the VPLMN or VPLMN decision is FFS).</w:t>
        </w:r>
      </w:ins>
    </w:p>
    <w:p w14:paraId="57258E15" w14:textId="77777777" w:rsidR="003D17F3" w:rsidRDefault="003D17F3" w:rsidP="003D17F3">
      <w:pPr>
        <w:rPr>
          <w:ins w:id="7251" w:author="S2-2204798" w:date="2022-05-24T10:08:00Z"/>
        </w:rPr>
      </w:pPr>
      <w:ins w:id="7252" w:author="S2-2204798" w:date="2022-05-24T10:08:00Z">
        <w:r>
          <w:t>Each policy is associated to an indication of whether it is a VPLMN policy or a HPLMN policy. A Version number of the policy is also provided to the UE (a version number can apply to a VPLMN policies and one for HPLMN policy). When the UE is powered off it should be able to store the policies for the last N visited PLMNs with N based on UE implementation, if any serving VPLMN policy applies. The UE shall store the HPLMN policies in permanent memory when received and use these unless an overriding VPLMN policy is received.</w:t>
        </w:r>
      </w:ins>
    </w:p>
    <w:p w14:paraId="56C89D7C" w14:textId="77777777" w:rsidR="003D17F3" w:rsidRDefault="003D17F3" w:rsidP="003D17F3">
      <w:pPr>
        <w:rPr>
          <w:ins w:id="7253" w:author="S2-2204798" w:date="2022-05-24T10:08:00Z"/>
        </w:rPr>
      </w:pPr>
      <w:ins w:id="7254" w:author="S2-2204798" w:date="2022-05-24T10:08:00Z">
        <w:r>
          <w:t>When the UE registers, it indicates to the network it supports this feature, the Version identifier of any VPLMN policies it stores, and the version identifier of the HPLMN policies. Based on information the AMF receives from the UDM and based on local policy and based on checking whether the versions of the policies are up to date, the AMF decides whether and with which policies to update the UE.</w:t>
        </w:r>
      </w:ins>
    </w:p>
    <w:p w14:paraId="694E806D" w14:textId="77777777" w:rsidR="003D17F3" w:rsidRDefault="003D17F3" w:rsidP="003D17F3">
      <w:pPr>
        <w:rPr>
          <w:ins w:id="7255" w:author="S2-2204798" w:date="2022-05-24T10:08:00Z"/>
        </w:rPr>
      </w:pPr>
      <w:ins w:id="7256" w:author="S2-2204798" w:date="2022-05-24T10:08:00Z">
        <w:r>
          <w:t>The policies that the UE can receive can indicate:</w:t>
        </w:r>
      </w:ins>
    </w:p>
    <w:p w14:paraId="03A1C266" w14:textId="52B3E750" w:rsidR="003D17F3" w:rsidRPr="008E1703" w:rsidRDefault="003D17F3">
      <w:pPr>
        <w:pStyle w:val="B1"/>
        <w:rPr>
          <w:ins w:id="7257" w:author="S2-2204798" w:date="2022-05-24T10:08:00Z"/>
        </w:rPr>
        <w:pPrChange w:id="7258" w:author="Rapporteur" w:date="2022-05-24T15:29:00Z">
          <w:pPr/>
        </w:pPrChange>
      </w:pPr>
      <w:ins w:id="7259" w:author="S2-2204798" w:date="2022-05-24T10:08:00Z">
        <w:r>
          <w:t>1)</w:t>
        </w:r>
        <w:del w:id="7260" w:author="Rapporteur" w:date="2022-05-24T15:30:00Z">
          <w:r w:rsidDel="008E1703">
            <w:delText xml:space="preserve"> </w:delText>
          </w:r>
        </w:del>
      </w:ins>
      <w:ins w:id="7261" w:author="Rapporteur" w:date="2022-05-24T15:30:00Z">
        <w:r w:rsidR="008E1703">
          <w:tab/>
        </w:r>
      </w:ins>
      <w:ins w:id="7262" w:author="S2-2204798" w:date="2022-05-24T10:08:00Z">
        <w:r>
          <w:t xml:space="preserve">Whether to register with all the Slices in the Configured NSSAI for the PLMN or whether to register when a PDU session needs to be established in the </w:t>
        </w:r>
        <w:r w:rsidRPr="008E1703">
          <w:t>network slices</w:t>
        </w:r>
        <w:r w:rsidRPr="008E1703">
          <w:rPr>
            <w:rPrChange w:id="7263" w:author="Rapporteur" w:date="2022-05-24T15:29:00Z">
              <w:rPr>
                <w:color w:val="2E75B6"/>
              </w:rPr>
            </w:rPrChange>
          </w:rPr>
          <w:t xml:space="preserve"> or</w:t>
        </w:r>
        <w:r w:rsidRPr="008E1703">
          <w:t xml:space="preserve"> </w:t>
        </w:r>
        <w:r w:rsidRPr="008E1703">
          <w:rPr>
            <w:rPrChange w:id="7264" w:author="Rapporteur" w:date="2022-05-24T15:29:00Z">
              <w:rPr>
                <w:color w:val="2E75B6"/>
              </w:rPr>
            </w:rPrChange>
          </w:rPr>
          <w:t>whether to register with a list/subset of slices from configured-NSSAI irrespective of whether a PDU session is established or not</w:t>
        </w:r>
        <w:r w:rsidRPr="008E1703">
          <w:t>.</w:t>
        </w:r>
      </w:ins>
    </w:p>
    <w:p w14:paraId="6FAB6CA3" w14:textId="3CB06D7F" w:rsidR="003D17F3" w:rsidRPr="008E1703" w:rsidRDefault="003D17F3">
      <w:pPr>
        <w:pStyle w:val="B1"/>
        <w:rPr>
          <w:ins w:id="7265" w:author="S2-2204798" w:date="2022-05-24T10:08:00Z"/>
        </w:rPr>
        <w:pPrChange w:id="7266" w:author="Rapporteur" w:date="2022-05-24T15:29:00Z">
          <w:pPr/>
        </w:pPrChange>
      </w:pPr>
      <w:ins w:id="7267" w:author="S2-2204798" w:date="2022-05-24T10:08:00Z">
        <w:r w:rsidRPr="008E1703">
          <w:t>2)</w:t>
        </w:r>
        <w:del w:id="7268" w:author="Rapporteur" w:date="2022-05-24T15:30:00Z">
          <w:r w:rsidRPr="008E1703" w:rsidDel="008E1703">
            <w:delText xml:space="preserve"> </w:delText>
          </w:r>
        </w:del>
      </w:ins>
      <w:ins w:id="7269" w:author="Rapporteur" w:date="2022-05-24T15:30:00Z">
        <w:r w:rsidR="008E1703">
          <w:tab/>
        </w:r>
      </w:ins>
      <w:ins w:id="7270" w:author="S2-2204798" w:date="2022-05-24T10:08:00Z">
        <w:r w:rsidRPr="008E1703">
          <w:t xml:space="preserve">Whether to establish all the PDU sessions configured in the RSDs or to establish them based on the </w:t>
        </w:r>
        <w:r w:rsidRPr="00DD149D">
          <w:rPr>
            <w:i/>
            <w:iCs/>
          </w:rPr>
          <w:t>need to use</w:t>
        </w:r>
        <w:r w:rsidRPr="00DD149D">
          <w:t xml:space="preserve"> these by applications</w:t>
        </w:r>
        <w:r w:rsidRPr="008E1703">
          <w:rPr>
            <w:rPrChange w:id="7271" w:author="Rapporteur" w:date="2022-05-24T15:29:00Z">
              <w:rPr>
                <w:color w:val="2E75B6"/>
              </w:rPr>
            </w:rPrChange>
          </w:rPr>
          <w:t xml:space="preserve"> or whether to establish PDU sessions to specific set of DNNs irrespective of whether an application needs it or not.</w:t>
        </w:r>
        <w:del w:id="7272" w:author="Rapporteur" w:date="2022-05-24T15:29:00Z">
          <w:r w:rsidRPr="008E1703" w:rsidDel="008E1703">
            <w:tab/>
          </w:r>
        </w:del>
      </w:ins>
    </w:p>
    <w:p w14:paraId="1E73A227" w14:textId="3CA0C278" w:rsidR="003D17F3" w:rsidRDefault="008E1703">
      <w:pPr>
        <w:pStyle w:val="B1"/>
        <w:rPr>
          <w:ins w:id="7273" w:author="S2-2204798" w:date="2022-05-24T10:08:00Z"/>
        </w:rPr>
        <w:pPrChange w:id="7274" w:author="Rapporteur" w:date="2022-05-24T15:29:00Z">
          <w:pPr/>
        </w:pPrChange>
      </w:pPr>
      <w:ins w:id="7275" w:author="Rapporteur" w:date="2022-05-24T15:30:00Z">
        <w:r>
          <w:tab/>
        </w:r>
      </w:ins>
      <w:ins w:id="7276" w:author="S2-2204798" w:date="2022-05-24T10:08:00Z">
        <w:del w:id="7277" w:author="Rapporteur" w:date="2022-05-24T15:29:00Z">
          <w:r w:rsidR="003D17F3" w:rsidDel="008E1703">
            <w:delText>i</w:delText>
          </w:r>
        </w:del>
      </w:ins>
      <w:ins w:id="7278" w:author="Rapporteur" w:date="2022-05-24T15:29:00Z">
        <w:r>
          <w:t>I</w:t>
        </w:r>
      </w:ins>
      <w:ins w:id="7279" w:author="S2-2204798" w:date="2022-05-24T10:08:00Z">
        <w:r w:rsidR="003D17F3">
          <w:t>f the UE is configured to operate on a "need" basis, rather than on a "configuration" basis, then the UE can additionally be provided with this information:</w:t>
        </w:r>
      </w:ins>
    </w:p>
    <w:p w14:paraId="55206C3D" w14:textId="0F75719B" w:rsidR="003D17F3" w:rsidRDefault="003D17F3">
      <w:pPr>
        <w:pStyle w:val="B1"/>
        <w:rPr>
          <w:ins w:id="7280" w:author="S2-2204798" w:date="2022-05-24T10:08:00Z"/>
        </w:rPr>
        <w:pPrChange w:id="7281" w:author="Rapporteur" w:date="2022-05-24T15:29:00Z">
          <w:pPr/>
        </w:pPrChange>
      </w:pPr>
      <w:ins w:id="7282" w:author="S2-2204798" w:date="2022-05-24T10:08:00Z">
        <w:r>
          <w:t>3)</w:t>
        </w:r>
        <w:del w:id="7283" w:author="Rapporteur" w:date="2022-05-24T15:30:00Z">
          <w:r w:rsidDel="008E1703">
            <w:delText xml:space="preserve"> </w:delText>
          </w:r>
        </w:del>
      </w:ins>
      <w:ins w:id="7284" w:author="Rapporteur" w:date="2022-05-24T15:30:00Z">
        <w:r w:rsidR="008E1703">
          <w:tab/>
        </w:r>
      </w:ins>
      <w:ins w:id="7285" w:author="S2-2204798" w:date="2022-05-24T10:08:00Z">
        <w:r>
          <w:t>Time to release a PDU session after no application is detected in the UE to need to use the PDU session</w:t>
        </w:r>
      </w:ins>
    </w:p>
    <w:p w14:paraId="57E5313B" w14:textId="71DDD023" w:rsidR="003D17F3" w:rsidRDefault="003D17F3">
      <w:pPr>
        <w:pStyle w:val="B1"/>
        <w:rPr>
          <w:ins w:id="7286" w:author="S2-2204798" w:date="2022-05-24T10:08:00Z"/>
        </w:rPr>
        <w:pPrChange w:id="7287" w:author="Rapporteur" w:date="2022-05-24T15:29:00Z">
          <w:pPr/>
        </w:pPrChange>
      </w:pPr>
      <w:ins w:id="7288" w:author="S2-2204798" w:date="2022-05-24T10:08:00Z">
        <w:r>
          <w:t>4)</w:t>
        </w:r>
        <w:del w:id="7289" w:author="Rapporteur" w:date="2022-05-24T15:30:00Z">
          <w:r w:rsidDel="008E1703">
            <w:delText xml:space="preserve"> </w:delText>
          </w:r>
        </w:del>
      </w:ins>
      <w:ins w:id="7290" w:author="Rapporteur" w:date="2022-05-24T15:30:00Z">
        <w:r w:rsidR="008E1703">
          <w:tab/>
        </w:r>
      </w:ins>
      <w:ins w:id="7291" w:author="S2-2204798" w:date="2022-05-24T10:08:00Z">
        <w:r>
          <w:t>Time to deregister from a network slice since the last PDU session is releases which was using the network slice.</w:t>
        </w:r>
      </w:ins>
    </w:p>
    <w:p w14:paraId="0E9E92CE" w14:textId="77777777" w:rsidR="003D17F3" w:rsidRDefault="003D17F3" w:rsidP="003D17F3">
      <w:pPr>
        <w:rPr>
          <w:ins w:id="7292" w:author="S2-2204798" w:date="2022-05-24T10:08:00Z"/>
        </w:rPr>
      </w:pPr>
      <w:ins w:id="7293" w:author="S2-2204798" w:date="2022-05-24T10:08:00Z">
        <w:r>
          <w:t>In addition: the URSP rules can be augmented with an indication of which RSD is mandatory to be established (which implies that the corresponding network slice must remain registered and the corresponding PDU session must remain established if possible and allowed in the serving PLMN. The URSP rule can also indicate whether an application matching a certain TD needs to be served always by the highest priority of an alternative set of RSDs which differ only for the S-NSSAI part, so as to implement the behaviour of always steering the UE to the highest priority slice among alternative slices whenever the higher priority slices are available, without compromising the connectivity to the same DNN of the same network.</w:t>
        </w:r>
      </w:ins>
    </w:p>
    <w:p w14:paraId="7472B1AA" w14:textId="77777777" w:rsidR="003D17F3" w:rsidRDefault="003D17F3" w:rsidP="003D17F3">
      <w:pPr>
        <w:rPr>
          <w:ins w:id="7294" w:author="S2-2204798" w:date="2022-05-24T10:08:00Z"/>
        </w:rPr>
      </w:pPr>
      <w:ins w:id="7295" w:author="S2-2204798" w:date="2022-05-24T10:08:00Z">
        <w:r>
          <w:t>Additionally, Configured-NSSAI can be augmented with an indication which implies that the corresponding network slice must remain registered if possible and allowed in the serving PLMN.</w:t>
        </w:r>
      </w:ins>
    </w:p>
    <w:p w14:paraId="6F16B5E0" w14:textId="5E564D4A" w:rsidR="003D17F3" w:rsidRDefault="003D17F3" w:rsidP="003D17F3">
      <w:pPr>
        <w:pStyle w:val="31"/>
        <w:rPr>
          <w:ins w:id="7296" w:author="S2-2204798" w:date="2022-05-24T10:08:00Z"/>
        </w:rPr>
      </w:pPr>
      <w:bookmarkStart w:id="7297" w:name="_Toc104302591"/>
      <w:bookmarkStart w:id="7298" w:name="_Toc104359557"/>
      <w:bookmarkStart w:id="7299" w:name="_Toc104789172"/>
      <w:ins w:id="7300" w:author="S2-2204798" w:date="2022-05-24T10:08:00Z">
        <w:r w:rsidRPr="00320611">
          <w:t>6.</w:t>
        </w:r>
        <w:del w:id="7301" w:author="Rapporteur" w:date="2022-05-24T15:30:00Z">
          <w:r w:rsidDel="008E1703">
            <w:delText>x</w:delText>
          </w:r>
        </w:del>
      </w:ins>
      <w:ins w:id="7302" w:author="Rapporteur" w:date="2022-05-24T15:30:00Z">
        <w:r w:rsidR="008E1703">
          <w:t>38</w:t>
        </w:r>
      </w:ins>
      <w:ins w:id="7303" w:author="S2-2204798" w:date="2022-05-24T10:08:00Z">
        <w:r w:rsidRPr="00320611">
          <w:t>.3</w:t>
        </w:r>
        <w:r>
          <w:tab/>
        </w:r>
        <w:r w:rsidRPr="00320611">
          <w:t>Procedures</w:t>
        </w:r>
        <w:bookmarkEnd w:id="7297"/>
        <w:bookmarkEnd w:id="7298"/>
        <w:bookmarkEnd w:id="7299"/>
      </w:ins>
    </w:p>
    <w:p w14:paraId="554C3A99" w14:textId="62F22A79" w:rsidR="003D17F3" w:rsidRPr="00460F2D" w:rsidRDefault="003D17F3" w:rsidP="003D17F3">
      <w:pPr>
        <w:pStyle w:val="41"/>
        <w:rPr>
          <w:ins w:id="7304" w:author="S2-2204798" w:date="2022-05-24T10:08:00Z"/>
        </w:rPr>
      </w:pPr>
      <w:bookmarkStart w:id="7305" w:name="_Toc104302592"/>
      <w:bookmarkStart w:id="7306" w:name="_Toc104359558"/>
      <w:ins w:id="7307" w:author="S2-2204798" w:date="2022-05-24T10:08:00Z">
        <w:r>
          <w:t>6.</w:t>
        </w:r>
        <w:del w:id="7308" w:author="Rapporteur" w:date="2022-05-24T15:30:00Z">
          <w:r w:rsidDel="008E1703">
            <w:delText>x</w:delText>
          </w:r>
        </w:del>
      </w:ins>
      <w:ins w:id="7309" w:author="Rapporteur" w:date="2022-05-24T15:30:00Z">
        <w:r w:rsidR="008E1703">
          <w:t>38</w:t>
        </w:r>
      </w:ins>
      <w:ins w:id="7310" w:author="S2-2204798" w:date="2022-05-24T10:08:00Z">
        <w:r>
          <w:t>.3.1</w:t>
        </w:r>
        <w:r>
          <w:tab/>
          <w:t>U</w:t>
        </w:r>
        <w:r w:rsidRPr="00460F2D">
          <w:t>SIM default configuration.</w:t>
        </w:r>
        <w:bookmarkEnd w:id="7305"/>
        <w:bookmarkEnd w:id="7306"/>
      </w:ins>
    </w:p>
    <w:p w14:paraId="6870F2E5" w14:textId="38A8109E" w:rsidR="003D17F3" w:rsidRDefault="003D17F3" w:rsidP="003D17F3">
      <w:pPr>
        <w:rPr>
          <w:ins w:id="7311" w:author="S2-2204798" w:date="2022-05-24T10:08:00Z"/>
        </w:rPr>
      </w:pPr>
      <w:ins w:id="7312" w:author="S2-2204798" w:date="2022-05-24T10:08:00Z">
        <w:r>
          <w:t xml:space="preserve">The UE </w:t>
        </w:r>
      </w:ins>
      <w:ins w:id="7313" w:author="Rapporteur" w:date="2022-05-24T15:32:00Z">
        <w:r w:rsidR="009007EB">
          <w:t>be</w:t>
        </w:r>
      </w:ins>
      <w:ins w:id="7314" w:author="S2-2204798" w:date="2022-05-24T10:08:00Z">
        <w:r>
          <w:t xml:space="preserve">haviour polices may be preconfigured in the UE USIM and apply to all PLMNs, unless they are overridden by information configured in the control plane. </w:t>
        </w:r>
        <w:del w:id="7315" w:author="Rapporteur" w:date="2022-05-24T15:31:00Z">
          <w:r w:rsidDel="009007EB">
            <w:delText>the</w:delText>
          </w:r>
        </w:del>
      </w:ins>
      <w:ins w:id="7316" w:author="Rapporteur" w:date="2022-05-24T15:31:00Z">
        <w:r w:rsidR="009007EB">
          <w:t>The</w:t>
        </w:r>
      </w:ins>
      <w:ins w:id="7317" w:author="S2-2204798" w:date="2022-05-24T10:08:00Z">
        <w:r>
          <w:t xml:space="preserve"> HPLMN policies apply across all PLMNs and may be updated by some VPLMN-specific policy, the HPLMN and VPLMN can configure the UE behaviour by the following procedures.</w:t>
        </w:r>
      </w:ins>
    </w:p>
    <w:p w14:paraId="502329EF" w14:textId="7F18201B" w:rsidR="003D17F3" w:rsidRPr="00460F2D" w:rsidRDefault="003D17F3" w:rsidP="003D17F3">
      <w:pPr>
        <w:pStyle w:val="41"/>
        <w:rPr>
          <w:ins w:id="7318" w:author="S2-2204798" w:date="2022-05-24T10:08:00Z"/>
        </w:rPr>
      </w:pPr>
      <w:bookmarkStart w:id="7319" w:name="_Toc104302593"/>
      <w:bookmarkStart w:id="7320" w:name="_Toc104359559"/>
      <w:ins w:id="7321" w:author="S2-2204798" w:date="2022-05-24T10:08:00Z">
        <w:r>
          <w:t>6.</w:t>
        </w:r>
        <w:del w:id="7322" w:author="Rapporteur" w:date="2022-05-24T15:31:00Z">
          <w:r w:rsidDel="009007EB">
            <w:delText>x</w:delText>
          </w:r>
        </w:del>
      </w:ins>
      <w:ins w:id="7323" w:author="Rapporteur" w:date="2022-05-24T15:31:00Z">
        <w:r w:rsidR="009007EB">
          <w:t>38</w:t>
        </w:r>
      </w:ins>
      <w:ins w:id="7324" w:author="S2-2204798" w:date="2022-05-24T10:08:00Z">
        <w:r>
          <w:t>.3.2</w:t>
        </w:r>
        <w:r>
          <w:tab/>
        </w:r>
        <w:r w:rsidRPr="00460F2D">
          <w:t>Control plane procedures</w:t>
        </w:r>
        <w:bookmarkEnd w:id="7319"/>
        <w:bookmarkEnd w:id="7320"/>
        <w:del w:id="7325" w:author="Rapporteur" w:date="2022-05-24T15:31:00Z">
          <w:r w:rsidRPr="00460F2D" w:rsidDel="009007EB">
            <w:delText xml:space="preserve"> </w:delText>
          </w:r>
        </w:del>
      </w:ins>
    </w:p>
    <w:p w14:paraId="700CA17E" w14:textId="77777777" w:rsidR="003D17F3" w:rsidRDefault="003D17F3">
      <w:pPr>
        <w:pStyle w:val="TH"/>
        <w:rPr>
          <w:ins w:id="7326" w:author="S2-2204798" w:date="2022-05-24T10:08:00Z"/>
        </w:rPr>
        <w:pPrChange w:id="7327" w:author="Rapporteur" w:date="2022-05-24T15:31:00Z">
          <w:pPr/>
        </w:pPrChange>
      </w:pPr>
      <w:ins w:id="7328" w:author="S2-2204798" w:date="2022-05-24T10:08:00Z">
        <w:r>
          <w:object w:dxaOrig="11445" w:dyaOrig="6465" w14:anchorId="65619E39">
            <v:shape id="_x0000_i1078" type="#_x0000_t75" style="width:482.1pt;height:272.45pt" o:ole="">
              <v:imagedata r:id="rId122" o:title=""/>
            </v:shape>
            <o:OLEObject Type="Embed" ProgID="Visio.Drawing.15" ShapeID="_x0000_i1078" DrawAspect="Content" ObjectID="_1715402173" r:id="rId123"/>
          </w:object>
        </w:r>
      </w:ins>
    </w:p>
    <w:p w14:paraId="2F9C5FA7" w14:textId="073DBD06" w:rsidR="003D17F3" w:rsidRDefault="003D17F3">
      <w:pPr>
        <w:pStyle w:val="TF"/>
        <w:rPr>
          <w:ins w:id="7329" w:author="S2-2204798" w:date="2022-05-24T10:08:00Z"/>
        </w:rPr>
      </w:pPr>
      <w:ins w:id="7330" w:author="S2-2204798" w:date="2022-05-24T10:08:00Z">
        <w:r>
          <w:t>Figure 6.</w:t>
        </w:r>
        <w:del w:id="7331" w:author="Rapporteur" w:date="2022-05-24T15:31:00Z">
          <w:r w:rsidDel="009007EB">
            <w:delText>x</w:delText>
          </w:r>
        </w:del>
      </w:ins>
      <w:ins w:id="7332" w:author="Rapporteur" w:date="2022-05-24T15:31:00Z">
        <w:r w:rsidR="009007EB">
          <w:t>38</w:t>
        </w:r>
      </w:ins>
      <w:ins w:id="7333" w:author="S2-2204798" w:date="2022-05-24T10:08:00Z">
        <w:r>
          <w:t>.3.2-1: Registration with UE behaviour control assistance information (UE initially not yet configured)</w:t>
        </w:r>
      </w:ins>
    </w:p>
    <w:p w14:paraId="1D0E4D55" w14:textId="0DF2F8C7" w:rsidR="003D17F3" w:rsidRDefault="003D17F3" w:rsidP="003D17F3">
      <w:pPr>
        <w:rPr>
          <w:ins w:id="7334" w:author="S2-2204798" w:date="2022-05-24T10:08:00Z"/>
        </w:rPr>
      </w:pPr>
      <w:ins w:id="7335" w:author="S2-2204798" w:date="2022-05-24T10:08:00Z">
        <w:r>
          <w:t>In Figure 6.</w:t>
        </w:r>
        <w:del w:id="7336" w:author="Rapporteur" w:date="2022-05-24T15:31:00Z">
          <w:r w:rsidDel="009007EB">
            <w:delText>x</w:delText>
          </w:r>
        </w:del>
      </w:ins>
      <w:ins w:id="7337" w:author="Rapporteur" w:date="2022-05-24T15:31:00Z">
        <w:r w:rsidR="009007EB">
          <w:t>38</w:t>
        </w:r>
      </w:ins>
      <w:ins w:id="7338" w:author="S2-2204798" w:date="2022-05-24T10:08:00Z">
        <w:r>
          <w:t>.3.2-1 the UE is getting configured with UE behaviour control policies</w:t>
        </w:r>
        <w:del w:id="7339" w:author="Rapporteur" w:date="2022-05-25T08:24:00Z">
          <w:r w:rsidDel="00C86E01">
            <w:delText xml:space="preserve"> </w:delText>
          </w:r>
        </w:del>
      </w:ins>
    </w:p>
    <w:p w14:paraId="48B96A2E" w14:textId="77777777" w:rsidR="003D17F3" w:rsidRDefault="003D17F3" w:rsidP="003D17F3">
      <w:pPr>
        <w:pStyle w:val="B1"/>
        <w:rPr>
          <w:ins w:id="7340" w:author="S2-2204798" w:date="2022-05-24T10:08:00Z"/>
        </w:rPr>
      </w:pPr>
      <w:ins w:id="7341" w:author="S2-2204798" w:date="2022-05-24T10:08:00Z">
        <w:r>
          <w:t>0)</w:t>
        </w:r>
        <w:r>
          <w:tab/>
          <w:t>starting from a state where the UE has no HPLMN nor VPLMN policies.</w:t>
        </w:r>
        <w:del w:id="7342" w:author="Rapporteur" w:date="2022-05-25T08:24:00Z">
          <w:r w:rsidDel="00C86E01">
            <w:delText xml:space="preserve"> </w:delText>
          </w:r>
        </w:del>
      </w:ins>
    </w:p>
    <w:p w14:paraId="0C2B3850" w14:textId="57DC474C" w:rsidR="003D17F3" w:rsidRDefault="003D17F3" w:rsidP="003D17F3">
      <w:pPr>
        <w:pStyle w:val="B1"/>
        <w:rPr>
          <w:ins w:id="7343" w:author="S2-2204798" w:date="2022-05-24T10:08:00Z"/>
        </w:rPr>
      </w:pPr>
      <w:ins w:id="7344" w:author="S2-2204798" w:date="2022-05-24T10:08:00Z">
        <w:r>
          <w:t>1-2)</w:t>
        </w:r>
        <w:del w:id="7345" w:author="Rapporteur" w:date="2022-05-24T15:31:00Z">
          <w:r w:rsidDel="009007EB">
            <w:delText xml:space="preserve"> </w:delText>
          </w:r>
        </w:del>
      </w:ins>
      <w:ins w:id="7346" w:author="Rapporteur" w:date="2022-05-24T15:31:00Z">
        <w:r w:rsidR="009007EB">
          <w:tab/>
        </w:r>
      </w:ins>
      <w:ins w:id="7347" w:author="S2-2204798" w:date="2022-05-24T10:08:00Z">
        <w:r>
          <w:t>The HPLMN detects the UE can be provided with such policies based on the information it receives at step</w:t>
        </w:r>
        <w:del w:id="7348" w:author="Rapporteur" w:date="2022-05-24T15:32:00Z">
          <w:r w:rsidDel="009007EB">
            <w:delText xml:space="preserve"> </w:delText>
          </w:r>
        </w:del>
      </w:ins>
      <w:ins w:id="7349" w:author="Rapporteur" w:date="2022-05-24T15:32:00Z">
        <w:r w:rsidR="009007EB">
          <w:rPr>
            <w:lang w:val="en-US"/>
          </w:rPr>
          <w:t> </w:t>
        </w:r>
      </w:ins>
      <w:ins w:id="7350" w:author="S2-2204798" w:date="2022-05-24T10:08:00Z">
        <w:r>
          <w:t>2 during the registration of the UE.</w:t>
        </w:r>
        <w:del w:id="7351" w:author="Rapporteur" w:date="2022-05-25T08:24:00Z">
          <w:r w:rsidDel="00C86E01">
            <w:delText xml:space="preserve"> </w:delText>
          </w:r>
        </w:del>
      </w:ins>
    </w:p>
    <w:p w14:paraId="711C011E" w14:textId="77777777" w:rsidR="003D17F3" w:rsidRDefault="003D17F3" w:rsidP="003D17F3">
      <w:pPr>
        <w:pStyle w:val="B1"/>
        <w:rPr>
          <w:ins w:id="7352" w:author="S2-2204798" w:date="2022-05-24T10:08:00Z"/>
        </w:rPr>
      </w:pPr>
      <w:ins w:id="7353" w:author="S2-2204798" w:date="2022-05-24T10:08:00Z">
        <w:r>
          <w:t>3)</w:t>
        </w:r>
        <w:r>
          <w:tab/>
          <w:t>If the HPLMN has any UE behaviour control policies, the HPLMN provides them to the VPLMN and also an indication that on whether the PLMN is allowed to update the policies with local policy. If the HPLMN has no policy, it may still indicate whether the VPLMN is allowed to set policies in the UE.</w:t>
        </w:r>
      </w:ins>
    </w:p>
    <w:p w14:paraId="5A63D49B" w14:textId="2C4AF6E2" w:rsidR="003D17F3" w:rsidRDefault="003D17F3" w:rsidP="003D17F3">
      <w:pPr>
        <w:pStyle w:val="B1"/>
        <w:rPr>
          <w:ins w:id="7354" w:author="S2-2204798" w:date="2022-05-24T10:08:00Z"/>
        </w:rPr>
      </w:pPr>
      <w:ins w:id="7355" w:author="S2-2204798" w:date="2022-05-24T10:08:00Z">
        <w:r>
          <w:t>4-5)</w:t>
        </w:r>
        <w:del w:id="7356" w:author="Rapporteur" w:date="2022-05-24T15:31:00Z">
          <w:r w:rsidDel="009007EB">
            <w:delText xml:space="preserve"> </w:delText>
          </w:r>
        </w:del>
      </w:ins>
      <w:ins w:id="7357" w:author="Rapporteur" w:date="2022-05-24T15:31:00Z">
        <w:r w:rsidR="009007EB">
          <w:tab/>
        </w:r>
      </w:ins>
      <w:ins w:id="7358" w:author="S2-2204798" w:date="2022-05-24T10:08:00Z">
        <w:r>
          <w:t>after the AMF receives the information it updates the UE in the registration accept including any applicable HPLMN and/or VPLMN policy in the registration accept alongside its version number.</w:t>
        </w:r>
        <w:del w:id="7359" w:author="Rapporteur" w:date="2022-05-24T15:32:00Z">
          <w:r w:rsidDel="009007EB">
            <w:delText xml:space="preserve"> </w:delText>
          </w:r>
        </w:del>
      </w:ins>
    </w:p>
    <w:p w14:paraId="42E03020" w14:textId="7BFA9E0A" w:rsidR="003D17F3" w:rsidRPr="00CB475C" w:rsidDel="009007EB" w:rsidRDefault="003D17F3" w:rsidP="003D17F3">
      <w:pPr>
        <w:pStyle w:val="B1"/>
        <w:rPr>
          <w:ins w:id="7360" w:author="S2-2204798" w:date="2022-05-24T10:08:00Z"/>
          <w:del w:id="7361" w:author="Rapporteur" w:date="2022-05-24T15:31:00Z"/>
        </w:rPr>
      </w:pPr>
      <w:ins w:id="7362" w:author="S2-2204798" w:date="2022-05-24T10:08:00Z">
        <w:r>
          <w:t>6-7)</w:t>
        </w:r>
        <w:del w:id="7363" w:author="Rapporteur" w:date="2022-05-24T15:31:00Z">
          <w:r w:rsidDel="009007EB">
            <w:delText xml:space="preserve"> </w:delText>
          </w:r>
        </w:del>
      </w:ins>
      <w:ins w:id="7364" w:author="Rapporteur" w:date="2022-05-24T15:31:00Z">
        <w:r w:rsidR="009007EB">
          <w:tab/>
        </w:r>
      </w:ins>
      <w:ins w:id="7365" w:author="S2-2204798" w:date="2022-05-24T10:08:00Z">
        <w:r>
          <w:t>The UE configuration with the policies is confirmed. At reception of step</w:t>
        </w:r>
        <w:del w:id="7366" w:author="Rapporteur" w:date="2022-05-24T15:32:00Z">
          <w:r w:rsidDel="009007EB">
            <w:delText xml:space="preserve"> </w:delText>
          </w:r>
        </w:del>
      </w:ins>
      <w:ins w:id="7367" w:author="Rapporteur" w:date="2022-05-24T15:32:00Z">
        <w:r w:rsidR="009007EB">
          <w:rPr>
            <w:lang w:val="en-US"/>
          </w:rPr>
          <w:t> </w:t>
        </w:r>
      </w:ins>
      <w:ins w:id="7368" w:author="S2-2204798" w:date="2022-05-24T10:08:00Z">
        <w:r>
          <w:t>6 message, the AMF stores the applicable HPLMN and the VPLMN version number of policy. Step</w:t>
        </w:r>
        <w:del w:id="7369" w:author="Rapporteur" w:date="2022-05-24T15:31:00Z">
          <w:r w:rsidDel="009007EB">
            <w:delText xml:space="preserve"> </w:delText>
          </w:r>
        </w:del>
      </w:ins>
      <w:ins w:id="7370" w:author="Rapporteur" w:date="2022-05-24T15:31:00Z">
        <w:r w:rsidR="009007EB">
          <w:rPr>
            <w:lang w:val="en-US"/>
          </w:rPr>
          <w:t> </w:t>
        </w:r>
      </w:ins>
      <w:ins w:id="7371" w:author="S2-2204798" w:date="2022-05-24T10:08:00Z">
        <w:r>
          <w:t>7 is required only if HPLMN policies were provided.</w:t>
        </w:r>
      </w:ins>
    </w:p>
    <w:p w14:paraId="2DA31218" w14:textId="77777777" w:rsidR="003D17F3" w:rsidRPr="00CB475C" w:rsidRDefault="003D17F3" w:rsidP="003D17F3">
      <w:pPr>
        <w:pStyle w:val="B1"/>
        <w:rPr>
          <w:ins w:id="7372" w:author="S2-2204798" w:date="2022-05-24T10:08:00Z"/>
        </w:rPr>
      </w:pPr>
    </w:p>
    <w:p w14:paraId="63F9EDB8" w14:textId="77777777" w:rsidR="003D17F3" w:rsidRDefault="003D17F3">
      <w:pPr>
        <w:pStyle w:val="TH"/>
        <w:rPr>
          <w:ins w:id="7373" w:author="S2-2204798" w:date="2022-05-24T10:08:00Z"/>
        </w:rPr>
        <w:pPrChange w:id="7374" w:author="Rapporteur" w:date="2022-05-24T15:32:00Z">
          <w:pPr/>
        </w:pPrChange>
      </w:pPr>
      <w:ins w:id="7375" w:author="S2-2204798" w:date="2022-05-24T10:08:00Z">
        <w:r>
          <w:object w:dxaOrig="11445" w:dyaOrig="6465" w14:anchorId="6CFFE3DF">
            <v:shape id="_x0000_i1079" type="#_x0000_t75" style="width:482.1pt;height:272.45pt" o:ole="">
              <v:imagedata r:id="rId124" o:title=""/>
            </v:shape>
            <o:OLEObject Type="Embed" ProgID="Visio.Drawing.15" ShapeID="_x0000_i1079" DrawAspect="Content" ObjectID="_1715402174" r:id="rId125"/>
          </w:object>
        </w:r>
      </w:ins>
    </w:p>
    <w:p w14:paraId="0621A53B" w14:textId="7A5663F2" w:rsidR="003D17F3" w:rsidRPr="00CB475C" w:rsidRDefault="003D17F3" w:rsidP="003D17F3">
      <w:pPr>
        <w:pStyle w:val="TF"/>
        <w:rPr>
          <w:ins w:id="7376" w:author="S2-2204798" w:date="2022-05-24T10:08:00Z"/>
        </w:rPr>
      </w:pPr>
      <w:ins w:id="7377" w:author="S2-2204798" w:date="2022-05-24T10:08:00Z">
        <w:r>
          <w:t>Figure 6.</w:t>
        </w:r>
        <w:del w:id="7378" w:author="Rapporteur" w:date="2022-05-24T15:32:00Z">
          <w:r w:rsidDel="009007EB">
            <w:delText>x</w:delText>
          </w:r>
        </w:del>
      </w:ins>
      <w:ins w:id="7379" w:author="Rapporteur" w:date="2022-05-24T15:32:00Z">
        <w:r w:rsidR="009007EB">
          <w:t>38</w:t>
        </w:r>
      </w:ins>
      <w:ins w:id="7380" w:author="S2-2204798" w:date="2022-05-24T10:08:00Z">
        <w:r>
          <w:t>.3.2-2: Registration with UE behaviour control assistance information (UE initially configured)</w:t>
        </w:r>
      </w:ins>
    </w:p>
    <w:p w14:paraId="53CC85CD" w14:textId="2AAE1C50" w:rsidR="003D17F3" w:rsidRDefault="003D17F3" w:rsidP="003D17F3">
      <w:pPr>
        <w:rPr>
          <w:ins w:id="7381" w:author="S2-2204798" w:date="2022-05-24T10:08:00Z"/>
        </w:rPr>
      </w:pPr>
      <w:ins w:id="7382" w:author="S2-2204798" w:date="2022-05-24T10:08:00Z">
        <w:r>
          <w:t>In Figure 6.</w:t>
        </w:r>
        <w:del w:id="7383" w:author="Rapporteur" w:date="2022-05-24T15:32:00Z">
          <w:r w:rsidDel="009007EB">
            <w:delText>x</w:delText>
          </w:r>
        </w:del>
      </w:ins>
      <w:ins w:id="7384" w:author="Rapporteur" w:date="2022-05-24T15:32:00Z">
        <w:r w:rsidR="009007EB">
          <w:t>38</w:t>
        </w:r>
      </w:ins>
      <w:ins w:id="7385" w:author="S2-2204798" w:date="2022-05-24T10:08:00Z">
        <w:r>
          <w:t xml:space="preserve">.3.2-2 the UE is getting configured with </w:t>
        </w:r>
        <w:bookmarkStart w:id="7386" w:name="_Hlk102312314"/>
        <w:r>
          <w:t>UE behaviour</w:t>
        </w:r>
        <w:bookmarkEnd w:id="7386"/>
        <w:r>
          <w:t xml:space="preserve"> control policies:</w:t>
        </w:r>
      </w:ins>
    </w:p>
    <w:p w14:paraId="6835DA3E" w14:textId="77777777" w:rsidR="003D17F3" w:rsidRDefault="003D17F3" w:rsidP="003D17F3">
      <w:pPr>
        <w:pStyle w:val="B1"/>
        <w:rPr>
          <w:ins w:id="7387" w:author="S2-2204798" w:date="2022-05-24T10:08:00Z"/>
        </w:rPr>
      </w:pPr>
      <w:ins w:id="7388" w:author="S2-2204798" w:date="2022-05-24T10:08:00Z">
        <w:r>
          <w:t>0)</w:t>
        </w:r>
        <w:r>
          <w:tab/>
          <w:t>Starting from a state where the UE has already some HPLMN and/or VPLMN policies.</w:t>
        </w:r>
        <w:del w:id="7389" w:author="Rapporteur" w:date="2022-05-24T15:33:00Z">
          <w:r w:rsidDel="009007EB">
            <w:delText xml:space="preserve"> </w:delText>
          </w:r>
        </w:del>
      </w:ins>
    </w:p>
    <w:p w14:paraId="75027561" w14:textId="36CAE981" w:rsidR="003D17F3" w:rsidRDefault="003D17F3" w:rsidP="003D17F3">
      <w:pPr>
        <w:pStyle w:val="B1"/>
        <w:rPr>
          <w:ins w:id="7390" w:author="S2-2204798" w:date="2022-05-24T10:08:00Z"/>
        </w:rPr>
      </w:pPr>
      <w:ins w:id="7391" w:author="S2-2204798" w:date="2022-05-24T10:08:00Z">
        <w:r>
          <w:t>1-2)</w:t>
        </w:r>
        <w:del w:id="7392" w:author="Rapporteur" w:date="2022-05-24T15:32:00Z">
          <w:r w:rsidDel="009007EB">
            <w:delText xml:space="preserve"> </w:delText>
          </w:r>
        </w:del>
      </w:ins>
      <w:ins w:id="7393" w:author="Rapporteur" w:date="2022-05-24T15:32:00Z">
        <w:r w:rsidR="009007EB">
          <w:tab/>
        </w:r>
      </w:ins>
      <w:ins w:id="7394" w:author="S2-2204798" w:date="2022-05-24T10:08:00Z">
        <w:r>
          <w:t>The HPLMN detects the UE can be provided with such policies based on the information it receives at step</w:t>
        </w:r>
        <w:del w:id="7395" w:author="Rapporteur" w:date="2022-05-24T15:33:00Z">
          <w:r w:rsidDel="009007EB">
            <w:delText xml:space="preserve"> </w:delText>
          </w:r>
        </w:del>
      </w:ins>
      <w:ins w:id="7396" w:author="Rapporteur" w:date="2022-05-24T15:33:00Z">
        <w:r w:rsidR="009007EB">
          <w:rPr>
            <w:lang w:val="en-US"/>
          </w:rPr>
          <w:t> </w:t>
        </w:r>
      </w:ins>
      <w:ins w:id="7397" w:author="S2-2204798" w:date="2022-05-24T10:08:00Z">
        <w:r>
          <w:t xml:space="preserve">2 during the registration of the UE, and also the versions of the HPLMN policy the UE is configured with. </w:t>
        </w:r>
      </w:ins>
    </w:p>
    <w:p w14:paraId="7A5E09EA" w14:textId="77777777" w:rsidR="003D17F3" w:rsidRDefault="003D17F3" w:rsidP="003D17F3">
      <w:pPr>
        <w:pStyle w:val="B1"/>
        <w:rPr>
          <w:ins w:id="7398" w:author="S2-2204798" w:date="2022-05-24T10:08:00Z"/>
        </w:rPr>
      </w:pPr>
      <w:ins w:id="7399" w:author="S2-2204798" w:date="2022-05-24T10:08:00Z">
        <w:r>
          <w:t>3)</w:t>
        </w:r>
        <w:r>
          <w:tab/>
          <w:t>If the HPLMN has any new UE behaviour control policies (i.e. a new version of the policies for the UE), the HPLMN provides them to the VPLMN and also an indication that on whether the VPLMN is allowed to update the policies with local policy. If the HPLMN has no policy, it may still indicate whether the VPLMN is allowed to set policies in the UE.</w:t>
        </w:r>
        <w:del w:id="7400" w:author="Rapporteur" w:date="2022-05-24T15:33:00Z">
          <w:r w:rsidDel="009007EB">
            <w:delText xml:space="preserve"> </w:delText>
          </w:r>
        </w:del>
      </w:ins>
    </w:p>
    <w:p w14:paraId="04AF43A2" w14:textId="0A5730D3" w:rsidR="003D17F3" w:rsidRDefault="003D17F3" w:rsidP="003D17F3">
      <w:pPr>
        <w:pStyle w:val="B1"/>
        <w:rPr>
          <w:ins w:id="7401" w:author="S2-2204798" w:date="2022-05-24T10:08:00Z"/>
        </w:rPr>
      </w:pPr>
      <w:ins w:id="7402" w:author="S2-2204798" w:date="2022-05-24T10:08:00Z">
        <w:r>
          <w:t>4-5)</w:t>
        </w:r>
        <w:del w:id="7403" w:author="Rapporteur" w:date="2022-05-24T15:32:00Z">
          <w:r w:rsidDel="009007EB">
            <w:delText xml:space="preserve"> </w:delText>
          </w:r>
        </w:del>
      </w:ins>
      <w:ins w:id="7404" w:author="Rapporteur" w:date="2022-05-24T15:32:00Z">
        <w:r w:rsidR="009007EB">
          <w:tab/>
        </w:r>
      </w:ins>
      <w:ins w:id="7405" w:author="S2-2204798" w:date="2022-05-24T10:08:00Z">
        <w:r>
          <w:t>after the AMF receives the information it updates the UE in the registration accept including any applicable HPLMN and/or VPLMN policy in the registration accept alongside its version number.</w:t>
        </w:r>
      </w:ins>
    </w:p>
    <w:p w14:paraId="52C24770" w14:textId="216CBE0D" w:rsidR="003D17F3" w:rsidRPr="00CB475C" w:rsidDel="009007EB" w:rsidRDefault="003D17F3" w:rsidP="00DD149D">
      <w:pPr>
        <w:pStyle w:val="B1"/>
        <w:rPr>
          <w:ins w:id="7406" w:author="S2-2204798" w:date="2022-05-24T10:08:00Z"/>
          <w:del w:id="7407" w:author="Rapporteur" w:date="2022-05-24T15:33:00Z"/>
        </w:rPr>
      </w:pPr>
      <w:ins w:id="7408" w:author="S2-2204798" w:date="2022-05-24T10:08:00Z">
        <w:r>
          <w:t>6-7)</w:t>
        </w:r>
        <w:del w:id="7409" w:author="Rapporteur" w:date="2022-05-24T15:32:00Z">
          <w:r w:rsidDel="009007EB">
            <w:delText xml:space="preserve"> </w:delText>
          </w:r>
        </w:del>
      </w:ins>
      <w:ins w:id="7410" w:author="Rapporteur" w:date="2022-05-24T15:33:00Z">
        <w:r w:rsidR="009007EB">
          <w:tab/>
        </w:r>
      </w:ins>
      <w:ins w:id="7411" w:author="S2-2204798" w:date="2022-05-24T10:08:00Z">
        <w:r>
          <w:t>the UE configuration with the policies is confirmed. At reception of step</w:t>
        </w:r>
        <w:del w:id="7412" w:author="Rapporteur" w:date="2022-05-24T15:33:00Z">
          <w:r w:rsidDel="009007EB">
            <w:delText xml:space="preserve"> </w:delText>
          </w:r>
        </w:del>
      </w:ins>
      <w:ins w:id="7413" w:author="Rapporteur" w:date="2022-05-24T15:33:00Z">
        <w:r w:rsidR="009007EB">
          <w:rPr>
            <w:lang w:val="en-US"/>
          </w:rPr>
          <w:t> </w:t>
        </w:r>
      </w:ins>
      <w:ins w:id="7414" w:author="S2-2204798" w:date="2022-05-24T10:08:00Z">
        <w:r>
          <w:t>6 message, the AMF stores the applicable HPLMN and VPLMN version number of policy. Step</w:t>
        </w:r>
        <w:del w:id="7415" w:author="Rapporteur" w:date="2022-05-24T15:33:00Z">
          <w:r w:rsidDel="009007EB">
            <w:delText xml:space="preserve"> </w:delText>
          </w:r>
        </w:del>
      </w:ins>
      <w:ins w:id="7416" w:author="Rapporteur" w:date="2022-05-24T15:33:00Z">
        <w:r w:rsidR="009007EB">
          <w:rPr>
            <w:lang w:val="en-US"/>
          </w:rPr>
          <w:t> </w:t>
        </w:r>
      </w:ins>
      <w:ins w:id="7417" w:author="S2-2204798" w:date="2022-05-24T10:08:00Z">
        <w:r>
          <w:t>7 is required only if HPLMN policies were provided.</w:t>
        </w:r>
      </w:ins>
    </w:p>
    <w:p w14:paraId="023B6643" w14:textId="63C3B770" w:rsidR="003D17F3" w:rsidRPr="00CB475C" w:rsidDel="009007EB" w:rsidRDefault="003D17F3" w:rsidP="00512339">
      <w:pPr>
        <w:pStyle w:val="B1"/>
        <w:rPr>
          <w:ins w:id="7418" w:author="S2-2204798" w:date="2022-05-24T10:08:00Z"/>
          <w:del w:id="7419" w:author="Rapporteur" w:date="2022-05-24T15:33:00Z"/>
        </w:rPr>
      </w:pPr>
    </w:p>
    <w:p w14:paraId="3BCED243" w14:textId="77777777" w:rsidR="003D17F3" w:rsidRPr="00CB475C" w:rsidRDefault="003D17F3">
      <w:pPr>
        <w:pStyle w:val="B1"/>
        <w:rPr>
          <w:ins w:id="7420" w:author="S2-2204798" w:date="2022-05-24T10:08:00Z"/>
        </w:rPr>
        <w:pPrChange w:id="7421" w:author="Rapporteur" w:date="2022-05-24T15:33:00Z">
          <w:pPr>
            <w:pStyle w:val="TF"/>
          </w:pPr>
        </w:pPrChange>
      </w:pPr>
    </w:p>
    <w:p w14:paraId="0865177B" w14:textId="66611ECC" w:rsidR="003D17F3" w:rsidDel="009007EB" w:rsidRDefault="003D17F3" w:rsidP="003D17F3">
      <w:pPr>
        <w:rPr>
          <w:ins w:id="7422" w:author="S2-2204798" w:date="2022-05-24T10:08:00Z"/>
          <w:del w:id="7423" w:author="Rapporteur" w:date="2022-05-24T15:33:00Z"/>
        </w:rPr>
      </w:pPr>
    </w:p>
    <w:p w14:paraId="29428A93" w14:textId="68476F02" w:rsidR="003D17F3" w:rsidRDefault="009007EB">
      <w:pPr>
        <w:pStyle w:val="TH"/>
        <w:rPr>
          <w:ins w:id="7424" w:author="S2-2204798" w:date="2022-05-24T10:08:00Z"/>
        </w:rPr>
        <w:pPrChange w:id="7425" w:author="Rapporteur" w:date="2022-05-24T15:33:00Z">
          <w:pPr/>
        </w:pPrChange>
      </w:pPr>
      <w:ins w:id="7426" w:author="S2-2204798" w:date="2022-05-24T10:08:00Z">
        <w:r>
          <w:object w:dxaOrig="10965" w:dyaOrig="6345" w14:anchorId="2FD5C2D2">
            <v:shape id="_x0000_i1080" type="#_x0000_t75" style="width:467.15pt;height:270.7pt" o:ole="">
              <v:imagedata r:id="rId126" o:title=""/>
            </v:shape>
            <o:OLEObject Type="Embed" ProgID="Visio.Drawing.15" ShapeID="_x0000_i1080" DrawAspect="Content" ObjectID="_1715402175" r:id="rId127"/>
          </w:object>
        </w:r>
      </w:ins>
    </w:p>
    <w:p w14:paraId="78CAE86A" w14:textId="4038BBFC" w:rsidR="003D17F3" w:rsidRDefault="003D17F3">
      <w:pPr>
        <w:pStyle w:val="TF"/>
        <w:rPr>
          <w:ins w:id="7427" w:author="S2-2204798" w:date="2022-05-24T10:08:00Z"/>
        </w:rPr>
      </w:pPr>
      <w:ins w:id="7428" w:author="S2-2204798" w:date="2022-05-24T10:08:00Z">
        <w:r>
          <w:t>Figure 6.</w:t>
        </w:r>
        <w:del w:id="7429" w:author="Rapporteur" w:date="2022-05-24T15:33:00Z">
          <w:r w:rsidDel="009007EB">
            <w:delText>x</w:delText>
          </w:r>
        </w:del>
      </w:ins>
      <w:ins w:id="7430" w:author="Rapporteur" w:date="2022-05-24T15:33:00Z">
        <w:r w:rsidR="009007EB">
          <w:t>38</w:t>
        </w:r>
      </w:ins>
      <w:ins w:id="7431" w:author="S2-2204798" w:date="2022-05-24T10:08:00Z">
        <w:r>
          <w:t>.3.2-3</w:t>
        </w:r>
      </w:ins>
      <w:ins w:id="7432" w:author="Rapporteur" w:date="2022-05-25T08:09:00Z">
        <w:r w:rsidR="002C689B">
          <w:t xml:space="preserve">: </w:t>
        </w:r>
      </w:ins>
      <w:ins w:id="7433" w:author="Rapporteur" w:date="2022-05-25T08:10:00Z">
        <w:r w:rsidR="002C689B">
          <w:t xml:space="preserve">Update of </w:t>
        </w:r>
        <w:r w:rsidR="002C689B" w:rsidRPr="002C689B">
          <w:t>UE behaviour control assistance information</w:t>
        </w:r>
      </w:ins>
    </w:p>
    <w:p w14:paraId="1B43217F" w14:textId="7D2280E3" w:rsidR="003D17F3" w:rsidRDefault="003D17F3" w:rsidP="003D17F3">
      <w:pPr>
        <w:rPr>
          <w:ins w:id="7434" w:author="S2-2204798" w:date="2022-05-24T10:08:00Z"/>
        </w:rPr>
      </w:pPr>
      <w:ins w:id="7435" w:author="S2-2204798" w:date="2022-05-24T10:08:00Z">
        <w:r>
          <w:t>In figure 6.</w:t>
        </w:r>
        <w:del w:id="7436" w:author="Rapporteur" w:date="2022-05-24T15:33:00Z">
          <w:r w:rsidDel="009007EB">
            <w:delText>x</w:delText>
          </w:r>
        </w:del>
      </w:ins>
      <w:ins w:id="7437" w:author="Rapporteur" w:date="2022-05-24T15:33:00Z">
        <w:r w:rsidR="009007EB">
          <w:t>38</w:t>
        </w:r>
      </w:ins>
      <w:ins w:id="7438" w:author="S2-2204798" w:date="2022-05-24T10:08:00Z">
        <w:r>
          <w:t>.3.2-3, the UE behaviour policy is updated if a new version of HPLMN or VPLMN policy is available for a capable UE that is already configured with some policy.</w:t>
        </w:r>
      </w:ins>
    </w:p>
    <w:p w14:paraId="7968C9B1" w14:textId="77777777" w:rsidR="003D17F3" w:rsidRDefault="003D17F3" w:rsidP="003D17F3">
      <w:pPr>
        <w:pStyle w:val="B1"/>
        <w:rPr>
          <w:ins w:id="7439" w:author="S2-2204798" w:date="2022-05-24T10:08:00Z"/>
        </w:rPr>
      </w:pPr>
      <w:ins w:id="7440" w:author="S2-2204798" w:date="2022-05-24T10:08:00Z">
        <w:r>
          <w:t>1)</w:t>
        </w:r>
        <w:r>
          <w:tab/>
          <w:t>If, the UDM detects a new version of policy is available for the UE, it updates the AMF with this updated subscription information.</w:t>
        </w:r>
      </w:ins>
    </w:p>
    <w:p w14:paraId="440E9339" w14:textId="381A5DDE" w:rsidR="003D17F3" w:rsidRDefault="003D17F3" w:rsidP="003D17F3">
      <w:pPr>
        <w:pStyle w:val="B1"/>
        <w:rPr>
          <w:ins w:id="7441" w:author="S2-2204798" w:date="2022-05-24T10:08:00Z"/>
        </w:rPr>
      </w:pPr>
      <w:ins w:id="7442" w:author="S2-2204798" w:date="2022-05-24T10:08:00Z">
        <w:r>
          <w:t>2-3)</w:t>
        </w:r>
        <w:del w:id="7443" w:author="Rapporteur" w:date="2022-05-24T15:34:00Z">
          <w:r w:rsidDel="009007EB">
            <w:delText xml:space="preserve"> </w:delText>
          </w:r>
        </w:del>
      </w:ins>
      <w:ins w:id="7444" w:author="Rapporteur" w:date="2022-05-24T15:34:00Z">
        <w:r w:rsidR="009007EB">
          <w:tab/>
        </w:r>
      </w:ins>
      <w:ins w:id="7445" w:author="S2-2204798" w:date="2022-05-24T10:08:00Z">
        <w:r>
          <w:t>After the AMF receives any updated UE behaviour control policies from the HPLMN in step</w:t>
        </w:r>
        <w:del w:id="7446" w:author="Rapporteur" w:date="2022-05-24T15:34:00Z">
          <w:r w:rsidDel="009007EB">
            <w:delText xml:space="preserve"> </w:delText>
          </w:r>
        </w:del>
      </w:ins>
      <w:ins w:id="7447" w:author="Rapporteur" w:date="2022-05-24T15:34:00Z">
        <w:r w:rsidR="009007EB">
          <w:rPr>
            <w:lang w:val="en-US"/>
          </w:rPr>
          <w:t> </w:t>
        </w:r>
      </w:ins>
      <w:ins w:id="7448" w:author="S2-2204798" w:date="2022-05-24T10:08:00Z">
        <w:r>
          <w:t>1, or, if it was allowed to do so by the HPLMN, it has new VPLMN policy for the UE, it updates the UE including any applicable HPLMN and/or VPLMN policy in the registration accept alongside its version number in a UE Configuration Update Command message.</w:t>
        </w:r>
      </w:ins>
    </w:p>
    <w:p w14:paraId="7E32B85C" w14:textId="150C7C75" w:rsidR="003D17F3" w:rsidRPr="00CB475C" w:rsidDel="0070617C" w:rsidRDefault="003D17F3" w:rsidP="003D17F3">
      <w:pPr>
        <w:pStyle w:val="B1"/>
        <w:rPr>
          <w:ins w:id="7449" w:author="S2-2204798" w:date="2022-05-24T10:08:00Z"/>
          <w:del w:id="7450" w:author="Rapporteur" w:date="2022-05-24T15:34:00Z"/>
        </w:rPr>
      </w:pPr>
      <w:ins w:id="7451" w:author="S2-2204798" w:date="2022-05-24T10:08:00Z">
        <w:r>
          <w:t>4-5)</w:t>
        </w:r>
        <w:del w:id="7452" w:author="Rapporteur" w:date="2022-05-24T15:34:00Z">
          <w:r w:rsidDel="009007EB">
            <w:delText xml:space="preserve"> </w:delText>
          </w:r>
        </w:del>
      </w:ins>
      <w:ins w:id="7453" w:author="Rapporteur" w:date="2022-05-24T15:34:00Z">
        <w:r w:rsidR="009007EB">
          <w:tab/>
        </w:r>
      </w:ins>
      <w:ins w:id="7454" w:author="S2-2204798" w:date="2022-05-24T10:08:00Z">
        <w:r>
          <w:t>the UE configuration with the policies is confirmed. At reception of step</w:t>
        </w:r>
        <w:del w:id="7455" w:author="Rapporteur" w:date="2022-05-24T15:34:00Z">
          <w:r w:rsidDel="009007EB">
            <w:delText xml:space="preserve"> </w:delText>
          </w:r>
        </w:del>
      </w:ins>
      <w:ins w:id="7456" w:author="Rapporteur" w:date="2022-05-24T15:34:00Z">
        <w:r w:rsidR="009007EB">
          <w:rPr>
            <w:lang w:val="en-US"/>
          </w:rPr>
          <w:t> </w:t>
        </w:r>
      </w:ins>
      <w:ins w:id="7457" w:author="S2-2204798" w:date="2022-05-24T10:08:00Z">
        <w:r>
          <w:t>4 message, the AMF stores the applicable HPLMN and VPLMN version number of UE behaviour control policy. Step</w:t>
        </w:r>
        <w:del w:id="7458" w:author="Rapporteur" w:date="2022-05-24T15:34:00Z">
          <w:r w:rsidDel="009007EB">
            <w:delText xml:space="preserve"> </w:delText>
          </w:r>
        </w:del>
      </w:ins>
      <w:ins w:id="7459" w:author="Rapporteur" w:date="2022-05-24T15:34:00Z">
        <w:r w:rsidR="009007EB">
          <w:rPr>
            <w:lang w:val="en-US"/>
          </w:rPr>
          <w:t> </w:t>
        </w:r>
      </w:ins>
      <w:ins w:id="7460" w:author="S2-2204798" w:date="2022-05-24T10:08:00Z">
        <w:r>
          <w:t>5 is required only if HPLMN policies were provided.</w:t>
        </w:r>
      </w:ins>
    </w:p>
    <w:p w14:paraId="7AD7ACA3" w14:textId="77777777" w:rsidR="003D17F3" w:rsidRDefault="003D17F3">
      <w:pPr>
        <w:pStyle w:val="B1"/>
        <w:rPr>
          <w:ins w:id="7461" w:author="S2-2204798" w:date="2022-05-24T10:08:00Z"/>
        </w:rPr>
        <w:pPrChange w:id="7462" w:author="Rapporteur" w:date="2022-05-24T15:34:00Z">
          <w:pPr/>
        </w:pPrChange>
      </w:pPr>
    </w:p>
    <w:p w14:paraId="3F06D5F0" w14:textId="2B833E37" w:rsidR="003D17F3" w:rsidRPr="00460F2D" w:rsidRDefault="003D17F3" w:rsidP="003D17F3">
      <w:pPr>
        <w:pStyle w:val="41"/>
        <w:rPr>
          <w:ins w:id="7463" w:author="S2-2204798" w:date="2022-05-24T10:08:00Z"/>
        </w:rPr>
      </w:pPr>
      <w:bookmarkStart w:id="7464" w:name="_Toc104302594"/>
      <w:bookmarkStart w:id="7465" w:name="_Toc104359560"/>
      <w:bookmarkStart w:id="7466" w:name="_Hlk101974006"/>
      <w:ins w:id="7467" w:author="S2-2204798" w:date="2022-05-24T10:08:00Z">
        <w:r>
          <w:t>6.</w:t>
        </w:r>
        <w:del w:id="7468" w:author="Rapporteur" w:date="2022-05-24T15:34:00Z">
          <w:r w:rsidDel="0070617C">
            <w:delText>x</w:delText>
          </w:r>
        </w:del>
      </w:ins>
      <w:ins w:id="7469" w:author="Rapporteur" w:date="2022-05-24T15:34:00Z">
        <w:r w:rsidR="0070617C">
          <w:t>38</w:t>
        </w:r>
      </w:ins>
      <w:ins w:id="7470" w:author="S2-2204798" w:date="2022-05-24T10:08:00Z">
        <w:r>
          <w:t>.3.3</w:t>
        </w:r>
        <w:r>
          <w:tab/>
        </w:r>
        <w:r w:rsidRPr="00460F2D">
          <w:t>URSP possible impact</w:t>
        </w:r>
        <w:bookmarkEnd w:id="7464"/>
        <w:bookmarkEnd w:id="7465"/>
      </w:ins>
    </w:p>
    <w:p w14:paraId="044A213F" w14:textId="77777777" w:rsidR="003D17F3" w:rsidRDefault="003D17F3" w:rsidP="003D17F3">
      <w:pPr>
        <w:rPr>
          <w:ins w:id="7471" w:author="S2-2204798" w:date="2022-05-24T10:08:00Z"/>
        </w:rPr>
      </w:pPr>
      <w:ins w:id="7472" w:author="S2-2204798" w:date="2022-05-24T10:08:00Z">
        <w:r>
          <w:t>Separately from the generic UE behaviour control provided by the UE behaviour control policies by HPLMN and VPLMN, it should be possible via the URSPs to control additional aspects of</w:t>
        </w:r>
        <w:r w:rsidRPr="00026861">
          <w:t xml:space="preserve"> UE behaviour</w:t>
        </w:r>
        <w:r>
          <w:t>. The URSP can be augmented with information indicating whether certain RSD S-NSSAI registration is mandatory or whether certain RSD DNN+S-NSSAI PDU session establishment is mandatory.</w:t>
        </w:r>
      </w:ins>
    </w:p>
    <w:p w14:paraId="2AEA252F" w14:textId="77777777" w:rsidR="003D17F3" w:rsidRPr="004E6944" w:rsidRDefault="003D17F3" w:rsidP="003D17F3">
      <w:pPr>
        <w:rPr>
          <w:ins w:id="7473" w:author="S2-2204798" w:date="2022-05-24T10:08:00Z"/>
        </w:rPr>
      </w:pPr>
      <w:ins w:id="7474" w:author="S2-2204798" w:date="2022-05-24T10:08:00Z">
        <w:r>
          <w:t>Also, if the RSDs matching a TD share the DNN but have different priority order due to respective S-NSSAIs, the related PDU connection can be used interchangeably to serve the application in priority order. If an indication is provided to the UE to do so in the URSP, meaning that the UE is indicated explicitly to always attempt use the highest priority S-NSSAI RSD even if one RSD related to a lower Priority S-NSSAI is already being used and the higher priority RSD slice is not yet allowed.</w:t>
        </w:r>
      </w:ins>
    </w:p>
    <w:p w14:paraId="73A157DC" w14:textId="4363BB06" w:rsidR="003D17F3" w:rsidRPr="00320611" w:rsidRDefault="003D17F3" w:rsidP="003D17F3">
      <w:pPr>
        <w:pStyle w:val="31"/>
        <w:rPr>
          <w:ins w:id="7475" w:author="S2-2204798" w:date="2022-05-24T10:08:00Z"/>
          <w:lang w:eastAsia="zh-CN"/>
        </w:rPr>
      </w:pPr>
      <w:bookmarkStart w:id="7476" w:name="_Toc104302595"/>
      <w:bookmarkStart w:id="7477" w:name="_Toc104359561"/>
      <w:bookmarkStart w:id="7478" w:name="_Toc104789173"/>
      <w:bookmarkEnd w:id="7466"/>
      <w:ins w:id="7479" w:author="S2-2204798" w:date="2022-05-24T10:08:00Z">
        <w:r w:rsidRPr="00320611">
          <w:rPr>
            <w:lang w:eastAsia="zh-CN"/>
          </w:rPr>
          <w:t>6.</w:t>
        </w:r>
        <w:del w:id="7480" w:author="Rapporteur" w:date="2022-05-24T15:34:00Z">
          <w:r w:rsidDel="0070617C">
            <w:rPr>
              <w:lang w:eastAsia="zh-CN"/>
            </w:rPr>
            <w:delText>x</w:delText>
          </w:r>
        </w:del>
      </w:ins>
      <w:ins w:id="7481" w:author="Rapporteur" w:date="2022-05-24T15:34:00Z">
        <w:r w:rsidR="0070617C">
          <w:rPr>
            <w:lang w:eastAsia="zh-CN"/>
          </w:rPr>
          <w:t>38</w:t>
        </w:r>
      </w:ins>
      <w:ins w:id="7482" w:author="S2-2204798" w:date="2022-05-24T10:08:00Z">
        <w:r w:rsidRPr="00320611">
          <w:rPr>
            <w:lang w:eastAsia="zh-CN"/>
          </w:rPr>
          <w:t>.4</w:t>
        </w:r>
        <w:r w:rsidRPr="00320611">
          <w:rPr>
            <w:lang w:eastAsia="zh-CN"/>
          </w:rPr>
          <w:tab/>
        </w:r>
        <w:r w:rsidRPr="00320611">
          <w:t>Impacts on services, entities and interfaces</w:t>
        </w:r>
        <w:bookmarkEnd w:id="7476"/>
        <w:bookmarkEnd w:id="7477"/>
        <w:bookmarkEnd w:id="7478"/>
      </w:ins>
    </w:p>
    <w:p w14:paraId="0FB48052" w14:textId="77777777" w:rsidR="003D17F3" w:rsidRPr="00320611" w:rsidRDefault="003D17F3" w:rsidP="003D17F3">
      <w:pPr>
        <w:rPr>
          <w:ins w:id="7483" w:author="S2-2204798" w:date="2022-05-24T10:08:00Z"/>
          <w:lang w:eastAsia="zh-CN"/>
        </w:rPr>
      </w:pPr>
      <w:ins w:id="7484" w:author="S2-2204798" w:date="2022-05-24T10:08:00Z">
        <w:r w:rsidRPr="00320611">
          <w:rPr>
            <w:lang w:eastAsia="zh-CN"/>
          </w:rPr>
          <w:t>The following impacts are foreseen by this solution:</w:t>
        </w:r>
      </w:ins>
    </w:p>
    <w:p w14:paraId="1AAB84C3" w14:textId="77777777" w:rsidR="003D17F3" w:rsidRPr="00320611" w:rsidRDefault="003D17F3" w:rsidP="003D17F3">
      <w:pPr>
        <w:rPr>
          <w:ins w:id="7485" w:author="S2-2204798" w:date="2022-05-24T10:08:00Z"/>
          <w:lang w:eastAsia="zh-CN"/>
        </w:rPr>
      </w:pPr>
      <w:ins w:id="7486" w:author="S2-2204798" w:date="2022-05-24T10:08:00Z">
        <w:r>
          <w:rPr>
            <w:lang w:eastAsia="zh-CN"/>
          </w:rPr>
          <w:t>UE</w:t>
        </w:r>
        <w:r w:rsidRPr="00320611">
          <w:rPr>
            <w:lang w:eastAsia="zh-CN"/>
          </w:rPr>
          <w:t>:</w:t>
        </w:r>
      </w:ins>
    </w:p>
    <w:p w14:paraId="4110DE71" w14:textId="77777777" w:rsidR="003D17F3" w:rsidRPr="00320611" w:rsidRDefault="003D17F3" w:rsidP="003D17F3">
      <w:pPr>
        <w:pStyle w:val="B1"/>
        <w:rPr>
          <w:ins w:id="7487" w:author="S2-2204798" w:date="2022-05-24T10:08:00Z"/>
        </w:rPr>
      </w:pPr>
      <w:ins w:id="7488" w:author="S2-2204798" w:date="2022-05-24T10:08:00Z">
        <w:r w:rsidRPr="00320611">
          <w:t>-</w:t>
        </w:r>
        <w:r w:rsidRPr="00320611">
          <w:tab/>
        </w:r>
        <w:r>
          <w:t xml:space="preserve">supports the processing of the </w:t>
        </w:r>
        <w:r>
          <w:rPr>
            <w:lang w:eastAsia="ko-KR"/>
          </w:rPr>
          <w:t>UE behaviour control policies</w:t>
        </w:r>
        <w:r>
          <w:t xml:space="preserve"> </w:t>
        </w:r>
      </w:ins>
    </w:p>
    <w:p w14:paraId="3F327855" w14:textId="77777777" w:rsidR="003D17F3" w:rsidRDefault="003D17F3" w:rsidP="003D17F3">
      <w:pPr>
        <w:pStyle w:val="B1"/>
        <w:rPr>
          <w:ins w:id="7489" w:author="S2-2204798" w:date="2022-05-24T10:08:00Z"/>
        </w:rPr>
      </w:pPr>
      <w:ins w:id="7490" w:author="S2-2204798" w:date="2022-05-24T10:08:00Z">
        <w:r w:rsidRPr="00320611">
          <w:t>-</w:t>
        </w:r>
        <w:r w:rsidRPr="00320611">
          <w:tab/>
        </w:r>
        <w:r>
          <w:t>can receive configuration from the AMF and story it for the VPLMN and HPLMN</w:t>
        </w:r>
      </w:ins>
    </w:p>
    <w:p w14:paraId="0E3F2235" w14:textId="77777777" w:rsidR="003D17F3" w:rsidRDefault="003D17F3" w:rsidP="003D17F3">
      <w:pPr>
        <w:pStyle w:val="B1"/>
        <w:rPr>
          <w:ins w:id="7491" w:author="S2-2204798" w:date="2022-05-24T10:08:00Z"/>
        </w:rPr>
      </w:pPr>
      <w:ins w:id="7492" w:author="S2-2204798" w:date="2022-05-24T10:08:00Z">
        <w:r>
          <w:t>-</w:t>
        </w:r>
        <w:del w:id="7493" w:author="Rapporteur" w:date="2022-05-24T15:34:00Z">
          <w:r w:rsidDel="0070617C">
            <w:delText xml:space="preserve"> </w:delText>
          </w:r>
        </w:del>
        <w:r>
          <w:tab/>
          <w:t>reports the version number of policies and indicates support of the feature.</w:t>
        </w:r>
      </w:ins>
    </w:p>
    <w:p w14:paraId="2710101D" w14:textId="77777777" w:rsidR="003D17F3" w:rsidRDefault="003D17F3" w:rsidP="003D17F3">
      <w:pPr>
        <w:rPr>
          <w:ins w:id="7494" w:author="S2-2204798" w:date="2022-05-24T10:08:00Z"/>
          <w:lang w:eastAsia="zh-CN"/>
        </w:rPr>
      </w:pPr>
      <w:bookmarkStart w:id="7495" w:name="_Hlk102312322"/>
      <w:ins w:id="7496" w:author="S2-2204798" w:date="2022-05-24T10:08:00Z">
        <w:r>
          <w:rPr>
            <w:lang w:eastAsia="zh-CN"/>
          </w:rPr>
          <w:t>AMF</w:t>
        </w:r>
        <w:r w:rsidRPr="00320611">
          <w:rPr>
            <w:lang w:eastAsia="zh-CN"/>
          </w:rPr>
          <w:t>:</w:t>
        </w:r>
        <w:del w:id="7497" w:author="Rapporteur" w:date="2022-05-24T15:34:00Z">
          <w:r w:rsidDel="0070617C">
            <w:rPr>
              <w:lang w:eastAsia="zh-CN"/>
            </w:rPr>
            <w:delText xml:space="preserve"> </w:delText>
          </w:r>
        </w:del>
      </w:ins>
    </w:p>
    <w:p w14:paraId="2E46FF9A" w14:textId="77777777" w:rsidR="003D17F3" w:rsidRDefault="003D17F3" w:rsidP="003D17F3">
      <w:pPr>
        <w:pStyle w:val="B1"/>
        <w:rPr>
          <w:ins w:id="7498" w:author="S2-2204798" w:date="2022-05-24T10:08:00Z"/>
          <w:lang w:eastAsia="zh-CN"/>
        </w:rPr>
      </w:pPr>
      <w:ins w:id="7499" w:author="S2-2204798" w:date="2022-05-24T10:08:00Z">
        <w:r>
          <w:rPr>
            <w:lang w:eastAsia="zh-CN"/>
          </w:rPr>
          <w:t>-</w:t>
        </w:r>
        <w:r>
          <w:rPr>
            <w:lang w:eastAsia="zh-CN"/>
          </w:rPr>
          <w:tab/>
          <w:t xml:space="preserve">can handle </w:t>
        </w:r>
        <w:r>
          <w:rPr>
            <w:lang w:eastAsia="ko-KR"/>
          </w:rPr>
          <w:t>UE behaviour control policies and the indications of support from UE. can store the policy versions and confirm to HPLMN the configuration of policies received from HPLMN.</w:t>
        </w:r>
      </w:ins>
    </w:p>
    <w:bookmarkEnd w:id="7495"/>
    <w:p w14:paraId="74C89354" w14:textId="77777777" w:rsidR="003D17F3" w:rsidRDefault="003D17F3" w:rsidP="003D17F3">
      <w:pPr>
        <w:rPr>
          <w:ins w:id="7500" w:author="S2-2204798" w:date="2022-05-24T10:08:00Z"/>
          <w:lang w:eastAsia="zh-CN"/>
        </w:rPr>
      </w:pPr>
      <w:ins w:id="7501" w:author="S2-2204798" w:date="2022-05-24T10:08:00Z">
        <w:r>
          <w:rPr>
            <w:lang w:eastAsia="zh-CN"/>
          </w:rPr>
          <w:t>PCF:</w:t>
        </w:r>
      </w:ins>
    </w:p>
    <w:p w14:paraId="4DC8FC4B" w14:textId="77777777" w:rsidR="003D17F3" w:rsidRDefault="003D17F3" w:rsidP="003D17F3">
      <w:pPr>
        <w:pStyle w:val="B1"/>
        <w:rPr>
          <w:ins w:id="7502" w:author="S2-2204798" w:date="2022-05-24T10:08:00Z"/>
          <w:lang w:eastAsia="zh-CN"/>
        </w:rPr>
      </w:pPr>
      <w:ins w:id="7503" w:author="S2-2204798" w:date="2022-05-24T10:08:00Z">
        <w:r>
          <w:rPr>
            <w:lang w:eastAsia="zh-CN"/>
          </w:rPr>
          <w:t>-</w:t>
        </w:r>
        <w:r>
          <w:rPr>
            <w:lang w:eastAsia="zh-CN"/>
          </w:rPr>
          <w:tab/>
          <w:t xml:space="preserve">can provide URSP including additional indications to </w:t>
        </w:r>
        <w:r w:rsidRPr="00026861">
          <w:rPr>
            <w:lang w:eastAsia="zh-CN"/>
          </w:rPr>
          <w:t>control UE behaviour</w:t>
        </w:r>
        <w:r>
          <w:rPr>
            <w:lang w:eastAsia="ko-KR"/>
          </w:rPr>
          <w:t>.</w:t>
        </w:r>
      </w:ins>
    </w:p>
    <w:p w14:paraId="3283AFF9" w14:textId="77777777" w:rsidR="003D17F3" w:rsidRDefault="003D17F3" w:rsidP="003D17F3">
      <w:pPr>
        <w:rPr>
          <w:ins w:id="7504" w:author="S2-2204798" w:date="2022-05-24T10:08:00Z"/>
          <w:lang w:eastAsia="zh-CN"/>
        </w:rPr>
      </w:pPr>
      <w:ins w:id="7505" w:author="S2-2204798" w:date="2022-05-24T10:08:00Z">
        <w:r>
          <w:rPr>
            <w:lang w:eastAsia="zh-CN"/>
          </w:rPr>
          <w:t>UDM:</w:t>
        </w:r>
        <w:del w:id="7506" w:author="Rapporteur" w:date="2022-05-25T08:04:00Z">
          <w:r w:rsidDel="003A55FB">
            <w:rPr>
              <w:lang w:eastAsia="zh-CN"/>
            </w:rPr>
            <w:delText xml:space="preserve"> </w:delText>
          </w:r>
        </w:del>
      </w:ins>
    </w:p>
    <w:p w14:paraId="0102BE6D" w14:textId="77777777" w:rsidR="003D17F3" w:rsidRDefault="003D17F3" w:rsidP="003D17F3">
      <w:pPr>
        <w:pStyle w:val="B1"/>
        <w:rPr>
          <w:ins w:id="7507" w:author="S2-2204798" w:date="2022-05-24T10:08:00Z"/>
          <w:lang w:eastAsia="ko-KR"/>
        </w:rPr>
      </w:pPr>
      <w:ins w:id="7508" w:author="S2-2204798" w:date="2022-05-24T10:08:00Z">
        <w:r>
          <w:rPr>
            <w:lang w:eastAsia="zh-CN"/>
          </w:rPr>
          <w:t>-</w:t>
        </w:r>
        <w:r>
          <w:rPr>
            <w:lang w:eastAsia="zh-CN"/>
          </w:rPr>
          <w:tab/>
          <w:t xml:space="preserve">can detect support of the </w:t>
        </w:r>
        <w:r>
          <w:rPr>
            <w:lang w:eastAsia="ko-KR"/>
          </w:rPr>
          <w:t>UE behaviour control policies support by the UE and if so provide related information to the AMF as indicated. if the AMF is belonging to a VPLMN it may indicated whether the AMF in VPLMN can generate local policies.</w:t>
        </w:r>
      </w:ins>
    </w:p>
    <w:p w14:paraId="614FFC57" w14:textId="3E93CF33" w:rsidR="003D17F3" w:rsidRDefault="003D17F3" w:rsidP="003D17F3">
      <w:pPr>
        <w:rPr>
          <w:ins w:id="7509" w:author="S2-2204798" w:date="2022-05-24T10:08:00Z"/>
          <w:lang w:eastAsia="ko-KR"/>
        </w:rPr>
      </w:pPr>
      <w:ins w:id="7510" w:author="S2-2204798" w:date="2022-05-24T10:08:00Z">
        <w:r w:rsidRPr="00775EB9">
          <w:rPr>
            <w:lang w:eastAsia="ko-KR"/>
          </w:rPr>
          <w:t>Nudm_UECM_Registration</w:t>
        </w:r>
        <w:del w:id="7511" w:author="Rapporteur" w:date="2022-05-25T08:04:00Z">
          <w:r w:rsidRPr="00775EB9" w:rsidDel="003A55FB">
            <w:rPr>
              <w:lang w:eastAsia="ko-KR"/>
            </w:rPr>
            <w:delText xml:space="preserve"> </w:delText>
          </w:r>
        </w:del>
        <w:r>
          <w:rPr>
            <w:lang w:eastAsia="ko-KR"/>
          </w:rPr>
          <w:t>:</w:t>
        </w:r>
        <w:del w:id="7512" w:author="Rapporteur" w:date="2022-05-25T08:04:00Z">
          <w:r w:rsidDel="003A55FB">
            <w:rPr>
              <w:lang w:eastAsia="ko-KR"/>
            </w:rPr>
            <w:delText xml:space="preserve"> </w:delText>
          </w:r>
        </w:del>
      </w:ins>
    </w:p>
    <w:p w14:paraId="54907DE8" w14:textId="77777777" w:rsidR="003D17F3" w:rsidRDefault="003D17F3" w:rsidP="003D17F3">
      <w:pPr>
        <w:pStyle w:val="B1"/>
        <w:rPr>
          <w:ins w:id="7513" w:author="S2-2204798" w:date="2022-05-24T10:08:00Z"/>
          <w:lang w:eastAsia="ko-KR"/>
        </w:rPr>
      </w:pPr>
      <w:ins w:id="7514" w:author="S2-2204798" w:date="2022-05-24T10:08:00Z">
        <w:r>
          <w:rPr>
            <w:lang w:eastAsia="ko-KR"/>
          </w:rPr>
          <w:t>-</w:t>
        </w:r>
        <w:r>
          <w:rPr>
            <w:lang w:eastAsia="ko-KR"/>
          </w:rPr>
          <w:tab/>
          <w:t>Input to optionally include "</w:t>
        </w:r>
        <w:r w:rsidRPr="00775EB9">
          <w:rPr>
            <w:lang w:eastAsia="ko-KR"/>
          </w:rPr>
          <w:t>UE behaviour control support</w:t>
        </w:r>
        <w:r>
          <w:rPr>
            <w:lang w:eastAsia="ko-KR"/>
          </w:rPr>
          <w:t>"</w:t>
        </w:r>
        <w:r w:rsidRPr="00775EB9">
          <w:rPr>
            <w:lang w:eastAsia="ko-KR"/>
          </w:rPr>
          <w:t xml:space="preserve"> and </w:t>
        </w:r>
        <w:r>
          <w:rPr>
            <w:lang w:eastAsia="ko-KR"/>
          </w:rPr>
          <w:t>"</w:t>
        </w:r>
        <w:r w:rsidRPr="00775EB9">
          <w:rPr>
            <w:lang w:eastAsia="ko-KR"/>
          </w:rPr>
          <w:t>version of HPLMN</w:t>
        </w:r>
        <w:r>
          <w:rPr>
            <w:lang w:eastAsia="ko-KR"/>
          </w:rPr>
          <w:t xml:space="preserve"> UE behaviour control</w:t>
        </w:r>
        <w:r w:rsidRPr="00775EB9">
          <w:rPr>
            <w:lang w:eastAsia="ko-KR"/>
          </w:rPr>
          <w:t xml:space="preserve"> policy</w:t>
        </w:r>
        <w:r>
          <w:rPr>
            <w:lang w:eastAsia="ko-KR"/>
          </w:rPr>
          <w:t>"</w:t>
        </w:r>
      </w:ins>
    </w:p>
    <w:p w14:paraId="463B0C97" w14:textId="77777777" w:rsidR="003D17F3" w:rsidRDefault="003D17F3" w:rsidP="003D17F3">
      <w:pPr>
        <w:rPr>
          <w:ins w:id="7515" w:author="S2-2204798" w:date="2022-05-24T10:08:00Z"/>
          <w:lang w:eastAsia="ko-KR"/>
        </w:rPr>
      </w:pPr>
      <w:ins w:id="7516" w:author="S2-2204798" w:date="2022-05-24T10:08:00Z">
        <w:r w:rsidRPr="00775EB9">
          <w:rPr>
            <w:lang w:eastAsia="ko-KR"/>
          </w:rPr>
          <w:t>Nudm_SDM_Get</w:t>
        </w:r>
        <w:r>
          <w:rPr>
            <w:lang w:eastAsia="ko-KR"/>
          </w:rPr>
          <w:t>:</w:t>
        </w:r>
      </w:ins>
    </w:p>
    <w:p w14:paraId="625ED87E" w14:textId="77777777" w:rsidR="003D17F3" w:rsidRDefault="003D17F3" w:rsidP="003D17F3">
      <w:pPr>
        <w:pStyle w:val="B1"/>
        <w:rPr>
          <w:ins w:id="7517" w:author="S2-2204798" w:date="2022-05-24T10:08:00Z"/>
          <w:lang w:eastAsia="ko-KR"/>
        </w:rPr>
      </w:pPr>
      <w:ins w:id="7518" w:author="S2-2204798" w:date="2022-05-24T10:08:00Z">
        <w:r>
          <w:rPr>
            <w:lang w:eastAsia="ko-KR"/>
          </w:rPr>
          <w:t>-</w:t>
        </w:r>
        <w:r>
          <w:rPr>
            <w:lang w:eastAsia="ko-KR"/>
          </w:rPr>
          <w:tab/>
          <w:t xml:space="preserve">Output to optionally include </w:t>
        </w:r>
        <w:r w:rsidRPr="00775EB9">
          <w:rPr>
            <w:lang w:eastAsia="ko-KR"/>
          </w:rPr>
          <w:t xml:space="preserve">UE behaviour control </w:t>
        </w:r>
        <w:r>
          <w:rPr>
            <w:lang w:eastAsia="ko-KR"/>
          </w:rPr>
          <w:t>policy</w:t>
        </w:r>
        <w:r w:rsidRPr="00775EB9">
          <w:rPr>
            <w:lang w:eastAsia="ko-KR"/>
          </w:rPr>
          <w:t xml:space="preserve"> incl. version and whether VPLMN can updat</w:t>
        </w:r>
        <w:r>
          <w:rPr>
            <w:lang w:eastAsia="ko-KR"/>
          </w:rPr>
          <w:t>e.</w:t>
        </w:r>
      </w:ins>
    </w:p>
    <w:p w14:paraId="53AA6611" w14:textId="08292778" w:rsidR="003D17F3" w:rsidRDefault="003D17F3" w:rsidP="003D17F3">
      <w:pPr>
        <w:pStyle w:val="21"/>
        <w:rPr>
          <w:ins w:id="7519" w:author="S2-2204799" w:date="2022-05-24T10:09:00Z"/>
        </w:rPr>
      </w:pPr>
      <w:bookmarkStart w:id="7520" w:name="_Toc104302596"/>
      <w:bookmarkStart w:id="7521" w:name="_Toc104359562"/>
      <w:bookmarkStart w:id="7522" w:name="_Toc104789174"/>
      <w:ins w:id="7523" w:author="S2-2204799" w:date="2022-05-24T10:09:00Z">
        <w:r w:rsidRPr="005A2371">
          <w:rPr>
            <w:lang w:eastAsia="zh-CN"/>
          </w:rPr>
          <w:t>6.</w:t>
        </w:r>
        <w:del w:id="7524" w:author="Rapporteur" w:date="2022-05-24T15:35:00Z">
          <w:r w:rsidRPr="005A2371" w:rsidDel="00D779E9">
            <w:rPr>
              <w:rFonts w:hint="eastAsia"/>
              <w:lang w:eastAsia="zh-CN"/>
            </w:rPr>
            <w:delText>X</w:delText>
          </w:r>
        </w:del>
      </w:ins>
      <w:ins w:id="7525" w:author="Rapporteur" w:date="2022-05-24T15:35:00Z">
        <w:r w:rsidR="00D779E9">
          <w:rPr>
            <w:lang w:eastAsia="zh-CN"/>
          </w:rPr>
          <w:t>39</w:t>
        </w:r>
      </w:ins>
      <w:ins w:id="7526" w:author="S2-2204799" w:date="2022-05-24T10:09:00Z">
        <w:r w:rsidRPr="005A2371">
          <w:rPr>
            <w:rFonts w:hint="eastAsia"/>
            <w:lang w:eastAsia="ko-KR"/>
          </w:rPr>
          <w:tab/>
        </w:r>
        <w:r w:rsidRPr="005A2371">
          <w:t>Solution</w:t>
        </w:r>
        <w:r w:rsidRPr="005A2371">
          <w:rPr>
            <w:rFonts w:hint="eastAsia"/>
            <w:lang w:eastAsia="zh-CN"/>
          </w:rPr>
          <w:t xml:space="preserve"> #</w:t>
        </w:r>
        <w:del w:id="7527" w:author="Rapporteur" w:date="2022-05-24T15:35:00Z">
          <w:r w:rsidRPr="005A2371" w:rsidDel="00D779E9">
            <w:rPr>
              <w:lang w:eastAsia="zh-CN"/>
            </w:rPr>
            <w:delText>X</w:delText>
          </w:r>
        </w:del>
      </w:ins>
      <w:ins w:id="7528" w:author="Rapporteur" w:date="2022-05-24T15:35:00Z">
        <w:r w:rsidR="00D779E9">
          <w:rPr>
            <w:lang w:eastAsia="zh-CN"/>
          </w:rPr>
          <w:t>39</w:t>
        </w:r>
      </w:ins>
      <w:ins w:id="7529" w:author="S2-2204799" w:date="2022-05-24T10:09:00Z">
        <w:r w:rsidRPr="005A2371">
          <w:t xml:space="preserve">: </w:t>
        </w:r>
        <w:r w:rsidRPr="00EF78FA">
          <w:rPr>
            <w:rFonts w:cs="Arial"/>
          </w:rPr>
          <w:t>Serving PLMN steering U</w:t>
        </w:r>
        <w:r>
          <w:rPr>
            <w:rFonts w:cs="Arial"/>
          </w:rPr>
          <w:t>E</w:t>
        </w:r>
        <w:r w:rsidRPr="00EF78FA">
          <w:rPr>
            <w:rFonts w:cs="Arial"/>
          </w:rPr>
          <w:t xml:space="preserve"> to preferred slice for selection of PDU session</w:t>
        </w:r>
        <w:bookmarkEnd w:id="7520"/>
        <w:bookmarkEnd w:id="7521"/>
        <w:bookmarkEnd w:id="7522"/>
      </w:ins>
    </w:p>
    <w:p w14:paraId="4B1A6FD2" w14:textId="03A031EB" w:rsidR="003D17F3" w:rsidRPr="005A2371" w:rsidRDefault="003D17F3" w:rsidP="003D17F3">
      <w:pPr>
        <w:pStyle w:val="31"/>
        <w:rPr>
          <w:ins w:id="7530" w:author="S2-2204799" w:date="2022-05-24T10:09:00Z"/>
        </w:rPr>
      </w:pPr>
      <w:bookmarkStart w:id="7531" w:name="_Toc104302597"/>
      <w:bookmarkStart w:id="7532" w:name="_Toc104359563"/>
      <w:bookmarkStart w:id="7533" w:name="_Toc104789175"/>
      <w:ins w:id="7534" w:author="S2-2204799" w:date="2022-05-24T10:09:00Z">
        <w:r w:rsidRPr="005A2371">
          <w:t>6.</w:t>
        </w:r>
        <w:del w:id="7535" w:author="Rapporteur" w:date="2022-05-24T15:35:00Z">
          <w:r w:rsidRPr="005A2371" w:rsidDel="00D779E9">
            <w:rPr>
              <w:rFonts w:hint="eastAsia"/>
            </w:rPr>
            <w:delText>X</w:delText>
          </w:r>
        </w:del>
      </w:ins>
      <w:ins w:id="7536" w:author="Rapporteur" w:date="2022-05-24T15:35:00Z">
        <w:r w:rsidR="00D779E9">
          <w:t>39</w:t>
        </w:r>
      </w:ins>
      <w:ins w:id="7537" w:author="S2-2204799" w:date="2022-05-24T10:09:00Z">
        <w:r w:rsidRPr="005A2371">
          <w:t>.1</w:t>
        </w:r>
        <w:r w:rsidRPr="005A2371">
          <w:rPr>
            <w:rFonts w:hint="eastAsia"/>
          </w:rPr>
          <w:tab/>
          <w:t>Description</w:t>
        </w:r>
        <w:bookmarkEnd w:id="7531"/>
        <w:bookmarkEnd w:id="7532"/>
        <w:bookmarkEnd w:id="7533"/>
      </w:ins>
    </w:p>
    <w:p w14:paraId="5040965E" w14:textId="77777777" w:rsidR="003D17F3" w:rsidRDefault="003D17F3" w:rsidP="003D17F3">
      <w:pPr>
        <w:rPr>
          <w:ins w:id="7538" w:author="S2-2204799" w:date="2022-05-24T10:09:00Z"/>
          <w:lang w:eastAsia="x-none"/>
        </w:rPr>
      </w:pPr>
      <w:ins w:id="7539" w:author="S2-2204799" w:date="2022-05-24T10:09:00Z">
        <w:r>
          <w:rPr>
            <w:lang w:eastAsia="x-none"/>
          </w:rPr>
          <w:t>UE use preconfigured or network provided URSP to select any particular slice while initiating any PDU session with network. But the Rel17 NSAC feature increase the probability for the UE’s PDU session to get rejected if the quota for the concurrent established PDU session for the given slice is about to exhaust. Hence there is a need for serving network to steer to some other preferred slice by updating the URSP and sending to those UEs.</w:t>
        </w:r>
      </w:ins>
    </w:p>
    <w:p w14:paraId="58D56E23" w14:textId="77777777" w:rsidR="003D17F3" w:rsidRDefault="003D17F3" w:rsidP="003D17F3">
      <w:pPr>
        <w:rPr>
          <w:ins w:id="7540" w:author="S2-2204799" w:date="2022-05-24T10:09:00Z"/>
          <w:lang w:eastAsia="x-none"/>
        </w:rPr>
      </w:pPr>
      <w:ins w:id="7541" w:author="S2-2204799" w:date="2022-05-24T10:09:00Z">
        <w:r>
          <w:rPr>
            <w:lang w:eastAsia="x-none"/>
          </w:rPr>
          <w:t>The following are the main principles of the solution:</w:t>
        </w:r>
      </w:ins>
    </w:p>
    <w:p w14:paraId="0EEF1454" w14:textId="188E5156" w:rsidR="003D17F3" w:rsidRPr="00DD149D" w:rsidRDefault="00D779E9">
      <w:pPr>
        <w:pStyle w:val="B1"/>
        <w:rPr>
          <w:ins w:id="7542" w:author="S2-2204799" w:date="2022-05-24T10:09:00Z"/>
          <w:lang w:eastAsia="x-none"/>
        </w:rPr>
        <w:pPrChange w:id="7543" w:author="Rapporteur" w:date="2022-05-24T15:35:00Z">
          <w:pPr>
            <w:numPr>
              <w:numId w:val="61"/>
            </w:numPr>
            <w:overflowPunct w:val="0"/>
            <w:autoSpaceDE w:val="0"/>
            <w:autoSpaceDN w:val="0"/>
            <w:adjustRightInd w:val="0"/>
            <w:ind w:left="720" w:hanging="360"/>
            <w:textAlignment w:val="baseline"/>
          </w:pPr>
        </w:pPrChange>
      </w:pPr>
      <w:ins w:id="7544" w:author="Rapporteur" w:date="2022-05-24T15:35:00Z">
        <w:r>
          <w:rPr>
            <w:lang w:eastAsia="x-none"/>
          </w:rPr>
          <w:t>-</w:t>
        </w:r>
        <w:r>
          <w:rPr>
            <w:lang w:eastAsia="x-none"/>
          </w:rPr>
          <w:tab/>
        </w:r>
      </w:ins>
      <w:ins w:id="7545" w:author="S2-2204799" w:date="2022-05-24T10:09:00Z">
        <w:r w:rsidR="003D17F3">
          <w:rPr>
            <w:lang w:eastAsia="x-none"/>
          </w:rPr>
          <w:t xml:space="preserve">PCF will subscribe using the </w:t>
        </w:r>
        <w:r w:rsidR="003D17F3">
          <w:t xml:space="preserve">Nnsacf_SliceEventExposure_Subscribe service operation with NSACF to the event </w:t>
        </w:r>
        <w:del w:id="7546" w:author="Rapporteur" w:date="2022-05-24T15:36:00Z">
          <w:r w:rsidR="003D17F3" w:rsidDel="00D779E9">
            <w:delText>‘</w:delText>
          </w:r>
        </w:del>
      </w:ins>
      <w:ins w:id="7547" w:author="Rapporteur" w:date="2022-05-24T15:36:00Z">
        <w:r>
          <w:t>'</w:t>
        </w:r>
      </w:ins>
      <w:ins w:id="7548" w:author="S2-2204799" w:date="2022-05-24T10:09:00Z">
        <w:r w:rsidR="003D17F3">
          <w:t>the number of PDU Sessions established on a network slice</w:t>
        </w:r>
        <w:del w:id="7549" w:author="Rapporteur" w:date="2022-05-24T15:36:00Z">
          <w:r w:rsidR="003D17F3" w:rsidDel="00D779E9">
            <w:delText>’</w:delText>
          </w:r>
        </w:del>
      </w:ins>
      <w:ins w:id="7550" w:author="Rapporteur" w:date="2022-05-24T15:36:00Z">
        <w:r>
          <w:t>'</w:t>
        </w:r>
      </w:ins>
      <w:ins w:id="7551" w:author="S2-2204799" w:date="2022-05-24T10:09:00Z">
        <w:r w:rsidR="003D17F3">
          <w:t xml:space="preserve"> and the threshold can be set as per the </w:t>
        </w:r>
        <w:r w:rsidR="003D17F3" w:rsidRPr="00DD149D">
          <w:t xml:space="preserve">configuration. </w:t>
        </w:r>
        <w:r w:rsidR="003D17F3" w:rsidRPr="00D779E9">
          <w:rPr>
            <w:rPrChange w:id="7552" w:author="Rapporteur" w:date="2022-05-24T15:35:00Z">
              <w:rPr>
                <w:highlight w:val="yellow"/>
              </w:rPr>
            </w:rPrChange>
          </w:rPr>
          <w:t>PCF will NSACF discovery as in clause</w:t>
        </w:r>
        <w:del w:id="7553" w:author="Rapporteur" w:date="2022-05-24T15:35:00Z">
          <w:r w:rsidR="003D17F3" w:rsidRPr="00D779E9" w:rsidDel="00D779E9">
            <w:rPr>
              <w:rPrChange w:id="7554" w:author="Rapporteur" w:date="2022-05-24T15:35:00Z">
                <w:rPr>
                  <w:highlight w:val="yellow"/>
                </w:rPr>
              </w:rPrChange>
            </w:rPr>
            <w:delText xml:space="preserve"> </w:delText>
          </w:r>
        </w:del>
      </w:ins>
      <w:ins w:id="7555" w:author="Rapporteur" w:date="2022-05-24T15:35:00Z">
        <w:r w:rsidRPr="00D779E9">
          <w:rPr>
            <w:rPrChange w:id="7556" w:author="Rapporteur" w:date="2022-05-24T15:35:00Z">
              <w:rPr>
                <w:highlight w:val="yellow"/>
              </w:rPr>
            </w:rPrChange>
          </w:rPr>
          <w:t> </w:t>
        </w:r>
      </w:ins>
      <w:ins w:id="7557" w:author="S2-2204799" w:date="2022-05-24T10:09:00Z">
        <w:r w:rsidR="003D17F3" w:rsidRPr="00D779E9">
          <w:rPr>
            <w:rPrChange w:id="7558" w:author="Rapporteur" w:date="2022-05-24T15:35:00Z">
              <w:rPr>
                <w:highlight w:val="yellow"/>
              </w:rPr>
            </w:rPrChange>
          </w:rPr>
          <w:t>6.3.22 of TS</w:t>
        </w:r>
        <w:del w:id="7559" w:author="Rapporteur" w:date="2022-05-24T15:35:00Z">
          <w:r w:rsidR="003D17F3" w:rsidRPr="00D779E9" w:rsidDel="00D779E9">
            <w:rPr>
              <w:rPrChange w:id="7560" w:author="Rapporteur" w:date="2022-05-24T15:35:00Z">
                <w:rPr>
                  <w:highlight w:val="yellow"/>
                </w:rPr>
              </w:rPrChange>
            </w:rPr>
            <w:delText xml:space="preserve"> </w:delText>
          </w:r>
        </w:del>
      </w:ins>
      <w:ins w:id="7561" w:author="Rapporteur" w:date="2022-05-24T15:35:00Z">
        <w:r w:rsidRPr="00D779E9">
          <w:rPr>
            <w:rPrChange w:id="7562" w:author="Rapporteur" w:date="2022-05-24T15:35:00Z">
              <w:rPr>
                <w:highlight w:val="yellow"/>
              </w:rPr>
            </w:rPrChange>
          </w:rPr>
          <w:t> </w:t>
        </w:r>
      </w:ins>
      <w:ins w:id="7563" w:author="S2-2204799" w:date="2022-05-24T10:09:00Z">
        <w:r w:rsidR="003D17F3" w:rsidRPr="00D779E9">
          <w:rPr>
            <w:rPrChange w:id="7564" w:author="Rapporteur" w:date="2022-05-24T15:35:00Z">
              <w:rPr>
                <w:highlight w:val="yellow"/>
              </w:rPr>
            </w:rPrChange>
          </w:rPr>
          <w:t>23.501</w:t>
        </w:r>
      </w:ins>
      <w:ins w:id="7565" w:author="Rapporteur" w:date="2022-05-24T15:35:00Z">
        <w:r>
          <w:t> [2]</w:t>
        </w:r>
      </w:ins>
      <w:ins w:id="7566" w:author="S2-2204799" w:date="2022-05-24T10:09:00Z">
        <w:r w:rsidR="003D17F3" w:rsidRPr="00D779E9">
          <w:rPr>
            <w:rPrChange w:id="7567" w:author="Rapporteur" w:date="2022-05-24T15:35:00Z">
              <w:rPr>
                <w:highlight w:val="yellow"/>
              </w:rPr>
            </w:rPrChange>
          </w:rPr>
          <w:t>.</w:t>
        </w:r>
      </w:ins>
    </w:p>
    <w:p w14:paraId="04EB854E" w14:textId="6C7728A1" w:rsidR="003D17F3" w:rsidRDefault="00D779E9">
      <w:pPr>
        <w:pStyle w:val="B1"/>
        <w:rPr>
          <w:ins w:id="7568" w:author="S2-2204799" w:date="2022-05-24T10:09:00Z"/>
          <w:lang w:eastAsia="x-none"/>
        </w:rPr>
        <w:pPrChange w:id="7569" w:author="Rapporteur" w:date="2022-05-24T15:35:00Z">
          <w:pPr>
            <w:numPr>
              <w:numId w:val="61"/>
            </w:numPr>
            <w:overflowPunct w:val="0"/>
            <w:autoSpaceDE w:val="0"/>
            <w:autoSpaceDN w:val="0"/>
            <w:adjustRightInd w:val="0"/>
            <w:ind w:left="720" w:hanging="360"/>
            <w:textAlignment w:val="baseline"/>
          </w:pPr>
        </w:pPrChange>
      </w:pPr>
      <w:ins w:id="7570" w:author="Rapporteur" w:date="2022-05-24T15:36:00Z">
        <w:r>
          <w:rPr>
            <w:lang w:eastAsia="x-none"/>
          </w:rPr>
          <w:t>-</w:t>
        </w:r>
        <w:r>
          <w:rPr>
            <w:lang w:eastAsia="x-none"/>
          </w:rPr>
          <w:tab/>
        </w:r>
      </w:ins>
      <w:ins w:id="7571" w:author="S2-2204799" w:date="2022-05-24T10:09:00Z">
        <w:r w:rsidR="003D17F3">
          <w:rPr>
            <w:lang w:eastAsia="x-none"/>
          </w:rPr>
          <w:t>NSACF will notify to the PCF.</w:t>
        </w:r>
      </w:ins>
    </w:p>
    <w:p w14:paraId="45C4E0BF" w14:textId="1539096F" w:rsidR="00512339" w:rsidRDefault="00D779E9">
      <w:pPr>
        <w:pStyle w:val="B1"/>
        <w:rPr>
          <w:ins w:id="7572" w:author="S2-2204799" w:date="2022-05-24T10:09:00Z"/>
          <w:lang w:eastAsia="x-none"/>
        </w:rPr>
        <w:pPrChange w:id="7573" w:author="Rapporteur" w:date="2022-05-24T15:35:00Z">
          <w:pPr>
            <w:numPr>
              <w:numId w:val="61"/>
            </w:numPr>
            <w:overflowPunct w:val="0"/>
            <w:autoSpaceDE w:val="0"/>
            <w:autoSpaceDN w:val="0"/>
            <w:adjustRightInd w:val="0"/>
            <w:ind w:left="720" w:hanging="360"/>
            <w:textAlignment w:val="baseline"/>
          </w:pPr>
        </w:pPrChange>
      </w:pPr>
      <w:ins w:id="7574" w:author="Rapporteur" w:date="2022-05-24T15:36:00Z">
        <w:r>
          <w:rPr>
            <w:lang w:eastAsia="x-none"/>
          </w:rPr>
          <w:t>-</w:t>
        </w:r>
        <w:r>
          <w:rPr>
            <w:lang w:eastAsia="x-none"/>
          </w:rPr>
          <w:tab/>
        </w:r>
      </w:ins>
      <w:ins w:id="7575" w:author="S2-2204799" w:date="2022-05-24T10:09:00Z">
        <w:r w:rsidR="003D17F3">
          <w:rPr>
            <w:lang w:eastAsia="x-none"/>
          </w:rPr>
          <w:t xml:space="preserve">PCF will derive the list of UEs for which the slice is applicable. Then PCF will update the URSP by replacing that slice or lowering the precedence of that slice with some other preferred slice for the DNN/Application and send to UEs. </w:t>
        </w:r>
        <w:r w:rsidR="003D17F3" w:rsidRPr="00D81CF8">
          <w:rPr>
            <w:bCs/>
          </w:rPr>
          <w:t>In case of replaceme</w:t>
        </w:r>
        <w:r w:rsidR="003D17F3" w:rsidRPr="008B53F1">
          <w:rPr>
            <w:bCs/>
          </w:rPr>
          <w:t xml:space="preserve">nt, the PCF can select </w:t>
        </w:r>
        <w:r w:rsidR="003D17F3" w:rsidRPr="00D81CF8">
          <w:rPr>
            <w:bCs/>
          </w:rPr>
          <w:t>one available slice from at least one of Allowed NSSAI, subscribed S-NSSAI, and/or Configured NSSAI, and replace the exhausted slice with the selected slice</w:t>
        </w:r>
        <w:r w:rsidR="003D17F3">
          <w:rPr>
            <w:bCs/>
          </w:rPr>
          <w:t>.</w:t>
        </w:r>
      </w:ins>
    </w:p>
    <w:tbl>
      <w:tblPr>
        <w:tblW w:w="7886" w:type="dxa"/>
        <w:tblInd w:w="1578" w:type="dxa"/>
        <w:tblLook w:val="04A0" w:firstRow="1" w:lastRow="0" w:firstColumn="1" w:lastColumn="0" w:noHBand="0" w:noVBand="1"/>
      </w:tblPr>
      <w:tblGrid>
        <w:gridCol w:w="2925"/>
        <w:gridCol w:w="4961"/>
      </w:tblGrid>
      <w:tr w:rsidR="003D17F3" w:rsidRPr="00F2548B" w:rsidDel="00512339" w14:paraId="677B1A0A" w14:textId="57B6BB28" w:rsidTr="00B93C5C">
        <w:trPr>
          <w:cantSplit/>
          <w:trHeight w:val="300"/>
          <w:ins w:id="7576" w:author="S2-2204799" w:date="2022-05-24T10:09:00Z"/>
          <w:del w:id="7577" w:author="Rapporteur" w:date="2022-05-24T15:52:00Z"/>
        </w:trPr>
        <w:tc>
          <w:tcPr>
            <w:tcW w:w="78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3593FE" w14:textId="1218AD22" w:rsidR="003D17F3" w:rsidRPr="00F2548B" w:rsidDel="00512339" w:rsidRDefault="003D17F3" w:rsidP="00B93C5C">
            <w:pPr>
              <w:jc w:val="center"/>
              <w:rPr>
                <w:ins w:id="7578" w:author="S2-2204799" w:date="2022-05-24T10:09:00Z"/>
                <w:del w:id="7579" w:author="Rapporteur" w:date="2022-05-24T15:52:00Z"/>
                <w:b/>
                <w:bCs/>
                <w:sz w:val="18"/>
                <w:szCs w:val="18"/>
                <w:lang w:val="en-IN" w:eastAsia="en-IN"/>
              </w:rPr>
            </w:pPr>
            <w:ins w:id="7580" w:author="S2-2204799" w:date="2022-05-24T10:09:00Z">
              <w:del w:id="7581" w:author="Rapporteur" w:date="2022-05-24T15:52:00Z">
                <w:r w:rsidRPr="00F2548B" w:rsidDel="00512339">
                  <w:rPr>
                    <w:rFonts w:eastAsia="SimSun"/>
                    <w:b/>
                    <w:bCs/>
                    <w:sz w:val="18"/>
                    <w:szCs w:val="18"/>
                    <w:lang w:eastAsia="en-IN"/>
                  </w:rPr>
                  <w:delText>URSP rules</w:delText>
                </w:r>
                <w:r w:rsidDel="00512339">
                  <w:rPr>
                    <w:rFonts w:eastAsia="SimSun"/>
                    <w:b/>
                    <w:bCs/>
                    <w:sz w:val="18"/>
                    <w:szCs w:val="18"/>
                    <w:lang w:eastAsia="en-IN"/>
                  </w:rPr>
                  <w:delText xml:space="preserve"> before PCF modification</w:delText>
                </w:r>
              </w:del>
            </w:ins>
          </w:p>
        </w:tc>
      </w:tr>
      <w:tr w:rsidR="003D17F3" w:rsidRPr="00F2548B" w:rsidDel="00512339" w14:paraId="71C13448" w14:textId="08D2CDA9" w:rsidTr="00B93C5C">
        <w:trPr>
          <w:cantSplit/>
          <w:trHeight w:val="1189"/>
          <w:ins w:id="7582" w:author="S2-2204799" w:date="2022-05-24T10:09:00Z"/>
          <w:del w:id="7583" w:author="Rapporteur" w:date="2022-05-24T15:52:00Z"/>
        </w:trPr>
        <w:tc>
          <w:tcPr>
            <w:tcW w:w="2925" w:type="dxa"/>
            <w:tcBorders>
              <w:top w:val="nil"/>
              <w:left w:val="single" w:sz="4" w:space="0" w:color="auto"/>
              <w:bottom w:val="single" w:sz="4" w:space="0" w:color="auto"/>
              <w:right w:val="single" w:sz="4" w:space="0" w:color="auto"/>
            </w:tcBorders>
            <w:shd w:val="clear" w:color="auto" w:fill="auto"/>
            <w:hideMark/>
          </w:tcPr>
          <w:p w14:paraId="78A2D642" w14:textId="080FBEC0" w:rsidR="003D17F3" w:rsidRPr="00F2548B" w:rsidDel="00512339" w:rsidRDefault="003D17F3" w:rsidP="00B93C5C">
            <w:pPr>
              <w:rPr>
                <w:ins w:id="7584" w:author="S2-2204799" w:date="2022-05-24T10:09:00Z"/>
                <w:del w:id="7585" w:author="Rapporteur" w:date="2022-05-24T15:52:00Z"/>
                <w:sz w:val="18"/>
                <w:szCs w:val="18"/>
                <w:lang w:val="en-IN" w:eastAsia="en-IN"/>
              </w:rPr>
            </w:pPr>
            <w:ins w:id="7586" w:author="S2-2204799" w:date="2022-05-24T10:09:00Z">
              <w:del w:id="7587" w:author="Rapporteur" w:date="2022-05-24T15:52:00Z">
                <w:r w:rsidRPr="00F2548B" w:rsidDel="00512339">
                  <w:rPr>
                    <w:rFonts w:eastAsia="SimSun"/>
                    <w:sz w:val="18"/>
                    <w:szCs w:val="18"/>
                    <w:lang w:eastAsia="en-IN"/>
                  </w:rPr>
                  <w:delText xml:space="preserve">Rule Precedence =1 </w:delText>
                </w:r>
                <w:r w:rsidRPr="00F2548B" w:rsidDel="00512339">
                  <w:rPr>
                    <w:rFonts w:eastAsia="SimSun"/>
                    <w:sz w:val="18"/>
                    <w:szCs w:val="18"/>
                    <w:lang w:eastAsia="en-IN"/>
                  </w:rPr>
                  <w:br/>
                  <w:delText>Traffic Descriptor: Application descriptor=App1</w:delText>
                </w:r>
              </w:del>
            </w:ins>
          </w:p>
        </w:tc>
        <w:tc>
          <w:tcPr>
            <w:tcW w:w="4961" w:type="dxa"/>
            <w:tcBorders>
              <w:top w:val="nil"/>
              <w:left w:val="nil"/>
              <w:bottom w:val="single" w:sz="4" w:space="0" w:color="auto"/>
              <w:right w:val="single" w:sz="4" w:space="0" w:color="auto"/>
            </w:tcBorders>
            <w:shd w:val="clear" w:color="auto" w:fill="auto"/>
            <w:hideMark/>
          </w:tcPr>
          <w:p w14:paraId="1A02A002" w14:textId="270869E2" w:rsidR="003D17F3" w:rsidRPr="00F2548B" w:rsidDel="00512339" w:rsidRDefault="003D17F3" w:rsidP="00B93C5C">
            <w:pPr>
              <w:rPr>
                <w:ins w:id="7588" w:author="S2-2204799" w:date="2022-05-24T10:09:00Z"/>
                <w:del w:id="7589" w:author="Rapporteur" w:date="2022-05-24T15:52:00Z"/>
                <w:sz w:val="18"/>
                <w:szCs w:val="18"/>
                <w:lang w:val="en-IN" w:eastAsia="en-IN"/>
              </w:rPr>
            </w:pPr>
            <w:ins w:id="7590" w:author="S2-2204799" w:date="2022-05-24T10:09:00Z">
              <w:del w:id="7591" w:author="Rapporteur" w:date="2022-05-24T15:52:00Z">
                <w:r w:rsidRPr="00F2548B" w:rsidDel="00512339">
                  <w:rPr>
                    <w:rFonts w:eastAsia="SimSun"/>
                    <w:sz w:val="18"/>
                    <w:szCs w:val="18"/>
                    <w:lang w:eastAsia="en-IN"/>
                  </w:rPr>
                  <w:delText xml:space="preserve">Route Selection Descriptor Precedence=1 </w:delText>
                </w:r>
                <w:r w:rsidRPr="00F2548B" w:rsidDel="00512339">
                  <w:rPr>
                    <w:rFonts w:eastAsia="SimSun"/>
                    <w:sz w:val="18"/>
                    <w:szCs w:val="18"/>
                    <w:lang w:eastAsia="en-IN"/>
                  </w:rPr>
                  <w:br/>
                  <w:delText xml:space="preserve">Network Slice Selection: </w:delText>
                </w:r>
                <w:r w:rsidRPr="00D81CF8" w:rsidDel="00512339">
                  <w:rPr>
                    <w:rFonts w:eastAsia="SimSun"/>
                    <w:sz w:val="18"/>
                    <w:szCs w:val="18"/>
                    <w:highlight w:val="yellow"/>
                    <w:lang w:eastAsia="en-IN"/>
                  </w:rPr>
                  <w:delText>S-NSSAI-a</w:delText>
                </w:r>
                <w:r w:rsidRPr="00F2548B" w:rsidDel="00512339">
                  <w:rPr>
                    <w:rFonts w:eastAsia="SimSun"/>
                    <w:sz w:val="18"/>
                    <w:szCs w:val="18"/>
                    <w:lang w:eastAsia="en-IN"/>
                  </w:rPr>
                  <w:br/>
                  <w:delText>SSC Mode Selection: SSC Mode 3</w:delText>
                </w:r>
                <w:r w:rsidRPr="00F2548B" w:rsidDel="00512339">
                  <w:rPr>
                    <w:rFonts w:eastAsia="SimSun"/>
                    <w:sz w:val="18"/>
                    <w:szCs w:val="18"/>
                    <w:lang w:eastAsia="en-IN"/>
                  </w:rPr>
                  <w:br/>
                  <w:delText>DNN Selection: internet</w:delText>
                </w:r>
                <w:r w:rsidRPr="00F2548B" w:rsidDel="00512339">
                  <w:rPr>
                    <w:rFonts w:eastAsia="SimSun"/>
                    <w:sz w:val="18"/>
                    <w:szCs w:val="18"/>
                    <w:lang w:eastAsia="en-IN"/>
                  </w:rPr>
                  <w:br/>
                  <w:delText>Access Type preference: 3GPP access</w:delText>
                </w:r>
              </w:del>
            </w:ins>
          </w:p>
        </w:tc>
      </w:tr>
      <w:tr w:rsidR="003D17F3" w:rsidRPr="00F2548B" w:rsidDel="00512339" w14:paraId="5EE132B2" w14:textId="0E242B35" w:rsidTr="00B93C5C">
        <w:trPr>
          <w:trHeight w:val="1125"/>
          <w:ins w:id="7592" w:author="S2-2204799" w:date="2022-05-24T10:09:00Z"/>
          <w:del w:id="7593" w:author="Rapporteur" w:date="2022-05-24T15:52:00Z"/>
        </w:trPr>
        <w:tc>
          <w:tcPr>
            <w:tcW w:w="2925" w:type="dxa"/>
            <w:tcBorders>
              <w:top w:val="nil"/>
              <w:left w:val="single" w:sz="4" w:space="0" w:color="auto"/>
              <w:bottom w:val="single" w:sz="4" w:space="0" w:color="auto"/>
              <w:right w:val="single" w:sz="4" w:space="0" w:color="auto"/>
            </w:tcBorders>
            <w:shd w:val="clear" w:color="auto" w:fill="auto"/>
            <w:hideMark/>
          </w:tcPr>
          <w:p w14:paraId="1BFF99E8" w14:textId="1D349167" w:rsidR="003D17F3" w:rsidRPr="00F2548B" w:rsidDel="00512339" w:rsidRDefault="003D17F3" w:rsidP="00B93C5C">
            <w:pPr>
              <w:rPr>
                <w:ins w:id="7594" w:author="S2-2204799" w:date="2022-05-24T10:09:00Z"/>
                <w:del w:id="7595" w:author="Rapporteur" w:date="2022-05-24T15:52:00Z"/>
                <w:sz w:val="18"/>
                <w:szCs w:val="18"/>
                <w:lang w:val="en-IN" w:eastAsia="en-IN"/>
              </w:rPr>
            </w:pPr>
            <w:ins w:id="7596" w:author="S2-2204799" w:date="2022-05-24T10:09:00Z">
              <w:del w:id="7597" w:author="Rapporteur" w:date="2022-05-24T15:52:00Z">
                <w:r w:rsidRPr="00F2548B" w:rsidDel="00512339">
                  <w:rPr>
                    <w:rFonts w:eastAsia="SimSun"/>
                    <w:sz w:val="18"/>
                    <w:szCs w:val="18"/>
                    <w:lang w:eastAsia="en-IN"/>
                  </w:rPr>
                  <w:delText>Rule Precedence =2</w:delText>
                </w:r>
                <w:r w:rsidRPr="00F2548B" w:rsidDel="00512339">
                  <w:rPr>
                    <w:rFonts w:eastAsia="SimSun"/>
                    <w:sz w:val="18"/>
                    <w:szCs w:val="18"/>
                    <w:lang w:eastAsia="en-IN"/>
                  </w:rPr>
                  <w:br/>
                  <w:delText>Traffic Descriptor: Application descriptor=App1</w:delText>
                </w:r>
              </w:del>
            </w:ins>
          </w:p>
        </w:tc>
        <w:tc>
          <w:tcPr>
            <w:tcW w:w="4961" w:type="dxa"/>
            <w:tcBorders>
              <w:top w:val="nil"/>
              <w:left w:val="nil"/>
              <w:bottom w:val="single" w:sz="4" w:space="0" w:color="auto"/>
              <w:right w:val="single" w:sz="4" w:space="0" w:color="auto"/>
            </w:tcBorders>
            <w:shd w:val="clear" w:color="auto" w:fill="auto"/>
            <w:hideMark/>
          </w:tcPr>
          <w:p w14:paraId="37C0148D" w14:textId="11D4072E" w:rsidR="003D17F3" w:rsidRPr="00F2548B" w:rsidDel="00512339" w:rsidRDefault="003D17F3" w:rsidP="00B93C5C">
            <w:pPr>
              <w:rPr>
                <w:ins w:id="7598" w:author="S2-2204799" w:date="2022-05-24T10:09:00Z"/>
                <w:del w:id="7599" w:author="Rapporteur" w:date="2022-05-24T15:52:00Z"/>
                <w:sz w:val="18"/>
                <w:szCs w:val="18"/>
                <w:lang w:val="en-IN" w:eastAsia="en-IN"/>
              </w:rPr>
            </w:pPr>
            <w:ins w:id="7600" w:author="S2-2204799" w:date="2022-05-24T10:09:00Z">
              <w:del w:id="7601" w:author="Rapporteur" w:date="2022-05-24T15:52:00Z">
                <w:r w:rsidRPr="00F2548B" w:rsidDel="00512339">
                  <w:rPr>
                    <w:rFonts w:eastAsia="SimSun"/>
                    <w:sz w:val="18"/>
                    <w:szCs w:val="18"/>
                    <w:lang w:eastAsia="en-IN"/>
                  </w:rPr>
                  <w:delText xml:space="preserve">Route Selection Descriptor Precedence=1 </w:delText>
                </w:r>
                <w:r w:rsidRPr="00F2548B" w:rsidDel="00512339">
                  <w:rPr>
                    <w:rFonts w:eastAsia="SimSun"/>
                    <w:sz w:val="18"/>
                    <w:szCs w:val="18"/>
                    <w:lang w:eastAsia="en-IN"/>
                  </w:rPr>
                  <w:br/>
                  <w:delText>Network Slice Selection: S-NSSAI-b</w:delText>
                </w:r>
                <w:r w:rsidRPr="00F2548B" w:rsidDel="00512339">
                  <w:rPr>
                    <w:rFonts w:eastAsia="SimSun"/>
                    <w:sz w:val="18"/>
                    <w:szCs w:val="18"/>
                    <w:lang w:eastAsia="en-IN"/>
                  </w:rPr>
                  <w:br/>
                  <w:delText>DNN Selection: internet</w:delText>
                </w:r>
                <w:r w:rsidRPr="00F2548B" w:rsidDel="00512339">
                  <w:rPr>
                    <w:rFonts w:eastAsia="SimSun"/>
                    <w:sz w:val="18"/>
                    <w:szCs w:val="18"/>
                    <w:lang w:eastAsia="en-IN"/>
                  </w:rPr>
                  <w:br/>
                  <w:delText>Access Type preference: Non-3GPP access</w:delText>
                </w:r>
              </w:del>
            </w:ins>
          </w:p>
        </w:tc>
      </w:tr>
    </w:tbl>
    <w:p w14:paraId="0062CFD4" w14:textId="666CDFDC" w:rsidR="003D17F3" w:rsidDel="00512339" w:rsidRDefault="003D17F3" w:rsidP="003D17F3">
      <w:pPr>
        <w:ind w:left="360"/>
        <w:rPr>
          <w:ins w:id="7602" w:author="S2-2204799" w:date="2022-05-24T10:09:00Z"/>
          <w:del w:id="7603" w:author="Rapporteur" w:date="2022-05-24T15:52:00Z"/>
          <w:lang w:eastAsia="x-none"/>
        </w:rPr>
      </w:pPr>
      <w:ins w:id="7604" w:author="S2-2204799" w:date="2022-05-24T10:09:00Z">
        <w:del w:id="7605" w:author="Rapporteur" w:date="2022-05-24T15:52:00Z">
          <w:r w:rsidDel="00512339">
            <w:rPr>
              <w:noProof/>
              <w:lang w:val="en-US" w:eastAsia="ko-KR"/>
            </w:rPr>
            <mc:AlternateContent>
              <mc:Choice Requires="wps">
                <w:drawing>
                  <wp:anchor distT="0" distB="0" distL="114300" distR="114300" simplePos="0" relativeHeight="251659264" behindDoc="0" locked="0" layoutInCell="1" allowOverlap="1" wp14:anchorId="32C688E2" wp14:editId="527ABD95">
                    <wp:simplePos x="0" y="0"/>
                    <wp:positionH relativeFrom="column">
                      <wp:posOffset>3114040</wp:posOffset>
                    </wp:positionH>
                    <wp:positionV relativeFrom="paragraph">
                      <wp:posOffset>-3175</wp:posOffset>
                    </wp:positionV>
                    <wp:extent cx="485775" cy="754380"/>
                    <wp:effectExtent l="27940" t="6350" r="19685" b="10795"/>
                    <wp:wrapNone/>
                    <wp:docPr id="8" name="아래쪽 화살표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754380"/>
                            </a:xfrm>
                            <a:prstGeom prst="downArrow">
                              <a:avLst>
                                <a:gd name="adj1" fmla="val 50000"/>
                                <a:gd name="adj2" fmla="val 38824"/>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B9A4F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아래쪽 화살표 8" o:spid="_x0000_s1026" type="#_x0000_t67" style="position:absolute;left:0;text-align:left;margin-left:245.2pt;margin-top:-.25pt;width:38.25pt;height:59.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">
                    <v:textbox style="layout-flow:vertical-ideographic"/>
                  </v:shape>
                </w:pict>
              </mc:Fallback>
            </mc:AlternateContent>
          </w:r>
        </w:del>
      </w:ins>
    </w:p>
    <w:p w14:paraId="69CBA07A" w14:textId="2DDFDAC5" w:rsidR="003D17F3" w:rsidDel="00512339" w:rsidRDefault="003D17F3" w:rsidP="003D17F3">
      <w:pPr>
        <w:ind w:left="360"/>
        <w:rPr>
          <w:ins w:id="7606" w:author="S2-2204799" w:date="2022-05-24T10:09:00Z"/>
          <w:del w:id="7607" w:author="Rapporteur" w:date="2022-05-24T15:52:00Z"/>
          <w:lang w:eastAsia="x-none"/>
        </w:rPr>
      </w:pPr>
    </w:p>
    <w:p w14:paraId="43D84575" w14:textId="7FD87C46" w:rsidR="003D17F3" w:rsidDel="00512339" w:rsidRDefault="003D17F3" w:rsidP="003D17F3">
      <w:pPr>
        <w:ind w:left="360"/>
        <w:rPr>
          <w:ins w:id="7608" w:author="S2-2204799" w:date="2022-05-24T10:09:00Z"/>
          <w:del w:id="7609" w:author="Rapporteur" w:date="2022-05-24T15:52:00Z"/>
          <w:lang w:eastAsia="x-none"/>
        </w:rPr>
      </w:pPr>
    </w:p>
    <w:tbl>
      <w:tblPr>
        <w:tblW w:w="7886" w:type="dxa"/>
        <w:tblInd w:w="1578" w:type="dxa"/>
        <w:tblLook w:val="04A0" w:firstRow="1" w:lastRow="0" w:firstColumn="1" w:lastColumn="0" w:noHBand="0" w:noVBand="1"/>
      </w:tblPr>
      <w:tblGrid>
        <w:gridCol w:w="2925"/>
        <w:gridCol w:w="4961"/>
      </w:tblGrid>
      <w:tr w:rsidR="003D17F3" w:rsidRPr="00F2548B" w:rsidDel="00512339" w14:paraId="6351DE6C" w14:textId="3FAD3EAC" w:rsidTr="00B93C5C">
        <w:trPr>
          <w:cantSplit/>
          <w:trHeight w:val="300"/>
          <w:ins w:id="7610" w:author="S2-2204799" w:date="2022-05-24T10:09:00Z"/>
          <w:del w:id="7611" w:author="Rapporteur" w:date="2022-05-24T15:52:00Z"/>
        </w:trPr>
        <w:tc>
          <w:tcPr>
            <w:tcW w:w="78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AED7943" w14:textId="76769E8B" w:rsidR="003D17F3" w:rsidRPr="00F2548B" w:rsidDel="00512339" w:rsidRDefault="003D17F3" w:rsidP="00B93C5C">
            <w:pPr>
              <w:jc w:val="center"/>
              <w:rPr>
                <w:ins w:id="7612" w:author="S2-2204799" w:date="2022-05-24T10:09:00Z"/>
                <w:del w:id="7613" w:author="Rapporteur" w:date="2022-05-24T15:52:00Z"/>
                <w:b/>
                <w:bCs/>
                <w:sz w:val="18"/>
                <w:szCs w:val="18"/>
                <w:lang w:val="en-IN" w:eastAsia="en-IN"/>
              </w:rPr>
            </w:pPr>
            <w:ins w:id="7614" w:author="S2-2204799" w:date="2022-05-24T10:09:00Z">
              <w:del w:id="7615" w:author="Rapporteur" w:date="2022-05-24T15:52:00Z">
                <w:r w:rsidRPr="00F2548B" w:rsidDel="00512339">
                  <w:rPr>
                    <w:rFonts w:eastAsia="SimSun"/>
                    <w:b/>
                    <w:bCs/>
                    <w:sz w:val="18"/>
                    <w:szCs w:val="18"/>
                    <w:lang w:eastAsia="en-IN"/>
                  </w:rPr>
                  <w:delText>URSP rules</w:delText>
                </w:r>
                <w:r w:rsidDel="00512339">
                  <w:rPr>
                    <w:rFonts w:eastAsia="SimSun"/>
                    <w:b/>
                    <w:bCs/>
                    <w:sz w:val="18"/>
                    <w:szCs w:val="18"/>
                    <w:lang w:eastAsia="en-IN"/>
                  </w:rPr>
                  <w:delText xml:space="preserve"> after PCF modification</w:delText>
                </w:r>
              </w:del>
            </w:ins>
          </w:p>
        </w:tc>
      </w:tr>
      <w:tr w:rsidR="003D17F3" w:rsidRPr="00F2548B" w:rsidDel="00512339" w14:paraId="483A57B1" w14:textId="54C6D018" w:rsidTr="00B93C5C">
        <w:trPr>
          <w:cantSplit/>
          <w:trHeight w:val="1108"/>
          <w:ins w:id="7616" w:author="S2-2204799" w:date="2022-05-24T10:09:00Z"/>
          <w:del w:id="7617" w:author="Rapporteur" w:date="2022-05-24T15:52:00Z"/>
        </w:trPr>
        <w:tc>
          <w:tcPr>
            <w:tcW w:w="2925" w:type="dxa"/>
            <w:tcBorders>
              <w:top w:val="nil"/>
              <w:left w:val="single" w:sz="4" w:space="0" w:color="auto"/>
              <w:bottom w:val="single" w:sz="4" w:space="0" w:color="auto"/>
              <w:right w:val="single" w:sz="4" w:space="0" w:color="auto"/>
            </w:tcBorders>
            <w:shd w:val="clear" w:color="auto" w:fill="auto"/>
            <w:hideMark/>
          </w:tcPr>
          <w:p w14:paraId="56CEC254" w14:textId="584EB69F" w:rsidR="003D17F3" w:rsidRPr="00F2548B" w:rsidDel="00512339" w:rsidRDefault="003D17F3" w:rsidP="00B93C5C">
            <w:pPr>
              <w:rPr>
                <w:ins w:id="7618" w:author="S2-2204799" w:date="2022-05-24T10:09:00Z"/>
                <w:del w:id="7619" w:author="Rapporteur" w:date="2022-05-24T15:52:00Z"/>
                <w:sz w:val="18"/>
                <w:szCs w:val="18"/>
                <w:lang w:val="en-IN" w:eastAsia="en-IN"/>
              </w:rPr>
            </w:pPr>
            <w:ins w:id="7620" w:author="S2-2204799" w:date="2022-05-24T10:09:00Z">
              <w:del w:id="7621" w:author="Rapporteur" w:date="2022-05-24T15:52:00Z">
                <w:r w:rsidRPr="00F2548B" w:rsidDel="00512339">
                  <w:rPr>
                    <w:rFonts w:eastAsia="SimSun"/>
                    <w:sz w:val="18"/>
                    <w:szCs w:val="18"/>
                    <w:lang w:eastAsia="en-IN"/>
                  </w:rPr>
                  <w:delText xml:space="preserve">Rule Precedence =1 </w:delText>
                </w:r>
                <w:r w:rsidRPr="00F2548B" w:rsidDel="00512339">
                  <w:rPr>
                    <w:rFonts w:eastAsia="SimSun"/>
                    <w:sz w:val="18"/>
                    <w:szCs w:val="18"/>
                    <w:lang w:eastAsia="en-IN"/>
                  </w:rPr>
                  <w:br/>
                  <w:delText>Traffic Descriptor: Application descriptor=App1</w:delText>
                </w:r>
              </w:del>
            </w:ins>
          </w:p>
        </w:tc>
        <w:tc>
          <w:tcPr>
            <w:tcW w:w="4961" w:type="dxa"/>
            <w:tcBorders>
              <w:top w:val="nil"/>
              <w:left w:val="nil"/>
              <w:bottom w:val="single" w:sz="4" w:space="0" w:color="auto"/>
              <w:right w:val="single" w:sz="4" w:space="0" w:color="auto"/>
            </w:tcBorders>
            <w:shd w:val="clear" w:color="auto" w:fill="auto"/>
            <w:hideMark/>
          </w:tcPr>
          <w:p w14:paraId="5501FC56" w14:textId="2443B6C1" w:rsidR="003D17F3" w:rsidRPr="00F2548B" w:rsidDel="00512339" w:rsidRDefault="003D17F3" w:rsidP="00B93C5C">
            <w:pPr>
              <w:rPr>
                <w:ins w:id="7622" w:author="S2-2204799" w:date="2022-05-24T10:09:00Z"/>
                <w:del w:id="7623" w:author="Rapporteur" w:date="2022-05-24T15:52:00Z"/>
                <w:sz w:val="18"/>
                <w:szCs w:val="18"/>
                <w:lang w:val="en-IN" w:eastAsia="en-IN"/>
              </w:rPr>
            </w:pPr>
            <w:ins w:id="7624" w:author="S2-2204799" w:date="2022-05-24T10:09:00Z">
              <w:del w:id="7625" w:author="Rapporteur" w:date="2022-05-24T15:52:00Z">
                <w:r w:rsidRPr="00F2548B" w:rsidDel="00512339">
                  <w:rPr>
                    <w:rFonts w:eastAsia="SimSun"/>
                    <w:sz w:val="18"/>
                    <w:szCs w:val="18"/>
                    <w:lang w:eastAsia="en-IN"/>
                  </w:rPr>
                  <w:delText xml:space="preserve">Route Selection Descriptor Precedence=1 </w:delText>
                </w:r>
                <w:r w:rsidRPr="00F2548B" w:rsidDel="00512339">
                  <w:rPr>
                    <w:rFonts w:eastAsia="SimSun"/>
                    <w:sz w:val="18"/>
                    <w:szCs w:val="18"/>
                    <w:lang w:eastAsia="en-IN"/>
                  </w:rPr>
                  <w:br/>
                  <w:delText>Ne</w:delText>
                </w:r>
                <w:r w:rsidDel="00512339">
                  <w:rPr>
                    <w:rFonts w:eastAsia="SimSun"/>
                    <w:sz w:val="18"/>
                    <w:szCs w:val="18"/>
                    <w:lang w:eastAsia="en-IN"/>
                  </w:rPr>
                  <w:delText xml:space="preserve">twork Slice Selection: </w:delText>
                </w:r>
                <w:r w:rsidRPr="00D81CF8" w:rsidDel="00512339">
                  <w:rPr>
                    <w:rFonts w:eastAsia="SimSun"/>
                    <w:sz w:val="18"/>
                    <w:szCs w:val="18"/>
                    <w:highlight w:val="yellow"/>
                    <w:lang w:eastAsia="en-IN"/>
                  </w:rPr>
                  <w:delText>S-NSSAI-c</w:delText>
                </w:r>
                <w:r w:rsidRPr="00F2548B" w:rsidDel="00512339">
                  <w:rPr>
                    <w:rFonts w:eastAsia="SimSun"/>
                    <w:sz w:val="18"/>
                    <w:szCs w:val="18"/>
                    <w:lang w:eastAsia="en-IN"/>
                  </w:rPr>
                  <w:br/>
                  <w:delText>SSC Mode Selection: SSC Mode 3</w:delText>
                </w:r>
                <w:r w:rsidRPr="00F2548B" w:rsidDel="00512339">
                  <w:rPr>
                    <w:rFonts w:eastAsia="SimSun"/>
                    <w:sz w:val="18"/>
                    <w:szCs w:val="18"/>
                    <w:lang w:eastAsia="en-IN"/>
                  </w:rPr>
                  <w:br/>
                  <w:delText>DNN Selection: internet</w:delText>
                </w:r>
                <w:r w:rsidRPr="00F2548B" w:rsidDel="00512339">
                  <w:rPr>
                    <w:rFonts w:eastAsia="SimSun"/>
                    <w:sz w:val="18"/>
                    <w:szCs w:val="18"/>
                    <w:lang w:eastAsia="en-IN"/>
                  </w:rPr>
                  <w:br/>
                  <w:delText>Access Type preference: 3GPP access</w:delText>
                </w:r>
              </w:del>
            </w:ins>
          </w:p>
        </w:tc>
      </w:tr>
      <w:tr w:rsidR="003D17F3" w:rsidRPr="00F2548B" w:rsidDel="00512339" w14:paraId="03D9288E" w14:textId="70050C08" w:rsidTr="00B93C5C">
        <w:trPr>
          <w:trHeight w:val="1125"/>
          <w:ins w:id="7626" w:author="S2-2204799" w:date="2022-05-24T10:09:00Z"/>
          <w:del w:id="7627" w:author="Rapporteur" w:date="2022-05-24T15:52:00Z"/>
        </w:trPr>
        <w:tc>
          <w:tcPr>
            <w:tcW w:w="2925" w:type="dxa"/>
            <w:tcBorders>
              <w:top w:val="nil"/>
              <w:left w:val="single" w:sz="4" w:space="0" w:color="auto"/>
              <w:bottom w:val="single" w:sz="4" w:space="0" w:color="auto"/>
              <w:right w:val="single" w:sz="4" w:space="0" w:color="auto"/>
            </w:tcBorders>
            <w:shd w:val="clear" w:color="auto" w:fill="auto"/>
            <w:hideMark/>
          </w:tcPr>
          <w:p w14:paraId="01430316" w14:textId="484349A2" w:rsidR="003D17F3" w:rsidRPr="00F2548B" w:rsidDel="00512339" w:rsidRDefault="003D17F3" w:rsidP="00B93C5C">
            <w:pPr>
              <w:rPr>
                <w:ins w:id="7628" w:author="S2-2204799" w:date="2022-05-24T10:09:00Z"/>
                <w:del w:id="7629" w:author="Rapporteur" w:date="2022-05-24T15:52:00Z"/>
                <w:sz w:val="18"/>
                <w:szCs w:val="18"/>
                <w:lang w:val="en-IN" w:eastAsia="en-IN"/>
              </w:rPr>
            </w:pPr>
            <w:ins w:id="7630" w:author="S2-2204799" w:date="2022-05-24T10:09:00Z">
              <w:del w:id="7631" w:author="Rapporteur" w:date="2022-05-24T15:52:00Z">
                <w:r w:rsidRPr="00F2548B" w:rsidDel="00512339">
                  <w:rPr>
                    <w:rFonts w:eastAsia="SimSun"/>
                    <w:sz w:val="18"/>
                    <w:szCs w:val="18"/>
                    <w:lang w:eastAsia="en-IN"/>
                  </w:rPr>
                  <w:delText>Rule Precedence =2</w:delText>
                </w:r>
                <w:r w:rsidRPr="00F2548B" w:rsidDel="00512339">
                  <w:rPr>
                    <w:rFonts w:eastAsia="SimSun"/>
                    <w:sz w:val="18"/>
                    <w:szCs w:val="18"/>
                    <w:lang w:eastAsia="en-IN"/>
                  </w:rPr>
                  <w:br/>
                  <w:delText>Traffic Descriptor: Application descriptor=App1</w:delText>
                </w:r>
              </w:del>
            </w:ins>
          </w:p>
        </w:tc>
        <w:tc>
          <w:tcPr>
            <w:tcW w:w="4961" w:type="dxa"/>
            <w:tcBorders>
              <w:top w:val="nil"/>
              <w:left w:val="nil"/>
              <w:bottom w:val="single" w:sz="4" w:space="0" w:color="auto"/>
              <w:right w:val="single" w:sz="4" w:space="0" w:color="auto"/>
            </w:tcBorders>
            <w:shd w:val="clear" w:color="auto" w:fill="auto"/>
            <w:hideMark/>
          </w:tcPr>
          <w:p w14:paraId="02DA180C" w14:textId="5AE3CB8F" w:rsidR="003D17F3" w:rsidRPr="00F2548B" w:rsidDel="00512339" w:rsidRDefault="003D17F3" w:rsidP="00B93C5C">
            <w:pPr>
              <w:rPr>
                <w:ins w:id="7632" w:author="S2-2204799" w:date="2022-05-24T10:09:00Z"/>
                <w:del w:id="7633" w:author="Rapporteur" w:date="2022-05-24T15:52:00Z"/>
                <w:sz w:val="18"/>
                <w:szCs w:val="18"/>
                <w:lang w:val="en-IN" w:eastAsia="en-IN"/>
              </w:rPr>
            </w:pPr>
            <w:ins w:id="7634" w:author="S2-2204799" w:date="2022-05-24T10:09:00Z">
              <w:del w:id="7635" w:author="Rapporteur" w:date="2022-05-24T15:52:00Z">
                <w:r w:rsidRPr="00F2548B" w:rsidDel="00512339">
                  <w:rPr>
                    <w:rFonts w:eastAsia="SimSun"/>
                    <w:sz w:val="18"/>
                    <w:szCs w:val="18"/>
                    <w:lang w:eastAsia="en-IN"/>
                  </w:rPr>
                  <w:delText xml:space="preserve">Route Selection Descriptor Precedence=1 </w:delText>
                </w:r>
                <w:r w:rsidRPr="00F2548B" w:rsidDel="00512339">
                  <w:rPr>
                    <w:rFonts w:eastAsia="SimSun"/>
                    <w:sz w:val="18"/>
                    <w:szCs w:val="18"/>
                    <w:lang w:eastAsia="en-IN"/>
                  </w:rPr>
                  <w:br/>
                  <w:delText>Network Slice Selection: S-NSSAI-b</w:delText>
                </w:r>
                <w:r w:rsidRPr="00F2548B" w:rsidDel="00512339">
                  <w:rPr>
                    <w:rFonts w:eastAsia="SimSun"/>
                    <w:sz w:val="18"/>
                    <w:szCs w:val="18"/>
                    <w:lang w:eastAsia="en-IN"/>
                  </w:rPr>
                  <w:br/>
                  <w:delText>DNN Selection: internet</w:delText>
                </w:r>
                <w:r w:rsidRPr="00F2548B" w:rsidDel="00512339">
                  <w:rPr>
                    <w:rFonts w:eastAsia="SimSun"/>
                    <w:sz w:val="18"/>
                    <w:szCs w:val="18"/>
                    <w:lang w:eastAsia="en-IN"/>
                  </w:rPr>
                  <w:br/>
                  <w:delText>Access Type preference: Non-3GPP access</w:delText>
                </w:r>
              </w:del>
            </w:ins>
          </w:p>
        </w:tc>
      </w:tr>
    </w:tbl>
    <w:bookmarkStart w:id="7636" w:name="_MON_1714915604"/>
    <w:bookmarkEnd w:id="7636"/>
    <w:p w14:paraId="3D0F3BF4" w14:textId="77777777" w:rsidR="003A55FB" w:rsidRDefault="003A55FB" w:rsidP="003A55FB">
      <w:pPr>
        <w:pStyle w:val="TH"/>
        <w:rPr>
          <w:ins w:id="7637" w:author="Rapporteur" w:date="2022-05-25T08:07:00Z"/>
        </w:rPr>
      </w:pPr>
      <w:ins w:id="7638" w:author="Rapporteur" w:date="2022-05-24T15:52:00Z">
        <w:r>
          <w:object w:dxaOrig="8108" w:dyaOrig="7031" w14:anchorId="0CAB7C01">
            <v:shape id="_x0000_i1081" type="#_x0000_t75" style="width:377.85pt;height:327.15pt" o:ole="">
              <v:imagedata r:id="rId128" o:title=""/>
            </v:shape>
            <o:OLEObject Type="Embed" ProgID="Word.Picture.8" ShapeID="_x0000_i1081" DrawAspect="Content" ObjectID="_1715402176" r:id="rId129"/>
          </w:object>
        </w:r>
      </w:ins>
    </w:p>
    <w:p w14:paraId="3CF5844C" w14:textId="5521972C" w:rsidR="003D17F3" w:rsidRDefault="003A55FB">
      <w:pPr>
        <w:pStyle w:val="TF"/>
        <w:rPr>
          <w:ins w:id="7639" w:author="S2-2204799" w:date="2022-05-24T10:09:00Z"/>
          <w:lang w:eastAsia="x-none"/>
        </w:rPr>
        <w:pPrChange w:id="7640" w:author="Rapporteur" w:date="2022-05-25T08:08:00Z">
          <w:pPr>
            <w:pStyle w:val="TH"/>
          </w:pPr>
        </w:pPrChange>
      </w:pPr>
      <w:ins w:id="7641" w:author="Rapporteur" w:date="2022-05-25T08:07:00Z">
        <w:r>
          <w:t>Figure 6.39.1-1:</w:t>
        </w:r>
      </w:ins>
      <w:ins w:id="7642" w:author="Rapporteur" w:date="2022-05-25T08:08:00Z">
        <w:r w:rsidR="002C689B">
          <w:t xml:space="preserve"> Example of URSP rule modification</w:t>
        </w:r>
      </w:ins>
    </w:p>
    <w:p w14:paraId="31E1255C" w14:textId="6009418B" w:rsidR="003D17F3" w:rsidRPr="005A2371" w:rsidRDefault="003D17F3" w:rsidP="003D17F3">
      <w:pPr>
        <w:pStyle w:val="31"/>
        <w:rPr>
          <w:ins w:id="7643" w:author="S2-2204799" w:date="2022-05-24T10:09:00Z"/>
        </w:rPr>
      </w:pPr>
      <w:bookmarkStart w:id="7644" w:name="_Toc92785020"/>
      <w:bookmarkStart w:id="7645" w:name="_Toc104302598"/>
      <w:bookmarkStart w:id="7646" w:name="_Toc104359564"/>
      <w:bookmarkStart w:id="7647" w:name="_Toc104789176"/>
      <w:ins w:id="7648" w:author="S2-2204799" w:date="2022-05-24T10:09:00Z">
        <w:r w:rsidRPr="005A2371">
          <w:t>6.</w:t>
        </w:r>
        <w:bookmarkEnd w:id="7644"/>
        <w:del w:id="7649" w:author="Rapporteur" w:date="2022-05-24T15:39:00Z">
          <w:r w:rsidRPr="005A2371" w:rsidDel="00D779E9">
            <w:delText>X</w:delText>
          </w:r>
        </w:del>
      </w:ins>
      <w:ins w:id="7650" w:author="Rapporteur" w:date="2022-05-24T15:39:00Z">
        <w:r w:rsidR="00D779E9">
          <w:t>39</w:t>
        </w:r>
      </w:ins>
      <w:ins w:id="7651" w:author="S2-2204799" w:date="2022-05-24T10:09:00Z">
        <w:r w:rsidRPr="005A2371">
          <w:t>.2</w:t>
        </w:r>
        <w:r w:rsidRPr="005A2371">
          <w:tab/>
          <w:t>Procedures</w:t>
        </w:r>
        <w:bookmarkEnd w:id="7645"/>
        <w:bookmarkEnd w:id="7646"/>
        <w:bookmarkEnd w:id="7647"/>
      </w:ins>
    </w:p>
    <w:p w14:paraId="69A6DCA8" w14:textId="77777777" w:rsidR="00C86E01" w:rsidRDefault="00C86E01">
      <w:pPr>
        <w:pStyle w:val="TH"/>
        <w:rPr>
          <w:ins w:id="7652" w:author="Rapporteur" w:date="2022-05-25T08:23:00Z"/>
        </w:rPr>
        <w:pPrChange w:id="7653" w:author="Rapporteur" w:date="2022-05-24T15:52:00Z">
          <w:pPr>
            <w:pStyle w:val="TF"/>
          </w:pPr>
        </w:pPrChange>
      </w:pPr>
      <w:ins w:id="7654" w:author="S2-2204799" w:date="2022-05-24T10:09:00Z">
        <w:r>
          <w:object w:dxaOrig="11004" w:dyaOrig="5424" w14:anchorId="057E26FD">
            <v:shape id="_x0000_i1082" type="#_x0000_t75" style="width:460.8pt;height:241.35pt" o:ole="">
              <v:imagedata r:id="rId130" o:title=""/>
            </v:shape>
            <o:OLEObject Type="Embed" ProgID="Visio.Drawing.11" ShapeID="_x0000_i1082" DrawAspect="Content" ObjectID="_1715402177" r:id="rId131"/>
          </w:object>
        </w:r>
      </w:ins>
      <w:bookmarkStart w:id="7655" w:name="_Toc92785021"/>
    </w:p>
    <w:p w14:paraId="2562FB50" w14:textId="416C0FA5" w:rsidR="003D17F3" w:rsidRDefault="003D17F3">
      <w:pPr>
        <w:pStyle w:val="TF"/>
        <w:rPr>
          <w:ins w:id="7656" w:author="S2-2204799" w:date="2022-05-24T10:09:00Z"/>
        </w:rPr>
      </w:pPr>
      <w:ins w:id="7657" w:author="S2-2204799" w:date="2022-05-24T10:09:00Z">
        <w:r>
          <w:t>Figure 6.</w:t>
        </w:r>
        <w:del w:id="7658" w:author="Rapporteur" w:date="2022-05-24T15:39:00Z">
          <w:r w:rsidDel="00D779E9">
            <w:delText>x</w:delText>
          </w:r>
        </w:del>
      </w:ins>
      <w:ins w:id="7659" w:author="Rapporteur" w:date="2022-05-24T15:39:00Z">
        <w:r w:rsidR="00D779E9">
          <w:t>39</w:t>
        </w:r>
      </w:ins>
      <w:ins w:id="7660" w:author="S2-2204799" w:date="2022-05-24T10:09:00Z">
        <w:r>
          <w:t xml:space="preserve">.2-1: </w:t>
        </w:r>
        <w:r>
          <w:rPr>
            <w:lang w:val="en-US"/>
          </w:rPr>
          <w:t>PCF steering to a preferred slice</w:t>
        </w:r>
      </w:ins>
    </w:p>
    <w:p w14:paraId="614FEB13" w14:textId="4B8DD18B" w:rsidR="003D17F3" w:rsidRDefault="003D17F3" w:rsidP="003D17F3">
      <w:pPr>
        <w:rPr>
          <w:ins w:id="7661" w:author="S2-2204799" w:date="2022-05-24T10:09:00Z"/>
          <w:lang w:eastAsia="x-none"/>
        </w:rPr>
      </w:pPr>
      <w:ins w:id="7662" w:author="S2-2204799" w:date="2022-05-24T10:09:00Z">
        <w:r>
          <w:rPr>
            <w:lang w:eastAsia="x-none"/>
          </w:rPr>
          <w:t>The detailed procedure is described in Figure 6.</w:t>
        </w:r>
        <w:del w:id="7663" w:author="Rapporteur" w:date="2022-05-24T15:40:00Z">
          <w:r w:rsidDel="00D779E9">
            <w:rPr>
              <w:lang w:eastAsia="x-none"/>
            </w:rPr>
            <w:delText>x</w:delText>
          </w:r>
        </w:del>
      </w:ins>
      <w:ins w:id="7664" w:author="Rapporteur" w:date="2022-05-24T15:40:00Z">
        <w:r w:rsidR="00D779E9">
          <w:rPr>
            <w:lang w:eastAsia="x-none"/>
          </w:rPr>
          <w:t>39</w:t>
        </w:r>
      </w:ins>
      <w:ins w:id="7665" w:author="S2-2204799" w:date="2022-05-24T10:09:00Z">
        <w:r>
          <w:rPr>
            <w:lang w:eastAsia="x-none"/>
          </w:rPr>
          <w:t>.2-1.</w:t>
        </w:r>
      </w:ins>
    </w:p>
    <w:p w14:paraId="51FA2EE3" w14:textId="534CCF55" w:rsidR="003D17F3" w:rsidRDefault="003D17F3" w:rsidP="003D17F3">
      <w:pPr>
        <w:pStyle w:val="B1"/>
        <w:rPr>
          <w:ins w:id="7666" w:author="S2-2204799" w:date="2022-05-24T10:09:00Z"/>
        </w:rPr>
      </w:pPr>
      <w:ins w:id="7667" w:author="S2-2204799" w:date="2022-05-24T10:09:00Z">
        <w:r>
          <w:t>1.</w:t>
        </w:r>
        <w:r>
          <w:tab/>
          <w:t>The UE registers to 5GC as in clause</w:t>
        </w:r>
        <w:del w:id="7668" w:author="Rapporteur" w:date="2022-05-24T15:42:00Z">
          <w:r w:rsidDel="00D779E9">
            <w:delText xml:space="preserve"> </w:delText>
          </w:r>
        </w:del>
      </w:ins>
      <w:ins w:id="7669" w:author="Rapporteur" w:date="2022-05-24T15:42:00Z">
        <w:r w:rsidR="00D779E9">
          <w:rPr>
            <w:lang w:val="en-US"/>
          </w:rPr>
          <w:t> </w:t>
        </w:r>
      </w:ins>
      <w:ins w:id="7670" w:author="S2-2204799" w:date="2022-05-24T10:09:00Z">
        <w:r>
          <w:t>4.2.2.2.2 of TS</w:t>
        </w:r>
        <w:del w:id="7671" w:author="Rapporteur" w:date="2022-05-24T15:42:00Z">
          <w:r w:rsidDel="00D779E9">
            <w:delText xml:space="preserve"> </w:delText>
          </w:r>
        </w:del>
      </w:ins>
      <w:ins w:id="7672" w:author="Rapporteur" w:date="2022-05-24T15:42:00Z">
        <w:r w:rsidR="00D779E9">
          <w:rPr>
            <w:lang w:val="en-US"/>
          </w:rPr>
          <w:t> </w:t>
        </w:r>
      </w:ins>
      <w:ins w:id="7673" w:author="S2-2204799" w:date="2022-05-24T10:09:00Z">
        <w:r>
          <w:t>23.502</w:t>
        </w:r>
      </w:ins>
      <w:ins w:id="7674" w:author="Rapporteur" w:date="2022-05-24T15:42:00Z">
        <w:r w:rsidR="00D779E9">
          <w:rPr>
            <w:lang w:val="en-US"/>
          </w:rPr>
          <w:t> [5]</w:t>
        </w:r>
      </w:ins>
      <w:ins w:id="7675" w:author="S2-2204799" w:date="2022-05-24T10:09:00Z">
        <w:r>
          <w:t>.</w:t>
        </w:r>
      </w:ins>
    </w:p>
    <w:p w14:paraId="05E5A564" w14:textId="77777777" w:rsidR="003D17F3" w:rsidRDefault="003D17F3" w:rsidP="003D17F3">
      <w:pPr>
        <w:pStyle w:val="B1"/>
        <w:rPr>
          <w:ins w:id="7676" w:author="S2-2204799" w:date="2022-05-24T10:09:00Z"/>
        </w:rPr>
      </w:pPr>
      <w:ins w:id="7677" w:author="S2-2204799" w:date="2022-05-24T10:09:00Z">
        <w:r>
          <w:t>2.</w:t>
        </w:r>
        <w:r>
          <w:tab/>
        </w:r>
        <w:r>
          <w:rPr>
            <w:lang w:eastAsia="zh-CN"/>
          </w:rPr>
          <w:t>The UE has preconfigured URSP or been updated with network provided URSP.</w:t>
        </w:r>
      </w:ins>
    </w:p>
    <w:p w14:paraId="5606A885" w14:textId="27CE4836" w:rsidR="003D17F3" w:rsidRDefault="003D17F3" w:rsidP="003D17F3">
      <w:pPr>
        <w:pStyle w:val="B1"/>
        <w:rPr>
          <w:ins w:id="7678" w:author="S2-2204799" w:date="2022-05-24T10:09:00Z"/>
        </w:rPr>
      </w:pPr>
      <w:ins w:id="7679" w:author="S2-2204799" w:date="2022-05-24T10:09:00Z">
        <w:r>
          <w:t>3.</w:t>
        </w:r>
        <w:r>
          <w:tab/>
          <w:t>PCF subscribe to the event “the number of PDU Sessions established on a network slice” by sending Nnsacf_SliceEventExposureSubscribe to the NSACF as in clause</w:t>
        </w:r>
        <w:del w:id="7680" w:author="Rapporteur" w:date="2022-05-24T15:42:00Z">
          <w:r w:rsidDel="00D779E9">
            <w:delText xml:space="preserve"> </w:delText>
          </w:r>
        </w:del>
      </w:ins>
      <w:ins w:id="7681" w:author="Rapporteur" w:date="2022-05-24T15:42:00Z">
        <w:r w:rsidR="00D779E9">
          <w:rPr>
            <w:lang w:val="en-US"/>
          </w:rPr>
          <w:t> </w:t>
        </w:r>
      </w:ins>
      <w:ins w:id="7682" w:author="S2-2204799" w:date="2022-05-24T10:09:00Z">
        <w:r>
          <w:t>5.2.21.4.2 of TS</w:t>
        </w:r>
        <w:del w:id="7683" w:author="Rapporteur" w:date="2022-05-24T15:42:00Z">
          <w:r w:rsidDel="00D779E9">
            <w:delText xml:space="preserve"> </w:delText>
          </w:r>
        </w:del>
      </w:ins>
      <w:ins w:id="7684" w:author="Rapporteur" w:date="2022-05-24T15:42:00Z">
        <w:r w:rsidR="00D779E9">
          <w:rPr>
            <w:lang w:val="en-US"/>
          </w:rPr>
          <w:t> </w:t>
        </w:r>
      </w:ins>
      <w:ins w:id="7685" w:author="S2-2204799" w:date="2022-05-24T10:09:00Z">
        <w:r>
          <w:t>23.502</w:t>
        </w:r>
      </w:ins>
      <w:ins w:id="7686" w:author="Rapporteur" w:date="2022-05-24T15:42:00Z">
        <w:r w:rsidR="00D779E9">
          <w:rPr>
            <w:lang w:val="en-US"/>
          </w:rPr>
          <w:t> [5]</w:t>
        </w:r>
      </w:ins>
      <w:ins w:id="7687" w:author="S2-2204799" w:date="2022-05-24T10:09:00Z">
        <w:r>
          <w:t xml:space="preserve"> and PCF will set the threshold as per the configuration.</w:t>
        </w:r>
      </w:ins>
    </w:p>
    <w:p w14:paraId="587BE330" w14:textId="72EE305F" w:rsidR="003D17F3" w:rsidRPr="00D779E9" w:rsidRDefault="003D17F3" w:rsidP="003D17F3">
      <w:pPr>
        <w:pStyle w:val="B1"/>
        <w:rPr>
          <w:ins w:id="7688" w:author="S2-2204799" w:date="2022-05-24T10:09:00Z"/>
          <w:lang w:val="en-US"/>
          <w:rPrChange w:id="7689" w:author="Rapporteur" w:date="2022-05-24T15:43:00Z">
            <w:rPr>
              <w:ins w:id="7690" w:author="S2-2204799" w:date="2022-05-24T10:09:00Z"/>
            </w:rPr>
          </w:rPrChange>
        </w:rPr>
      </w:pPr>
      <w:ins w:id="7691" w:author="S2-2204799" w:date="2022-05-24T10:09:00Z">
        <w:r>
          <w:t>4.</w:t>
        </w:r>
        <w:del w:id="7692" w:author="Rapporteur" w:date="2022-05-24T15:42:00Z">
          <w:r w:rsidDel="00D779E9">
            <w:delText xml:space="preserve">   </w:delText>
          </w:r>
        </w:del>
      </w:ins>
      <w:ins w:id="7693" w:author="Rapporteur" w:date="2022-05-24T15:42:00Z">
        <w:r w:rsidR="00D779E9">
          <w:tab/>
        </w:r>
      </w:ins>
      <w:ins w:id="7694" w:author="S2-2204799" w:date="2022-05-24T10:09:00Z">
        <w:r>
          <w:t>NSACF will notify when the event is occurred using Nnsacf_SliceEventExposure_Notify service operation as in clause</w:t>
        </w:r>
        <w:del w:id="7695" w:author="Rapporteur" w:date="2022-05-24T15:43:00Z">
          <w:r w:rsidDel="00D779E9">
            <w:delText xml:space="preserve"> </w:delText>
          </w:r>
        </w:del>
      </w:ins>
      <w:ins w:id="7696" w:author="Rapporteur" w:date="2022-05-24T15:43:00Z">
        <w:r w:rsidR="00D779E9">
          <w:rPr>
            <w:lang w:val="en-US"/>
          </w:rPr>
          <w:t> </w:t>
        </w:r>
      </w:ins>
      <w:ins w:id="7697" w:author="S2-2204799" w:date="2022-05-24T10:09:00Z">
        <w:r>
          <w:t>5.2.21.4.4 of TS</w:t>
        </w:r>
        <w:del w:id="7698" w:author="Rapporteur" w:date="2022-05-24T15:43:00Z">
          <w:r w:rsidDel="00D779E9">
            <w:delText xml:space="preserve"> </w:delText>
          </w:r>
        </w:del>
      </w:ins>
      <w:ins w:id="7699" w:author="Rapporteur" w:date="2022-05-24T15:43:00Z">
        <w:r w:rsidR="00D779E9">
          <w:rPr>
            <w:lang w:val="en-US"/>
          </w:rPr>
          <w:t> </w:t>
        </w:r>
      </w:ins>
      <w:ins w:id="7700" w:author="S2-2204799" w:date="2022-05-24T10:09:00Z">
        <w:r>
          <w:t>23.502</w:t>
        </w:r>
      </w:ins>
      <w:ins w:id="7701" w:author="Rapporteur" w:date="2022-05-24T15:43:00Z">
        <w:r w:rsidR="00D779E9">
          <w:rPr>
            <w:lang w:val="en-US"/>
          </w:rPr>
          <w:t> [5]</w:t>
        </w:r>
      </w:ins>
    </w:p>
    <w:p w14:paraId="23C77F5B" w14:textId="76874DA9" w:rsidR="003D17F3" w:rsidRDefault="003D17F3" w:rsidP="003D17F3">
      <w:pPr>
        <w:pStyle w:val="B1"/>
        <w:rPr>
          <w:ins w:id="7702" w:author="S2-2204799" w:date="2022-05-24T10:09:00Z"/>
        </w:rPr>
      </w:pPr>
      <w:ins w:id="7703" w:author="S2-2204799" w:date="2022-05-24T10:09:00Z">
        <w:r>
          <w:t>5.</w:t>
        </w:r>
        <w:del w:id="7704" w:author="Rapporteur" w:date="2022-05-24T15:43:00Z">
          <w:r w:rsidDel="00D779E9">
            <w:delText xml:space="preserve">   </w:delText>
          </w:r>
        </w:del>
      </w:ins>
      <w:ins w:id="7705" w:author="Rapporteur" w:date="2022-05-24T15:43:00Z">
        <w:r w:rsidR="00D779E9">
          <w:tab/>
        </w:r>
      </w:ins>
      <w:ins w:id="7706" w:author="S2-2204799" w:date="2022-05-24T10:09:00Z">
        <w:r>
          <w:t>PCF will update the URSP rules either by replacing the slice or lowering the precedence of the slice for which quota has been exceeded the threshold with a preferred slice and send to the UE as in clause</w:t>
        </w:r>
        <w:del w:id="7707" w:author="Rapporteur" w:date="2022-05-24T15:43:00Z">
          <w:r w:rsidDel="00D779E9">
            <w:delText xml:space="preserve"> </w:delText>
          </w:r>
        </w:del>
      </w:ins>
      <w:ins w:id="7708" w:author="Rapporteur" w:date="2022-05-24T15:43:00Z">
        <w:r w:rsidR="00D779E9">
          <w:rPr>
            <w:lang w:val="en-US"/>
          </w:rPr>
          <w:t> </w:t>
        </w:r>
      </w:ins>
      <w:ins w:id="7709" w:author="S2-2204799" w:date="2022-05-24T10:09:00Z">
        <w:r>
          <w:t>4.2.4.3 of TS</w:t>
        </w:r>
        <w:del w:id="7710" w:author="Rapporteur" w:date="2022-05-24T15:43:00Z">
          <w:r w:rsidDel="00D779E9">
            <w:delText xml:space="preserve"> </w:delText>
          </w:r>
        </w:del>
      </w:ins>
      <w:ins w:id="7711" w:author="Rapporteur" w:date="2022-05-24T15:43:00Z">
        <w:r w:rsidR="00D779E9">
          <w:rPr>
            <w:lang w:val="en-US"/>
          </w:rPr>
          <w:t> </w:t>
        </w:r>
      </w:ins>
      <w:ins w:id="7712" w:author="S2-2204799" w:date="2022-05-24T10:09:00Z">
        <w:r>
          <w:t>23.502</w:t>
        </w:r>
      </w:ins>
      <w:ins w:id="7713" w:author="Rapporteur" w:date="2022-05-24T15:43:00Z">
        <w:r w:rsidR="00D779E9">
          <w:rPr>
            <w:lang w:val="en-US"/>
          </w:rPr>
          <w:t> [5]</w:t>
        </w:r>
      </w:ins>
      <w:ins w:id="7714" w:author="S2-2204799" w:date="2022-05-24T10:09:00Z">
        <w:r>
          <w:t>.</w:t>
        </w:r>
      </w:ins>
    </w:p>
    <w:p w14:paraId="376D9482" w14:textId="11F43645" w:rsidR="003D17F3" w:rsidRDefault="003D17F3">
      <w:pPr>
        <w:pStyle w:val="EditorsNote"/>
        <w:rPr>
          <w:ins w:id="7715" w:author="S2-2204799" w:date="2022-05-24T10:09:00Z"/>
          <w:lang w:eastAsia="zh-CN"/>
        </w:rPr>
        <w:pPrChange w:id="7716" w:author="Rapporteur" w:date="2022-05-24T15:43:00Z">
          <w:pPr>
            <w:pStyle w:val="B1"/>
          </w:pPr>
        </w:pPrChange>
      </w:pPr>
      <w:ins w:id="7717" w:author="S2-2204799" w:date="2022-05-24T10:09:00Z">
        <w:del w:id="7718" w:author="Rapporteur" w:date="2022-05-24T15:43:00Z">
          <w:r w:rsidRPr="00D779E9" w:rsidDel="00D779E9">
            <w:rPr>
              <w:rPrChange w:id="7719" w:author="Rapporteur" w:date="2022-05-24T15:43:00Z">
                <w:rPr>
                  <w:highlight w:val="yellow"/>
                </w:rPr>
              </w:rPrChange>
            </w:rPr>
            <w:delText>NOTE</w:delText>
          </w:r>
        </w:del>
      </w:ins>
      <w:ins w:id="7720" w:author="Rapporteur" w:date="2022-05-24T15:43:00Z">
        <w:r w:rsidR="00D779E9">
          <w:t>Editor's note</w:t>
        </w:r>
      </w:ins>
      <w:ins w:id="7721" w:author="S2-2204799" w:date="2022-05-24T10:09:00Z">
        <w:r w:rsidRPr="00D779E9">
          <w:rPr>
            <w:rPrChange w:id="7722" w:author="Rapporteur" w:date="2022-05-24T15:43:00Z">
              <w:rPr>
                <w:highlight w:val="yellow"/>
              </w:rPr>
            </w:rPrChange>
          </w:rPr>
          <w:t>:</w:t>
        </w:r>
        <w:del w:id="7723" w:author="Rapporteur" w:date="2022-05-24T15:43:00Z">
          <w:r w:rsidRPr="00D779E9" w:rsidDel="00403FE1">
            <w:rPr>
              <w:rPrChange w:id="7724" w:author="Rapporteur" w:date="2022-05-24T15:43:00Z">
                <w:rPr>
                  <w:highlight w:val="yellow"/>
                </w:rPr>
              </w:rPrChange>
            </w:rPr>
            <w:delText xml:space="preserve"> </w:delText>
          </w:r>
        </w:del>
      </w:ins>
      <w:ins w:id="7725" w:author="Rapporteur" w:date="2022-05-24T15:43:00Z">
        <w:r w:rsidR="00403FE1">
          <w:tab/>
        </w:r>
      </w:ins>
      <w:ins w:id="7726" w:author="S2-2204799" w:date="2022-05-24T10:09:00Z">
        <w:r w:rsidRPr="00D779E9">
          <w:rPr>
            <w:rPrChange w:id="7727" w:author="Rapporteur" w:date="2022-05-24T15:43:00Z">
              <w:rPr>
                <w:highlight w:val="yellow"/>
              </w:rPr>
            </w:rPrChange>
          </w:rPr>
          <w:t>How the URSP will be updated in VPLMN is FFS.</w:t>
        </w:r>
      </w:ins>
    </w:p>
    <w:p w14:paraId="01E71FE3" w14:textId="7CE78139" w:rsidR="003D17F3" w:rsidRPr="005A2371" w:rsidRDefault="003D17F3" w:rsidP="003D17F3">
      <w:pPr>
        <w:pStyle w:val="31"/>
        <w:rPr>
          <w:ins w:id="7728" w:author="S2-2204799" w:date="2022-05-24T10:09:00Z"/>
          <w:lang w:eastAsia="zh-CN"/>
        </w:rPr>
      </w:pPr>
      <w:bookmarkStart w:id="7729" w:name="_Toc104302599"/>
      <w:bookmarkStart w:id="7730" w:name="_Toc104359565"/>
      <w:bookmarkStart w:id="7731" w:name="_Toc104789177"/>
      <w:ins w:id="7732" w:author="S2-2204799" w:date="2022-05-24T10:09:00Z">
        <w:r w:rsidRPr="005A2371">
          <w:rPr>
            <w:lang w:eastAsia="zh-CN"/>
          </w:rPr>
          <w:t>6.</w:t>
        </w:r>
        <w:bookmarkEnd w:id="7655"/>
        <w:del w:id="7733" w:author="Rapporteur" w:date="2022-05-24T15:43:00Z">
          <w:r w:rsidRPr="00697297" w:rsidDel="00403FE1">
            <w:rPr>
              <w:lang w:eastAsia="zh-CN"/>
            </w:rPr>
            <w:delText xml:space="preserve"> </w:delText>
          </w:r>
          <w:r w:rsidRPr="005A2371" w:rsidDel="00403FE1">
            <w:rPr>
              <w:lang w:eastAsia="zh-CN"/>
            </w:rPr>
            <w:delText>X</w:delText>
          </w:r>
        </w:del>
      </w:ins>
      <w:ins w:id="7734" w:author="Rapporteur" w:date="2022-05-24T15:43:00Z">
        <w:r w:rsidR="00403FE1">
          <w:rPr>
            <w:lang w:eastAsia="zh-CN"/>
          </w:rPr>
          <w:t>39</w:t>
        </w:r>
      </w:ins>
      <w:ins w:id="7735" w:author="S2-2204799" w:date="2022-05-24T10:09:00Z">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7729"/>
        <w:bookmarkEnd w:id="7730"/>
        <w:bookmarkEnd w:id="7731"/>
      </w:ins>
    </w:p>
    <w:p w14:paraId="1ABF0715" w14:textId="77777777" w:rsidR="003D17F3" w:rsidRPr="00AF0864" w:rsidRDefault="003D17F3" w:rsidP="003D17F3">
      <w:pPr>
        <w:rPr>
          <w:ins w:id="7736" w:author="S2-2204799" w:date="2022-05-24T10:09:00Z"/>
          <w:rFonts w:eastAsia="맑은 고딕"/>
        </w:rPr>
      </w:pPr>
      <w:ins w:id="7737" w:author="S2-2204799" w:date="2022-05-24T10:09:00Z">
        <w:r w:rsidRPr="00AF0864">
          <w:rPr>
            <w:rFonts w:eastAsia="맑은 고딕"/>
          </w:rPr>
          <w:t>This solution may have the following impacts to existing entities and interfaces:</w:t>
        </w:r>
      </w:ins>
    </w:p>
    <w:p w14:paraId="2D7F6C47" w14:textId="77777777" w:rsidR="003D17F3" w:rsidRDefault="003D17F3" w:rsidP="003D17F3">
      <w:pPr>
        <w:rPr>
          <w:ins w:id="7738" w:author="S2-2204799" w:date="2022-05-24T10:09:00Z"/>
        </w:rPr>
      </w:pPr>
      <w:ins w:id="7739" w:author="S2-2204799" w:date="2022-05-24T10:09:00Z">
        <w:r>
          <w:t>PCF:</w:t>
        </w:r>
      </w:ins>
    </w:p>
    <w:p w14:paraId="0C699A64" w14:textId="617A10A1" w:rsidR="003D17F3" w:rsidRDefault="003D17F3" w:rsidP="003D17F3">
      <w:pPr>
        <w:pStyle w:val="B1"/>
        <w:rPr>
          <w:ins w:id="7740" w:author="S2-2204799" w:date="2022-05-24T10:09:00Z"/>
        </w:rPr>
      </w:pPr>
      <w:ins w:id="7741" w:author="S2-2204799" w:date="2022-05-24T10:09:00Z">
        <w:r>
          <w:t>-</w:t>
        </w:r>
        <w:del w:id="7742" w:author="Rapporteur" w:date="2022-05-24T15:43:00Z">
          <w:r w:rsidDel="00403FE1">
            <w:delText xml:space="preserve">    </w:delText>
          </w:r>
        </w:del>
      </w:ins>
      <w:ins w:id="7743" w:author="Rapporteur" w:date="2022-05-24T15:43:00Z">
        <w:r w:rsidR="00403FE1">
          <w:tab/>
        </w:r>
      </w:ins>
      <w:ins w:id="7744" w:author="S2-2204799" w:date="2022-05-24T10:09:00Z">
        <w:r>
          <w:t>PCF will use Slice Event exposure service offered by NSACF to steer to UE with a preferred slice by replacing the slice which has been exhausted the threshold.</w:t>
        </w:r>
      </w:ins>
    </w:p>
    <w:p w14:paraId="3D7ED8B2" w14:textId="3957C122" w:rsidR="00AA5849" w:rsidRPr="00320611" w:rsidRDefault="009F1065" w:rsidP="00AA5849">
      <w:pPr>
        <w:pStyle w:val="21"/>
      </w:pPr>
      <w:del w:id="7745" w:author="S2-2204798" w:date="2022-05-24T10:07:00Z">
        <w:r w:rsidRPr="00DF4262" w:rsidDel="003D17F3">
          <w:fldChar w:fldCharType="begin"/>
        </w:r>
        <w:r w:rsidRPr="00DF4262" w:rsidDel="003D17F3">
          <w:fldChar w:fldCharType="end"/>
        </w:r>
      </w:del>
      <w:del w:id="7746" w:author="S2-2204799" w:date="2022-05-24T10:09:00Z">
        <w:r w:rsidR="00D804AE" w:rsidRPr="00DF4262" w:rsidDel="003D17F3">
          <w:fldChar w:fldCharType="begin"/>
        </w:r>
        <w:r w:rsidR="00D804AE" w:rsidRPr="00DF4262" w:rsidDel="003D17F3">
          <w:fldChar w:fldCharType="end"/>
        </w:r>
      </w:del>
      <w:bookmarkStart w:id="7747" w:name="_Toc104302600"/>
      <w:bookmarkStart w:id="7748" w:name="_Toc104359566"/>
      <w:bookmarkStart w:id="7749" w:name="_Toc104789178"/>
      <w:r w:rsidR="00AA5849" w:rsidRPr="00320611">
        <w:rPr>
          <w:lang w:eastAsia="zh-CN"/>
        </w:rPr>
        <w:t>6.X</w:t>
      </w:r>
      <w:r w:rsidR="00AA5849" w:rsidRPr="00320611">
        <w:rPr>
          <w:lang w:eastAsia="ko-KR"/>
        </w:rPr>
        <w:tab/>
      </w:r>
      <w:r w:rsidR="00AA5849" w:rsidRPr="00320611">
        <w:t>Solution</w:t>
      </w:r>
      <w:r w:rsidR="00AA5849" w:rsidRPr="00320611">
        <w:rPr>
          <w:lang w:eastAsia="zh-CN"/>
        </w:rPr>
        <w:t xml:space="preserve"> #X</w:t>
      </w:r>
      <w:r w:rsidR="00AA5849" w:rsidRPr="00320611">
        <w:t xml:space="preserve">: </w:t>
      </w:r>
      <w:bookmarkEnd w:id="1484"/>
      <w:r w:rsidR="00AA5849" w:rsidRPr="00320611">
        <w:t>&lt;Solution Title&gt;</w:t>
      </w:r>
      <w:bookmarkEnd w:id="1485"/>
      <w:bookmarkEnd w:id="1486"/>
      <w:bookmarkEnd w:id="1491"/>
      <w:bookmarkEnd w:id="1492"/>
      <w:bookmarkEnd w:id="7747"/>
      <w:bookmarkEnd w:id="7748"/>
      <w:bookmarkEnd w:id="7749"/>
    </w:p>
    <w:p w14:paraId="5BD0D867" w14:textId="760ACA65" w:rsidR="007722EA" w:rsidRPr="00320611" w:rsidRDefault="007722EA" w:rsidP="007722EA">
      <w:pPr>
        <w:pStyle w:val="31"/>
        <w:rPr>
          <w:lang w:eastAsia="ko-KR"/>
        </w:rPr>
      </w:pPr>
      <w:bookmarkStart w:id="7750" w:name="_Toc97057176"/>
      <w:bookmarkStart w:id="7751" w:name="_Toc97266754"/>
      <w:bookmarkStart w:id="7752" w:name="_Toc104302601"/>
      <w:bookmarkStart w:id="7753" w:name="_Toc104359567"/>
      <w:bookmarkStart w:id="7754" w:name="_Toc500949099"/>
      <w:bookmarkStart w:id="7755" w:name="_Toc22214909"/>
      <w:bookmarkStart w:id="7756" w:name="_Toc23254042"/>
      <w:bookmarkStart w:id="7757" w:name="_Toc104789179"/>
      <w:r w:rsidRPr="00320611">
        <w:rPr>
          <w:lang w:eastAsia="ko-KR"/>
        </w:rPr>
        <w:t>6.X.1</w:t>
      </w:r>
      <w:r w:rsidRPr="00320611">
        <w:rPr>
          <w:lang w:eastAsia="ko-KR"/>
        </w:rPr>
        <w:tab/>
        <w:t>Introduction</w:t>
      </w:r>
      <w:bookmarkEnd w:id="7750"/>
      <w:bookmarkEnd w:id="7751"/>
      <w:bookmarkEnd w:id="7752"/>
      <w:bookmarkEnd w:id="7753"/>
      <w:bookmarkEnd w:id="7757"/>
    </w:p>
    <w:p w14:paraId="06E9EB41" w14:textId="4C2E543D" w:rsidR="007722EA" w:rsidRPr="00320611" w:rsidRDefault="007722EA" w:rsidP="007722EA">
      <w:pPr>
        <w:pStyle w:val="EditorsNote"/>
      </w:pPr>
      <w:r w:rsidRPr="00320611">
        <w:t>Editor</w:t>
      </w:r>
      <w:r w:rsidR="00A13E1F" w:rsidRPr="00320611">
        <w:t>'</w:t>
      </w:r>
      <w:r w:rsidRPr="00320611">
        <w:t>s note:</w:t>
      </w:r>
      <w:r w:rsidRPr="00320611">
        <w:tab/>
        <w:t>This clause lists the key issue(s) addressed by this solution.</w:t>
      </w:r>
    </w:p>
    <w:p w14:paraId="47CFB89B" w14:textId="77777777" w:rsidR="007722EA" w:rsidRPr="00320611" w:rsidRDefault="007722EA" w:rsidP="007722EA">
      <w:pPr>
        <w:rPr>
          <w:lang w:eastAsia="ko-KR"/>
        </w:rPr>
      </w:pPr>
    </w:p>
    <w:p w14:paraId="464BFD4E" w14:textId="19D9ED4B" w:rsidR="00AA5849" w:rsidRPr="00320611" w:rsidRDefault="00AA5849" w:rsidP="007722EA">
      <w:pPr>
        <w:pStyle w:val="31"/>
      </w:pPr>
      <w:bookmarkStart w:id="7758" w:name="_Toc97057177"/>
      <w:bookmarkStart w:id="7759" w:name="_Toc97266755"/>
      <w:bookmarkStart w:id="7760" w:name="_Toc104302602"/>
      <w:bookmarkStart w:id="7761" w:name="_Toc104359568"/>
      <w:bookmarkStart w:id="7762" w:name="_Toc104789180"/>
      <w:r w:rsidRPr="00320611">
        <w:t>6.X.</w:t>
      </w:r>
      <w:r w:rsidR="00AE4329" w:rsidRPr="00320611">
        <w:t>2</w:t>
      </w:r>
      <w:r w:rsidRPr="00320611">
        <w:tab/>
      </w:r>
      <w:r w:rsidR="00363B0F" w:rsidRPr="00320611">
        <w:t xml:space="preserve">Functional </w:t>
      </w:r>
      <w:r w:rsidRPr="00320611">
        <w:t>Description</w:t>
      </w:r>
      <w:bookmarkEnd w:id="7754"/>
      <w:bookmarkEnd w:id="7755"/>
      <w:bookmarkEnd w:id="7756"/>
      <w:bookmarkEnd w:id="7758"/>
      <w:bookmarkEnd w:id="7759"/>
      <w:bookmarkEnd w:id="7760"/>
      <w:bookmarkEnd w:id="7761"/>
      <w:bookmarkEnd w:id="7762"/>
    </w:p>
    <w:p w14:paraId="6C416E9A" w14:textId="4F1ECD66" w:rsidR="00AA5849" w:rsidRPr="00320611" w:rsidRDefault="007722EA" w:rsidP="007722EA">
      <w:pPr>
        <w:pStyle w:val="EditorsNote"/>
      </w:pPr>
      <w:bookmarkStart w:id="7763" w:name="_Toc500949101"/>
      <w:r w:rsidRPr="00320611">
        <w:t>Editor</w:t>
      </w:r>
      <w:r w:rsidR="00A13E1F" w:rsidRPr="00320611">
        <w:t>'</w:t>
      </w:r>
      <w:r w:rsidRPr="00320611">
        <w:t>s note:</w:t>
      </w:r>
      <w:r w:rsidRPr="00320611">
        <w:tab/>
        <w:t>This clause outlines solution principles, assumptions and high-level architectures, etc.</w:t>
      </w:r>
    </w:p>
    <w:p w14:paraId="253CFEE9" w14:textId="77777777" w:rsidR="00AA5849" w:rsidRPr="00320611" w:rsidRDefault="00AA5849" w:rsidP="00AA5849">
      <w:pPr>
        <w:rPr>
          <w:lang w:eastAsia="x-none"/>
        </w:rPr>
      </w:pPr>
      <w:bookmarkStart w:id="7764" w:name="_Toc22214910"/>
    </w:p>
    <w:p w14:paraId="300BF8F4" w14:textId="459AB6B3" w:rsidR="00AA5849" w:rsidRPr="00320611" w:rsidRDefault="00AA5849" w:rsidP="00AA5849">
      <w:pPr>
        <w:pStyle w:val="31"/>
      </w:pPr>
      <w:bookmarkStart w:id="7765" w:name="_Toc23254043"/>
      <w:bookmarkStart w:id="7766" w:name="_Toc97057178"/>
      <w:bookmarkStart w:id="7767" w:name="_Toc97266756"/>
      <w:bookmarkStart w:id="7768" w:name="_Toc104302603"/>
      <w:bookmarkStart w:id="7769" w:name="_Toc104359569"/>
      <w:bookmarkStart w:id="7770" w:name="_Toc104789181"/>
      <w:r w:rsidRPr="00320611">
        <w:t>6.X.</w:t>
      </w:r>
      <w:r w:rsidR="00AE4329" w:rsidRPr="00320611">
        <w:t>3</w:t>
      </w:r>
      <w:r w:rsidRPr="00320611">
        <w:tab/>
        <w:t>Procedures</w:t>
      </w:r>
      <w:bookmarkEnd w:id="7763"/>
      <w:bookmarkEnd w:id="7764"/>
      <w:bookmarkEnd w:id="7765"/>
      <w:bookmarkEnd w:id="7766"/>
      <w:bookmarkEnd w:id="7767"/>
      <w:bookmarkEnd w:id="7768"/>
      <w:bookmarkEnd w:id="7769"/>
      <w:bookmarkEnd w:id="7770"/>
    </w:p>
    <w:p w14:paraId="565A66FB" w14:textId="586C3502" w:rsidR="00AA5849" w:rsidRPr="00320611" w:rsidRDefault="00AA5849" w:rsidP="00AA5849">
      <w:pPr>
        <w:pStyle w:val="EditorsNote"/>
        <w:rPr>
          <w:lang w:eastAsia="ko-KR"/>
        </w:rPr>
      </w:pPr>
      <w:r w:rsidRPr="00320611">
        <w:t>Editor</w:t>
      </w:r>
      <w:r w:rsidR="00A13E1F" w:rsidRPr="00320611">
        <w:t>'</w:t>
      </w:r>
      <w:r w:rsidRPr="00320611">
        <w:t>s note:</w:t>
      </w:r>
      <w:r w:rsidRPr="00320611">
        <w:tab/>
        <w:t xml:space="preserve">This clause describes </w:t>
      </w:r>
      <w:r w:rsidRPr="00320611">
        <w:rPr>
          <w:lang w:eastAsia="ko-KR"/>
        </w:rPr>
        <w:t xml:space="preserve">high-level </w:t>
      </w:r>
      <w:r w:rsidRPr="00320611">
        <w:t>procedures and information flows for the solution.</w:t>
      </w:r>
    </w:p>
    <w:p w14:paraId="652D89D1" w14:textId="77777777" w:rsidR="00AA5849" w:rsidRPr="00320611" w:rsidRDefault="00AA5849" w:rsidP="00AA5849">
      <w:pPr>
        <w:rPr>
          <w:lang w:eastAsia="x-none"/>
        </w:rPr>
      </w:pPr>
      <w:bookmarkStart w:id="7771" w:name="_Toc326248711"/>
      <w:bookmarkStart w:id="7772" w:name="_Toc510604409"/>
      <w:bookmarkStart w:id="7773" w:name="_Toc22214911"/>
    </w:p>
    <w:p w14:paraId="1F0D0094" w14:textId="5B85F0BF" w:rsidR="00AA5849" w:rsidRPr="00320611" w:rsidRDefault="00AA5849" w:rsidP="00AA5849">
      <w:pPr>
        <w:pStyle w:val="31"/>
        <w:rPr>
          <w:lang w:eastAsia="zh-CN"/>
        </w:rPr>
      </w:pPr>
      <w:bookmarkStart w:id="7774" w:name="_Toc23254044"/>
      <w:bookmarkStart w:id="7775" w:name="_Toc97057179"/>
      <w:bookmarkStart w:id="7776" w:name="_Toc97266757"/>
      <w:bookmarkStart w:id="7777" w:name="_Toc104302604"/>
      <w:bookmarkStart w:id="7778" w:name="_Toc104359570"/>
      <w:bookmarkStart w:id="7779" w:name="_Toc104789182"/>
      <w:r w:rsidRPr="00320611">
        <w:rPr>
          <w:lang w:eastAsia="zh-CN"/>
        </w:rPr>
        <w:t>6.X.</w:t>
      </w:r>
      <w:r w:rsidR="00AE4329" w:rsidRPr="00320611">
        <w:rPr>
          <w:lang w:eastAsia="zh-CN"/>
        </w:rPr>
        <w:t>4</w:t>
      </w:r>
      <w:r w:rsidRPr="00320611">
        <w:rPr>
          <w:lang w:eastAsia="zh-CN"/>
        </w:rPr>
        <w:tab/>
      </w:r>
      <w:bookmarkEnd w:id="7771"/>
      <w:bookmarkEnd w:id="7772"/>
      <w:bookmarkEnd w:id="7773"/>
      <w:bookmarkEnd w:id="7774"/>
      <w:r w:rsidR="007722EA" w:rsidRPr="00320611">
        <w:t>Impacts on services, entities and interfaces</w:t>
      </w:r>
      <w:bookmarkEnd w:id="7775"/>
      <w:bookmarkEnd w:id="7776"/>
      <w:bookmarkEnd w:id="7777"/>
      <w:bookmarkEnd w:id="7778"/>
      <w:bookmarkEnd w:id="7779"/>
    </w:p>
    <w:p w14:paraId="50DBE596" w14:textId="413BCDF7" w:rsidR="00AA5849" w:rsidRPr="00320611" w:rsidRDefault="007722EA" w:rsidP="00AA5849">
      <w:pPr>
        <w:pStyle w:val="EditorsNote"/>
      </w:pPr>
      <w:r w:rsidRPr="00320611">
        <w:t>Editor</w:t>
      </w:r>
      <w:r w:rsidR="00A13E1F" w:rsidRPr="00320611">
        <w:t>'</w:t>
      </w:r>
      <w:r w:rsidRPr="00320611">
        <w:t>s note:</w:t>
      </w:r>
      <w:r w:rsidRPr="00320611">
        <w:tab/>
        <w:t>This clause describes impacts to existing services</w:t>
      </w:r>
      <w:r w:rsidR="00A47A59" w:rsidRPr="00320611">
        <w:t>, entities</w:t>
      </w:r>
      <w:r w:rsidRPr="00320611">
        <w:t xml:space="preserve"> and interfaces.</w:t>
      </w:r>
    </w:p>
    <w:p w14:paraId="1F0391B2" w14:textId="77777777" w:rsidR="00AA5849" w:rsidRPr="00320611" w:rsidRDefault="00AA5849" w:rsidP="00AA5849">
      <w:pPr>
        <w:rPr>
          <w:lang w:eastAsia="x-none"/>
        </w:rPr>
      </w:pPr>
      <w:bookmarkStart w:id="7780" w:name="_Toc250980595"/>
      <w:bookmarkStart w:id="7781" w:name="_Toc326037266"/>
      <w:bookmarkStart w:id="7782" w:name="_Toc510604411"/>
      <w:bookmarkStart w:id="7783" w:name="_Toc22214912"/>
      <w:bookmarkStart w:id="7784" w:name="_Toc310438366"/>
      <w:bookmarkStart w:id="7785" w:name="_Toc324232216"/>
      <w:bookmarkStart w:id="7786" w:name="_Toc326248735"/>
      <w:bookmarkStart w:id="7787" w:name="_Toc510604412"/>
    </w:p>
    <w:p w14:paraId="66F92A36" w14:textId="77777777" w:rsidR="00AA5849" w:rsidRPr="00320611" w:rsidRDefault="00AA5849" w:rsidP="00AA5849">
      <w:pPr>
        <w:pStyle w:val="1"/>
        <w:rPr>
          <w:lang w:eastAsia="zh-CN"/>
        </w:rPr>
      </w:pPr>
      <w:bookmarkStart w:id="7788" w:name="_Toc23254045"/>
      <w:bookmarkStart w:id="7789" w:name="_Toc97057180"/>
      <w:bookmarkStart w:id="7790" w:name="_Toc97266758"/>
      <w:bookmarkStart w:id="7791" w:name="_Toc104302605"/>
      <w:bookmarkStart w:id="7792" w:name="_Toc104359571"/>
      <w:bookmarkStart w:id="7793" w:name="_Toc104789183"/>
      <w:r w:rsidRPr="00320611">
        <w:rPr>
          <w:lang w:eastAsia="zh-CN"/>
        </w:rPr>
        <w:t>7</w:t>
      </w:r>
      <w:r w:rsidRPr="00320611">
        <w:rPr>
          <w:lang w:eastAsia="zh-CN"/>
        </w:rPr>
        <w:tab/>
        <w:t>Overall Evaluation</w:t>
      </w:r>
      <w:bookmarkEnd w:id="7780"/>
      <w:bookmarkEnd w:id="7781"/>
      <w:bookmarkEnd w:id="7782"/>
      <w:bookmarkEnd w:id="7783"/>
      <w:bookmarkEnd w:id="7788"/>
      <w:bookmarkEnd w:id="7789"/>
      <w:bookmarkEnd w:id="7790"/>
      <w:bookmarkEnd w:id="7791"/>
      <w:bookmarkEnd w:id="7792"/>
      <w:bookmarkEnd w:id="7793"/>
    </w:p>
    <w:p w14:paraId="534F60EC" w14:textId="1BCD767A" w:rsidR="00AA5849" w:rsidRPr="00022EE0" w:rsidRDefault="00AA5849" w:rsidP="00022EE0">
      <w:pPr>
        <w:pStyle w:val="EditorsNote"/>
        <w:rPr>
          <w:rFonts w:eastAsia="SimSun"/>
          <w:lang w:eastAsia="zh-CN"/>
        </w:rPr>
      </w:pPr>
      <w:r w:rsidRPr="00320611">
        <w:t>Editor</w:t>
      </w:r>
      <w:r w:rsidR="00A13E1F" w:rsidRPr="00320611">
        <w:t>'</w:t>
      </w:r>
      <w:r w:rsidRPr="00320611">
        <w:t>s note:</w:t>
      </w:r>
      <w:r w:rsidRPr="00320611">
        <w:tab/>
        <w:t>This clause</w:t>
      </w:r>
      <w:r w:rsidRPr="00320611">
        <w:rPr>
          <w:lang w:eastAsia="zh-CN"/>
        </w:rPr>
        <w:t xml:space="preserve"> </w:t>
      </w:r>
      <w:r w:rsidRPr="00320611">
        <w:t>will provide evaluation of different solutions.</w:t>
      </w:r>
    </w:p>
    <w:p w14:paraId="624B0553" w14:textId="2F1A25CD" w:rsidR="00AF3570" w:rsidRPr="005477C7" w:rsidRDefault="00AF3570">
      <w:pPr>
        <w:pStyle w:val="21"/>
        <w:rPr>
          <w:ins w:id="7794" w:author="S2-2203696" w:date="2022-05-24T10:12:00Z"/>
        </w:rPr>
        <w:pPrChange w:id="7795" w:author="Rapporteur" w:date="2022-05-25T07:06:00Z">
          <w:pPr>
            <w:pStyle w:val="EditorsNote"/>
          </w:pPr>
        </w:pPrChange>
      </w:pPr>
      <w:bookmarkStart w:id="7796" w:name="_Toc104302606"/>
      <w:bookmarkStart w:id="7797" w:name="_Toc104359572"/>
      <w:bookmarkStart w:id="7798" w:name="_Toc22214914"/>
      <w:bookmarkStart w:id="7799" w:name="_Toc23254047"/>
      <w:bookmarkStart w:id="7800" w:name="_Toc97057181"/>
      <w:bookmarkStart w:id="7801" w:name="_Toc97266759"/>
      <w:bookmarkStart w:id="7802" w:name="_Toc104789184"/>
      <w:ins w:id="7803" w:author="S2-2203696" w:date="2022-05-24T10:12:00Z">
        <w:r w:rsidRPr="005477C7">
          <w:rPr>
            <w:rPrChange w:id="7804" w:author="Rapporteur" w:date="2022-05-25T07:06:00Z">
              <w:rPr>
                <w:rStyle w:val="2Char"/>
              </w:rPr>
            </w:rPrChange>
          </w:rPr>
          <w:t>7.</w:t>
        </w:r>
        <w:del w:id="7805" w:author="Rapporteur" w:date="2022-05-24T15:45:00Z">
          <w:r w:rsidRPr="005477C7" w:rsidDel="00DD149D">
            <w:rPr>
              <w:rPrChange w:id="7806" w:author="Rapporteur" w:date="2022-05-25T07:06:00Z">
                <w:rPr>
                  <w:rStyle w:val="2Char"/>
                </w:rPr>
              </w:rPrChange>
            </w:rPr>
            <w:delText>1</w:delText>
          </w:r>
        </w:del>
      </w:ins>
      <w:ins w:id="7807" w:author="Rapporteur" w:date="2022-05-24T15:45:00Z">
        <w:r w:rsidR="00DD149D" w:rsidRPr="005477C7">
          <w:rPr>
            <w:rPrChange w:id="7808" w:author="Rapporteur" w:date="2022-05-25T07:06:00Z">
              <w:rPr>
                <w:rStyle w:val="2Char"/>
              </w:rPr>
            </w:rPrChange>
          </w:rPr>
          <w:t>4</w:t>
        </w:r>
      </w:ins>
      <w:ins w:id="7809" w:author="S2-2203696" w:date="2022-05-24T10:12:00Z">
        <w:r w:rsidRPr="005477C7">
          <w:rPr>
            <w:rPrChange w:id="7810" w:author="Rapporteur" w:date="2022-05-25T07:06:00Z">
              <w:rPr>
                <w:rStyle w:val="2Char"/>
              </w:rPr>
            </w:rPrChange>
          </w:rPr>
          <w:t xml:space="preserve"> Evaluation for KI#4</w:t>
        </w:r>
        <w:bookmarkEnd w:id="7796"/>
        <w:bookmarkEnd w:id="7797"/>
        <w:bookmarkEnd w:id="7802"/>
        <w:del w:id="7811" w:author="Rapporteur" w:date="2022-05-25T07:06:00Z">
          <w:r w:rsidRPr="005477C7" w:rsidDel="005477C7">
            <w:delText xml:space="preserve"> </w:delText>
          </w:r>
        </w:del>
      </w:ins>
    </w:p>
    <w:p w14:paraId="73181C1D" w14:textId="038EF62C" w:rsidR="00AF3570" w:rsidRPr="00DD149D" w:rsidRDefault="00DD149D">
      <w:pPr>
        <w:pStyle w:val="B1"/>
        <w:rPr>
          <w:ins w:id="7812" w:author="S2-2203696" w:date="2022-05-24T10:12:00Z"/>
          <w:rPrChange w:id="7813" w:author="Rapporteur" w:date="2022-05-24T15:45:00Z">
            <w:rPr>
              <w:ins w:id="7814" w:author="S2-2203696" w:date="2022-05-24T10:12:00Z"/>
              <w:lang w:eastAsia="zh-CN"/>
            </w:rPr>
          </w:rPrChange>
        </w:rPr>
        <w:pPrChange w:id="7815" w:author="Rapporteur" w:date="2022-05-24T15:45:00Z">
          <w:pPr>
            <w:pStyle w:val="EditorsNote"/>
            <w:numPr>
              <w:numId w:val="35"/>
            </w:numPr>
            <w:ind w:left="644" w:hanging="360"/>
          </w:pPr>
        </w:pPrChange>
      </w:pPr>
      <w:ins w:id="7816" w:author="Rapporteur" w:date="2022-05-24T15:45:00Z">
        <w:r>
          <w:t>-</w:t>
        </w:r>
        <w:r>
          <w:tab/>
        </w:r>
      </w:ins>
      <w:ins w:id="7817" w:author="S2-2203696" w:date="2022-05-24T10:12:00Z">
        <w:r w:rsidR="00AF3570" w:rsidRPr="00DD149D">
          <w:t>Solution 14 addresses KI#4 in a proprietary manner. The solution</w:t>
        </w:r>
        <w:r w:rsidR="00AF3570" w:rsidRPr="00512339">
          <w:t xml:space="preserve"> </w:t>
        </w:r>
        <w:r w:rsidR="00AF3570" w:rsidRPr="00DD149D">
          <w:rPr>
            <w:rPrChange w:id="7818" w:author="Rapporteur" w:date="2022-05-24T15:45:00Z">
              <w:rPr>
                <w:lang w:eastAsia="zh-CN"/>
              </w:rPr>
            </w:rPrChange>
          </w:rPr>
          <w:t>assumes the node handling the quota distribution will be able to distribute quota in a way to ensure that there is never an issue during mobility between multiple services areas. This proprietary solution is similar to what currently exists in Release 17 and for which specific key issue is created to resolve in a more predictable and standardized manner.</w:t>
        </w:r>
      </w:ins>
    </w:p>
    <w:p w14:paraId="27461CE5" w14:textId="7924B889" w:rsidR="00AA5849" w:rsidRPr="00320611" w:rsidRDefault="00AA5849" w:rsidP="00AA5849">
      <w:pPr>
        <w:pStyle w:val="1"/>
      </w:pPr>
      <w:bookmarkStart w:id="7819" w:name="_Toc104302607"/>
      <w:bookmarkStart w:id="7820" w:name="_Toc104359573"/>
      <w:bookmarkStart w:id="7821" w:name="_Toc104789185"/>
      <w:r w:rsidRPr="00320611">
        <w:t>8</w:t>
      </w:r>
      <w:r w:rsidRPr="00320611">
        <w:tab/>
        <w:t>Conclusions</w:t>
      </w:r>
      <w:bookmarkEnd w:id="7784"/>
      <w:bookmarkEnd w:id="7785"/>
      <w:bookmarkEnd w:id="7786"/>
      <w:bookmarkEnd w:id="7787"/>
      <w:bookmarkEnd w:id="7798"/>
      <w:bookmarkEnd w:id="7799"/>
      <w:bookmarkEnd w:id="7800"/>
      <w:bookmarkEnd w:id="7801"/>
      <w:bookmarkEnd w:id="7819"/>
      <w:bookmarkEnd w:id="7820"/>
      <w:bookmarkEnd w:id="7821"/>
    </w:p>
    <w:p w14:paraId="47CF4AE4" w14:textId="642DAA46" w:rsidR="00AA5849" w:rsidRPr="00320611" w:rsidRDefault="00AA5849" w:rsidP="00AA5849">
      <w:pPr>
        <w:pStyle w:val="EditorsNote"/>
      </w:pPr>
      <w:r w:rsidRPr="00320611">
        <w:t>Editor</w:t>
      </w:r>
      <w:r w:rsidR="00A13E1F" w:rsidRPr="00320611">
        <w:t>'</w:t>
      </w:r>
      <w:r w:rsidRPr="00320611">
        <w:t>s note:</w:t>
      </w:r>
      <w:r w:rsidRPr="00320611">
        <w:tab/>
        <w:t>This clause will list conclusions that have been agreed during the course of the study item activities.</w:t>
      </w:r>
    </w:p>
    <w:p w14:paraId="1F5D989D" w14:textId="35B6F943" w:rsidR="00C6569A" w:rsidRPr="00320611" w:rsidRDefault="00C6569A" w:rsidP="00C6569A">
      <w:pPr>
        <w:pStyle w:val="21"/>
        <w:rPr>
          <w:lang w:eastAsia="zh-CN"/>
        </w:rPr>
      </w:pPr>
      <w:bookmarkStart w:id="7822" w:name="_Toc97057182"/>
      <w:bookmarkStart w:id="7823" w:name="_Toc97266760"/>
      <w:bookmarkStart w:id="7824" w:name="_Toc104302608"/>
      <w:bookmarkStart w:id="7825" w:name="_Toc104359574"/>
      <w:bookmarkStart w:id="7826" w:name="_Toc104789186"/>
      <w:r w:rsidRPr="00320611">
        <w:rPr>
          <w:lang w:eastAsia="zh-CN"/>
        </w:rPr>
        <w:t>8.X</w:t>
      </w:r>
      <w:r w:rsidRPr="00320611">
        <w:rPr>
          <w:lang w:eastAsia="zh-CN"/>
        </w:rPr>
        <w:tab/>
      </w:r>
      <w:r w:rsidRPr="00320611">
        <w:t>Conclusions</w:t>
      </w:r>
      <w:r w:rsidRPr="00320611">
        <w:rPr>
          <w:lang w:eastAsia="zh-CN"/>
        </w:rPr>
        <w:t xml:space="preserve"> for Key Issue #X</w:t>
      </w:r>
      <w:bookmarkEnd w:id="7822"/>
      <w:bookmarkEnd w:id="7823"/>
      <w:bookmarkEnd w:id="7824"/>
      <w:bookmarkEnd w:id="7825"/>
      <w:bookmarkEnd w:id="7826"/>
    </w:p>
    <w:p w14:paraId="03CCA36B" w14:textId="77777777" w:rsidR="002675F0" w:rsidRPr="00320611" w:rsidRDefault="002675F0" w:rsidP="002675F0"/>
    <w:p w14:paraId="5CA5E6C2" w14:textId="3EC129E8" w:rsidR="00080512" w:rsidRPr="00320611" w:rsidRDefault="00080512" w:rsidP="00333F85">
      <w:pPr>
        <w:pStyle w:val="9"/>
      </w:pPr>
      <w:r w:rsidRPr="00320611">
        <w:br w:type="page"/>
      </w:r>
      <w:bookmarkStart w:id="7827" w:name="_Toc97057183"/>
      <w:bookmarkStart w:id="7828" w:name="_Toc97266761"/>
      <w:bookmarkStart w:id="7829" w:name="_Toc104302609"/>
      <w:bookmarkStart w:id="7830" w:name="_Toc104359575"/>
      <w:r w:rsidRPr="00320611">
        <w:t xml:space="preserve">Annex </w:t>
      </w:r>
      <w:r w:rsidR="002548C9" w:rsidRPr="00320611">
        <w:t>A</w:t>
      </w:r>
      <w:r w:rsidRPr="00320611">
        <w:t>:</w:t>
      </w:r>
      <w:r w:rsidRPr="00320611">
        <w:br/>
        <w:t>Change history</w:t>
      </w:r>
      <w:bookmarkEnd w:id="7827"/>
      <w:bookmarkEnd w:id="7828"/>
      <w:bookmarkEnd w:id="7829"/>
      <w:bookmarkEnd w:id="7830"/>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660"/>
      </w:tblGrid>
      <w:tr w:rsidR="003C3971" w:rsidRPr="00320611" w14:paraId="1ECB735E" w14:textId="77777777" w:rsidTr="00E32971">
        <w:trPr>
          <w:cantSplit/>
        </w:trPr>
        <w:tc>
          <w:tcPr>
            <w:tcW w:w="9591" w:type="dxa"/>
            <w:gridSpan w:val="8"/>
            <w:tcBorders>
              <w:bottom w:val="nil"/>
            </w:tcBorders>
            <w:shd w:val="solid" w:color="FFFFFF" w:fill="auto"/>
          </w:tcPr>
          <w:p w14:paraId="5FCEE246" w14:textId="77777777" w:rsidR="003C3971" w:rsidRPr="00320611" w:rsidRDefault="003C3971" w:rsidP="00C72833">
            <w:pPr>
              <w:pStyle w:val="TAL"/>
              <w:jc w:val="center"/>
              <w:rPr>
                <w:b/>
                <w:sz w:val="16"/>
              </w:rPr>
            </w:pPr>
            <w:bookmarkStart w:id="7831" w:name="historyclause"/>
            <w:bookmarkEnd w:id="7831"/>
            <w:r w:rsidRPr="00320611">
              <w:rPr>
                <w:b/>
              </w:rPr>
              <w:t>Change history</w:t>
            </w:r>
          </w:p>
        </w:tc>
      </w:tr>
      <w:tr w:rsidR="003C3971" w:rsidRPr="00320611" w14:paraId="188BB8D6" w14:textId="77777777" w:rsidTr="00E32971">
        <w:tc>
          <w:tcPr>
            <w:tcW w:w="800" w:type="dxa"/>
            <w:shd w:val="pct10" w:color="auto" w:fill="FFFFFF"/>
          </w:tcPr>
          <w:p w14:paraId="7E15B21D" w14:textId="77777777" w:rsidR="003C3971" w:rsidRPr="00320611" w:rsidRDefault="003C3971" w:rsidP="00C72833">
            <w:pPr>
              <w:pStyle w:val="TAL"/>
              <w:rPr>
                <w:b/>
                <w:sz w:val="16"/>
              </w:rPr>
            </w:pPr>
            <w:r w:rsidRPr="00320611">
              <w:rPr>
                <w:b/>
                <w:sz w:val="16"/>
              </w:rPr>
              <w:t>Date</w:t>
            </w:r>
          </w:p>
        </w:tc>
        <w:tc>
          <w:tcPr>
            <w:tcW w:w="853" w:type="dxa"/>
            <w:shd w:val="pct10" w:color="auto" w:fill="FFFFFF"/>
          </w:tcPr>
          <w:p w14:paraId="215F01FE" w14:textId="77777777" w:rsidR="003C3971" w:rsidRPr="00320611" w:rsidRDefault="00DF2B1F" w:rsidP="00C72833">
            <w:pPr>
              <w:pStyle w:val="TAL"/>
              <w:rPr>
                <w:b/>
                <w:sz w:val="16"/>
              </w:rPr>
            </w:pPr>
            <w:r w:rsidRPr="00320611">
              <w:rPr>
                <w:b/>
                <w:sz w:val="16"/>
              </w:rPr>
              <w:t>Meeting</w:t>
            </w:r>
          </w:p>
        </w:tc>
        <w:tc>
          <w:tcPr>
            <w:tcW w:w="1041" w:type="dxa"/>
            <w:shd w:val="pct10" w:color="auto" w:fill="FFFFFF"/>
          </w:tcPr>
          <w:p w14:paraId="54DC1FB3" w14:textId="77777777" w:rsidR="003C3971" w:rsidRPr="00320611" w:rsidRDefault="003C3971" w:rsidP="00DF2B1F">
            <w:pPr>
              <w:pStyle w:val="TAL"/>
              <w:rPr>
                <w:b/>
                <w:sz w:val="16"/>
              </w:rPr>
            </w:pPr>
            <w:r w:rsidRPr="00320611">
              <w:rPr>
                <w:b/>
                <w:sz w:val="16"/>
              </w:rPr>
              <w:t>TDoc</w:t>
            </w:r>
          </w:p>
        </w:tc>
        <w:tc>
          <w:tcPr>
            <w:tcW w:w="425" w:type="dxa"/>
            <w:shd w:val="pct10" w:color="auto" w:fill="FFFFFF"/>
          </w:tcPr>
          <w:p w14:paraId="1BB8F93C" w14:textId="77777777" w:rsidR="003C3971" w:rsidRPr="00320611" w:rsidRDefault="003C3971" w:rsidP="00C72833">
            <w:pPr>
              <w:pStyle w:val="TAL"/>
              <w:rPr>
                <w:b/>
                <w:sz w:val="16"/>
              </w:rPr>
            </w:pPr>
            <w:r w:rsidRPr="00320611">
              <w:rPr>
                <w:b/>
                <w:sz w:val="16"/>
              </w:rPr>
              <w:t>CR</w:t>
            </w:r>
          </w:p>
        </w:tc>
        <w:tc>
          <w:tcPr>
            <w:tcW w:w="425" w:type="dxa"/>
            <w:shd w:val="pct10" w:color="auto" w:fill="FFFFFF"/>
          </w:tcPr>
          <w:p w14:paraId="223E3928" w14:textId="77777777" w:rsidR="003C3971" w:rsidRPr="00320611" w:rsidRDefault="003C3971" w:rsidP="00C72833">
            <w:pPr>
              <w:pStyle w:val="TAL"/>
              <w:rPr>
                <w:b/>
                <w:sz w:val="16"/>
              </w:rPr>
            </w:pPr>
            <w:r w:rsidRPr="00320611">
              <w:rPr>
                <w:b/>
                <w:sz w:val="16"/>
              </w:rPr>
              <w:t>Rev</w:t>
            </w:r>
          </w:p>
        </w:tc>
        <w:tc>
          <w:tcPr>
            <w:tcW w:w="425" w:type="dxa"/>
            <w:shd w:val="pct10" w:color="auto" w:fill="FFFFFF"/>
          </w:tcPr>
          <w:p w14:paraId="48237C83" w14:textId="77777777" w:rsidR="003C3971" w:rsidRPr="00320611" w:rsidRDefault="003C3971" w:rsidP="00C72833">
            <w:pPr>
              <w:pStyle w:val="TAL"/>
              <w:rPr>
                <w:b/>
                <w:sz w:val="16"/>
              </w:rPr>
            </w:pPr>
            <w:r w:rsidRPr="00320611">
              <w:rPr>
                <w:b/>
                <w:sz w:val="16"/>
              </w:rPr>
              <w:t>Cat</w:t>
            </w:r>
          </w:p>
        </w:tc>
        <w:tc>
          <w:tcPr>
            <w:tcW w:w="4962" w:type="dxa"/>
            <w:shd w:val="pct10" w:color="auto" w:fill="FFFFFF"/>
          </w:tcPr>
          <w:p w14:paraId="146C8449" w14:textId="77777777" w:rsidR="003C3971" w:rsidRPr="00320611" w:rsidRDefault="003C3971" w:rsidP="00C72833">
            <w:pPr>
              <w:pStyle w:val="TAL"/>
              <w:rPr>
                <w:b/>
                <w:sz w:val="16"/>
              </w:rPr>
            </w:pPr>
            <w:r w:rsidRPr="00320611">
              <w:rPr>
                <w:b/>
                <w:sz w:val="16"/>
              </w:rPr>
              <w:t>Subject/Comment</w:t>
            </w:r>
          </w:p>
        </w:tc>
        <w:tc>
          <w:tcPr>
            <w:tcW w:w="660" w:type="dxa"/>
            <w:shd w:val="pct10" w:color="auto" w:fill="FFFFFF"/>
          </w:tcPr>
          <w:p w14:paraId="221B9E11" w14:textId="77777777" w:rsidR="003C3971" w:rsidRPr="00320611" w:rsidRDefault="003C3971" w:rsidP="00C72833">
            <w:pPr>
              <w:pStyle w:val="TAL"/>
              <w:rPr>
                <w:b/>
                <w:sz w:val="16"/>
              </w:rPr>
            </w:pPr>
            <w:r w:rsidRPr="00320611">
              <w:rPr>
                <w:b/>
                <w:sz w:val="16"/>
              </w:rPr>
              <w:t>New vers</w:t>
            </w:r>
            <w:r w:rsidR="00DF2B1F" w:rsidRPr="00320611">
              <w:rPr>
                <w:b/>
                <w:sz w:val="16"/>
              </w:rPr>
              <w:t>ion</w:t>
            </w:r>
          </w:p>
        </w:tc>
      </w:tr>
      <w:tr w:rsidR="003C3971" w:rsidRPr="00320611" w14:paraId="7AE2D8EC" w14:textId="77777777" w:rsidTr="00E32971">
        <w:tc>
          <w:tcPr>
            <w:tcW w:w="800" w:type="dxa"/>
            <w:shd w:val="solid" w:color="FFFFFF" w:fill="auto"/>
          </w:tcPr>
          <w:p w14:paraId="433EA83C" w14:textId="5F4B0E4C" w:rsidR="003C3971" w:rsidRPr="00320611" w:rsidRDefault="002548C9" w:rsidP="00C72833">
            <w:pPr>
              <w:pStyle w:val="TAC"/>
              <w:rPr>
                <w:sz w:val="16"/>
                <w:szCs w:val="16"/>
                <w:lang w:eastAsia="ko-KR"/>
              </w:rPr>
            </w:pPr>
            <w:r w:rsidRPr="00320611">
              <w:rPr>
                <w:sz w:val="16"/>
                <w:szCs w:val="16"/>
                <w:lang w:eastAsia="ko-KR"/>
              </w:rPr>
              <w:t>2022-02</w:t>
            </w:r>
          </w:p>
        </w:tc>
        <w:tc>
          <w:tcPr>
            <w:tcW w:w="853" w:type="dxa"/>
            <w:shd w:val="solid" w:color="FFFFFF" w:fill="auto"/>
          </w:tcPr>
          <w:p w14:paraId="55C8CC01" w14:textId="5D705731" w:rsidR="003C3971" w:rsidRPr="00320611" w:rsidRDefault="002548C9" w:rsidP="00E32971">
            <w:pPr>
              <w:pStyle w:val="TAL"/>
              <w:rPr>
                <w:sz w:val="16"/>
                <w:lang w:eastAsia="ko-KR"/>
              </w:rPr>
            </w:pPr>
            <w:r w:rsidRPr="00320611">
              <w:rPr>
                <w:sz w:val="16"/>
                <w:lang w:eastAsia="ko-KR"/>
              </w:rPr>
              <w:t>SA2#149E</w:t>
            </w:r>
          </w:p>
        </w:tc>
        <w:tc>
          <w:tcPr>
            <w:tcW w:w="1041" w:type="dxa"/>
            <w:shd w:val="solid" w:color="FFFFFF" w:fill="auto"/>
          </w:tcPr>
          <w:p w14:paraId="134723C6" w14:textId="1A0FFE2B" w:rsidR="003C3971" w:rsidRPr="00320611" w:rsidRDefault="002548C9" w:rsidP="00F562F2">
            <w:pPr>
              <w:pStyle w:val="TAC"/>
              <w:rPr>
                <w:sz w:val="16"/>
                <w:szCs w:val="16"/>
                <w:lang w:eastAsia="ko-KR"/>
              </w:rPr>
            </w:pPr>
            <w:r w:rsidRPr="00320611">
              <w:rPr>
                <w:sz w:val="16"/>
                <w:szCs w:val="16"/>
                <w:lang w:eastAsia="ko-KR"/>
              </w:rPr>
              <w:t>S2-</w:t>
            </w:r>
            <w:r w:rsidR="00F562F2" w:rsidRPr="00320611">
              <w:rPr>
                <w:sz w:val="16"/>
                <w:szCs w:val="16"/>
                <w:lang w:eastAsia="ko-KR"/>
              </w:rPr>
              <w:t>2200563</w:t>
            </w:r>
          </w:p>
        </w:tc>
        <w:tc>
          <w:tcPr>
            <w:tcW w:w="425" w:type="dxa"/>
            <w:shd w:val="solid" w:color="FFFFFF" w:fill="auto"/>
          </w:tcPr>
          <w:p w14:paraId="2B341B81" w14:textId="503C62C1" w:rsidR="003C3971" w:rsidRPr="00320611" w:rsidRDefault="00B274B7" w:rsidP="00E32971">
            <w:pPr>
              <w:pStyle w:val="TAC"/>
              <w:rPr>
                <w:sz w:val="16"/>
                <w:lang w:eastAsia="ko-KR"/>
              </w:rPr>
            </w:pPr>
            <w:r w:rsidRPr="00320611">
              <w:rPr>
                <w:sz w:val="16"/>
                <w:lang w:eastAsia="ko-KR"/>
              </w:rPr>
              <w:t>-</w:t>
            </w:r>
          </w:p>
        </w:tc>
        <w:tc>
          <w:tcPr>
            <w:tcW w:w="425" w:type="dxa"/>
            <w:shd w:val="solid" w:color="FFFFFF" w:fill="auto"/>
          </w:tcPr>
          <w:p w14:paraId="090FDCAA" w14:textId="37A56007" w:rsidR="003C3971" w:rsidRPr="00320611" w:rsidRDefault="00B274B7" w:rsidP="00E32971">
            <w:pPr>
              <w:pStyle w:val="TAC"/>
              <w:rPr>
                <w:sz w:val="16"/>
                <w:lang w:eastAsia="ko-KR"/>
              </w:rPr>
            </w:pPr>
            <w:r w:rsidRPr="00320611">
              <w:rPr>
                <w:sz w:val="16"/>
                <w:lang w:eastAsia="ko-KR"/>
              </w:rPr>
              <w:t>-</w:t>
            </w:r>
          </w:p>
        </w:tc>
        <w:tc>
          <w:tcPr>
            <w:tcW w:w="425" w:type="dxa"/>
            <w:shd w:val="solid" w:color="FFFFFF" w:fill="auto"/>
          </w:tcPr>
          <w:p w14:paraId="40910D18" w14:textId="5E61C52E" w:rsidR="003C3971" w:rsidRPr="00320611" w:rsidRDefault="00B274B7">
            <w:pPr>
              <w:pStyle w:val="TAC"/>
              <w:rPr>
                <w:sz w:val="16"/>
                <w:lang w:eastAsia="ko-KR"/>
              </w:rPr>
            </w:pPr>
            <w:r w:rsidRPr="00320611">
              <w:rPr>
                <w:sz w:val="16"/>
                <w:lang w:eastAsia="ko-KR"/>
              </w:rPr>
              <w:t>-</w:t>
            </w:r>
          </w:p>
        </w:tc>
        <w:tc>
          <w:tcPr>
            <w:tcW w:w="4962" w:type="dxa"/>
            <w:shd w:val="solid" w:color="FFFFFF" w:fill="auto"/>
          </w:tcPr>
          <w:p w14:paraId="17B0396C" w14:textId="55E5C509" w:rsidR="003C3971" w:rsidRPr="00320611" w:rsidRDefault="002548C9" w:rsidP="00C72833">
            <w:pPr>
              <w:pStyle w:val="TAL"/>
              <w:rPr>
                <w:sz w:val="16"/>
                <w:szCs w:val="16"/>
                <w:lang w:eastAsia="ko-KR"/>
              </w:rPr>
            </w:pPr>
            <w:r w:rsidRPr="00320611">
              <w:rPr>
                <w:sz w:val="16"/>
                <w:szCs w:val="16"/>
                <w:lang w:eastAsia="ko-KR"/>
              </w:rPr>
              <w:t>Skeleton</w:t>
            </w:r>
          </w:p>
        </w:tc>
        <w:tc>
          <w:tcPr>
            <w:tcW w:w="660" w:type="dxa"/>
            <w:shd w:val="solid" w:color="FFFFFF" w:fill="auto"/>
          </w:tcPr>
          <w:p w14:paraId="5E97A6B2" w14:textId="6AC4BBCA" w:rsidR="003C3971" w:rsidRPr="00320611" w:rsidRDefault="002548C9" w:rsidP="00C72833">
            <w:pPr>
              <w:pStyle w:val="TAC"/>
              <w:rPr>
                <w:sz w:val="16"/>
                <w:szCs w:val="16"/>
                <w:lang w:eastAsia="ko-KR"/>
              </w:rPr>
            </w:pPr>
            <w:r w:rsidRPr="00320611">
              <w:rPr>
                <w:sz w:val="16"/>
                <w:szCs w:val="16"/>
                <w:lang w:eastAsia="ko-KR"/>
              </w:rPr>
              <w:t>0.0.0</w:t>
            </w:r>
          </w:p>
        </w:tc>
      </w:tr>
      <w:tr w:rsidR="00F562F2" w:rsidRPr="00320611" w14:paraId="2C35D474" w14:textId="77777777" w:rsidTr="00E32971">
        <w:tc>
          <w:tcPr>
            <w:tcW w:w="800" w:type="dxa"/>
            <w:shd w:val="solid" w:color="FFFFFF" w:fill="auto"/>
          </w:tcPr>
          <w:p w14:paraId="598B296F" w14:textId="4DFDC9B3" w:rsidR="00F562F2" w:rsidRPr="00320611" w:rsidRDefault="00F562F2" w:rsidP="00F562F2">
            <w:pPr>
              <w:pStyle w:val="TAC"/>
              <w:rPr>
                <w:sz w:val="16"/>
                <w:szCs w:val="16"/>
                <w:lang w:eastAsia="ko-KR"/>
              </w:rPr>
            </w:pPr>
            <w:r w:rsidRPr="00320611">
              <w:rPr>
                <w:sz w:val="16"/>
                <w:szCs w:val="16"/>
                <w:lang w:eastAsia="ko-KR"/>
              </w:rPr>
              <w:t>2022-02</w:t>
            </w:r>
          </w:p>
        </w:tc>
        <w:tc>
          <w:tcPr>
            <w:tcW w:w="853" w:type="dxa"/>
            <w:shd w:val="solid" w:color="FFFFFF" w:fill="auto"/>
          </w:tcPr>
          <w:p w14:paraId="4AC165CF" w14:textId="17D467C9" w:rsidR="00F562F2" w:rsidRPr="00320611" w:rsidRDefault="00F562F2" w:rsidP="00E32971">
            <w:pPr>
              <w:pStyle w:val="TAL"/>
              <w:rPr>
                <w:sz w:val="16"/>
                <w:lang w:eastAsia="ko-KR"/>
              </w:rPr>
            </w:pPr>
            <w:r w:rsidRPr="00320611">
              <w:rPr>
                <w:sz w:val="16"/>
                <w:lang w:eastAsia="ko-KR"/>
              </w:rPr>
              <w:t>SA2#149E</w:t>
            </w:r>
          </w:p>
        </w:tc>
        <w:tc>
          <w:tcPr>
            <w:tcW w:w="1041" w:type="dxa"/>
            <w:shd w:val="solid" w:color="FFFFFF" w:fill="auto"/>
          </w:tcPr>
          <w:p w14:paraId="786B91E9" w14:textId="72F8974E" w:rsidR="00F562F2" w:rsidRPr="00320611" w:rsidRDefault="00B274B7">
            <w:pPr>
              <w:pStyle w:val="TAC"/>
              <w:rPr>
                <w:sz w:val="16"/>
                <w:lang w:eastAsia="ko-KR"/>
              </w:rPr>
            </w:pPr>
            <w:r w:rsidRPr="00320611">
              <w:rPr>
                <w:sz w:val="16"/>
              </w:rPr>
              <w:t>-</w:t>
            </w:r>
          </w:p>
        </w:tc>
        <w:tc>
          <w:tcPr>
            <w:tcW w:w="425" w:type="dxa"/>
            <w:shd w:val="solid" w:color="FFFFFF" w:fill="auto"/>
          </w:tcPr>
          <w:p w14:paraId="51C97E12" w14:textId="45D17D60" w:rsidR="00F562F2" w:rsidRPr="00320611" w:rsidRDefault="00B274B7" w:rsidP="00E32971">
            <w:pPr>
              <w:pStyle w:val="TAC"/>
              <w:rPr>
                <w:sz w:val="16"/>
                <w:lang w:eastAsia="ko-KR"/>
              </w:rPr>
            </w:pPr>
            <w:r w:rsidRPr="00320611">
              <w:rPr>
                <w:sz w:val="16"/>
                <w:lang w:eastAsia="ko-KR"/>
              </w:rPr>
              <w:t>-</w:t>
            </w:r>
          </w:p>
        </w:tc>
        <w:tc>
          <w:tcPr>
            <w:tcW w:w="425" w:type="dxa"/>
            <w:shd w:val="solid" w:color="FFFFFF" w:fill="auto"/>
          </w:tcPr>
          <w:p w14:paraId="39F65E11" w14:textId="10C3B766" w:rsidR="00F562F2" w:rsidRPr="00320611" w:rsidRDefault="00B274B7" w:rsidP="00E32971">
            <w:pPr>
              <w:pStyle w:val="TAC"/>
              <w:rPr>
                <w:sz w:val="16"/>
                <w:lang w:eastAsia="ko-KR"/>
              </w:rPr>
            </w:pPr>
            <w:r w:rsidRPr="00320611">
              <w:rPr>
                <w:sz w:val="16"/>
                <w:lang w:eastAsia="ko-KR"/>
              </w:rPr>
              <w:t>-</w:t>
            </w:r>
          </w:p>
        </w:tc>
        <w:tc>
          <w:tcPr>
            <w:tcW w:w="425" w:type="dxa"/>
            <w:shd w:val="solid" w:color="FFFFFF" w:fill="auto"/>
          </w:tcPr>
          <w:p w14:paraId="3B8390BC" w14:textId="3F5F90A2" w:rsidR="00F562F2" w:rsidRPr="00320611" w:rsidRDefault="00B274B7">
            <w:pPr>
              <w:pStyle w:val="TAC"/>
              <w:rPr>
                <w:sz w:val="16"/>
                <w:lang w:eastAsia="ko-KR"/>
              </w:rPr>
            </w:pPr>
            <w:r w:rsidRPr="00320611">
              <w:rPr>
                <w:sz w:val="16"/>
                <w:lang w:eastAsia="ko-KR"/>
              </w:rPr>
              <w:t>-</w:t>
            </w:r>
          </w:p>
        </w:tc>
        <w:tc>
          <w:tcPr>
            <w:tcW w:w="4962" w:type="dxa"/>
            <w:shd w:val="solid" w:color="FFFFFF" w:fill="auto"/>
          </w:tcPr>
          <w:p w14:paraId="72522C89" w14:textId="77777777" w:rsidR="00F562F2" w:rsidRPr="00320611" w:rsidRDefault="00025B78" w:rsidP="00F562F2">
            <w:pPr>
              <w:pStyle w:val="TAL"/>
              <w:rPr>
                <w:sz w:val="16"/>
                <w:szCs w:val="16"/>
                <w:lang w:eastAsia="ko-KR"/>
              </w:rPr>
            </w:pPr>
            <w:r w:rsidRPr="00320611">
              <w:rPr>
                <w:sz w:val="16"/>
                <w:szCs w:val="16"/>
                <w:lang w:eastAsia="ko-KR"/>
              </w:rPr>
              <w:t>Implementation of following documents approved in SA2#149e: S2-2201033, S2-2201348, S2-2201857, S2-2201350, S2-2201352, S2-2201353</w:t>
            </w:r>
          </w:p>
          <w:p w14:paraId="7B37121E" w14:textId="77777777" w:rsidR="00025B78" w:rsidRPr="00320611" w:rsidRDefault="00025B78" w:rsidP="00025B78">
            <w:pPr>
              <w:pStyle w:val="TAL"/>
              <w:rPr>
                <w:sz w:val="16"/>
                <w:szCs w:val="16"/>
              </w:rPr>
            </w:pPr>
            <w:r w:rsidRPr="00320611">
              <w:rPr>
                <w:sz w:val="16"/>
                <w:szCs w:val="16"/>
              </w:rPr>
              <w:t>Following is made by rapporteur:</w:t>
            </w:r>
          </w:p>
          <w:p w14:paraId="41545EFA" w14:textId="38F195EA" w:rsidR="00025B78" w:rsidRPr="00320611" w:rsidRDefault="00025B78" w:rsidP="00E32971">
            <w:pPr>
              <w:pStyle w:val="TAL"/>
              <w:ind w:firstLineChars="50" w:firstLine="80"/>
              <w:rPr>
                <w:sz w:val="16"/>
                <w:szCs w:val="16"/>
                <w:lang w:eastAsia="ko-KR"/>
              </w:rPr>
            </w:pPr>
            <w:r w:rsidRPr="00320611">
              <w:rPr>
                <w:sz w:val="16"/>
                <w:szCs w:val="16"/>
              </w:rPr>
              <w:t>- Editorial fixes</w:t>
            </w:r>
          </w:p>
        </w:tc>
        <w:tc>
          <w:tcPr>
            <w:tcW w:w="660" w:type="dxa"/>
            <w:shd w:val="solid" w:color="FFFFFF" w:fill="auto"/>
          </w:tcPr>
          <w:p w14:paraId="5CCC7F20" w14:textId="41225DC5" w:rsidR="00F562F2" w:rsidRPr="00320611" w:rsidRDefault="00F562F2" w:rsidP="00F562F2">
            <w:pPr>
              <w:pStyle w:val="TAC"/>
              <w:rPr>
                <w:sz w:val="16"/>
                <w:szCs w:val="16"/>
                <w:lang w:eastAsia="ko-KR"/>
              </w:rPr>
            </w:pPr>
            <w:r w:rsidRPr="00320611">
              <w:rPr>
                <w:sz w:val="16"/>
                <w:szCs w:val="16"/>
                <w:lang w:eastAsia="ko-KR"/>
              </w:rPr>
              <w:t>0.1.0</w:t>
            </w:r>
          </w:p>
        </w:tc>
      </w:tr>
      <w:tr w:rsidR="002A7E18" w:rsidRPr="00320611" w14:paraId="506D86C8" w14:textId="77777777" w:rsidTr="00E32971">
        <w:tc>
          <w:tcPr>
            <w:tcW w:w="800" w:type="dxa"/>
            <w:shd w:val="solid" w:color="FFFFFF" w:fill="auto"/>
          </w:tcPr>
          <w:p w14:paraId="757BA8AB" w14:textId="14D87D34" w:rsidR="002A7E18" w:rsidRPr="00320611" w:rsidRDefault="002A7E18" w:rsidP="00F562F2">
            <w:pPr>
              <w:pStyle w:val="TAC"/>
              <w:rPr>
                <w:rFonts w:eastAsiaTheme="minorEastAsia"/>
                <w:sz w:val="16"/>
                <w:szCs w:val="16"/>
                <w:lang w:eastAsia="ko-KR"/>
              </w:rPr>
            </w:pPr>
            <w:r w:rsidRPr="00320611">
              <w:rPr>
                <w:rFonts w:eastAsiaTheme="minorEastAsia"/>
                <w:sz w:val="16"/>
                <w:szCs w:val="16"/>
                <w:lang w:eastAsia="ko-KR"/>
              </w:rPr>
              <w:t>2022-04</w:t>
            </w:r>
          </w:p>
        </w:tc>
        <w:tc>
          <w:tcPr>
            <w:tcW w:w="853" w:type="dxa"/>
            <w:shd w:val="solid" w:color="FFFFFF" w:fill="auto"/>
          </w:tcPr>
          <w:p w14:paraId="2402B091" w14:textId="5047DF80" w:rsidR="002A7E18" w:rsidRPr="00320611" w:rsidRDefault="002A7E18" w:rsidP="00E32971">
            <w:pPr>
              <w:pStyle w:val="TAL"/>
              <w:rPr>
                <w:rFonts w:eastAsiaTheme="minorEastAsia"/>
                <w:sz w:val="16"/>
                <w:lang w:eastAsia="ko-KR"/>
              </w:rPr>
            </w:pPr>
            <w:r w:rsidRPr="00320611">
              <w:rPr>
                <w:rFonts w:eastAsiaTheme="minorEastAsia"/>
                <w:sz w:val="16"/>
                <w:lang w:eastAsia="ko-KR"/>
              </w:rPr>
              <w:t>SA2#150E</w:t>
            </w:r>
          </w:p>
        </w:tc>
        <w:tc>
          <w:tcPr>
            <w:tcW w:w="1041" w:type="dxa"/>
            <w:shd w:val="solid" w:color="FFFFFF" w:fill="auto"/>
          </w:tcPr>
          <w:p w14:paraId="163C7BAD" w14:textId="70560066" w:rsidR="002A7E18" w:rsidRPr="00320611" w:rsidRDefault="002A7E18">
            <w:pPr>
              <w:pStyle w:val="TAC"/>
              <w:rPr>
                <w:rFonts w:eastAsiaTheme="minorEastAsia"/>
                <w:sz w:val="16"/>
                <w:lang w:eastAsia="ko-KR"/>
              </w:rPr>
            </w:pPr>
            <w:r w:rsidRPr="00320611">
              <w:rPr>
                <w:rFonts w:eastAsiaTheme="minorEastAsia"/>
                <w:sz w:val="16"/>
                <w:lang w:eastAsia="ko-KR"/>
              </w:rPr>
              <w:t>-</w:t>
            </w:r>
          </w:p>
        </w:tc>
        <w:tc>
          <w:tcPr>
            <w:tcW w:w="425" w:type="dxa"/>
            <w:shd w:val="solid" w:color="FFFFFF" w:fill="auto"/>
          </w:tcPr>
          <w:p w14:paraId="29615CE3" w14:textId="2E5A2D29" w:rsidR="002A7E18" w:rsidRPr="00320611" w:rsidRDefault="002A7E18" w:rsidP="00E32971">
            <w:pPr>
              <w:pStyle w:val="TAC"/>
              <w:rPr>
                <w:rFonts w:eastAsiaTheme="minorEastAsia"/>
                <w:sz w:val="16"/>
                <w:lang w:eastAsia="ko-KR"/>
              </w:rPr>
            </w:pPr>
            <w:r w:rsidRPr="00320611">
              <w:rPr>
                <w:rFonts w:eastAsiaTheme="minorEastAsia"/>
                <w:sz w:val="16"/>
                <w:lang w:eastAsia="ko-KR"/>
              </w:rPr>
              <w:t>-</w:t>
            </w:r>
          </w:p>
        </w:tc>
        <w:tc>
          <w:tcPr>
            <w:tcW w:w="425" w:type="dxa"/>
            <w:shd w:val="solid" w:color="FFFFFF" w:fill="auto"/>
          </w:tcPr>
          <w:p w14:paraId="17353D6B" w14:textId="54834B25" w:rsidR="002A7E18" w:rsidRPr="00320611" w:rsidRDefault="002A7E18" w:rsidP="00E32971">
            <w:pPr>
              <w:pStyle w:val="TAC"/>
              <w:rPr>
                <w:rFonts w:eastAsiaTheme="minorEastAsia"/>
                <w:sz w:val="16"/>
                <w:lang w:eastAsia="ko-KR"/>
              </w:rPr>
            </w:pPr>
            <w:r w:rsidRPr="00320611">
              <w:rPr>
                <w:rFonts w:eastAsiaTheme="minorEastAsia"/>
                <w:sz w:val="16"/>
                <w:lang w:eastAsia="ko-KR"/>
              </w:rPr>
              <w:t>-</w:t>
            </w:r>
          </w:p>
        </w:tc>
        <w:tc>
          <w:tcPr>
            <w:tcW w:w="425" w:type="dxa"/>
            <w:shd w:val="solid" w:color="FFFFFF" w:fill="auto"/>
          </w:tcPr>
          <w:p w14:paraId="7081FA40" w14:textId="4BE6AEB2" w:rsidR="002A7E18" w:rsidRPr="00320611" w:rsidRDefault="002A7E18">
            <w:pPr>
              <w:pStyle w:val="TAC"/>
              <w:rPr>
                <w:rFonts w:eastAsiaTheme="minorEastAsia"/>
                <w:sz w:val="16"/>
                <w:lang w:eastAsia="ko-KR"/>
              </w:rPr>
            </w:pPr>
            <w:r w:rsidRPr="00320611">
              <w:rPr>
                <w:rFonts w:eastAsiaTheme="minorEastAsia"/>
                <w:sz w:val="16"/>
                <w:lang w:eastAsia="ko-KR"/>
              </w:rPr>
              <w:t>-</w:t>
            </w:r>
          </w:p>
        </w:tc>
        <w:tc>
          <w:tcPr>
            <w:tcW w:w="4962" w:type="dxa"/>
            <w:shd w:val="solid" w:color="FFFFFF" w:fill="auto"/>
          </w:tcPr>
          <w:p w14:paraId="2E10C3A0" w14:textId="382C7ED0" w:rsidR="002A7E18" w:rsidRPr="00320611" w:rsidRDefault="002A7E18" w:rsidP="002A7E18">
            <w:pPr>
              <w:pStyle w:val="TAL"/>
              <w:rPr>
                <w:sz w:val="16"/>
                <w:szCs w:val="16"/>
                <w:lang w:eastAsia="ko-KR"/>
              </w:rPr>
            </w:pPr>
            <w:r w:rsidRPr="00320611">
              <w:rPr>
                <w:sz w:val="16"/>
                <w:szCs w:val="16"/>
                <w:lang w:eastAsia="ko-KR"/>
              </w:rPr>
              <w:t xml:space="preserve">Implementation of following documents approved in SA2#150e: </w:t>
            </w:r>
            <w:r w:rsidR="00833908" w:rsidRPr="00320611">
              <w:rPr>
                <w:sz w:val="16"/>
                <w:szCs w:val="16"/>
                <w:lang w:eastAsia="ko-KR"/>
              </w:rPr>
              <w:t>S2-2203080, S2-2203081, S2-2203082, S2-2203083, S2-2203084, S2-2203085, S2-2203086, S2-2203087, S2-2203088, S2-2203089, S2-2203090, S2-2203091, S2-2203092, S2-2203093, S2-2203094, S2-2203095</w:t>
            </w:r>
          </w:p>
          <w:p w14:paraId="542D9B9A" w14:textId="77777777" w:rsidR="002A7E18" w:rsidRPr="00320611" w:rsidRDefault="002A7E18" w:rsidP="002A7E18">
            <w:pPr>
              <w:pStyle w:val="TAL"/>
              <w:rPr>
                <w:sz w:val="16"/>
                <w:szCs w:val="16"/>
              </w:rPr>
            </w:pPr>
            <w:r w:rsidRPr="00320611">
              <w:rPr>
                <w:sz w:val="16"/>
                <w:szCs w:val="16"/>
              </w:rPr>
              <w:t>Following is made by rapporteur:</w:t>
            </w:r>
          </w:p>
          <w:p w14:paraId="569E6AEB" w14:textId="77777777" w:rsidR="002A7E18" w:rsidRPr="00320611" w:rsidRDefault="002A7E18" w:rsidP="002A7E18">
            <w:pPr>
              <w:pStyle w:val="TAL"/>
              <w:rPr>
                <w:sz w:val="16"/>
                <w:szCs w:val="16"/>
              </w:rPr>
            </w:pPr>
            <w:r w:rsidRPr="00320611">
              <w:rPr>
                <w:sz w:val="16"/>
                <w:szCs w:val="16"/>
              </w:rPr>
              <w:t>- Editorial fixes</w:t>
            </w:r>
          </w:p>
          <w:p w14:paraId="31AE11D0" w14:textId="77777777" w:rsidR="00813086" w:rsidRPr="00320611" w:rsidRDefault="00813086" w:rsidP="006501A3">
            <w:pPr>
              <w:pStyle w:val="TAL"/>
              <w:rPr>
                <w:sz w:val="16"/>
                <w:szCs w:val="16"/>
              </w:rPr>
            </w:pPr>
            <w:r w:rsidRPr="00320611">
              <w:rPr>
                <w:sz w:val="16"/>
                <w:szCs w:val="16"/>
              </w:rPr>
              <w:t xml:space="preserve">- </w:t>
            </w:r>
            <w:r w:rsidR="006501A3" w:rsidRPr="00320611">
              <w:rPr>
                <w:sz w:val="16"/>
                <w:szCs w:val="16"/>
              </w:rPr>
              <w:t>Added figure title in 6.1.3</w:t>
            </w:r>
          </w:p>
          <w:p w14:paraId="565B5C03" w14:textId="4CCC0A96" w:rsidR="006501A3" w:rsidRPr="00320611" w:rsidRDefault="006501A3" w:rsidP="006501A3">
            <w:pPr>
              <w:pStyle w:val="TAL"/>
              <w:rPr>
                <w:sz w:val="16"/>
                <w:szCs w:val="16"/>
              </w:rPr>
            </w:pPr>
            <w:r w:rsidRPr="00320611">
              <w:rPr>
                <w:sz w:val="16"/>
                <w:szCs w:val="16"/>
              </w:rPr>
              <w:t xml:space="preserve">- </w:t>
            </w:r>
            <w:r w:rsidR="00A13E1F" w:rsidRPr="00320611">
              <w:rPr>
                <w:sz w:val="16"/>
                <w:szCs w:val="16"/>
              </w:rPr>
              <w:t>(</w:t>
            </w:r>
            <w:r w:rsidRPr="00320611">
              <w:rPr>
                <w:sz w:val="16"/>
                <w:szCs w:val="16"/>
              </w:rPr>
              <w:t>Sub</w:t>
            </w:r>
            <w:r w:rsidR="00A13E1F" w:rsidRPr="00320611">
              <w:rPr>
                <w:sz w:val="16"/>
                <w:szCs w:val="16"/>
              </w:rPr>
              <w:t xml:space="preserve">) </w:t>
            </w:r>
            <w:r w:rsidRPr="00320611">
              <w:rPr>
                <w:sz w:val="16"/>
                <w:szCs w:val="16"/>
              </w:rPr>
              <w:t>clause renumbering in 6.2</w:t>
            </w:r>
          </w:p>
          <w:p w14:paraId="0E5F9F21" w14:textId="7768E7EE" w:rsidR="006501A3" w:rsidRPr="00320611" w:rsidRDefault="006501A3" w:rsidP="006501A3">
            <w:pPr>
              <w:pStyle w:val="TAL"/>
              <w:rPr>
                <w:sz w:val="16"/>
                <w:szCs w:val="16"/>
              </w:rPr>
            </w:pPr>
            <w:r w:rsidRPr="00320611">
              <w:rPr>
                <w:sz w:val="16"/>
                <w:szCs w:val="16"/>
              </w:rPr>
              <w:t xml:space="preserve">- Removed </w:t>
            </w:r>
            <w:r w:rsidR="00A13E1F" w:rsidRPr="00320611">
              <w:rPr>
                <w:sz w:val="16"/>
                <w:szCs w:val="16"/>
              </w:rPr>
              <w:t>"</w:t>
            </w:r>
            <w:r w:rsidRPr="00320611">
              <w:rPr>
                <w:sz w:val="16"/>
                <w:szCs w:val="16"/>
              </w:rPr>
              <w:t>(In) Step</w:t>
            </w:r>
            <w:r w:rsidR="00A13E1F" w:rsidRPr="00320611">
              <w:rPr>
                <w:sz w:val="16"/>
                <w:szCs w:val="16"/>
              </w:rPr>
              <w:t>"</w:t>
            </w:r>
            <w:r w:rsidRPr="00320611">
              <w:rPr>
                <w:sz w:val="16"/>
                <w:szCs w:val="16"/>
              </w:rPr>
              <w:t xml:space="preserve"> in front of each step numbering in 6.6, 6.13</w:t>
            </w:r>
          </w:p>
          <w:p w14:paraId="456A54EC" w14:textId="1F6D8B81" w:rsidR="003528F7" w:rsidRPr="00320611" w:rsidRDefault="003528F7" w:rsidP="002D1A86">
            <w:pPr>
              <w:pStyle w:val="TAL"/>
              <w:rPr>
                <w:sz w:val="16"/>
                <w:szCs w:val="16"/>
                <w:lang w:eastAsia="ko-KR"/>
              </w:rPr>
            </w:pPr>
            <w:r w:rsidRPr="00320611">
              <w:rPr>
                <w:sz w:val="16"/>
                <w:szCs w:val="16"/>
              </w:rPr>
              <w:t>- Removed editor</w:t>
            </w:r>
            <w:r w:rsidR="00A13E1F" w:rsidRPr="00320611">
              <w:rPr>
                <w:sz w:val="16"/>
                <w:szCs w:val="16"/>
              </w:rPr>
              <w:t>'</w:t>
            </w:r>
            <w:r w:rsidRPr="00320611">
              <w:rPr>
                <w:sz w:val="16"/>
                <w:szCs w:val="16"/>
              </w:rPr>
              <w:t>s note on general guidance if some descriptions are captured.</w:t>
            </w:r>
          </w:p>
        </w:tc>
        <w:tc>
          <w:tcPr>
            <w:tcW w:w="660" w:type="dxa"/>
            <w:shd w:val="solid" w:color="FFFFFF" w:fill="auto"/>
          </w:tcPr>
          <w:p w14:paraId="1B48BC53" w14:textId="2FACCBC0" w:rsidR="002A7E18" w:rsidRPr="00320611" w:rsidRDefault="006501A3" w:rsidP="00F562F2">
            <w:pPr>
              <w:pStyle w:val="TAC"/>
              <w:rPr>
                <w:rFonts w:eastAsiaTheme="minorEastAsia"/>
                <w:sz w:val="16"/>
                <w:szCs w:val="16"/>
                <w:lang w:eastAsia="ko-KR"/>
              </w:rPr>
            </w:pPr>
            <w:r w:rsidRPr="00320611">
              <w:rPr>
                <w:rFonts w:eastAsiaTheme="minorEastAsia"/>
                <w:sz w:val="16"/>
                <w:szCs w:val="16"/>
                <w:lang w:eastAsia="ko-KR"/>
              </w:rPr>
              <w:t>0.2.0</w:t>
            </w:r>
          </w:p>
        </w:tc>
      </w:tr>
      <w:tr w:rsidR="00CE125F" w:rsidRPr="00320611" w14:paraId="6C4D9522" w14:textId="77777777" w:rsidTr="00E32971">
        <w:trPr>
          <w:ins w:id="7832" w:author="Rapporteur" w:date="2022-05-24T10:29:00Z"/>
        </w:trPr>
        <w:tc>
          <w:tcPr>
            <w:tcW w:w="800" w:type="dxa"/>
            <w:shd w:val="solid" w:color="FFFFFF" w:fill="auto"/>
          </w:tcPr>
          <w:p w14:paraId="7503A545" w14:textId="6A229ABC" w:rsidR="00CE125F" w:rsidRPr="00320611" w:rsidRDefault="00CE125F" w:rsidP="005477C7">
            <w:pPr>
              <w:pStyle w:val="TAC"/>
              <w:rPr>
                <w:ins w:id="7833" w:author="Rapporteur" w:date="2022-05-24T10:29:00Z"/>
                <w:rFonts w:eastAsiaTheme="minorEastAsia"/>
                <w:sz w:val="16"/>
                <w:szCs w:val="16"/>
                <w:lang w:eastAsia="ko-KR"/>
              </w:rPr>
            </w:pPr>
            <w:ins w:id="7834" w:author="Rapporteur" w:date="2022-05-24T10:29:00Z">
              <w:r w:rsidRPr="00320611">
                <w:rPr>
                  <w:rFonts w:eastAsiaTheme="minorEastAsia"/>
                  <w:sz w:val="16"/>
                  <w:szCs w:val="16"/>
                  <w:lang w:eastAsia="ko-KR"/>
                </w:rPr>
                <w:t>2022-0</w:t>
              </w:r>
            </w:ins>
            <w:ins w:id="7835" w:author="Rapporteur" w:date="2022-05-25T07:06:00Z">
              <w:r w:rsidR="005477C7">
                <w:rPr>
                  <w:rFonts w:eastAsiaTheme="minorEastAsia"/>
                  <w:sz w:val="16"/>
                  <w:szCs w:val="16"/>
                  <w:lang w:eastAsia="ko-KR"/>
                </w:rPr>
                <w:t>5</w:t>
              </w:r>
            </w:ins>
          </w:p>
        </w:tc>
        <w:tc>
          <w:tcPr>
            <w:tcW w:w="853" w:type="dxa"/>
            <w:shd w:val="solid" w:color="FFFFFF" w:fill="auto"/>
          </w:tcPr>
          <w:p w14:paraId="27E83DC8" w14:textId="37AFCF6B" w:rsidR="00CE125F" w:rsidRPr="00320611" w:rsidRDefault="00CE125F" w:rsidP="00CE125F">
            <w:pPr>
              <w:pStyle w:val="TAL"/>
              <w:rPr>
                <w:ins w:id="7836" w:author="Rapporteur" w:date="2022-05-24T10:29:00Z"/>
                <w:rFonts w:eastAsiaTheme="minorEastAsia"/>
                <w:sz w:val="16"/>
                <w:lang w:eastAsia="ko-KR"/>
              </w:rPr>
            </w:pPr>
            <w:ins w:id="7837" w:author="Rapporteur" w:date="2022-05-24T10:29:00Z">
              <w:r w:rsidRPr="00320611">
                <w:rPr>
                  <w:rFonts w:eastAsiaTheme="minorEastAsia"/>
                  <w:sz w:val="16"/>
                  <w:lang w:eastAsia="ko-KR"/>
                </w:rPr>
                <w:t>SA2#15</w:t>
              </w:r>
              <w:r>
                <w:rPr>
                  <w:rFonts w:eastAsiaTheme="minorEastAsia"/>
                  <w:sz w:val="16"/>
                  <w:lang w:eastAsia="ko-KR"/>
                </w:rPr>
                <w:t>1</w:t>
              </w:r>
              <w:r w:rsidRPr="00320611">
                <w:rPr>
                  <w:rFonts w:eastAsiaTheme="minorEastAsia"/>
                  <w:sz w:val="16"/>
                  <w:lang w:eastAsia="ko-KR"/>
                </w:rPr>
                <w:t>E</w:t>
              </w:r>
            </w:ins>
          </w:p>
        </w:tc>
        <w:tc>
          <w:tcPr>
            <w:tcW w:w="1041" w:type="dxa"/>
            <w:shd w:val="solid" w:color="FFFFFF" w:fill="auto"/>
          </w:tcPr>
          <w:p w14:paraId="1396E2EC" w14:textId="6EB51FE6" w:rsidR="00CE125F" w:rsidRPr="00320611" w:rsidRDefault="00CE125F" w:rsidP="00CE125F">
            <w:pPr>
              <w:pStyle w:val="TAC"/>
              <w:rPr>
                <w:ins w:id="7838" w:author="Rapporteur" w:date="2022-05-24T10:29:00Z"/>
                <w:rFonts w:eastAsiaTheme="minorEastAsia"/>
                <w:sz w:val="16"/>
                <w:lang w:eastAsia="ko-KR"/>
              </w:rPr>
            </w:pPr>
            <w:ins w:id="7839" w:author="Rapporteur" w:date="2022-05-24T10:29:00Z">
              <w:r w:rsidRPr="00320611">
                <w:rPr>
                  <w:rFonts w:eastAsiaTheme="minorEastAsia"/>
                  <w:sz w:val="16"/>
                  <w:lang w:eastAsia="ko-KR"/>
                </w:rPr>
                <w:t>-</w:t>
              </w:r>
            </w:ins>
          </w:p>
        </w:tc>
        <w:tc>
          <w:tcPr>
            <w:tcW w:w="425" w:type="dxa"/>
            <w:shd w:val="solid" w:color="FFFFFF" w:fill="auto"/>
          </w:tcPr>
          <w:p w14:paraId="1E8C333B" w14:textId="3595A734" w:rsidR="00CE125F" w:rsidRPr="00320611" w:rsidRDefault="00CE125F" w:rsidP="00CE125F">
            <w:pPr>
              <w:pStyle w:val="TAC"/>
              <w:rPr>
                <w:ins w:id="7840" w:author="Rapporteur" w:date="2022-05-24T10:29:00Z"/>
                <w:rFonts w:eastAsiaTheme="minorEastAsia"/>
                <w:sz w:val="16"/>
                <w:lang w:eastAsia="ko-KR"/>
              </w:rPr>
            </w:pPr>
            <w:ins w:id="7841" w:author="Rapporteur" w:date="2022-05-24T10:29:00Z">
              <w:r w:rsidRPr="00320611">
                <w:rPr>
                  <w:rFonts w:eastAsiaTheme="minorEastAsia"/>
                  <w:sz w:val="16"/>
                  <w:lang w:eastAsia="ko-KR"/>
                </w:rPr>
                <w:t>-</w:t>
              </w:r>
            </w:ins>
          </w:p>
        </w:tc>
        <w:tc>
          <w:tcPr>
            <w:tcW w:w="425" w:type="dxa"/>
            <w:shd w:val="solid" w:color="FFFFFF" w:fill="auto"/>
          </w:tcPr>
          <w:p w14:paraId="03961A75" w14:textId="493C380D" w:rsidR="00CE125F" w:rsidRPr="00320611" w:rsidRDefault="00CE125F" w:rsidP="00CE125F">
            <w:pPr>
              <w:pStyle w:val="TAC"/>
              <w:rPr>
                <w:ins w:id="7842" w:author="Rapporteur" w:date="2022-05-24T10:29:00Z"/>
                <w:rFonts w:eastAsiaTheme="minorEastAsia"/>
                <w:sz w:val="16"/>
                <w:lang w:eastAsia="ko-KR"/>
              </w:rPr>
            </w:pPr>
            <w:ins w:id="7843" w:author="Rapporteur" w:date="2022-05-24T10:29:00Z">
              <w:r w:rsidRPr="00320611">
                <w:rPr>
                  <w:rFonts w:eastAsiaTheme="minorEastAsia"/>
                  <w:sz w:val="16"/>
                  <w:lang w:eastAsia="ko-KR"/>
                </w:rPr>
                <w:t>-</w:t>
              </w:r>
            </w:ins>
          </w:p>
        </w:tc>
        <w:tc>
          <w:tcPr>
            <w:tcW w:w="425" w:type="dxa"/>
            <w:shd w:val="solid" w:color="FFFFFF" w:fill="auto"/>
          </w:tcPr>
          <w:p w14:paraId="30819A93" w14:textId="263F3379" w:rsidR="00CE125F" w:rsidRPr="00320611" w:rsidRDefault="00CE125F" w:rsidP="00CE125F">
            <w:pPr>
              <w:pStyle w:val="TAC"/>
              <w:rPr>
                <w:ins w:id="7844" w:author="Rapporteur" w:date="2022-05-24T10:29:00Z"/>
                <w:rFonts w:eastAsiaTheme="minorEastAsia"/>
                <w:sz w:val="16"/>
                <w:lang w:eastAsia="ko-KR"/>
              </w:rPr>
            </w:pPr>
            <w:ins w:id="7845" w:author="Rapporteur" w:date="2022-05-24T10:29:00Z">
              <w:r w:rsidRPr="00320611">
                <w:rPr>
                  <w:rFonts w:eastAsiaTheme="minorEastAsia"/>
                  <w:sz w:val="16"/>
                  <w:lang w:eastAsia="ko-KR"/>
                </w:rPr>
                <w:t>-</w:t>
              </w:r>
            </w:ins>
          </w:p>
        </w:tc>
        <w:tc>
          <w:tcPr>
            <w:tcW w:w="4962" w:type="dxa"/>
            <w:shd w:val="solid" w:color="FFFFFF" w:fill="auto"/>
          </w:tcPr>
          <w:p w14:paraId="61A6803F" w14:textId="77777777" w:rsidR="00CE125F" w:rsidRPr="00320611" w:rsidRDefault="00CE125F" w:rsidP="00CE125F">
            <w:pPr>
              <w:pStyle w:val="TAL"/>
              <w:rPr>
                <w:ins w:id="7846" w:author="Rapporteur" w:date="2022-05-24T10:29:00Z"/>
                <w:sz w:val="16"/>
                <w:szCs w:val="16"/>
                <w:lang w:eastAsia="ko-KR"/>
              </w:rPr>
            </w:pPr>
            <w:ins w:id="7847" w:author="Rapporteur" w:date="2022-05-24T10:29:00Z">
              <w:r w:rsidRPr="00320611">
                <w:rPr>
                  <w:sz w:val="16"/>
                  <w:szCs w:val="16"/>
                  <w:lang w:eastAsia="ko-KR"/>
                </w:rPr>
                <w:t>Implementation of following documents approved in SA2#15</w:t>
              </w:r>
              <w:r>
                <w:rPr>
                  <w:sz w:val="16"/>
                  <w:szCs w:val="16"/>
                  <w:lang w:eastAsia="ko-KR"/>
                </w:rPr>
                <w:t>1</w:t>
              </w:r>
              <w:r w:rsidRPr="00320611">
                <w:rPr>
                  <w:sz w:val="16"/>
                  <w:szCs w:val="16"/>
                  <w:lang w:eastAsia="ko-KR"/>
                </w:rPr>
                <w:t xml:space="preserve">e: </w:t>
              </w:r>
              <w:r w:rsidRPr="00646EE4">
                <w:rPr>
                  <w:sz w:val="16"/>
                  <w:szCs w:val="16"/>
                  <w:lang w:eastAsia="ko-KR"/>
                </w:rPr>
                <w:t>S2-2203696, S2-2203769, S2-2203770, S2-2204154, S2-2204156, S2-2204379, S2-2204770, S2-2204771, S2-2204772, S2-2204773, S2-2204774, S2-2204775, S2-2204776, S2-2204777, S2-2204778, S2-2204779, S2-2204780, S2-2204781, S2-2204782, S2-2204783, S2-2204784, S2-2204785, S2-2204786, S2-2204787, S2-2204788, S2-2204789, S2-2204790, S2-2204791, S2-2204792, S2-2204793, S2-2204794, S2-2204795, S2-2204796, S2-2204797, S2-2204798, S2-2204799, S2-2204908, S2-2205380</w:t>
              </w:r>
            </w:ins>
          </w:p>
          <w:p w14:paraId="4B92E22E" w14:textId="77777777" w:rsidR="00CE125F" w:rsidRPr="00320611" w:rsidRDefault="00CE125F" w:rsidP="00CE125F">
            <w:pPr>
              <w:pStyle w:val="TAL"/>
              <w:rPr>
                <w:ins w:id="7848" w:author="Rapporteur" w:date="2022-05-24T10:29:00Z"/>
                <w:sz w:val="16"/>
                <w:szCs w:val="16"/>
              </w:rPr>
            </w:pPr>
            <w:ins w:id="7849" w:author="Rapporteur" w:date="2022-05-24T10:29:00Z">
              <w:r w:rsidRPr="00320611">
                <w:rPr>
                  <w:sz w:val="16"/>
                  <w:szCs w:val="16"/>
                </w:rPr>
                <w:t>Following is made by rapporteur:</w:t>
              </w:r>
            </w:ins>
          </w:p>
          <w:p w14:paraId="0736A99B" w14:textId="77777777" w:rsidR="00CE125F" w:rsidRDefault="00CE125F" w:rsidP="00CE125F">
            <w:pPr>
              <w:pStyle w:val="TAL"/>
              <w:rPr>
                <w:ins w:id="7850" w:author="Rapporteur" w:date="2022-05-25T08:08:00Z"/>
                <w:sz w:val="16"/>
                <w:szCs w:val="16"/>
              </w:rPr>
            </w:pPr>
            <w:ins w:id="7851" w:author="Rapporteur" w:date="2022-05-24T10:29:00Z">
              <w:r w:rsidRPr="00320611">
                <w:rPr>
                  <w:sz w:val="16"/>
                  <w:szCs w:val="16"/>
                </w:rPr>
                <w:t>- Editorial fixes</w:t>
              </w:r>
            </w:ins>
          </w:p>
          <w:p w14:paraId="71B9C3EC" w14:textId="08E48A27" w:rsidR="002C689B" w:rsidRDefault="002C689B" w:rsidP="00A073E2">
            <w:pPr>
              <w:pStyle w:val="TAL"/>
              <w:rPr>
                <w:ins w:id="7852" w:author="Rapporteur" w:date="2022-05-25T08:09:00Z"/>
                <w:sz w:val="16"/>
                <w:szCs w:val="16"/>
              </w:rPr>
            </w:pPr>
            <w:ins w:id="7853" w:author="Rapporteur" w:date="2022-05-25T08:08:00Z">
              <w:r>
                <w:rPr>
                  <w:sz w:val="16"/>
                  <w:szCs w:val="16"/>
                </w:rPr>
                <w:t xml:space="preserve">- Added figure title </w:t>
              </w:r>
            </w:ins>
            <w:ins w:id="7854" w:author="Rapporteur" w:date="2022-05-25T08:11:00Z">
              <w:r>
                <w:rPr>
                  <w:sz w:val="16"/>
                  <w:szCs w:val="16"/>
                </w:rPr>
                <w:t>to Figure 6</w:t>
              </w:r>
            </w:ins>
            <w:ins w:id="7855" w:author="Rapporteur" w:date="2022-05-25T08:08:00Z">
              <w:r w:rsidRPr="002C689B">
                <w:rPr>
                  <w:sz w:val="16"/>
                  <w:szCs w:val="16"/>
                </w:rPr>
                <w:t>.39.1</w:t>
              </w:r>
            </w:ins>
            <w:ins w:id="7856" w:author="Rapporteur" w:date="2022-05-25T08:11:00Z">
              <w:r>
                <w:rPr>
                  <w:sz w:val="16"/>
                  <w:szCs w:val="16"/>
                </w:rPr>
                <w:t>-1</w:t>
              </w:r>
            </w:ins>
          </w:p>
          <w:p w14:paraId="7713C959" w14:textId="2ACC8EDA" w:rsidR="002C689B" w:rsidRPr="00DD149D" w:rsidRDefault="002C689B" w:rsidP="00C86E01">
            <w:pPr>
              <w:pStyle w:val="TAL"/>
              <w:rPr>
                <w:ins w:id="7857" w:author="Rapporteur" w:date="2022-05-24T10:29:00Z"/>
                <w:sz w:val="16"/>
                <w:szCs w:val="16"/>
              </w:rPr>
            </w:pPr>
            <w:ins w:id="7858" w:author="Rapporteur" w:date="2022-05-25T08:09:00Z">
              <w:r>
                <w:rPr>
                  <w:sz w:val="16"/>
                  <w:szCs w:val="16"/>
                </w:rPr>
                <w:t xml:space="preserve">- </w:t>
              </w:r>
            </w:ins>
            <w:ins w:id="7859" w:author="Rapporteur" w:date="2022-05-25T08:10:00Z">
              <w:r>
                <w:rPr>
                  <w:sz w:val="16"/>
                  <w:szCs w:val="16"/>
                </w:rPr>
                <w:t xml:space="preserve">Added figure title to </w:t>
              </w:r>
              <w:r w:rsidRPr="002C689B">
                <w:rPr>
                  <w:sz w:val="16"/>
                  <w:szCs w:val="16"/>
                </w:rPr>
                <w:t>Figure 6.38.3.2-3</w:t>
              </w:r>
            </w:ins>
          </w:p>
        </w:tc>
        <w:tc>
          <w:tcPr>
            <w:tcW w:w="660" w:type="dxa"/>
            <w:shd w:val="solid" w:color="FFFFFF" w:fill="auto"/>
          </w:tcPr>
          <w:p w14:paraId="4D205444" w14:textId="58E0E4C1" w:rsidR="00CE125F" w:rsidRPr="00320611" w:rsidRDefault="00CE125F" w:rsidP="00CE125F">
            <w:pPr>
              <w:pStyle w:val="TAC"/>
              <w:rPr>
                <w:ins w:id="7860" w:author="Rapporteur" w:date="2022-05-24T10:29:00Z"/>
                <w:rFonts w:eastAsiaTheme="minorEastAsia"/>
                <w:sz w:val="16"/>
                <w:szCs w:val="16"/>
                <w:lang w:eastAsia="ko-KR"/>
              </w:rPr>
            </w:pPr>
            <w:ins w:id="7861" w:author="Rapporteur" w:date="2022-05-24T10:29:00Z">
              <w:r w:rsidRPr="00320611">
                <w:rPr>
                  <w:rFonts w:eastAsiaTheme="minorEastAsia"/>
                  <w:sz w:val="16"/>
                  <w:szCs w:val="16"/>
                  <w:lang w:eastAsia="ko-KR"/>
                </w:rPr>
                <w:t>0.</w:t>
              </w:r>
              <w:r>
                <w:rPr>
                  <w:rFonts w:eastAsiaTheme="minorEastAsia"/>
                  <w:sz w:val="16"/>
                  <w:szCs w:val="16"/>
                  <w:lang w:eastAsia="ko-KR"/>
                </w:rPr>
                <w:t>3</w:t>
              </w:r>
              <w:r w:rsidRPr="00320611">
                <w:rPr>
                  <w:rFonts w:eastAsiaTheme="minorEastAsia"/>
                  <w:sz w:val="16"/>
                  <w:szCs w:val="16"/>
                  <w:lang w:eastAsia="ko-KR"/>
                </w:rPr>
                <w:t>.0</w:t>
              </w:r>
            </w:ins>
          </w:p>
        </w:tc>
      </w:tr>
    </w:tbl>
    <w:p w14:paraId="6AE5F0B0" w14:textId="576FCB0C" w:rsidR="00080512" w:rsidRPr="00320611" w:rsidRDefault="00080512"/>
    <w:sectPr w:rsidR="00080512" w:rsidRPr="00320611">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94162F" w14:textId="77777777" w:rsidR="005D58BE" w:rsidRDefault="005D58BE">
      <w:r>
        <w:separator/>
      </w:r>
    </w:p>
  </w:endnote>
  <w:endnote w:type="continuationSeparator" w:id="0">
    <w:p w14:paraId="0A84E621" w14:textId="77777777" w:rsidR="005D58BE" w:rsidRDefault="005D58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altName w:val="MS Gothic"/>
    <w:charset w:val="80"/>
    <w:family w:val="roman"/>
    <w:pitch w:val="variable"/>
    <w:sig w:usb0="00000000" w:usb1="2AC7FCFF" w:usb2="00000012" w:usb3="00000000" w:csb0="0002009F" w:csb1="00000000"/>
  </w:font>
  <w:font w:name="游明朝">
    <w:altName w:val="MS Gothic"/>
    <w:charset w:val="80"/>
    <w:family w:val="roman"/>
    <w:pitch w:val="variable"/>
    <w:sig w:usb0="00000000" w:usb1="2AC7FCFF" w:usb2="00000012" w:usb3="00000000" w:csb0="0002009F" w:csb1="00000000"/>
  </w:font>
  <w:font w:name="DengXian">
    <w:altName w:val="SimSun"/>
    <w:charset w:val="86"/>
    <w:family w:val="modern"/>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HY견고딕"/>
    <w:panose1 w:val="00000000000000000000"/>
    <w:charset w:val="81"/>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A073E2" w:rsidRPr="00A13E1F" w:rsidRDefault="00A073E2" w:rsidP="00A13E1F">
    <w:pPr>
      <w:pStyle w:val="a6"/>
      <w:rPr>
        <w:rFonts w:cs="Arial"/>
        <w:sz w:val="20"/>
      </w:rPr>
    </w:pPr>
    <w:r w:rsidRPr="00A13E1F">
      <w:rPr>
        <w:rFonts w:cs="Arial"/>
        <w:sz w:val="20"/>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1F1961" w14:textId="77777777" w:rsidR="005D58BE" w:rsidRDefault="005D58BE">
      <w:r>
        <w:separator/>
      </w:r>
    </w:p>
  </w:footnote>
  <w:footnote w:type="continuationSeparator" w:id="0">
    <w:p w14:paraId="7A943D6D" w14:textId="77777777" w:rsidR="005D58BE" w:rsidRDefault="005D58B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3462F5B3" w:rsidR="00A073E2" w:rsidRDefault="00A073E2">
    <w:pPr>
      <w:framePr w:h="284" w:hRule="exact" w:wrap="around" w:vAnchor="text" w:hAnchor="margin" w:xAlign="right" w:y="1"/>
      <w:rPr>
        <w:rFonts w:ascii="Arial" w:hAnsi="Arial" w:cs="Arial"/>
        <w:b/>
        <w:sz w:val="18"/>
        <w:szCs w:val="18"/>
      </w:rPr>
    </w:pPr>
    <w:r w:rsidRPr="00A13E1F">
      <w:rPr>
        <w:rFonts w:ascii="Arial" w:hAnsi="Arial" w:cs="Arial"/>
        <w:b/>
        <w:szCs w:val="18"/>
      </w:rPr>
      <w:fldChar w:fldCharType="begin"/>
    </w:r>
    <w:r w:rsidRPr="00A13E1F">
      <w:rPr>
        <w:rFonts w:ascii="Arial" w:hAnsi="Arial" w:cs="Arial"/>
        <w:b/>
        <w:szCs w:val="18"/>
      </w:rPr>
      <w:instrText xml:space="preserve"> STYLEREF ZA </w:instrText>
    </w:r>
    <w:r w:rsidRPr="00A13E1F">
      <w:rPr>
        <w:rFonts w:ascii="Arial" w:hAnsi="Arial" w:cs="Arial"/>
        <w:b/>
        <w:szCs w:val="18"/>
      </w:rPr>
      <w:fldChar w:fldCharType="separate"/>
    </w:r>
    <w:r w:rsidR="00034CA3">
      <w:rPr>
        <w:rFonts w:ascii="Arial" w:hAnsi="Arial" w:cs="Arial"/>
        <w:b/>
        <w:noProof/>
        <w:szCs w:val="18"/>
      </w:rPr>
      <w:t>3GPP TR 23.700-41 V0.23.0 (2022-0405)</w:t>
    </w:r>
    <w:r w:rsidRPr="00A13E1F">
      <w:rPr>
        <w:rFonts w:ascii="Arial" w:hAnsi="Arial" w:cs="Arial"/>
        <w:b/>
        <w:szCs w:val="18"/>
      </w:rPr>
      <w:fldChar w:fldCharType="end"/>
    </w:r>
  </w:p>
  <w:p w14:paraId="7A6BC72E" w14:textId="77777777" w:rsidR="00A073E2" w:rsidRDefault="00A073E2">
    <w:pPr>
      <w:framePr w:h="284" w:hRule="exact" w:wrap="around" w:vAnchor="text" w:hAnchor="margin" w:xAlign="center" w:y="7"/>
      <w:rPr>
        <w:rFonts w:ascii="Arial" w:hAnsi="Arial" w:cs="Arial"/>
        <w:b/>
        <w:sz w:val="18"/>
        <w:szCs w:val="18"/>
      </w:rPr>
    </w:pPr>
    <w:r w:rsidRPr="00A13E1F">
      <w:rPr>
        <w:rFonts w:ascii="Arial" w:hAnsi="Arial" w:cs="Arial"/>
        <w:b/>
        <w:szCs w:val="18"/>
      </w:rPr>
      <w:fldChar w:fldCharType="begin"/>
    </w:r>
    <w:r w:rsidRPr="00A13E1F">
      <w:rPr>
        <w:rFonts w:ascii="Arial" w:hAnsi="Arial" w:cs="Arial"/>
        <w:b/>
        <w:szCs w:val="18"/>
      </w:rPr>
      <w:instrText xml:space="preserve"> PAGE </w:instrText>
    </w:r>
    <w:r w:rsidRPr="00A13E1F">
      <w:rPr>
        <w:rFonts w:ascii="Arial" w:hAnsi="Arial" w:cs="Arial"/>
        <w:b/>
        <w:szCs w:val="18"/>
      </w:rPr>
      <w:fldChar w:fldCharType="separate"/>
    </w:r>
    <w:r w:rsidR="00034CA3">
      <w:rPr>
        <w:rFonts w:ascii="Arial" w:hAnsi="Arial" w:cs="Arial"/>
        <w:b/>
        <w:noProof/>
        <w:szCs w:val="18"/>
      </w:rPr>
      <w:t>2</w:t>
    </w:r>
    <w:r w:rsidRPr="00A13E1F">
      <w:rPr>
        <w:rFonts w:ascii="Arial" w:hAnsi="Arial" w:cs="Arial"/>
        <w:b/>
        <w:szCs w:val="18"/>
      </w:rPr>
      <w:fldChar w:fldCharType="end"/>
    </w:r>
  </w:p>
  <w:p w14:paraId="13C538E8" w14:textId="53911EE9" w:rsidR="00A073E2" w:rsidRDefault="00A073E2">
    <w:pPr>
      <w:framePr w:h="284" w:hRule="exact" w:wrap="around" w:vAnchor="text" w:hAnchor="margin" w:y="7"/>
      <w:rPr>
        <w:rFonts w:ascii="Arial" w:hAnsi="Arial" w:cs="Arial"/>
        <w:b/>
        <w:sz w:val="18"/>
        <w:szCs w:val="18"/>
      </w:rPr>
    </w:pPr>
    <w:r w:rsidRPr="00A13E1F">
      <w:rPr>
        <w:rFonts w:ascii="Arial" w:hAnsi="Arial" w:cs="Arial"/>
        <w:b/>
        <w:szCs w:val="18"/>
      </w:rPr>
      <w:fldChar w:fldCharType="begin"/>
    </w:r>
    <w:r w:rsidRPr="00A13E1F">
      <w:rPr>
        <w:rFonts w:ascii="Arial" w:hAnsi="Arial" w:cs="Arial"/>
        <w:b/>
        <w:szCs w:val="18"/>
      </w:rPr>
      <w:instrText xml:space="preserve"> STYLEREF ZGSM </w:instrText>
    </w:r>
    <w:r w:rsidRPr="00A13E1F">
      <w:rPr>
        <w:rFonts w:ascii="Arial" w:hAnsi="Arial" w:cs="Arial"/>
        <w:b/>
        <w:szCs w:val="18"/>
      </w:rPr>
      <w:fldChar w:fldCharType="separate"/>
    </w:r>
    <w:r w:rsidR="00034CA3">
      <w:rPr>
        <w:rFonts w:ascii="Arial" w:hAnsi="Arial" w:cs="Arial"/>
        <w:b/>
        <w:noProof/>
        <w:szCs w:val="18"/>
      </w:rPr>
      <w:t>Release 18</w:t>
    </w:r>
    <w:r w:rsidRPr="00A13E1F">
      <w:rPr>
        <w:rFonts w:ascii="Arial" w:hAnsi="Arial" w:cs="Arial"/>
        <w:b/>
        <w:szCs w:val="18"/>
      </w:rPr>
      <w:fldChar w:fldCharType="end"/>
    </w:r>
  </w:p>
  <w:p w14:paraId="1024E63D" w14:textId="77777777" w:rsidR="00A073E2" w:rsidRDefault="00A073E2">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7C52BBC2"/>
    <w:lvl w:ilvl="0">
      <w:start w:val="1"/>
      <w:numFmt w:val="decimal"/>
      <w:pStyle w:val="5"/>
      <w:lvlText w:val="%1."/>
      <w:lvlJc w:val="left"/>
      <w:pPr>
        <w:tabs>
          <w:tab w:val="num" w:pos="1800"/>
        </w:tabs>
        <w:ind w:left="1800" w:hanging="360"/>
      </w:pPr>
    </w:lvl>
  </w:abstractNum>
  <w:abstractNum w:abstractNumId="1">
    <w:nsid w:val="FFFFFF7D"/>
    <w:multiLevelType w:val="singleLevel"/>
    <w:tmpl w:val="A434D212"/>
    <w:lvl w:ilvl="0">
      <w:start w:val="1"/>
      <w:numFmt w:val="decimal"/>
      <w:pStyle w:val="4"/>
      <w:lvlText w:val="%1."/>
      <w:lvlJc w:val="left"/>
      <w:pPr>
        <w:tabs>
          <w:tab w:val="num" w:pos="1440"/>
        </w:tabs>
        <w:ind w:left="1440" w:hanging="360"/>
      </w:pPr>
    </w:lvl>
  </w:abstractNum>
  <w:abstractNum w:abstractNumId="2">
    <w:nsid w:val="FFFFFF7E"/>
    <w:multiLevelType w:val="singleLevel"/>
    <w:tmpl w:val="31108422"/>
    <w:lvl w:ilvl="0">
      <w:start w:val="1"/>
      <w:numFmt w:val="decimal"/>
      <w:pStyle w:val="3"/>
      <w:lvlText w:val="%1."/>
      <w:lvlJc w:val="left"/>
      <w:pPr>
        <w:tabs>
          <w:tab w:val="num" w:pos="1080"/>
        </w:tabs>
        <w:ind w:left="1080" w:hanging="360"/>
      </w:pPr>
    </w:lvl>
  </w:abstractNum>
  <w:abstractNum w:abstractNumId="3">
    <w:nsid w:val="FFFFFF7F"/>
    <w:multiLevelType w:val="singleLevel"/>
    <w:tmpl w:val="1A2C9450"/>
    <w:lvl w:ilvl="0">
      <w:start w:val="1"/>
      <w:numFmt w:val="decimal"/>
      <w:pStyle w:val="2"/>
      <w:lvlText w:val="%1."/>
      <w:lvlJc w:val="left"/>
      <w:pPr>
        <w:tabs>
          <w:tab w:val="num" w:pos="720"/>
        </w:tabs>
        <w:ind w:left="720" w:hanging="360"/>
      </w:pPr>
    </w:lvl>
  </w:abstractNum>
  <w:abstractNum w:abstractNumId="4">
    <w:nsid w:val="FFFFFF80"/>
    <w:multiLevelType w:val="singleLevel"/>
    <w:tmpl w:val="C7F6D5C6"/>
    <w:lvl w:ilvl="0">
      <w:start w:val="1"/>
      <w:numFmt w:val="bullet"/>
      <w:pStyle w:val="50"/>
      <w:lvlText w:val=""/>
      <w:lvlJc w:val="left"/>
      <w:pPr>
        <w:tabs>
          <w:tab w:val="num" w:pos="1800"/>
        </w:tabs>
        <w:ind w:left="1800" w:hanging="360"/>
      </w:pPr>
      <w:rPr>
        <w:rFonts w:ascii="Symbol" w:hAnsi="Symbol" w:hint="default"/>
      </w:rPr>
    </w:lvl>
  </w:abstractNum>
  <w:abstractNum w:abstractNumId="5">
    <w:nsid w:val="FFFFFF81"/>
    <w:multiLevelType w:val="singleLevel"/>
    <w:tmpl w:val="E9C26122"/>
    <w:lvl w:ilvl="0">
      <w:start w:val="1"/>
      <w:numFmt w:val="bullet"/>
      <w:pStyle w:val="40"/>
      <w:lvlText w:val=""/>
      <w:lvlJc w:val="left"/>
      <w:pPr>
        <w:tabs>
          <w:tab w:val="num" w:pos="1440"/>
        </w:tabs>
        <w:ind w:left="1440" w:hanging="360"/>
      </w:pPr>
      <w:rPr>
        <w:rFonts w:ascii="Symbol" w:hAnsi="Symbol" w:hint="default"/>
      </w:rPr>
    </w:lvl>
  </w:abstractNum>
  <w:abstractNum w:abstractNumId="6">
    <w:nsid w:val="FFFFFF82"/>
    <w:multiLevelType w:val="singleLevel"/>
    <w:tmpl w:val="569863D8"/>
    <w:lvl w:ilvl="0">
      <w:start w:val="1"/>
      <w:numFmt w:val="bullet"/>
      <w:pStyle w:val="30"/>
      <w:lvlText w:val=""/>
      <w:lvlJc w:val="left"/>
      <w:pPr>
        <w:tabs>
          <w:tab w:val="num" w:pos="1080"/>
        </w:tabs>
        <w:ind w:left="1080" w:hanging="360"/>
      </w:pPr>
      <w:rPr>
        <w:rFonts w:ascii="Symbol" w:hAnsi="Symbol" w:hint="default"/>
      </w:rPr>
    </w:lvl>
  </w:abstractNum>
  <w:abstractNum w:abstractNumId="7">
    <w:nsid w:val="FFFFFF83"/>
    <w:multiLevelType w:val="singleLevel"/>
    <w:tmpl w:val="5A38B1E0"/>
    <w:lvl w:ilvl="0">
      <w:start w:val="1"/>
      <w:numFmt w:val="bullet"/>
      <w:pStyle w:val="20"/>
      <w:lvlText w:val=""/>
      <w:lvlJc w:val="left"/>
      <w:pPr>
        <w:tabs>
          <w:tab w:val="num" w:pos="720"/>
        </w:tabs>
        <w:ind w:left="720" w:hanging="360"/>
      </w:pPr>
      <w:rPr>
        <w:rFonts w:ascii="Symbol" w:hAnsi="Symbol" w:hint="default"/>
      </w:rPr>
    </w:lvl>
  </w:abstractNum>
  <w:abstractNum w:abstractNumId="8">
    <w:nsid w:val="FFFFFF88"/>
    <w:multiLevelType w:val="singleLevel"/>
    <w:tmpl w:val="970E5DD4"/>
    <w:lvl w:ilvl="0">
      <w:start w:val="1"/>
      <w:numFmt w:val="decimal"/>
      <w:pStyle w:val="a"/>
      <w:lvlText w:val="%1."/>
      <w:lvlJc w:val="left"/>
      <w:pPr>
        <w:tabs>
          <w:tab w:val="num" w:pos="360"/>
        </w:tabs>
        <w:ind w:left="360" w:hanging="360"/>
      </w:pPr>
    </w:lvl>
  </w:abstractNum>
  <w:abstractNum w:abstractNumId="9">
    <w:nsid w:val="FFFFFF89"/>
    <w:multiLevelType w:val="singleLevel"/>
    <w:tmpl w:val="1396DC42"/>
    <w:lvl w:ilvl="0">
      <w:start w:val="1"/>
      <w:numFmt w:val="bullet"/>
      <w:pStyle w:val="a0"/>
      <w:lvlText w:val=""/>
      <w:lvlJc w:val="left"/>
      <w:pPr>
        <w:tabs>
          <w:tab w:val="num" w:pos="360"/>
        </w:tabs>
        <w:ind w:left="360" w:hanging="360"/>
      </w:pPr>
      <w:rPr>
        <w:rFonts w:ascii="Symbol" w:hAnsi="Symbol" w:hint="default"/>
      </w:rPr>
    </w:lvl>
  </w:abstractNum>
  <w:abstractNum w:abstractNumId="10">
    <w:nsid w:val="06D66AFE"/>
    <w:multiLevelType w:val="hybridMultilevel"/>
    <w:tmpl w:val="70A86D70"/>
    <w:lvl w:ilvl="0" w:tplc="C25263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0FB96B11"/>
    <w:multiLevelType w:val="hybridMultilevel"/>
    <w:tmpl w:val="90F0DA4A"/>
    <w:lvl w:ilvl="0" w:tplc="68DC4280">
      <w:start w:val="2"/>
      <w:numFmt w:val="bullet"/>
      <w:lvlText w:val="-"/>
      <w:lvlJc w:val="left"/>
      <w:pPr>
        <w:ind w:left="644" w:hanging="360"/>
      </w:pPr>
      <w:rPr>
        <w:rFonts w:ascii="Times New Roman" w:eastAsia="맑은 고딕"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nsid w:val="102916C8"/>
    <w:multiLevelType w:val="hybridMultilevel"/>
    <w:tmpl w:val="55B6A920"/>
    <w:lvl w:ilvl="0" w:tplc="D43EDD00">
      <w:start w:val="6"/>
      <w:numFmt w:val="bullet"/>
      <w:lvlText w:val="-"/>
      <w:lvlJc w:val="left"/>
      <w:pPr>
        <w:ind w:left="720" w:hanging="360"/>
      </w:pPr>
      <w:rPr>
        <w:rFonts w:ascii="Times New Roman" w:eastAsia="맑은 고딕"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888404E"/>
    <w:multiLevelType w:val="hybridMultilevel"/>
    <w:tmpl w:val="BDBA02EC"/>
    <w:lvl w:ilvl="0" w:tplc="969C78EE">
      <w:start w:val="1"/>
      <w:numFmt w:val="decimal"/>
      <w:lvlText w:val="%1."/>
      <w:lvlJc w:val="left"/>
      <w:pPr>
        <w:ind w:left="644" w:hanging="360"/>
      </w:pPr>
      <w:rPr>
        <w:rFonts w:ascii="Times New Roman" w:eastAsia="맑은 고딕"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nsid w:val="1CB17408"/>
    <w:multiLevelType w:val="hybridMultilevel"/>
    <w:tmpl w:val="9890661E"/>
    <w:lvl w:ilvl="0" w:tplc="3E9C6D1E">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15">
    <w:nsid w:val="1DB26413"/>
    <w:multiLevelType w:val="hybridMultilevel"/>
    <w:tmpl w:val="CA90AD94"/>
    <w:lvl w:ilvl="0" w:tplc="FECA5164">
      <w:numFmt w:val="bullet"/>
      <w:lvlText w:val="-"/>
      <w:lvlJc w:val="left"/>
      <w:pPr>
        <w:ind w:left="644" w:hanging="360"/>
      </w:pPr>
      <w:rPr>
        <w:rFonts w:ascii="Times New Roman" w:eastAsia="바탕"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nsid w:val="1E58603A"/>
    <w:multiLevelType w:val="hybridMultilevel"/>
    <w:tmpl w:val="B128BB68"/>
    <w:lvl w:ilvl="0" w:tplc="1E50348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nsid w:val="1ECB7D43"/>
    <w:multiLevelType w:val="hybridMultilevel"/>
    <w:tmpl w:val="39746358"/>
    <w:lvl w:ilvl="0" w:tplc="C0FE503A">
      <w:start w:val="6"/>
      <w:numFmt w:val="bullet"/>
      <w:lvlText w:val="-"/>
      <w:lvlJc w:val="left"/>
      <w:pPr>
        <w:ind w:left="644" w:hanging="360"/>
      </w:pPr>
      <w:rPr>
        <w:rFonts w:ascii="Times New Roman" w:eastAsia="맑은 고딕"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nsid w:val="208542BB"/>
    <w:multiLevelType w:val="hybridMultilevel"/>
    <w:tmpl w:val="7DD605E2"/>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nsid w:val="23581B7F"/>
    <w:multiLevelType w:val="hybridMultilevel"/>
    <w:tmpl w:val="9B94F3C6"/>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nsid w:val="25170F9A"/>
    <w:multiLevelType w:val="hybridMultilevel"/>
    <w:tmpl w:val="DE760A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6486052"/>
    <w:multiLevelType w:val="hybridMultilevel"/>
    <w:tmpl w:val="234A2EA2"/>
    <w:lvl w:ilvl="0" w:tplc="82B03F6A">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nsid w:val="26F81F76"/>
    <w:multiLevelType w:val="hybridMultilevel"/>
    <w:tmpl w:val="5C4666E0"/>
    <w:lvl w:ilvl="0" w:tplc="D43EDD00">
      <w:start w:val="6"/>
      <w:numFmt w:val="bullet"/>
      <w:lvlText w:val="-"/>
      <w:lvlJc w:val="left"/>
      <w:pPr>
        <w:ind w:left="720" w:hanging="360"/>
      </w:pPr>
      <w:rPr>
        <w:rFonts w:ascii="Times New Roman" w:eastAsia="맑은 고딕"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DA12FC0"/>
    <w:multiLevelType w:val="hybridMultilevel"/>
    <w:tmpl w:val="FEAE076C"/>
    <w:lvl w:ilvl="0" w:tplc="A5867C60">
      <w:start w:val="6"/>
      <w:numFmt w:val="bullet"/>
      <w:lvlText w:val="-"/>
      <w:lvlJc w:val="left"/>
      <w:pPr>
        <w:ind w:left="644" w:hanging="360"/>
      </w:pPr>
      <w:rPr>
        <w:rFonts w:ascii="Times New Roman" w:eastAsia="바탕"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nsid w:val="2E9D78AC"/>
    <w:multiLevelType w:val="hybridMultilevel"/>
    <w:tmpl w:val="D4707B74"/>
    <w:lvl w:ilvl="0" w:tplc="25A8F5B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5">
    <w:nsid w:val="312465C0"/>
    <w:multiLevelType w:val="hybridMultilevel"/>
    <w:tmpl w:val="BF94251C"/>
    <w:lvl w:ilvl="0" w:tplc="8C08A104">
      <w:start w:val="7"/>
      <w:numFmt w:val="bullet"/>
      <w:lvlText w:val="-"/>
      <w:lvlJc w:val="left"/>
      <w:pPr>
        <w:ind w:left="720" w:hanging="360"/>
      </w:pPr>
      <w:rPr>
        <w:rFonts w:ascii="Times New Roman" w:eastAsia="맑은 고딕"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nsid w:val="37F62044"/>
    <w:multiLevelType w:val="hybridMultilevel"/>
    <w:tmpl w:val="F3FE1E02"/>
    <w:lvl w:ilvl="0" w:tplc="6156873E">
      <w:start w:val="6"/>
      <w:numFmt w:val="bullet"/>
      <w:lvlText w:val="-"/>
      <w:lvlJc w:val="left"/>
      <w:pPr>
        <w:ind w:left="2064" w:hanging="360"/>
      </w:pPr>
      <w:rPr>
        <w:rFonts w:ascii="Times New Roman" w:eastAsia="맑은 고딕" w:hAnsi="Times New Roman" w:cs="Times New Roman" w:hint="default"/>
      </w:rPr>
    </w:lvl>
    <w:lvl w:ilvl="1" w:tplc="08090003" w:tentative="1">
      <w:start w:val="1"/>
      <w:numFmt w:val="bullet"/>
      <w:lvlText w:val="o"/>
      <w:lvlJc w:val="left"/>
      <w:pPr>
        <w:ind w:left="2784" w:hanging="360"/>
      </w:pPr>
      <w:rPr>
        <w:rFonts w:ascii="Courier New" w:hAnsi="Courier New" w:cs="Courier New" w:hint="default"/>
      </w:rPr>
    </w:lvl>
    <w:lvl w:ilvl="2" w:tplc="08090005" w:tentative="1">
      <w:start w:val="1"/>
      <w:numFmt w:val="bullet"/>
      <w:lvlText w:val=""/>
      <w:lvlJc w:val="left"/>
      <w:pPr>
        <w:ind w:left="3504" w:hanging="360"/>
      </w:pPr>
      <w:rPr>
        <w:rFonts w:ascii="Wingdings" w:hAnsi="Wingdings" w:hint="default"/>
      </w:rPr>
    </w:lvl>
    <w:lvl w:ilvl="3" w:tplc="08090001" w:tentative="1">
      <w:start w:val="1"/>
      <w:numFmt w:val="bullet"/>
      <w:lvlText w:val=""/>
      <w:lvlJc w:val="left"/>
      <w:pPr>
        <w:ind w:left="4224" w:hanging="360"/>
      </w:pPr>
      <w:rPr>
        <w:rFonts w:ascii="Symbol" w:hAnsi="Symbol" w:hint="default"/>
      </w:rPr>
    </w:lvl>
    <w:lvl w:ilvl="4" w:tplc="08090003" w:tentative="1">
      <w:start w:val="1"/>
      <w:numFmt w:val="bullet"/>
      <w:lvlText w:val="o"/>
      <w:lvlJc w:val="left"/>
      <w:pPr>
        <w:ind w:left="4944" w:hanging="360"/>
      </w:pPr>
      <w:rPr>
        <w:rFonts w:ascii="Courier New" w:hAnsi="Courier New" w:cs="Courier New" w:hint="default"/>
      </w:rPr>
    </w:lvl>
    <w:lvl w:ilvl="5" w:tplc="08090005" w:tentative="1">
      <w:start w:val="1"/>
      <w:numFmt w:val="bullet"/>
      <w:lvlText w:val=""/>
      <w:lvlJc w:val="left"/>
      <w:pPr>
        <w:ind w:left="5664" w:hanging="360"/>
      </w:pPr>
      <w:rPr>
        <w:rFonts w:ascii="Wingdings" w:hAnsi="Wingdings" w:hint="default"/>
      </w:rPr>
    </w:lvl>
    <w:lvl w:ilvl="6" w:tplc="08090001" w:tentative="1">
      <w:start w:val="1"/>
      <w:numFmt w:val="bullet"/>
      <w:lvlText w:val=""/>
      <w:lvlJc w:val="left"/>
      <w:pPr>
        <w:ind w:left="6384" w:hanging="360"/>
      </w:pPr>
      <w:rPr>
        <w:rFonts w:ascii="Symbol" w:hAnsi="Symbol" w:hint="default"/>
      </w:rPr>
    </w:lvl>
    <w:lvl w:ilvl="7" w:tplc="08090003" w:tentative="1">
      <w:start w:val="1"/>
      <w:numFmt w:val="bullet"/>
      <w:lvlText w:val="o"/>
      <w:lvlJc w:val="left"/>
      <w:pPr>
        <w:ind w:left="7104" w:hanging="360"/>
      </w:pPr>
      <w:rPr>
        <w:rFonts w:ascii="Courier New" w:hAnsi="Courier New" w:cs="Courier New" w:hint="default"/>
      </w:rPr>
    </w:lvl>
    <w:lvl w:ilvl="8" w:tplc="08090005" w:tentative="1">
      <w:start w:val="1"/>
      <w:numFmt w:val="bullet"/>
      <w:lvlText w:val=""/>
      <w:lvlJc w:val="left"/>
      <w:pPr>
        <w:ind w:left="7824" w:hanging="360"/>
      </w:pPr>
      <w:rPr>
        <w:rFonts w:ascii="Wingdings" w:hAnsi="Wingdings" w:hint="default"/>
      </w:rPr>
    </w:lvl>
  </w:abstractNum>
  <w:abstractNum w:abstractNumId="28">
    <w:nsid w:val="3A64542B"/>
    <w:multiLevelType w:val="hybridMultilevel"/>
    <w:tmpl w:val="518CC854"/>
    <w:lvl w:ilvl="0" w:tplc="DD3CEA04">
      <w:start w:val="6"/>
      <w:numFmt w:val="bullet"/>
      <w:lvlText w:val="-"/>
      <w:lvlJc w:val="left"/>
      <w:pPr>
        <w:ind w:left="360" w:hanging="360"/>
      </w:pPr>
      <w:rPr>
        <w:rFonts w:ascii="Times New Roman" w:eastAsia="맑은 고딕"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3F821A9B"/>
    <w:multiLevelType w:val="hybridMultilevel"/>
    <w:tmpl w:val="43D471E4"/>
    <w:lvl w:ilvl="0" w:tplc="FF505578">
      <w:start w:val="6"/>
      <w:numFmt w:val="bullet"/>
      <w:lvlText w:val="-"/>
      <w:lvlJc w:val="left"/>
      <w:pPr>
        <w:ind w:left="360" w:hanging="360"/>
      </w:pPr>
      <w:rPr>
        <w:rFonts w:ascii="Times New Roman" w:eastAsia="맑은 고딕"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491033D3"/>
    <w:multiLevelType w:val="hybridMultilevel"/>
    <w:tmpl w:val="AD925F3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60A024C"/>
    <w:multiLevelType w:val="hybridMultilevel"/>
    <w:tmpl w:val="90F0B6B4"/>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nsid w:val="5A537AE1"/>
    <w:multiLevelType w:val="hybridMultilevel"/>
    <w:tmpl w:val="C36A59A0"/>
    <w:lvl w:ilvl="0" w:tplc="1D0464B4">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3">
    <w:nsid w:val="5FCA145D"/>
    <w:multiLevelType w:val="hybridMultilevel"/>
    <w:tmpl w:val="9BF694FE"/>
    <w:lvl w:ilvl="0" w:tplc="04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60032A5E"/>
    <w:multiLevelType w:val="multilevel"/>
    <w:tmpl w:val="2BD27614"/>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nsid w:val="61432060"/>
    <w:multiLevelType w:val="multilevel"/>
    <w:tmpl w:val="8E3E8C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nsid w:val="64584046"/>
    <w:multiLevelType w:val="hybridMultilevel"/>
    <w:tmpl w:val="38D237FA"/>
    <w:lvl w:ilvl="0" w:tplc="FFFFFFFF">
      <w:start w:val="1"/>
      <w:numFmt w:val="lowerLetter"/>
      <w:lvlText w:val="%1)"/>
      <w:lvlJc w:val="left"/>
      <w:pPr>
        <w:ind w:left="720" w:hanging="360"/>
      </w:pPr>
      <w:rPr>
        <w:rFonts w:eastAsia="맑은 고딕"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nsid w:val="6C9D0E34"/>
    <w:multiLevelType w:val="hybridMultilevel"/>
    <w:tmpl w:val="11A09E5A"/>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nsid w:val="6DEB2BF9"/>
    <w:multiLevelType w:val="hybridMultilevel"/>
    <w:tmpl w:val="792AC5F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nsid w:val="7C6C09BB"/>
    <w:multiLevelType w:val="hybridMultilevel"/>
    <w:tmpl w:val="F5485D4A"/>
    <w:lvl w:ilvl="0" w:tplc="411AE350">
      <w:start w:val="2"/>
      <w:numFmt w:val="bullet"/>
      <w:lvlText w:val="-"/>
      <w:lvlJc w:val="left"/>
      <w:pPr>
        <w:ind w:left="1004" w:hanging="360"/>
      </w:pPr>
      <w:rPr>
        <w:rFonts w:ascii="Times New Roman" w:eastAsia="MS Mincho" w:hAnsi="Times New Roman" w:cs="Times New Roman" w:hint="default"/>
      </w:rPr>
    </w:lvl>
    <w:lvl w:ilvl="1" w:tplc="04090003">
      <w:start w:val="1"/>
      <w:numFmt w:val="bullet"/>
      <w:lvlText w:val=""/>
      <w:lvlJc w:val="left"/>
      <w:pPr>
        <w:ind w:left="1444" w:hanging="400"/>
      </w:pPr>
      <w:rPr>
        <w:rFonts w:ascii="Wingdings" w:hAnsi="Wingdings"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abstractNum w:abstractNumId="40">
    <w:nsid w:val="7D3C4AB4"/>
    <w:multiLevelType w:val="hybridMultilevel"/>
    <w:tmpl w:val="438EF16E"/>
    <w:lvl w:ilvl="0" w:tplc="411AE350">
      <w:start w:val="2"/>
      <w:numFmt w:val="bullet"/>
      <w:lvlText w:val="-"/>
      <w:lvlJc w:val="left"/>
      <w:pPr>
        <w:ind w:left="1004" w:hanging="360"/>
      </w:pPr>
      <w:rPr>
        <w:rFonts w:ascii="Times New Roman" w:eastAsia="MS Mincho" w:hAnsi="Times New Roman" w:cs="Times New Roman" w:hint="default"/>
      </w:rPr>
    </w:lvl>
    <w:lvl w:ilvl="1" w:tplc="411AE350">
      <w:start w:val="2"/>
      <w:numFmt w:val="bullet"/>
      <w:lvlText w:val="-"/>
      <w:lvlJc w:val="left"/>
      <w:pPr>
        <w:ind w:left="1444" w:hanging="400"/>
      </w:pPr>
      <w:rPr>
        <w:rFonts w:ascii="Times New Roman" w:eastAsia="MS Mincho" w:hAnsi="Times New Roman" w:cs="Times New Roman"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5"/>
  </w:num>
  <w:num w:numId="12">
    <w:abstractNumId w:val="17"/>
  </w:num>
  <w:num w:numId="13">
    <w:abstractNumId w:val="22"/>
  </w:num>
  <w:num w:numId="14">
    <w:abstractNumId w:val="30"/>
  </w:num>
  <w:num w:numId="15">
    <w:abstractNumId w:val="12"/>
  </w:num>
  <w:num w:numId="16">
    <w:abstractNumId w:val="24"/>
  </w:num>
  <w:num w:numId="17">
    <w:abstractNumId w:val="39"/>
  </w:num>
  <w:num w:numId="18">
    <w:abstractNumId w:val="40"/>
  </w:num>
  <w:num w:numId="19">
    <w:abstractNumId w:val="20"/>
  </w:num>
  <w:num w:numId="20">
    <w:abstractNumId w:val="36"/>
  </w:num>
  <w:num w:numId="21">
    <w:abstractNumId w:val="10"/>
  </w:num>
  <w:num w:numId="22">
    <w:abstractNumId w:val="34"/>
  </w:num>
  <w:num w:numId="23">
    <w:abstractNumId w:val="28"/>
  </w:num>
  <w:num w:numId="24">
    <w:abstractNumId w:val="13"/>
  </w:num>
  <w:num w:numId="25">
    <w:abstractNumId w:val="37"/>
  </w:num>
  <w:num w:numId="26">
    <w:abstractNumId w:val="31"/>
  </w:num>
  <w:num w:numId="27">
    <w:abstractNumId w:val="32"/>
  </w:num>
  <w:num w:numId="28">
    <w:abstractNumId w:val="38"/>
  </w:num>
  <w:num w:numId="29">
    <w:abstractNumId w:val="29"/>
  </w:num>
  <w:num w:numId="30">
    <w:abstractNumId w:val="26"/>
  </w:num>
  <w:num w:numId="31">
    <w:abstractNumId w:val="27"/>
  </w:num>
  <w:num w:numId="32">
    <w:abstractNumId w:val="33"/>
  </w:num>
  <w:num w:numId="33">
    <w:abstractNumId w:val="18"/>
  </w:num>
  <w:num w:numId="34">
    <w:abstractNumId w:val="19"/>
  </w:num>
  <w:num w:numId="35">
    <w:abstractNumId w:val="11"/>
  </w:num>
  <w:num w:numId="36">
    <w:abstractNumId w:val="35"/>
  </w:num>
  <w:num w:numId="3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1"/>
  </w:num>
  <w:num w:numId="62">
    <w:abstractNumId w:val="15"/>
  </w:num>
  <w:num w:numId="63">
    <w:abstractNumId w:val="23"/>
  </w:num>
  <w:num w:numId="64">
    <w:abstractNumId w:val="16"/>
  </w:num>
  <w:num w:numId="65">
    <w:abstractNumId w:val="14"/>
  </w:num>
  <w:numIdMacAtCleanup w:val="6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204774">
    <w15:presenceInfo w15:providerId="None" w15:userId="S2-2204774"/>
  </w15:person>
  <w15:person w15:author="S2-2204780">
    <w15:presenceInfo w15:providerId="None" w15:userId="S2-2204780"/>
  </w15:person>
  <w15:person w15:author="S2-2204789">
    <w15:presenceInfo w15:providerId="None" w15:userId="S2-2204789"/>
  </w15:person>
  <w15:person w15:author="S2-2203769">
    <w15:presenceInfo w15:providerId="None" w15:userId="S2-2203769"/>
  </w15:person>
  <w15:person w15:author="S2-2204776">
    <w15:presenceInfo w15:providerId="None" w15:userId="S2-2204776"/>
  </w15:person>
  <w15:person w15:author="S2-2204777">
    <w15:presenceInfo w15:providerId="None" w15:userId="S2-2204777"/>
  </w15:person>
  <w15:person w15:author="S2-2204778">
    <w15:presenceInfo w15:providerId="None" w15:userId="S2-2204778"/>
  </w15:person>
  <w15:person w15:author="S2-2204908">
    <w15:presenceInfo w15:providerId="None" w15:userId="S2-2204908"/>
  </w15:person>
  <w15:person w15:author="S2-2204781">
    <w15:presenceInfo w15:providerId="None" w15:userId="S2-2204781"/>
  </w15:person>
  <w15:person w15:author="S2-2204783">
    <w15:presenceInfo w15:providerId="None" w15:userId="S2-2204783"/>
  </w15:person>
  <w15:person w15:author="S2-2204379">
    <w15:presenceInfo w15:providerId="None" w15:userId="S2-2204379"/>
  </w15:person>
  <w15:person w15:author="S2-2203770">
    <w15:presenceInfo w15:providerId="None" w15:userId="S2-2203770"/>
  </w15:person>
  <w15:person w15:author="S2-2204790">
    <w15:presenceInfo w15:providerId="None" w15:userId="S2-2204790"/>
  </w15:person>
  <w15:person w15:author="S2-2204156">
    <w15:presenceInfo w15:providerId="None" w15:userId="S2-2204156"/>
  </w15:person>
  <w15:person w15:author="S2-2204791">
    <w15:presenceInfo w15:providerId="None" w15:userId="S2-2204791"/>
  </w15:person>
  <w15:person w15:author="S2-2204792">
    <w15:presenceInfo w15:providerId="None" w15:userId="S2-2204792"/>
  </w15:person>
  <w15:person w15:author="S2-2204862">
    <w15:presenceInfo w15:providerId="None" w15:userId="S2-2204862"/>
  </w15:person>
  <w15:person w15:author="S2-2204793">
    <w15:presenceInfo w15:providerId="None" w15:userId="S2-2204793"/>
  </w15:person>
  <w15:person w15:author="S2-2204154">
    <w15:presenceInfo w15:providerId="None" w15:userId="S2-2204154"/>
  </w15:person>
  <w15:person w15:author="S2-2204794">
    <w15:presenceInfo w15:providerId="None" w15:userId="S2-2204794"/>
  </w15:person>
  <w15:person w15:author="S2-2204795">
    <w15:presenceInfo w15:providerId="None" w15:userId="S2-2204795"/>
  </w15:person>
  <w15:person w15:author="S2-2204796">
    <w15:presenceInfo w15:providerId="None" w15:userId="S2-2204796"/>
  </w15:person>
  <w15:person w15:author="S2-2204797">
    <w15:presenceInfo w15:providerId="None" w15:userId="S2-2204797"/>
  </w15:person>
  <w15:person w15:author="S2-2204798">
    <w15:presenceInfo w15:providerId="None" w15:userId="S2-2204798"/>
  </w15:person>
  <w15:person w15:author="S2-2204799">
    <w15:presenceInfo w15:providerId="None" w15:userId="S2-2204799"/>
  </w15:person>
  <w15:person w15:author="S2-2204773">
    <w15:presenceInfo w15:providerId="None" w15:userId="S2-2204773"/>
  </w15:person>
  <w15:person w15:author="S2-2204770">
    <w15:presenceInfo w15:providerId="None" w15:userId="S2-2204770"/>
  </w15:person>
  <w15:person w15:author="S2-2205380">
    <w15:presenceInfo w15:providerId="None" w15:userId="S2-2205380"/>
  </w15:person>
  <w15:person w15:author="S2-2204772">
    <w15:presenceInfo w15:providerId="None" w15:userId="S2-2204772"/>
  </w15:person>
  <w15:person w15:author="S2-2204771">
    <w15:presenceInfo w15:providerId="None" w15:userId="S2-2204771"/>
  </w15:person>
  <w15:person w15:author="S2-2204775">
    <w15:presenceInfo w15:providerId="None" w15:userId="S2-2204775"/>
  </w15:person>
  <w15:person w15:author="S2-2204779">
    <w15:presenceInfo w15:providerId="None" w15:userId="S2-2204779"/>
  </w15:person>
  <w15:person w15:author="S2-2204785">
    <w15:presenceInfo w15:providerId="None" w15:userId="S2-2204785"/>
  </w15:person>
  <w15:person w15:author="S2-2204782">
    <w15:presenceInfo w15:providerId="None" w15:userId="S2-2204782"/>
  </w15:person>
  <w15:person w15:author="S2-2204784">
    <w15:presenceInfo w15:providerId="None" w15:userId="S2-2204784"/>
  </w15:person>
  <w15:person w15:author="S2-2204786">
    <w15:presenceInfo w15:providerId="None" w15:userId="S2-2204786"/>
  </w15:person>
  <w15:person w15:author="S2-2204787">
    <w15:presenceInfo w15:providerId="None" w15:userId="S2-2204787"/>
  </w15:person>
  <w15:person w15:author="S2-2204788">
    <w15:presenceInfo w15:providerId="None" w15:userId="S2-2204788"/>
  </w15:person>
  <w15:person w15:author="S2-2203696">
    <w15:presenceInfo w15:providerId="None" w15:userId="S2-22036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7A9"/>
    <w:rsid w:val="00020EEE"/>
    <w:rsid w:val="00022EE0"/>
    <w:rsid w:val="00025B78"/>
    <w:rsid w:val="0003284B"/>
    <w:rsid w:val="00033397"/>
    <w:rsid w:val="00033F91"/>
    <w:rsid w:val="00034CA3"/>
    <w:rsid w:val="00036B2A"/>
    <w:rsid w:val="00040095"/>
    <w:rsid w:val="00040FBA"/>
    <w:rsid w:val="00042476"/>
    <w:rsid w:val="00042CC4"/>
    <w:rsid w:val="00051834"/>
    <w:rsid w:val="00054A22"/>
    <w:rsid w:val="00062023"/>
    <w:rsid w:val="00062D0A"/>
    <w:rsid w:val="00063538"/>
    <w:rsid w:val="000655A6"/>
    <w:rsid w:val="0006574B"/>
    <w:rsid w:val="00067AE9"/>
    <w:rsid w:val="000762A5"/>
    <w:rsid w:val="00080512"/>
    <w:rsid w:val="0008149E"/>
    <w:rsid w:val="000820D6"/>
    <w:rsid w:val="00083922"/>
    <w:rsid w:val="00086FA7"/>
    <w:rsid w:val="000B1590"/>
    <w:rsid w:val="000C2196"/>
    <w:rsid w:val="000C47C3"/>
    <w:rsid w:val="000D58AB"/>
    <w:rsid w:val="000D769E"/>
    <w:rsid w:val="000E3C20"/>
    <w:rsid w:val="000F0594"/>
    <w:rsid w:val="0010009C"/>
    <w:rsid w:val="0011031D"/>
    <w:rsid w:val="00133525"/>
    <w:rsid w:val="00141F41"/>
    <w:rsid w:val="00145CF4"/>
    <w:rsid w:val="0015196E"/>
    <w:rsid w:val="00156CB1"/>
    <w:rsid w:val="001612A5"/>
    <w:rsid w:val="00172978"/>
    <w:rsid w:val="0017716B"/>
    <w:rsid w:val="00181110"/>
    <w:rsid w:val="00183735"/>
    <w:rsid w:val="00191A09"/>
    <w:rsid w:val="001940AB"/>
    <w:rsid w:val="001A3F8C"/>
    <w:rsid w:val="001A4C42"/>
    <w:rsid w:val="001A7420"/>
    <w:rsid w:val="001A7B21"/>
    <w:rsid w:val="001B2090"/>
    <w:rsid w:val="001B52F0"/>
    <w:rsid w:val="001B6637"/>
    <w:rsid w:val="001C036A"/>
    <w:rsid w:val="001C21C3"/>
    <w:rsid w:val="001C2C05"/>
    <w:rsid w:val="001C4834"/>
    <w:rsid w:val="001D02C2"/>
    <w:rsid w:val="001D2301"/>
    <w:rsid w:val="001D64BE"/>
    <w:rsid w:val="001E19A5"/>
    <w:rsid w:val="001E2AA9"/>
    <w:rsid w:val="001E594B"/>
    <w:rsid w:val="001F0C1D"/>
    <w:rsid w:val="001F1132"/>
    <w:rsid w:val="001F168B"/>
    <w:rsid w:val="00203A97"/>
    <w:rsid w:val="00204CFA"/>
    <w:rsid w:val="00213571"/>
    <w:rsid w:val="00216CC8"/>
    <w:rsid w:val="00230415"/>
    <w:rsid w:val="00234148"/>
    <w:rsid w:val="002347A2"/>
    <w:rsid w:val="00245DDC"/>
    <w:rsid w:val="002501EB"/>
    <w:rsid w:val="00253FD9"/>
    <w:rsid w:val="002548C9"/>
    <w:rsid w:val="00257AC7"/>
    <w:rsid w:val="00266AC4"/>
    <w:rsid w:val="002675F0"/>
    <w:rsid w:val="002714C5"/>
    <w:rsid w:val="002732FF"/>
    <w:rsid w:val="002736ED"/>
    <w:rsid w:val="002760EE"/>
    <w:rsid w:val="00280D40"/>
    <w:rsid w:val="00291B3C"/>
    <w:rsid w:val="002A2E2C"/>
    <w:rsid w:val="002A5297"/>
    <w:rsid w:val="002A5489"/>
    <w:rsid w:val="002A7E18"/>
    <w:rsid w:val="002B2D5C"/>
    <w:rsid w:val="002B2F67"/>
    <w:rsid w:val="002B6339"/>
    <w:rsid w:val="002C689B"/>
    <w:rsid w:val="002D1A86"/>
    <w:rsid w:val="002D6833"/>
    <w:rsid w:val="002D6C5C"/>
    <w:rsid w:val="002E00EE"/>
    <w:rsid w:val="002E0E00"/>
    <w:rsid w:val="002E5B65"/>
    <w:rsid w:val="002E74E5"/>
    <w:rsid w:val="002F30C7"/>
    <w:rsid w:val="002F649A"/>
    <w:rsid w:val="003028D7"/>
    <w:rsid w:val="0031291A"/>
    <w:rsid w:val="003153BE"/>
    <w:rsid w:val="00315DE9"/>
    <w:rsid w:val="003167A3"/>
    <w:rsid w:val="00316C8D"/>
    <w:rsid w:val="003172DC"/>
    <w:rsid w:val="00320611"/>
    <w:rsid w:val="00321CC7"/>
    <w:rsid w:val="003222EF"/>
    <w:rsid w:val="00333F85"/>
    <w:rsid w:val="00344DF2"/>
    <w:rsid w:val="003528F7"/>
    <w:rsid w:val="00352F0D"/>
    <w:rsid w:val="00353F22"/>
    <w:rsid w:val="0035462D"/>
    <w:rsid w:val="00356555"/>
    <w:rsid w:val="00361BBC"/>
    <w:rsid w:val="00363B0F"/>
    <w:rsid w:val="003658A2"/>
    <w:rsid w:val="00372776"/>
    <w:rsid w:val="003765B8"/>
    <w:rsid w:val="00382467"/>
    <w:rsid w:val="00385819"/>
    <w:rsid w:val="0039306F"/>
    <w:rsid w:val="00397B70"/>
    <w:rsid w:val="003A5264"/>
    <w:rsid w:val="003A55FB"/>
    <w:rsid w:val="003A60B8"/>
    <w:rsid w:val="003A7133"/>
    <w:rsid w:val="003B2DBB"/>
    <w:rsid w:val="003B60FA"/>
    <w:rsid w:val="003C3971"/>
    <w:rsid w:val="003C6B69"/>
    <w:rsid w:val="003D0CDB"/>
    <w:rsid w:val="003D17F3"/>
    <w:rsid w:val="003D7BA6"/>
    <w:rsid w:val="003E3C07"/>
    <w:rsid w:val="00403FE1"/>
    <w:rsid w:val="00415636"/>
    <w:rsid w:val="0042311E"/>
    <w:rsid w:val="00423334"/>
    <w:rsid w:val="004345EC"/>
    <w:rsid w:val="0043546C"/>
    <w:rsid w:val="00435707"/>
    <w:rsid w:val="00442052"/>
    <w:rsid w:val="00442F33"/>
    <w:rsid w:val="0046304C"/>
    <w:rsid w:val="00465515"/>
    <w:rsid w:val="00465E67"/>
    <w:rsid w:val="004723E9"/>
    <w:rsid w:val="00473244"/>
    <w:rsid w:val="00475DB7"/>
    <w:rsid w:val="00480AA4"/>
    <w:rsid w:val="004816F6"/>
    <w:rsid w:val="0049751D"/>
    <w:rsid w:val="004A1A28"/>
    <w:rsid w:val="004A5A39"/>
    <w:rsid w:val="004C30AC"/>
    <w:rsid w:val="004C3103"/>
    <w:rsid w:val="004C3684"/>
    <w:rsid w:val="004D00C8"/>
    <w:rsid w:val="004D3578"/>
    <w:rsid w:val="004E213A"/>
    <w:rsid w:val="004F027A"/>
    <w:rsid w:val="004F0988"/>
    <w:rsid w:val="004F2DC6"/>
    <w:rsid w:val="004F3340"/>
    <w:rsid w:val="004F7025"/>
    <w:rsid w:val="0050783A"/>
    <w:rsid w:val="00512339"/>
    <w:rsid w:val="0051502F"/>
    <w:rsid w:val="00526920"/>
    <w:rsid w:val="0053061D"/>
    <w:rsid w:val="0053388B"/>
    <w:rsid w:val="00535773"/>
    <w:rsid w:val="0054338D"/>
    <w:rsid w:val="00543E6C"/>
    <w:rsid w:val="00545098"/>
    <w:rsid w:val="005463DA"/>
    <w:rsid w:val="005477C7"/>
    <w:rsid w:val="00550A47"/>
    <w:rsid w:val="00554180"/>
    <w:rsid w:val="005578B3"/>
    <w:rsid w:val="00565087"/>
    <w:rsid w:val="00571A34"/>
    <w:rsid w:val="005723FE"/>
    <w:rsid w:val="005731F5"/>
    <w:rsid w:val="0057388A"/>
    <w:rsid w:val="00573FC9"/>
    <w:rsid w:val="005802E8"/>
    <w:rsid w:val="00592005"/>
    <w:rsid w:val="00597B11"/>
    <w:rsid w:val="005A3ABC"/>
    <w:rsid w:val="005A44AE"/>
    <w:rsid w:val="005C024E"/>
    <w:rsid w:val="005C54DD"/>
    <w:rsid w:val="005D1001"/>
    <w:rsid w:val="005D2E01"/>
    <w:rsid w:val="005D475B"/>
    <w:rsid w:val="005D58BE"/>
    <w:rsid w:val="005D706E"/>
    <w:rsid w:val="005D7526"/>
    <w:rsid w:val="005E4BB2"/>
    <w:rsid w:val="005E51FC"/>
    <w:rsid w:val="005E7E61"/>
    <w:rsid w:val="005F0B6B"/>
    <w:rsid w:val="005F22B1"/>
    <w:rsid w:val="005F635D"/>
    <w:rsid w:val="005F75AD"/>
    <w:rsid w:val="005F788A"/>
    <w:rsid w:val="0060234E"/>
    <w:rsid w:val="00602AEA"/>
    <w:rsid w:val="006037BA"/>
    <w:rsid w:val="00610449"/>
    <w:rsid w:val="006119CE"/>
    <w:rsid w:val="00614FDF"/>
    <w:rsid w:val="00617E7C"/>
    <w:rsid w:val="0062787A"/>
    <w:rsid w:val="00633B5E"/>
    <w:rsid w:val="0063543D"/>
    <w:rsid w:val="0063560D"/>
    <w:rsid w:val="006452A5"/>
    <w:rsid w:val="00646EE4"/>
    <w:rsid w:val="00647114"/>
    <w:rsid w:val="006501A3"/>
    <w:rsid w:val="00660E20"/>
    <w:rsid w:val="00661603"/>
    <w:rsid w:val="006762A8"/>
    <w:rsid w:val="00677E2B"/>
    <w:rsid w:val="00684CF0"/>
    <w:rsid w:val="0068584E"/>
    <w:rsid w:val="00691266"/>
    <w:rsid w:val="006912E9"/>
    <w:rsid w:val="006A323F"/>
    <w:rsid w:val="006B30D0"/>
    <w:rsid w:val="006B4E73"/>
    <w:rsid w:val="006B534C"/>
    <w:rsid w:val="006C3D95"/>
    <w:rsid w:val="006D1981"/>
    <w:rsid w:val="006D7673"/>
    <w:rsid w:val="006D7DB9"/>
    <w:rsid w:val="006E5C86"/>
    <w:rsid w:val="006E7F91"/>
    <w:rsid w:val="006F7822"/>
    <w:rsid w:val="00701116"/>
    <w:rsid w:val="007047C0"/>
    <w:rsid w:val="0070617C"/>
    <w:rsid w:val="007114F2"/>
    <w:rsid w:val="0071174C"/>
    <w:rsid w:val="00713565"/>
    <w:rsid w:val="00713C44"/>
    <w:rsid w:val="007144C5"/>
    <w:rsid w:val="00722ACF"/>
    <w:rsid w:val="00727CBF"/>
    <w:rsid w:val="00734A5B"/>
    <w:rsid w:val="0074026F"/>
    <w:rsid w:val="007429F6"/>
    <w:rsid w:val="00743148"/>
    <w:rsid w:val="00744E76"/>
    <w:rsid w:val="00752E66"/>
    <w:rsid w:val="007540F4"/>
    <w:rsid w:val="00756F0B"/>
    <w:rsid w:val="007646CD"/>
    <w:rsid w:val="00765EA3"/>
    <w:rsid w:val="007722EA"/>
    <w:rsid w:val="00774DA4"/>
    <w:rsid w:val="007755FA"/>
    <w:rsid w:val="00781F0F"/>
    <w:rsid w:val="00782161"/>
    <w:rsid w:val="0079325B"/>
    <w:rsid w:val="00795D34"/>
    <w:rsid w:val="007A07C9"/>
    <w:rsid w:val="007A1C29"/>
    <w:rsid w:val="007A2BFD"/>
    <w:rsid w:val="007B0FA6"/>
    <w:rsid w:val="007B4255"/>
    <w:rsid w:val="007B600E"/>
    <w:rsid w:val="007B61FE"/>
    <w:rsid w:val="007B6A91"/>
    <w:rsid w:val="007B6FA1"/>
    <w:rsid w:val="007D4B76"/>
    <w:rsid w:val="007D6AD3"/>
    <w:rsid w:val="007E4B06"/>
    <w:rsid w:val="007F0F4A"/>
    <w:rsid w:val="00800ADC"/>
    <w:rsid w:val="008028A4"/>
    <w:rsid w:val="00805F5C"/>
    <w:rsid w:val="00813086"/>
    <w:rsid w:val="0081653B"/>
    <w:rsid w:val="008204C2"/>
    <w:rsid w:val="00827BAF"/>
    <w:rsid w:val="008300E6"/>
    <w:rsid w:val="00830747"/>
    <w:rsid w:val="00833908"/>
    <w:rsid w:val="00850153"/>
    <w:rsid w:val="00857D8B"/>
    <w:rsid w:val="00872268"/>
    <w:rsid w:val="008768CA"/>
    <w:rsid w:val="008872F2"/>
    <w:rsid w:val="00892211"/>
    <w:rsid w:val="00894042"/>
    <w:rsid w:val="008A0FD0"/>
    <w:rsid w:val="008A2DFC"/>
    <w:rsid w:val="008A48AA"/>
    <w:rsid w:val="008B3427"/>
    <w:rsid w:val="008B6874"/>
    <w:rsid w:val="008C384C"/>
    <w:rsid w:val="008C41E3"/>
    <w:rsid w:val="008D258E"/>
    <w:rsid w:val="008D3DFE"/>
    <w:rsid w:val="008D7E26"/>
    <w:rsid w:val="008E1703"/>
    <w:rsid w:val="008E1B18"/>
    <w:rsid w:val="008E2D68"/>
    <w:rsid w:val="008E4D04"/>
    <w:rsid w:val="008E6190"/>
    <w:rsid w:val="008E6756"/>
    <w:rsid w:val="009007EB"/>
    <w:rsid w:val="0090271F"/>
    <w:rsid w:val="00902E23"/>
    <w:rsid w:val="00905BA0"/>
    <w:rsid w:val="00905EAB"/>
    <w:rsid w:val="009063A4"/>
    <w:rsid w:val="0091047D"/>
    <w:rsid w:val="009114D7"/>
    <w:rsid w:val="0091348E"/>
    <w:rsid w:val="0091686C"/>
    <w:rsid w:val="00917CCB"/>
    <w:rsid w:val="00920E3F"/>
    <w:rsid w:val="00920FA6"/>
    <w:rsid w:val="00921F75"/>
    <w:rsid w:val="00931EAD"/>
    <w:rsid w:val="00933FB0"/>
    <w:rsid w:val="00935916"/>
    <w:rsid w:val="00942EC2"/>
    <w:rsid w:val="00943A57"/>
    <w:rsid w:val="00946672"/>
    <w:rsid w:val="00946696"/>
    <w:rsid w:val="00951EDC"/>
    <w:rsid w:val="009578FE"/>
    <w:rsid w:val="0097096D"/>
    <w:rsid w:val="00972E66"/>
    <w:rsid w:val="0097696D"/>
    <w:rsid w:val="009833AC"/>
    <w:rsid w:val="00984826"/>
    <w:rsid w:val="00984EE1"/>
    <w:rsid w:val="009916C8"/>
    <w:rsid w:val="009975A9"/>
    <w:rsid w:val="009A62DF"/>
    <w:rsid w:val="009B2A7B"/>
    <w:rsid w:val="009C3872"/>
    <w:rsid w:val="009C7347"/>
    <w:rsid w:val="009E642E"/>
    <w:rsid w:val="009F1065"/>
    <w:rsid w:val="009F12EC"/>
    <w:rsid w:val="009F37B7"/>
    <w:rsid w:val="00A04153"/>
    <w:rsid w:val="00A06DA8"/>
    <w:rsid w:val="00A073E2"/>
    <w:rsid w:val="00A078C0"/>
    <w:rsid w:val="00A10F02"/>
    <w:rsid w:val="00A12803"/>
    <w:rsid w:val="00A13E1F"/>
    <w:rsid w:val="00A15B6A"/>
    <w:rsid w:val="00A164B4"/>
    <w:rsid w:val="00A231E7"/>
    <w:rsid w:val="00A26956"/>
    <w:rsid w:val="00A27486"/>
    <w:rsid w:val="00A2797C"/>
    <w:rsid w:val="00A31CD4"/>
    <w:rsid w:val="00A369E3"/>
    <w:rsid w:val="00A376E1"/>
    <w:rsid w:val="00A45B30"/>
    <w:rsid w:val="00A47A59"/>
    <w:rsid w:val="00A53724"/>
    <w:rsid w:val="00A56066"/>
    <w:rsid w:val="00A5792D"/>
    <w:rsid w:val="00A602BB"/>
    <w:rsid w:val="00A62354"/>
    <w:rsid w:val="00A62383"/>
    <w:rsid w:val="00A658F1"/>
    <w:rsid w:val="00A72143"/>
    <w:rsid w:val="00A73129"/>
    <w:rsid w:val="00A765C8"/>
    <w:rsid w:val="00A82346"/>
    <w:rsid w:val="00A837AE"/>
    <w:rsid w:val="00A85985"/>
    <w:rsid w:val="00A92BA1"/>
    <w:rsid w:val="00A93CE0"/>
    <w:rsid w:val="00A95A32"/>
    <w:rsid w:val="00A9786D"/>
    <w:rsid w:val="00AA2F06"/>
    <w:rsid w:val="00AA5849"/>
    <w:rsid w:val="00AB04F1"/>
    <w:rsid w:val="00AB4A5D"/>
    <w:rsid w:val="00AB5BE5"/>
    <w:rsid w:val="00AC6BC6"/>
    <w:rsid w:val="00AD1006"/>
    <w:rsid w:val="00AE1B64"/>
    <w:rsid w:val="00AE4329"/>
    <w:rsid w:val="00AE65E2"/>
    <w:rsid w:val="00AF02A3"/>
    <w:rsid w:val="00AF1460"/>
    <w:rsid w:val="00AF3570"/>
    <w:rsid w:val="00AF40AA"/>
    <w:rsid w:val="00B00A70"/>
    <w:rsid w:val="00B00BFD"/>
    <w:rsid w:val="00B01D8A"/>
    <w:rsid w:val="00B0608B"/>
    <w:rsid w:val="00B15449"/>
    <w:rsid w:val="00B274B7"/>
    <w:rsid w:val="00B30140"/>
    <w:rsid w:val="00B3322F"/>
    <w:rsid w:val="00B33C00"/>
    <w:rsid w:val="00B35C79"/>
    <w:rsid w:val="00B50BB1"/>
    <w:rsid w:val="00B6212A"/>
    <w:rsid w:val="00B62FE9"/>
    <w:rsid w:val="00B751D2"/>
    <w:rsid w:val="00B76A37"/>
    <w:rsid w:val="00B908AF"/>
    <w:rsid w:val="00B92E66"/>
    <w:rsid w:val="00B93086"/>
    <w:rsid w:val="00B93C5C"/>
    <w:rsid w:val="00BA10C1"/>
    <w:rsid w:val="00BA19ED"/>
    <w:rsid w:val="00BA4B8D"/>
    <w:rsid w:val="00BB1B62"/>
    <w:rsid w:val="00BB5DD3"/>
    <w:rsid w:val="00BB5DE8"/>
    <w:rsid w:val="00BB77B8"/>
    <w:rsid w:val="00BC0648"/>
    <w:rsid w:val="00BC0F7D"/>
    <w:rsid w:val="00BC4D4F"/>
    <w:rsid w:val="00BC562E"/>
    <w:rsid w:val="00BD45BF"/>
    <w:rsid w:val="00BD7D31"/>
    <w:rsid w:val="00BE3255"/>
    <w:rsid w:val="00BF01F8"/>
    <w:rsid w:val="00BF0658"/>
    <w:rsid w:val="00BF128E"/>
    <w:rsid w:val="00C000B6"/>
    <w:rsid w:val="00C01E36"/>
    <w:rsid w:val="00C07280"/>
    <w:rsid w:val="00C074DD"/>
    <w:rsid w:val="00C14234"/>
    <w:rsid w:val="00C1476E"/>
    <w:rsid w:val="00C1496A"/>
    <w:rsid w:val="00C20059"/>
    <w:rsid w:val="00C33079"/>
    <w:rsid w:val="00C34E5D"/>
    <w:rsid w:val="00C45231"/>
    <w:rsid w:val="00C551FF"/>
    <w:rsid w:val="00C60F09"/>
    <w:rsid w:val="00C6569A"/>
    <w:rsid w:val="00C66791"/>
    <w:rsid w:val="00C70710"/>
    <w:rsid w:val="00C72833"/>
    <w:rsid w:val="00C7291F"/>
    <w:rsid w:val="00C72F11"/>
    <w:rsid w:val="00C73A96"/>
    <w:rsid w:val="00C74B3D"/>
    <w:rsid w:val="00C80F1D"/>
    <w:rsid w:val="00C83077"/>
    <w:rsid w:val="00C86DBB"/>
    <w:rsid w:val="00C86E01"/>
    <w:rsid w:val="00C91962"/>
    <w:rsid w:val="00C93F40"/>
    <w:rsid w:val="00CA1DCD"/>
    <w:rsid w:val="00CA3A46"/>
    <w:rsid w:val="00CA3D0C"/>
    <w:rsid w:val="00CA3FEB"/>
    <w:rsid w:val="00CC456F"/>
    <w:rsid w:val="00CE125F"/>
    <w:rsid w:val="00CE338F"/>
    <w:rsid w:val="00D01C72"/>
    <w:rsid w:val="00D16A54"/>
    <w:rsid w:val="00D173EE"/>
    <w:rsid w:val="00D20CAE"/>
    <w:rsid w:val="00D2578F"/>
    <w:rsid w:val="00D26F9B"/>
    <w:rsid w:val="00D44C3B"/>
    <w:rsid w:val="00D53E54"/>
    <w:rsid w:val="00D57972"/>
    <w:rsid w:val="00D675A9"/>
    <w:rsid w:val="00D738D6"/>
    <w:rsid w:val="00D755EB"/>
    <w:rsid w:val="00D76048"/>
    <w:rsid w:val="00D77450"/>
    <w:rsid w:val="00D779E9"/>
    <w:rsid w:val="00D804AE"/>
    <w:rsid w:val="00D82AC4"/>
    <w:rsid w:val="00D82E6F"/>
    <w:rsid w:val="00D85330"/>
    <w:rsid w:val="00D85773"/>
    <w:rsid w:val="00D87E00"/>
    <w:rsid w:val="00D9134D"/>
    <w:rsid w:val="00DA7A03"/>
    <w:rsid w:val="00DB1818"/>
    <w:rsid w:val="00DC309B"/>
    <w:rsid w:val="00DC43A3"/>
    <w:rsid w:val="00DC4DA2"/>
    <w:rsid w:val="00DD0D73"/>
    <w:rsid w:val="00DD149D"/>
    <w:rsid w:val="00DD4C17"/>
    <w:rsid w:val="00DD74A5"/>
    <w:rsid w:val="00DF14A0"/>
    <w:rsid w:val="00DF2B1F"/>
    <w:rsid w:val="00DF34BE"/>
    <w:rsid w:val="00DF628F"/>
    <w:rsid w:val="00DF62CD"/>
    <w:rsid w:val="00DF642D"/>
    <w:rsid w:val="00E015B7"/>
    <w:rsid w:val="00E02F1A"/>
    <w:rsid w:val="00E11ABE"/>
    <w:rsid w:val="00E13CA7"/>
    <w:rsid w:val="00E16509"/>
    <w:rsid w:val="00E24E7B"/>
    <w:rsid w:val="00E32971"/>
    <w:rsid w:val="00E34B12"/>
    <w:rsid w:val="00E3522A"/>
    <w:rsid w:val="00E41518"/>
    <w:rsid w:val="00E44582"/>
    <w:rsid w:val="00E50220"/>
    <w:rsid w:val="00E50A63"/>
    <w:rsid w:val="00E557D6"/>
    <w:rsid w:val="00E764CB"/>
    <w:rsid w:val="00E77645"/>
    <w:rsid w:val="00E83982"/>
    <w:rsid w:val="00E86AE3"/>
    <w:rsid w:val="00E878F1"/>
    <w:rsid w:val="00E927DF"/>
    <w:rsid w:val="00EA15B0"/>
    <w:rsid w:val="00EA2EAE"/>
    <w:rsid w:val="00EA5EA7"/>
    <w:rsid w:val="00EB41A9"/>
    <w:rsid w:val="00EC0371"/>
    <w:rsid w:val="00EC4A25"/>
    <w:rsid w:val="00ED0BF1"/>
    <w:rsid w:val="00ED2BD5"/>
    <w:rsid w:val="00ED3133"/>
    <w:rsid w:val="00ED7F3E"/>
    <w:rsid w:val="00EF608C"/>
    <w:rsid w:val="00F025A2"/>
    <w:rsid w:val="00F04712"/>
    <w:rsid w:val="00F06FF9"/>
    <w:rsid w:val="00F13360"/>
    <w:rsid w:val="00F22EC7"/>
    <w:rsid w:val="00F325C8"/>
    <w:rsid w:val="00F438A6"/>
    <w:rsid w:val="00F476A3"/>
    <w:rsid w:val="00F562F2"/>
    <w:rsid w:val="00F604A8"/>
    <w:rsid w:val="00F653B8"/>
    <w:rsid w:val="00F6645F"/>
    <w:rsid w:val="00F70DD9"/>
    <w:rsid w:val="00F730C0"/>
    <w:rsid w:val="00F738B4"/>
    <w:rsid w:val="00F77A09"/>
    <w:rsid w:val="00F80B18"/>
    <w:rsid w:val="00F86955"/>
    <w:rsid w:val="00F875C1"/>
    <w:rsid w:val="00F9008D"/>
    <w:rsid w:val="00FA1266"/>
    <w:rsid w:val="00FB33D0"/>
    <w:rsid w:val="00FC1192"/>
    <w:rsid w:val="00FC1B83"/>
    <w:rsid w:val="00FC22FB"/>
    <w:rsid w:val="00FD2800"/>
    <w:rsid w:val="00FE6BC0"/>
    <w:rsid w:val="00FF2199"/>
    <w:rsid w:val="00FF244A"/>
    <w:rsid w:val="00FF42E5"/>
    <w:rsid w:val="00FF45F7"/>
    <w:rsid w:val="00FF600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E764CB"/>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link w:val="6Char"/>
    <w:qFormat/>
    <w:pPr>
      <w:outlineLvl w:val="5"/>
    </w:pPr>
  </w:style>
  <w:style w:type="paragraph" w:styleId="7">
    <w:name w:val="heading 7"/>
    <w:basedOn w:val="H6"/>
    <w:next w:val="a1"/>
    <w:link w:val="7Char"/>
    <w:qFormat/>
    <w:pPr>
      <w:outlineLvl w:val="6"/>
    </w:pPr>
  </w:style>
  <w:style w:type="paragraph" w:styleId="8">
    <w:name w:val="heading 8"/>
    <w:basedOn w:val="1"/>
    <w:next w:val="a1"/>
    <w:link w:val="8Char"/>
    <w:qFormat/>
    <w:pPr>
      <w:ind w:left="0" w:firstLine="0"/>
      <w:outlineLvl w:val="7"/>
    </w:pPr>
  </w:style>
  <w:style w:type="paragraph" w:styleId="9">
    <w:name w:val="heading 9"/>
    <w:basedOn w:val="8"/>
    <w:next w:val="a1"/>
    <w:link w:val="9Char"/>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3A5264"/>
    <w:pPr>
      <w:overflowPunct w:val="0"/>
      <w:autoSpaceDE w:val="0"/>
      <w:autoSpaceDN w:val="0"/>
      <w:adjustRightInd w:val="0"/>
      <w:ind w:left="1985" w:hanging="1985"/>
      <w:textAlignment w:val="baseline"/>
      <w:outlineLvl w:val="9"/>
    </w:pPr>
    <w:rPr>
      <w:rFonts w:eastAsia="Times New Roman"/>
      <w:sz w:val="20"/>
      <w:lang w:eastAsia="en-GB"/>
    </w:rPr>
  </w:style>
  <w:style w:type="paragraph" w:styleId="90">
    <w:name w:val="toc 9"/>
    <w:basedOn w:val="80"/>
    <w:uiPriority w:val="39"/>
    <w:rsid w:val="003A5264"/>
    <w:pPr>
      <w:ind w:left="1418" w:hanging="1418"/>
    </w:pPr>
  </w:style>
  <w:style w:type="paragraph" w:styleId="80">
    <w:name w:val="toc 8"/>
    <w:basedOn w:val="10"/>
    <w:uiPriority w:val="39"/>
    <w:rsid w:val="003A5264"/>
    <w:pPr>
      <w:spacing w:before="180"/>
      <w:ind w:left="2693" w:hanging="2693"/>
    </w:pPr>
    <w:rPr>
      <w:b/>
    </w:rPr>
  </w:style>
  <w:style w:type="paragraph" w:styleId="10">
    <w:name w:val="toc 1"/>
    <w:uiPriority w:val="39"/>
    <w:rsid w:val="003A526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3A5264"/>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3A5264"/>
  </w:style>
  <w:style w:type="paragraph" w:styleId="a5">
    <w:name w:val="header"/>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A526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2">
    <w:name w:val="toc 5"/>
    <w:basedOn w:val="42"/>
    <w:uiPriority w:val="39"/>
    <w:rsid w:val="003A5264"/>
    <w:pPr>
      <w:ind w:left="1701" w:hanging="1701"/>
    </w:pPr>
  </w:style>
  <w:style w:type="paragraph" w:styleId="42">
    <w:name w:val="toc 4"/>
    <w:basedOn w:val="32"/>
    <w:uiPriority w:val="39"/>
    <w:rsid w:val="003A5264"/>
    <w:pPr>
      <w:ind w:left="1418" w:hanging="1418"/>
    </w:pPr>
  </w:style>
  <w:style w:type="paragraph" w:styleId="32">
    <w:name w:val="toc 3"/>
    <w:basedOn w:val="22"/>
    <w:uiPriority w:val="39"/>
    <w:rsid w:val="003A5264"/>
    <w:pPr>
      <w:ind w:left="1134" w:hanging="1134"/>
    </w:pPr>
  </w:style>
  <w:style w:type="paragraph" w:styleId="22">
    <w:name w:val="toc 2"/>
    <w:basedOn w:val="10"/>
    <w:uiPriority w:val="39"/>
    <w:rsid w:val="003A5264"/>
    <w:pPr>
      <w:keepNext w:val="0"/>
      <w:spacing w:before="0"/>
      <w:ind w:left="851" w:hanging="851"/>
    </w:pPr>
    <w:rPr>
      <w:sz w:val="20"/>
    </w:rPr>
  </w:style>
  <w:style w:type="paragraph" w:styleId="a6">
    <w:name w:val="footer"/>
    <w:basedOn w:val="a5"/>
    <w:link w:val="Char0"/>
    <w:pPr>
      <w:jc w:val="center"/>
    </w:pPr>
    <w:rPr>
      <w:i/>
    </w:rPr>
  </w:style>
  <w:style w:type="paragraph" w:customStyle="1" w:styleId="TT">
    <w:name w:val="TT"/>
    <w:basedOn w:val="1"/>
    <w:next w:val="a1"/>
    <w:rsid w:val="003A5264"/>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3A5264"/>
    <w:pPr>
      <w:keepNext/>
      <w:spacing w:after="0"/>
    </w:pPr>
    <w:rPr>
      <w:rFonts w:ascii="Arial" w:hAnsi="Arial"/>
      <w:sz w:val="18"/>
    </w:rPr>
  </w:style>
  <w:style w:type="paragraph" w:customStyle="1" w:styleId="NO">
    <w:name w:val="NO"/>
    <w:basedOn w:val="a1"/>
    <w:link w:val="NOZchn"/>
    <w:qFormat/>
    <w:rsid w:val="003A5264"/>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3A52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A5264"/>
    <w:pPr>
      <w:jc w:val="right"/>
    </w:pPr>
  </w:style>
  <w:style w:type="paragraph" w:customStyle="1" w:styleId="TAL">
    <w:name w:val="TAL"/>
    <w:basedOn w:val="a1"/>
    <w:link w:val="TALChar"/>
    <w:rsid w:val="003A5264"/>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3A5264"/>
    <w:rPr>
      <w:b/>
    </w:rPr>
  </w:style>
  <w:style w:type="paragraph" w:customStyle="1" w:styleId="TAC">
    <w:name w:val="TAC"/>
    <w:basedOn w:val="TAL"/>
    <w:rsid w:val="003A5264"/>
    <w:pPr>
      <w:jc w:val="center"/>
    </w:pPr>
  </w:style>
  <w:style w:type="paragraph" w:customStyle="1" w:styleId="LD">
    <w:name w:val="LD"/>
    <w:rsid w:val="003A526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3A5264"/>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a1"/>
    <w:rsid w:val="003A5264"/>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3A5264"/>
    <w:pPr>
      <w:spacing w:after="0"/>
    </w:pPr>
  </w:style>
  <w:style w:type="paragraph" w:customStyle="1" w:styleId="EW">
    <w:name w:val="EW"/>
    <w:basedOn w:val="EX"/>
    <w:rsid w:val="003A5264"/>
    <w:pPr>
      <w:spacing w:after="0"/>
    </w:pPr>
  </w:style>
  <w:style w:type="paragraph" w:customStyle="1" w:styleId="B1">
    <w:name w:val="B1"/>
    <w:basedOn w:val="a7"/>
    <w:link w:val="B1Char"/>
    <w:qFormat/>
    <w:rsid w:val="003A5264"/>
    <w:pPr>
      <w:overflowPunct w:val="0"/>
      <w:autoSpaceDE w:val="0"/>
      <w:autoSpaceDN w:val="0"/>
      <w:adjustRightInd w:val="0"/>
      <w:ind w:left="568" w:hanging="284"/>
      <w:contextualSpacing w:val="0"/>
      <w:textAlignment w:val="baseline"/>
    </w:pPr>
    <w:rPr>
      <w:rFonts w:eastAsia="Times New Roman"/>
      <w:lang w:eastAsia="en-GB"/>
    </w:rPr>
  </w:style>
  <w:style w:type="paragraph" w:styleId="60">
    <w:name w:val="toc 6"/>
    <w:basedOn w:val="52"/>
    <w:next w:val="a1"/>
    <w:uiPriority w:val="39"/>
    <w:rsid w:val="003A5264"/>
    <w:pPr>
      <w:ind w:left="1985" w:hanging="1985"/>
    </w:pPr>
  </w:style>
  <w:style w:type="paragraph" w:styleId="70">
    <w:name w:val="toc 7"/>
    <w:basedOn w:val="60"/>
    <w:next w:val="a1"/>
    <w:uiPriority w:val="39"/>
    <w:rsid w:val="003A5264"/>
    <w:pPr>
      <w:ind w:left="2268" w:hanging="2268"/>
    </w:pPr>
  </w:style>
  <w:style w:type="paragraph" w:customStyle="1" w:styleId="EditorsNote">
    <w:name w:val="Editor's Note"/>
    <w:aliases w:val="EN,Editor's Noteormal"/>
    <w:basedOn w:val="NO"/>
    <w:link w:val="EditorsNoteChar"/>
    <w:qFormat/>
    <w:rsid w:val="003A5264"/>
    <w:pPr>
      <w:ind w:left="1560" w:hanging="1276"/>
    </w:pPr>
    <w:rPr>
      <w:color w:val="FF0000"/>
    </w:rPr>
  </w:style>
  <w:style w:type="paragraph" w:customStyle="1" w:styleId="TH">
    <w:name w:val="TH"/>
    <w:basedOn w:val="a1"/>
    <w:link w:val="THChar"/>
    <w:qFormat/>
    <w:rsid w:val="003A5264"/>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3A52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A52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A526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A52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A5264"/>
    <w:pPr>
      <w:ind w:left="851" w:hanging="851"/>
    </w:pPr>
  </w:style>
  <w:style w:type="paragraph" w:customStyle="1" w:styleId="ZH">
    <w:name w:val="ZH"/>
    <w:rsid w:val="003A526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3A5264"/>
    <w:pPr>
      <w:keepNext w:val="0"/>
      <w:spacing w:before="0" w:after="240"/>
    </w:pPr>
  </w:style>
  <w:style w:type="paragraph" w:customStyle="1" w:styleId="ZG">
    <w:name w:val="ZG"/>
    <w:rsid w:val="003A526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link w:val="B2Char"/>
    <w:qFormat/>
    <w:rsid w:val="003A5264"/>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33"/>
    <w:rsid w:val="003A5264"/>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43"/>
    <w:rsid w:val="003A5264"/>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53"/>
    <w:rsid w:val="003A5264"/>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3A5264"/>
    <w:pPr>
      <w:framePr w:hRule="auto" w:wrap="notBeside" w:y="852"/>
    </w:pPr>
    <w:rPr>
      <w:i w:val="0"/>
      <w:sz w:val="40"/>
    </w:rPr>
  </w:style>
  <w:style w:type="paragraph" w:customStyle="1" w:styleId="ZV">
    <w:name w:val="ZV"/>
    <w:basedOn w:val="ZU"/>
    <w:rsid w:val="003A5264"/>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8">
    <w:name w:val="Balloon Text"/>
    <w:basedOn w:val="a1"/>
    <w:link w:val="Char1"/>
    <w:rsid w:val="004F0988"/>
    <w:pPr>
      <w:spacing w:after="0"/>
    </w:pPr>
    <w:rPr>
      <w:rFonts w:ascii="Segoe UI" w:hAnsi="Segoe UI" w:cs="Segoe UI"/>
      <w:sz w:val="18"/>
      <w:szCs w:val="18"/>
    </w:rPr>
  </w:style>
  <w:style w:type="character" w:customStyle="1" w:styleId="Char1">
    <w:name w:val="풍선 도움말 텍스트 Char"/>
    <w:link w:val="a8"/>
    <w:rsid w:val="004F0988"/>
    <w:rPr>
      <w:rFonts w:ascii="Segoe UI" w:hAnsi="Segoe UI" w:cs="Segoe UI"/>
      <w:sz w:val="18"/>
      <w:szCs w:val="18"/>
      <w:lang w:eastAsia="en-US"/>
    </w:rPr>
  </w:style>
  <w:style w:type="table" w:styleId="a9">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uiPriority w:val="99"/>
    <w:rsid w:val="00F13360"/>
    <w:rPr>
      <w:color w:val="954F72"/>
      <w:u w:val="single"/>
    </w:rPr>
  </w:style>
  <w:style w:type="character" w:customStyle="1" w:styleId="EditorsNoteChar">
    <w:name w:val="Editor's Note Char"/>
    <w:aliases w:val="EN Char"/>
    <w:link w:val="EditorsNote"/>
    <w:locked/>
    <w:rsid w:val="003A5264"/>
    <w:rPr>
      <w:rFonts w:eastAsia="Times New Roman"/>
      <w:color w:val="FF0000"/>
    </w:rPr>
  </w:style>
  <w:style w:type="character" w:customStyle="1" w:styleId="TAHCar">
    <w:name w:val="TAH Car"/>
    <w:link w:val="TAH"/>
    <w:rsid w:val="00AA5849"/>
    <w:rPr>
      <w:rFonts w:ascii="Arial" w:eastAsia="Times New Roman" w:hAnsi="Arial"/>
      <w:b/>
      <w:sz w:val="18"/>
    </w:rPr>
  </w:style>
  <w:style w:type="character" w:customStyle="1" w:styleId="THChar">
    <w:name w:val="TH Char"/>
    <w:link w:val="TH"/>
    <w:qFormat/>
    <w:rsid w:val="00333F85"/>
    <w:rPr>
      <w:rFonts w:ascii="Arial" w:eastAsia="Times New Roman" w:hAnsi="Arial"/>
      <w:b/>
    </w:rPr>
  </w:style>
  <w:style w:type="character" w:customStyle="1" w:styleId="1Char">
    <w:name w:val="제목 1 Char"/>
    <w:basedOn w:val="a2"/>
    <w:link w:val="1"/>
    <w:rsid w:val="00AA5849"/>
    <w:rPr>
      <w:rFonts w:ascii="Arial" w:hAnsi="Arial"/>
      <w:sz w:val="36"/>
      <w:lang w:eastAsia="en-US"/>
    </w:rPr>
  </w:style>
  <w:style w:type="character" w:customStyle="1" w:styleId="EditorsNoteCharChar">
    <w:name w:val="Editor's Note Char Char"/>
    <w:locked/>
    <w:rsid w:val="007722EA"/>
    <w:rPr>
      <w:color w:val="FF0000"/>
      <w:lang w:val="en-GB" w:eastAsia="en-US"/>
    </w:rPr>
  </w:style>
  <w:style w:type="character" w:customStyle="1" w:styleId="2Char">
    <w:name w:val="제목 2 Char"/>
    <w:basedOn w:val="a2"/>
    <w:link w:val="21"/>
    <w:rsid w:val="00C6569A"/>
    <w:rPr>
      <w:rFonts w:ascii="Arial" w:hAnsi="Arial"/>
      <w:sz w:val="32"/>
      <w:lang w:eastAsia="en-US"/>
    </w:rPr>
  </w:style>
  <w:style w:type="character" w:customStyle="1" w:styleId="B1Char">
    <w:name w:val="B1 Char"/>
    <w:link w:val="B1"/>
    <w:qFormat/>
    <w:rsid w:val="008C41E3"/>
    <w:rPr>
      <w:rFonts w:eastAsia="Times New Roman"/>
    </w:rPr>
  </w:style>
  <w:style w:type="character" w:customStyle="1" w:styleId="NOZchn">
    <w:name w:val="NO Zchn"/>
    <w:link w:val="NO"/>
    <w:rsid w:val="00D85330"/>
    <w:rPr>
      <w:rFonts w:eastAsia="Times New Roman"/>
    </w:rPr>
  </w:style>
  <w:style w:type="paragraph" w:styleId="ac">
    <w:name w:val="List Paragraph"/>
    <w:basedOn w:val="a1"/>
    <w:uiPriority w:val="34"/>
    <w:qFormat/>
    <w:rsid w:val="00D85330"/>
    <w:pPr>
      <w:overflowPunct w:val="0"/>
      <w:autoSpaceDE w:val="0"/>
      <w:autoSpaceDN w:val="0"/>
      <w:adjustRightInd w:val="0"/>
      <w:ind w:leftChars="400" w:left="800"/>
      <w:textAlignment w:val="baseline"/>
    </w:pPr>
    <w:rPr>
      <w:rFonts w:eastAsia="맑은 고딕"/>
      <w:color w:val="000000"/>
      <w:lang w:eastAsia="ja-JP"/>
    </w:rPr>
  </w:style>
  <w:style w:type="character" w:styleId="ad">
    <w:name w:val="annotation reference"/>
    <w:basedOn w:val="a2"/>
    <w:rsid w:val="00F562F2"/>
    <w:rPr>
      <w:sz w:val="18"/>
      <w:szCs w:val="18"/>
    </w:rPr>
  </w:style>
  <w:style w:type="paragraph" w:styleId="ae">
    <w:name w:val="annotation text"/>
    <w:basedOn w:val="a1"/>
    <w:link w:val="Char2"/>
    <w:rsid w:val="00F562F2"/>
  </w:style>
  <w:style w:type="character" w:customStyle="1" w:styleId="Char2">
    <w:name w:val="메모 텍스트 Char"/>
    <w:basedOn w:val="a2"/>
    <w:link w:val="ae"/>
    <w:rsid w:val="00F562F2"/>
    <w:rPr>
      <w:lang w:eastAsia="en-US"/>
    </w:rPr>
  </w:style>
  <w:style w:type="paragraph" w:styleId="af">
    <w:name w:val="annotation subject"/>
    <w:basedOn w:val="ae"/>
    <w:next w:val="ae"/>
    <w:link w:val="Char3"/>
    <w:rsid w:val="00F562F2"/>
    <w:rPr>
      <w:b/>
      <w:bCs/>
    </w:rPr>
  </w:style>
  <w:style w:type="character" w:customStyle="1" w:styleId="Char3">
    <w:name w:val="메모 주제 Char"/>
    <w:basedOn w:val="Char2"/>
    <w:link w:val="af"/>
    <w:rsid w:val="00F562F2"/>
    <w:rPr>
      <w:b/>
      <w:bCs/>
      <w:lang w:eastAsia="en-US"/>
    </w:rPr>
  </w:style>
  <w:style w:type="character" w:customStyle="1" w:styleId="TALChar">
    <w:name w:val="TAL Char"/>
    <w:link w:val="TAL"/>
    <w:rsid w:val="00025B78"/>
    <w:rPr>
      <w:rFonts w:ascii="Arial" w:eastAsia="Times New Roman" w:hAnsi="Arial"/>
      <w:sz w:val="18"/>
    </w:rPr>
  </w:style>
  <w:style w:type="paragraph" w:styleId="a7">
    <w:name w:val="List"/>
    <w:basedOn w:val="a1"/>
    <w:rsid w:val="00333F85"/>
    <w:pPr>
      <w:ind w:left="283" w:hanging="283"/>
      <w:contextualSpacing/>
    </w:pPr>
  </w:style>
  <w:style w:type="paragraph" w:styleId="23">
    <w:name w:val="List 2"/>
    <w:basedOn w:val="a1"/>
    <w:rsid w:val="00333F85"/>
    <w:pPr>
      <w:ind w:left="566" w:hanging="283"/>
      <w:contextualSpacing/>
    </w:pPr>
  </w:style>
  <w:style w:type="paragraph" w:styleId="33">
    <w:name w:val="List 3"/>
    <w:basedOn w:val="a1"/>
    <w:rsid w:val="00333F85"/>
    <w:pPr>
      <w:ind w:left="849" w:hanging="283"/>
      <w:contextualSpacing/>
    </w:pPr>
  </w:style>
  <w:style w:type="paragraph" w:styleId="43">
    <w:name w:val="List 4"/>
    <w:basedOn w:val="a1"/>
    <w:rsid w:val="00333F85"/>
    <w:pPr>
      <w:ind w:left="1132" w:hanging="283"/>
      <w:contextualSpacing/>
    </w:pPr>
  </w:style>
  <w:style w:type="paragraph" w:styleId="53">
    <w:name w:val="List 5"/>
    <w:basedOn w:val="a1"/>
    <w:rsid w:val="00333F85"/>
    <w:pPr>
      <w:ind w:left="1415" w:hanging="283"/>
      <w:contextualSpacing/>
    </w:pPr>
  </w:style>
  <w:style w:type="paragraph" w:styleId="af0">
    <w:name w:val="Normal (Web)"/>
    <w:basedOn w:val="a1"/>
    <w:uiPriority w:val="99"/>
    <w:unhideWhenUsed/>
    <w:rsid w:val="0050783A"/>
    <w:pPr>
      <w:spacing w:before="100" w:beforeAutospacing="1" w:after="100" w:afterAutospacing="1"/>
    </w:pPr>
    <w:rPr>
      <w:rFonts w:eastAsia="Times New Roman"/>
      <w:sz w:val="24"/>
      <w:szCs w:val="24"/>
    </w:rPr>
  </w:style>
  <w:style w:type="character" w:customStyle="1" w:styleId="EXChar">
    <w:name w:val="EX Char"/>
    <w:link w:val="EX"/>
    <w:locked/>
    <w:rsid w:val="00A06DA8"/>
    <w:rPr>
      <w:rFonts w:eastAsia="Times New Roman"/>
    </w:rPr>
  </w:style>
  <w:style w:type="numbering" w:customStyle="1" w:styleId="11">
    <w:name w:val="목록 없음1"/>
    <w:next w:val="a4"/>
    <w:semiHidden/>
    <w:unhideWhenUsed/>
    <w:rsid w:val="008E1B18"/>
  </w:style>
  <w:style w:type="character" w:customStyle="1" w:styleId="3Char">
    <w:name w:val="제목 3 Char"/>
    <w:basedOn w:val="a2"/>
    <w:link w:val="31"/>
    <w:rsid w:val="008E1B18"/>
    <w:rPr>
      <w:rFonts w:ascii="Arial" w:hAnsi="Arial"/>
      <w:sz w:val="28"/>
      <w:lang w:eastAsia="en-US"/>
    </w:rPr>
  </w:style>
  <w:style w:type="character" w:customStyle="1" w:styleId="4Char">
    <w:name w:val="제목 4 Char"/>
    <w:basedOn w:val="a2"/>
    <w:link w:val="41"/>
    <w:rsid w:val="008E1B18"/>
    <w:rPr>
      <w:rFonts w:ascii="Arial" w:hAnsi="Arial"/>
      <w:sz w:val="24"/>
      <w:lang w:eastAsia="en-US"/>
    </w:rPr>
  </w:style>
  <w:style w:type="character" w:customStyle="1" w:styleId="5Char">
    <w:name w:val="제목 5 Char"/>
    <w:basedOn w:val="a2"/>
    <w:link w:val="51"/>
    <w:rsid w:val="008E1B18"/>
    <w:rPr>
      <w:rFonts w:ascii="Arial" w:hAnsi="Arial"/>
      <w:sz w:val="22"/>
      <w:lang w:eastAsia="en-US"/>
    </w:rPr>
  </w:style>
  <w:style w:type="character" w:customStyle="1" w:styleId="6Char">
    <w:name w:val="제목 6 Char"/>
    <w:basedOn w:val="a2"/>
    <w:link w:val="6"/>
    <w:rsid w:val="008E1B18"/>
    <w:rPr>
      <w:rFonts w:ascii="Arial" w:eastAsia="Times New Roman" w:hAnsi="Arial"/>
      <w:lang w:eastAsia="ja-JP"/>
    </w:rPr>
  </w:style>
  <w:style w:type="character" w:customStyle="1" w:styleId="7Char">
    <w:name w:val="제목 7 Char"/>
    <w:basedOn w:val="a2"/>
    <w:link w:val="7"/>
    <w:rsid w:val="008E1B18"/>
    <w:rPr>
      <w:rFonts w:ascii="Arial" w:eastAsia="Times New Roman" w:hAnsi="Arial"/>
      <w:lang w:eastAsia="ja-JP"/>
    </w:rPr>
  </w:style>
  <w:style w:type="character" w:customStyle="1" w:styleId="8Char">
    <w:name w:val="제목 8 Char"/>
    <w:basedOn w:val="a2"/>
    <w:link w:val="8"/>
    <w:rsid w:val="008E1B18"/>
    <w:rPr>
      <w:rFonts w:ascii="Arial" w:hAnsi="Arial"/>
      <w:sz w:val="36"/>
      <w:lang w:eastAsia="en-US"/>
    </w:rPr>
  </w:style>
  <w:style w:type="character" w:customStyle="1" w:styleId="9Char">
    <w:name w:val="제목 9 Char"/>
    <w:basedOn w:val="a2"/>
    <w:link w:val="9"/>
    <w:rsid w:val="008E1B18"/>
    <w:rPr>
      <w:rFonts w:ascii="Arial" w:hAnsi="Arial"/>
      <w:sz w:val="36"/>
      <w:lang w:eastAsia="en-US"/>
    </w:rPr>
  </w:style>
  <w:style w:type="paragraph" w:customStyle="1" w:styleId="ZC">
    <w:name w:val="ZC"/>
    <w:rsid w:val="008E1B18"/>
    <w:pPr>
      <w:overflowPunct w:val="0"/>
      <w:autoSpaceDE w:val="0"/>
      <w:autoSpaceDN w:val="0"/>
      <w:adjustRightInd w:val="0"/>
      <w:spacing w:line="360" w:lineRule="atLeast"/>
      <w:jc w:val="center"/>
      <w:textAlignment w:val="baseline"/>
    </w:pPr>
    <w:rPr>
      <w:rFonts w:ascii="Arial" w:eastAsia="맑은 고딕" w:hAnsi="Arial"/>
      <w:lang w:eastAsia="en-US"/>
    </w:rPr>
  </w:style>
  <w:style w:type="paragraph" w:customStyle="1" w:styleId="ZK">
    <w:name w:val="ZK"/>
    <w:rsid w:val="008E1B18"/>
    <w:pPr>
      <w:overflowPunct w:val="0"/>
      <w:autoSpaceDE w:val="0"/>
      <w:autoSpaceDN w:val="0"/>
      <w:adjustRightInd w:val="0"/>
      <w:spacing w:after="240" w:line="240" w:lineRule="atLeast"/>
      <w:ind w:left="1191" w:right="113" w:hanging="1191"/>
      <w:textAlignment w:val="baseline"/>
    </w:pPr>
    <w:rPr>
      <w:rFonts w:ascii="Arial" w:eastAsia="맑은 고딕" w:hAnsi="Arial"/>
      <w:lang w:eastAsia="en-US"/>
    </w:rPr>
  </w:style>
  <w:style w:type="paragraph" w:customStyle="1" w:styleId="HO">
    <w:name w:val="HO"/>
    <w:basedOn w:val="a1"/>
    <w:rsid w:val="008E1B18"/>
    <w:pPr>
      <w:overflowPunct w:val="0"/>
      <w:autoSpaceDE w:val="0"/>
      <w:autoSpaceDN w:val="0"/>
      <w:adjustRightInd w:val="0"/>
      <w:jc w:val="right"/>
      <w:textAlignment w:val="baseline"/>
    </w:pPr>
    <w:rPr>
      <w:rFonts w:eastAsia="Times New Roman"/>
      <w:b/>
      <w:color w:val="000000"/>
    </w:rPr>
  </w:style>
  <w:style w:type="paragraph" w:customStyle="1" w:styleId="HE">
    <w:name w:val="HE"/>
    <w:basedOn w:val="a1"/>
    <w:rsid w:val="008E1B18"/>
    <w:pPr>
      <w:overflowPunct w:val="0"/>
      <w:autoSpaceDE w:val="0"/>
      <w:autoSpaceDN w:val="0"/>
      <w:adjustRightInd w:val="0"/>
      <w:textAlignment w:val="baseline"/>
    </w:pPr>
    <w:rPr>
      <w:rFonts w:eastAsia="Times New Roman"/>
      <w:b/>
      <w:color w:val="000000"/>
    </w:rPr>
  </w:style>
  <w:style w:type="paragraph" w:customStyle="1" w:styleId="AP">
    <w:name w:val="AP"/>
    <w:basedOn w:val="a1"/>
    <w:rsid w:val="008E1B18"/>
    <w:pPr>
      <w:overflowPunct w:val="0"/>
      <w:autoSpaceDE w:val="0"/>
      <w:autoSpaceDN w:val="0"/>
      <w:adjustRightInd w:val="0"/>
      <w:ind w:left="2127" w:hanging="2127"/>
      <w:textAlignment w:val="baseline"/>
    </w:pPr>
    <w:rPr>
      <w:rFonts w:eastAsia="맑은 고딕"/>
      <w:b/>
      <w:color w:val="FF0000"/>
      <w:lang w:eastAsia="ja-JP"/>
    </w:rPr>
  </w:style>
  <w:style w:type="character" w:customStyle="1" w:styleId="Char0">
    <w:name w:val="바닥글 Char"/>
    <w:basedOn w:val="a2"/>
    <w:link w:val="a6"/>
    <w:rsid w:val="008E1B18"/>
    <w:rPr>
      <w:rFonts w:ascii="Arial" w:hAnsi="Arial"/>
      <w:b/>
      <w:i/>
      <w:sz w:val="18"/>
      <w:lang w:eastAsia="ja-JP"/>
    </w:rPr>
  </w:style>
  <w:style w:type="character" w:customStyle="1" w:styleId="Char">
    <w:name w:val="머리글 Char"/>
    <w:basedOn w:val="a2"/>
    <w:link w:val="a5"/>
    <w:rsid w:val="008E1B18"/>
    <w:rPr>
      <w:rFonts w:ascii="Arial" w:hAnsi="Arial"/>
      <w:b/>
      <w:sz w:val="18"/>
      <w:lang w:eastAsia="ja-JP"/>
    </w:rPr>
  </w:style>
  <w:style w:type="paragraph" w:styleId="af1">
    <w:name w:val="caption"/>
    <w:basedOn w:val="a1"/>
    <w:next w:val="a1"/>
    <w:uiPriority w:val="35"/>
    <w:unhideWhenUsed/>
    <w:qFormat/>
    <w:rsid w:val="008E1B18"/>
    <w:pPr>
      <w:overflowPunct w:val="0"/>
      <w:autoSpaceDE w:val="0"/>
      <w:autoSpaceDN w:val="0"/>
      <w:adjustRightInd w:val="0"/>
      <w:textAlignment w:val="baseline"/>
    </w:pPr>
    <w:rPr>
      <w:rFonts w:eastAsia="맑은 고딕"/>
      <w:b/>
      <w:bCs/>
      <w:color w:val="000000"/>
      <w:lang w:eastAsia="ja-JP"/>
    </w:rPr>
  </w:style>
  <w:style w:type="table" w:customStyle="1" w:styleId="12">
    <w:name w:val="표 구분선1"/>
    <w:basedOn w:val="a3"/>
    <w:next w:val="a9"/>
    <w:rsid w:val="008E1B18"/>
    <w:rPr>
      <w:rFonts w:eastAsia="맑은 고딕"/>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Char">
    <w:name w:val="NO Char"/>
    <w:rsid w:val="008E1B18"/>
    <w:rPr>
      <w:lang w:val="en-GB"/>
    </w:rPr>
  </w:style>
  <w:style w:type="paragraph" w:styleId="af2">
    <w:name w:val="Normal Indent"/>
    <w:basedOn w:val="a1"/>
    <w:rsid w:val="008E1B18"/>
    <w:pPr>
      <w:overflowPunct w:val="0"/>
      <w:autoSpaceDE w:val="0"/>
      <w:autoSpaceDN w:val="0"/>
      <w:adjustRightInd w:val="0"/>
      <w:ind w:left="720"/>
      <w:textAlignment w:val="baseline"/>
    </w:pPr>
    <w:rPr>
      <w:rFonts w:eastAsia="맑은 고딕"/>
      <w:color w:val="000000"/>
      <w:lang w:eastAsia="ja-JP"/>
    </w:rPr>
  </w:style>
  <w:style w:type="character" w:customStyle="1" w:styleId="B1Char1">
    <w:name w:val="B1 Char1"/>
    <w:rsid w:val="008E1B18"/>
    <w:rPr>
      <w:rFonts w:ascii="Times New Roman" w:hAnsi="Times New Roman"/>
      <w:lang w:val="en-GB"/>
    </w:rPr>
  </w:style>
  <w:style w:type="paragraph" w:customStyle="1" w:styleId="Doc-text2">
    <w:name w:val="Doc-text2"/>
    <w:basedOn w:val="a1"/>
    <w:link w:val="Doc-text2Char"/>
    <w:qFormat/>
    <w:rsid w:val="008E1B1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8E1B18"/>
    <w:rPr>
      <w:rFonts w:ascii="Arial" w:eastAsia="MS Mincho" w:hAnsi="Arial"/>
      <w:szCs w:val="24"/>
    </w:rPr>
  </w:style>
  <w:style w:type="character" w:styleId="af3">
    <w:name w:val="Emphasis"/>
    <w:qFormat/>
    <w:rsid w:val="008E1B18"/>
    <w:rPr>
      <w:i/>
      <w:iCs/>
    </w:rPr>
  </w:style>
  <w:style w:type="paragraph" w:customStyle="1" w:styleId="body">
    <w:name w:val="body"/>
    <w:basedOn w:val="a1"/>
    <w:link w:val="bodyChar"/>
    <w:rsid w:val="008E1B18"/>
    <w:pPr>
      <w:tabs>
        <w:tab w:val="left" w:pos="2160"/>
      </w:tabs>
      <w:spacing w:after="120"/>
      <w:jc w:val="both"/>
    </w:pPr>
    <w:rPr>
      <w:rFonts w:ascii="Bookman Old Style" w:eastAsia="맑은 고딕" w:hAnsi="Bookman Old Style"/>
      <w:lang w:eastAsia="x-none"/>
    </w:rPr>
  </w:style>
  <w:style w:type="character" w:customStyle="1" w:styleId="bodyChar">
    <w:name w:val="body Char"/>
    <w:link w:val="body"/>
    <w:rsid w:val="008E1B18"/>
    <w:rPr>
      <w:rFonts w:ascii="Bookman Old Style" w:eastAsia="맑은 고딕" w:hAnsi="Bookman Old Style"/>
      <w:lang w:eastAsia="x-none"/>
    </w:rPr>
  </w:style>
  <w:style w:type="paragraph" w:styleId="af4">
    <w:name w:val="Quote"/>
    <w:basedOn w:val="a1"/>
    <w:next w:val="a1"/>
    <w:link w:val="Char4"/>
    <w:uiPriority w:val="29"/>
    <w:qFormat/>
    <w:rsid w:val="008E1B18"/>
    <w:pPr>
      <w:spacing w:after="120"/>
    </w:pPr>
    <w:rPr>
      <w:rFonts w:ascii="Bookman Old Style" w:eastAsia="맑은 고딕" w:hAnsi="Bookman Old Style"/>
      <w:i/>
      <w:iCs/>
      <w:color w:val="000000"/>
      <w:lang w:eastAsia="x-none"/>
    </w:rPr>
  </w:style>
  <w:style w:type="character" w:customStyle="1" w:styleId="Char4">
    <w:name w:val="인용 Char"/>
    <w:basedOn w:val="a2"/>
    <w:link w:val="af4"/>
    <w:uiPriority w:val="29"/>
    <w:rsid w:val="008E1B18"/>
    <w:rPr>
      <w:rFonts w:ascii="Bookman Old Style" w:eastAsia="맑은 고딕" w:hAnsi="Bookman Old Style"/>
      <w:i/>
      <w:iCs/>
      <w:color w:val="000000"/>
      <w:lang w:eastAsia="x-none"/>
    </w:rPr>
  </w:style>
  <w:style w:type="paragraph" w:customStyle="1" w:styleId="dsp-fs4b">
    <w:name w:val="dsp-fs4b"/>
    <w:basedOn w:val="a1"/>
    <w:rsid w:val="008E1B18"/>
    <w:pPr>
      <w:spacing w:before="100" w:beforeAutospacing="1" w:after="100" w:afterAutospacing="1"/>
    </w:pPr>
    <w:rPr>
      <w:rFonts w:eastAsia="Times New Roman"/>
      <w:sz w:val="24"/>
      <w:szCs w:val="24"/>
    </w:rPr>
  </w:style>
  <w:style w:type="character" w:customStyle="1" w:styleId="B2Char">
    <w:name w:val="B2 Char"/>
    <w:link w:val="B2"/>
    <w:qFormat/>
    <w:rsid w:val="008E1B18"/>
    <w:rPr>
      <w:rFonts w:eastAsia="Times New Roman"/>
    </w:rPr>
  </w:style>
  <w:style w:type="character" w:customStyle="1" w:styleId="TFChar">
    <w:name w:val="TF Char"/>
    <w:link w:val="TF"/>
    <w:qFormat/>
    <w:rsid w:val="008E1B18"/>
    <w:rPr>
      <w:rFonts w:ascii="Arial" w:eastAsia="Times New Roman" w:hAnsi="Arial"/>
      <w:b/>
    </w:rPr>
  </w:style>
  <w:style w:type="paragraph" w:styleId="81">
    <w:name w:val="index 8"/>
    <w:basedOn w:val="a1"/>
    <w:next w:val="a1"/>
    <w:rsid w:val="008E1B18"/>
    <w:pPr>
      <w:overflowPunct w:val="0"/>
      <w:autoSpaceDE w:val="0"/>
      <w:autoSpaceDN w:val="0"/>
      <w:adjustRightInd w:val="0"/>
      <w:ind w:left="1600" w:hanging="200"/>
      <w:textAlignment w:val="baseline"/>
    </w:pPr>
    <w:rPr>
      <w:rFonts w:eastAsia="맑은 고딕"/>
      <w:color w:val="000000"/>
      <w:lang w:eastAsia="ja-JP"/>
    </w:rPr>
  </w:style>
  <w:style w:type="paragraph" w:styleId="af5">
    <w:name w:val="Body Text"/>
    <w:basedOn w:val="a1"/>
    <w:link w:val="Char5"/>
    <w:rsid w:val="008E1B18"/>
    <w:pPr>
      <w:overflowPunct w:val="0"/>
      <w:autoSpaceDE w:val="0"/>
      <w:autoSpaceDN w:val="0"/>
      <w:adjustRightInd w:val="0"/>
      <w:spacing w:after="120"/>
      <w:textAlignment w:val="baseline"/>
    </w:pPr>
    <w:rPr>
      <w:rFonts w:eastAsia="맑은 고딕"/>
      <w:color w:val="000000"/>
      <w:lang w:eastAsia="ja-JP"/>
    </w:rPr>
  </w:style>
  <w:style w:type="character" w:customStyle="1" w:styleId="Char5">
    <w:name w:val="본문 Char"/>
    <w:basedOn w:val="a2"/>
    <w:link w:val="af5"/>
    <w:rsid w:val="008E1B18"/>
    <w:rPr>
      <w:rFonts w:eastAsia="맑은 고딕"/>
      <w:color w:val="000000"/>
      <w:lang w:eastAsia="ja-JP"/>
    </w:rPr>
  </w:style>
  <w:style w:type="paragraph" w:customStyle="1" w:styleId="IvDbodytext">
    <w:name w:val="IvD bodytext"/>
    <w:basedOn w:val="af5"/>
    <w:link w:val="IvDbodytextChar"/>
    <w:qFormat/>
    <w:rsid w:val="008E1B1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color w:val="auto"/>
      <w:spacing w:val="2"/>
      <w:lang w:eastAsia="en-US"/>
    </w:rPr>
  </w:style>
  <w:style w:type="character" w:customStyle="1" w:styleId="IvDbodytextChar">
    <w:name w:val="IvD bodytext Char"/>
    <w:link w:val="IvDbodytext"/>
    <w:rsid w:val="008E1B18"/>
    <w:rPr>
      <w:rFonts w:ascii="Arial" w:eastAsia="Times New Roman" w:hAnsi="Arial"/>
      <w:spacing w:val="2"/>
      <w:lang w:eastAsia="en-US"/>
    </w:rPr>
  </w:style>
  <w:style w:type="paragraph" w:styleId="af6">
    <w:name w:val="Revision"/>
    <w:hidden/>
    <w:uiPriority w:val="99"/>
    <w:semiHidden/>
    <w:rsid w:val="00F70DD9"/>
    <w:rPr>
      <w:lang w:eastAsia="en-US"/>
    </w:rPr>
  </w:style>
  <w:style w:type="paragraph" w:styleId="af7">
    <w:name w:val="Bibliography"/>
    <w:basedOn w:val="a1"/>
    <w:next w:val="a1"/>
    <w:uiPriority w:val="37"/>
    <w:semiHidden/>
    <w:unhideWhenUsed/>
    <w:rsid w:val="00156CB1"/>
  </w:style>
  <w:style w:type="paragraph" w:styleId="af8">
    <w:name w:val="Block Text"/>
    <w:basedOn w:val="a1"/>
    <w:rsid w:val="00156C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24">
    <w:name w:val="Body Text 2"/>
    <w:basedOn w:val="a1"/>
    <w:link w:val="2Char0"/>
    <w:rsid w:val="00156CB1"/>
    <w:pPr>
      <w:spacing w:after="120" w:line="480" w:lineRule="auto"/>
    </w:pPr>
  </w:style>
  <w:style w:type="character" w:customStyle="1" w:styleId="2Char0">
    <w:name w:val="본문 2 Char"/>
    <w:basedOn w:val="a2"/>
    <w:link w:val="24"/>
    <w:rsid w:val="00156CB1"/>
    <w:rPr>
      <w:lang w:eastAsia="en-US"/>
    </w:rPr>
  </w:style>
  <w:style w:type="paragraph" w:styleId="34">
    <w:name w:val="Body Text 3"/>
    <w:basedOn w:val="a1"/>
    <w:link w:val="3Char0"/>
    <w:rsid w:val="00156CB1"/>
    <w:pPr>
      <w:spacing w:after="120"/>
    </w:pPr>
    <w:rPr>
      <w:sz w:val="16"/>
      <w:szCs w:val="16"/>
    </w:rPr>
  </w:style>
  <w:style w:type="character" w:customStyle="1" w:styleId="3Char0">
    <w:name w:val="본문 3 Char"/>
    <w:basedOn w:val="a2"/>
    <w:link w:val="34"/>
    <w:rsid w:val="00156CB1"/>
    <w:rPr>
      <w:sz w:val="16"/>
      <w:szCs w:val="16"/>
      <w:lang w:eastAsia="en-US"/>
    </w:rPr>
  </w:style>
  <w:style w:type="paragraph" w:styleId="af9">
    <w:name w:val="Body Text First Indent"/>
    <w:basedOn w:val="af5"/>
    <w:link w:val="Char6"/>
    <w:rsid w:val="00156CB1"/>
    <w:pPr>
      <w:overflowPunct/>
      <w:autoSpaceDE/>
      <w:autoSpaceDN/>
      <w:adjustRightInd/>
      <w:spacing w:after="180"/>
      <w:ind w:firstLine="360"/>
      <w:textAlignment w:val="auto"/>
    </w:pPr>
    <w:rPr>
      <w:rFonts w:eastAsiaTheme="minorEastAsia"/>
      <w:color w:val="auto"/>
      <w:lang w:eastAsia="en-US"/>
    </w:rPr>
  </w:style>
  <w:style w:type="character" w:customStyle="1" w:styleId="Char6">
    <w:name w:val="본문 첫 줄 들여쓰기 Char"/>
    <w:basedOn w:val="Char5"/>
    <w:link w:val="af9"/>
    <w:rsid w:val="00156CB1"/>
    <w:rPr>
      <w:rFonts w:eastAsia="맑은 고딕"/>
      <w:color w:val="000000"/>
      <w:lang w:eastAsia="en-US"/>
    </w:rPr>
  </w:style>
  <w:style w:type="paragraph" w:styleId="afa">
    <w:name w:val="Body Text Indent"/>
    <w:basedOn w:val="a1"/>
    <w:link w:val="Char7"/>
    <w:rsid w:val="00156CB1"/>
    <w:pPr>
      <w:spacing w:after="120"/>
      <w:ind w:left="283"/>
    </w:pPr>
  </w:style>
  <w:style w:type="character" w:customStyle="1" w:styleId="Char7">
    <w:name w:val="본문 들여쓰기 Char"/>
    <w:basedOn w:val="a2"/>
    <w:link w:val="afa"/>
    <w:rsid w:val="00156CB1"/>
    <w:rPr>
      <w:lang w:eastAsia="en-US"/>
    </w:rPr>
  </w:style>
  <w:style w:type="paragraph" w:styleId="25">
    <w:name w:val="Body Text First Indent 2"/>
    <w:basedOn w:val="afa"/>
    <w:link w:val="2Char1"/>
    <w:rsid w:val="00156CB1"/>
    <w:pPr>
      <w:spacing w:after="180"/>
      <w:ind w:left="360" w:firstLine="360"/>
    </w:pPr>
  </w:style>
  <w:style w:type="character" w:customStyle="1" w:styleId="2Char1">
    <w:name w:val="본문 첫 줄 들여쓰기 2 Char"/>
    <w:basedOn w:val="Char7"/>
    <w:link w:val="25"/>
    <w:rsid w:val="00156CB1"/>
    <w:rPr>
      <w:lang w:eastAsia="en-US"/>
    </w:rPr>
  </w:style>
  <w:style w:type="paragraph" w:styleId="26">
    <w:name w:val="Body Text Indent 2"/>
    <w:basedOn w:val="a1"/>
    <w:link w:val="2Char2"/>
    <w:rsid w:val="00156CB1"/>
    <w:pPr>
      <w:spacing w:after="120" w:line="480" w:lineRule="auto"/>
      <w:ind w:left="283"/>
    </w:pPr>
  </w:style>
  <w:style w:type="character" w:customStyle="1" w:styleId="2Char2">
    <w:name w:val="본문 들여쓰기 2 Char"/>
    <w:basedOn w:val="a2"/>
    <w:link w:val="26"/>
    <w:rsid w:val="00156CB1"/>
    <w:rPr>
      <w:lang w:eastAsia="en-US"/>
    </w:rPr>
  </w:style>
  <w:style w:type="paragraph" w:styleId="35">
    <w:name w:val="Body Text Indent 3"/>
    <w:basedOn w:val="a1"/>
    <w:link w:val="3Char1"/>
    <w:rsid w:val="00156CB1"/>
    <w:pPr>
      <w:spacing w:after="120"/>
      <w:ind w:left="283"/>
    </w:pPr>
    <w:rPr>
      <w:sz w:val="16"/>
      <w:szCs w:val="16"/>
    </w:rPr>
  </w:style>
  <w:style w:type="character" w:customStyle="1" w:styleId="3Char1">
    <w:name w:val="본문 들여쓰기 3 Char"/>
    <w:basedOn w:val="a2"/>
    <w:link w:val="35"/>
    <w:rsid w:val="00156CB1"/>
    <w:rPr>
      <w:sz w:val="16"/>
      <w:szCs w:val="16"/>
      <w:lang w:eastAsia="en-US"/>
    </w:rPr>
  </w:style>
  <w:style w:type="paragraph" w:styleId="afb">
    <w:name w:val="Closing"/>
    <w:basedOn w:val="a1"/>
    <w:link w:val="Char8"/>
    <w:rsid w:val="00156CB1"/>
    <w:pPr>
      <w:spacing w:after="0"/>
      <w:ind w:left="4252"/>
    </w:pPr>
  </w:style>
  <w:style w:type="character" w:customStyle="1" w:styleId="Char8">
    <w:name w:val="맺음말 Char"/>
    <w:basedOn w:val="a2"/>
    <w:link w:val="afb"/>
    <w:rsid w:val="00156CB1"/>
    <w:rPr>
      <w:lang w:eastAsia="en-US"/>
    </w:rPr>
  </w:style>
  <w:style w:type="paragraph" w:styleId="afc">
    <w:name w:val="Date"/>
    <w:basedOn w:val="a1"/>
    <w:next w:val="a1"/>
    <w:link w:val="Char9"/>
    <w:rsid w:val="00156CB1"/>
  </w:style>
  <w:style w:type="character" w:customStyle="1" w:styleId="Char9">
    <w:name w:val="날짜 Char"/>
    <w:basedOn w:val="a2"/>
    <w:link w:val="afc"/>
    <w:rsid w:val="00156CB1"/>
    <w:rPr>
      <w:lang w:eastAsia="en-US"/>
    </w:rPr>
  </w:style>
  <w:style w:type="paragraph" w:styleId="afd">
    <w:name w:val="Document Map"/>
    <w:basedOn w:val="a1"/>
    <w:link w:val="Chara"/>
    <w:rsid w:val="00156CB1"/>
    <w:pPr>
      <w:spacing w:after="0"/>
    </w:pPr>
    <w:rPr>
      <w:rFonts w:ascii="Segoe UI" w:hAnsi="Segoe UI" w:cs="Segoe UI"/>
      <w:sz w:val="16"/>
      <w:szCs w:val="16"/>
    </w:rPr>
  </w:style>
  <w:style w:type="character" w:customStyle="1" w:styleId="Chara">
    <w:name w:val="문서 구조 Char"/>
    <w:basedOn w:val="a2"/>
    <w:link w:val="afd"/>
    <w:rsid w:val="00156CB1"/>
    <w:rPr>
      <w:rFonts w:ascii="Segoe UI" w:hAnsi="Segoe UI" w:cs="Segoe UI"/>
      <w:sz w:val="16"/>
      <w:szCs w:val="16"/>
      <w:lang w:eastAsia="en-US"/>
    </w:rPr>
  </w:style>
  <w:style w:type="paragraph" w:styleId="afe">
    <w:name w:val="E-mail Signature"/>
    <w:basedOn w:val="a1"/>
    <w:link w:val="Charb"/>
    <w:rsid w:val="00156CB1"/>
    <w:pPr>
      <w:spacing w:after="0"/>
    </w:pPr>
  </w:style>
  <w:style w:type="character" w:customStyle="1" w:styleId="Charb">
    <w:name w:val="전자 메일 서명 Char"/>
    <w:basedOn w:val="a2"/>
    <w:link w:val="afe"/>
    <w:rsid w:val="00156CB1"/>
    <w:rPr>
      <w:lang w:eastAsia="en-US"/>
    </w:rPr>
  </w:style>
  <w:style w:type="paragraph" w:styleId="aff">
    <w:name w:val="endnote text"/>
    <w:basedOn w:val="a1"/>
    <w:link w:val="Charc"/>
    <w:rsid w:val="00156CB1"/>
    <w:pPr>
      <w:spacing w:after="0"/>
    </w:pPr>
  </w:style>
  <w:style w:type="character" w:customStyle="1" w:styleId="Charc">
    <w:name w:val="미주 텍스트 Char"/>
    <w:basedOn w:val="a2"/>
    <w:link w:val="aff"/>
    <w:rsid w:val="00156CB1"/>
    <w:rPr>
      <w:lang w:eastAsia="en-US"/>
    </w:rPr>
  </w:style>
  <w:style w:type="paragraph" w:styleId="aff0">
    <w:name w:val="envelope address"/>
    <w:basedOn w:val="a1"/>
    <w:rsid w:val="00156C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rsid w:val="00156CB1"/>
    <w:pPr>
      <w:spacing w:after="0"/>
    </w:pPr>
    <w:rPr>
      <w:rFonts w:asciiTheme="majorHAnsi" w:eastAsiaTheme="majorEastAsia" w:hAnsiTheme="majorHAnsi" w:cstheme="majorBidi"/>
    </w:rPr>
  </w:style>
  <w:style w:type="paragraph" w:styleId="aff2">
    <w:name w:val="footnote text"/>
    <w:basedOn w:val="a1"/>
    <w:link w:val="Chard"/>
    <w:rsid w:val="00156CB1"/>
    <w:pPr>
      <w:spacing w:after="0"/>
    </w:pPr>
  </w:style>
  <w:style w:type="character" w:customStyle="1" w:styleId="Chard">
    <w:name w:val="각주 텍스트 Char"/>
    <w:basedOn w:val="a2"/>
    <w:link w:val="aff2"/>
    <w:rsid w:val="00156CB1"/>
    <w:rPr>
      <w:lang w:eastAsia="en-US"/>
    </w:rPr>
  </w:style>
  <w:style w:type="paragraph" w:styleId="HTML">
    <w:name w:val="HTML Address"/>
    <w:basedOn w:val="a1"/>
    <w:link w:val="HTMLChar"/>
    <w:rsid w:val="00156CB1"/>
    <w:pPr>
      <w:spacing w:after="0"/>
    </w:pPr>
    <w:rPr>
      <w:i/>
      <w:iCs/>
    </w:rPr>
  </w:style>
  <w:style w:type="character" w:customStyle="1" w:styleId="HTMLChar">
    <w:name w:val="HTML 주소 Char"/>
    <w:basedOn w:val="a2"/>
    <w:link w:val="HTML"/>
    <w:rsid w:val="00156CB1"/>
    <w:rPr>
      <w:i/>
      <w:iCs/>
      <w:lang w:eastAsia="en-US"/>
    </w:rPr>
  </w:style>
  <w:style w:type="paragraph" w:styleId="HTML0">
    <w:name w:val="HTML Preformatted"/>
    <w:basedOn w:val="a1"/>
    <w:link w:val="HTMLChar0"/>
    <w:rsid w:val="00156CB1"/>
    <w:pPr>
      <w:spacing w:after="0"/>
    </w:pPr>
    <w:rPr>
      <w:rFonts w:ascii="Consolas" w:hAnsi="Consolas"/>
    </w:rPr>
  </w:style>
  <w:style w:type="character" w:customStyle="1" w:styleId="HTMLChar0">
    <w:name w:val="미리 서식이 지정된 HTML Char"/>
    <w:basedOn w:val="a2"/>
    <w:link w:val="HTML0"/>
    <w:rsid w:val="00156CB1"/>
    <w:rPr>
      <w:rFonts w:ascii="Consolas" w:hAnsi="Consolas"/>
      <w:lang w:eastAsia="en-US"/>
    </w:rPr>
  </w:style>
  <w:style w:type="paragraph" w:styleId="13">
    <w:name w:val="index 1"/>
    <w:basedOn w:val="a1"/>
    <w:next w:val="a1"/>
    <w:rsid w:val="00156CB1"/>
    <w:pPr>
      <w:spacing w:after="0"/>
      <w:ind w:left="200" w:hanging="200"/>
    </w:pPr>
  </w:style>
  <w:style w:type="paragraph" w:styleId="27">
    <w:name w:val="index 2"/>
    <w:basedOn w:val="a1"/>
    <w:next w:val="a1"/>
    <w:rsid w:val="00156CB1"/>
    <w:pPr>
      <w:spacing w:after="0"/>
      <w:ind w:left="400" w:hanging="200"/>
    </w:pPr>
  </w:style>
  <w:style w:type="paragraph" w:styleId="36">
    <w:name w:val="index 3"/>
    <w:basedOn w:val="a1"/>
    <w:next w:val="a1"/>
    <w:rsid w:val="00156CB1"/>
    <w:pPr>
      <w:spacing w:after="0"/>
      <w:ind w:left="600" w:hanging="200"/>
    </w:pPr>
  </w:style>
  <w:style w:type="paragraph" w:styleId="44">
    <w:name w:val="index 4"/>
    <w:basedOn w:val="a1"/>
    <w:next w:val="a1"/>
    <w:rsid w:val="00156CB1"/>
    <w:pPr>
      <w:spacing w:after="0"/>
      <w:ind w:left="800" w:hanging="200"/>
    </w:pPr>
  </w:style>
  <w:style w:type="paragraph" w:styleId="54">
    <w:name w:val="index 5"/>
    <w:basedOn w:val="a1"/>
    <w:next w:val="a1"/>
    <w:rsid w:val="00156CB1"/>
    <w:pPr>
      <w:spacing w:after="0"/>
      <w:ind w:left="1000" w:hanging="200"/>
    </w:pPr>
  </w:style>
  <w:style w:type="paragraph" w:styleId="61">
    <w:name w:val="index 6"/>
    <w:basedOn w:val="a1"/>
    <w:next w:val="a1"/>
    <w:rsid w:val="00156CB1"/>
    <w:pPr>
      <w:spacing w:after="0"/>
      <w:ind w:left="1200" w:hanging="200"/>
    </w:pPr>
  </w:style>
  <w:style w:type="paragraph" w:styleId="71">
    <w:name w:val="index 7"/>
    <w:basedOn w:val="a1"/>
    <w:next w:val="a1"/>
    <w:rsid w:val="00156CB1"/>
    <w:pPr>
      <w:spacing w:after="0"/>
      <w:ind w:left="1400" w:hanging="200"/>
    </w:pPr>
  </w:style>
  <w:style w:type="paragraph" w:styleId="91">
    <w:name w:val="index 9"/>
    <w:basedOn w:val="a1"/>
    <w:next w:val="a1"/>
    <w:rsid w:val="00156CB1"/>
    <w:pPr>
      <w:spacing w:after="0"/>
      <w:ind w:left="1800" w:hanging="200"/>
    </w:pPr>
  </w:style>
  <w:style w:type="paragraph" w:styleId="aff3">
    <w:name w:val="index heading"/>
    <w:basedOn w:val="a1"/>
    <w:next w:val="13"/>
    <w:rsid w:val="00156CB1"/>
    <w:rPr>
      <w:rFonts w:asciiTheme="majorHAnsi" w:eastAsiaTheme="majorEastAsia" w:hAnsiTheme="majorHAnsi" w:cstheme="majorBidi"/>
      <w:b/>
      <w:bCs/>
    </w:rPr>
  </w:style>
  <w:style w:type="paragraph" w:styleId="aff4">
    <w:name w:val="Intense Quote"/>
    <w:basedOn w:val="a1"/>
    <w:next w:val="a1"/>
    <w:link w:val="Chare"/>
    <w:uiPriority w:val="30"/>
    <w:qFormat/>
    <w:rsid w:val="00156C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강한 인용 Char"/>
    <w:basedOn w:val="a2"/>
    <w:link w:val="aff4"/>
    <w:uiPriority w:val="30"/>
    <w:rsid w:val="00156CB1"/>
    <w:rPr>
      <w:i/>
      <w:iCs/>
      <w:color w:val="4472C4" w:themeColor="accent1"/>
      <w:lang w:eastAsia="en-US"/>
    </w:rPr>
  </w:style>
  <w:style w:type="paragraph" w:styleId="a0">
    <w:name w:val="List Bullet"/>
    <w:basedOn w:val="a1"/>
    <w:rsid w:val="00156CB1"/>
    <w:pPr>
      <w:numPr>
        <w:numId w:val="1"/>
      </w:numPr>
      <w:contextualSpacing/>
    </w:pPr>
  </w:style>
  <w:style w:type="paragraph" w:styleId="20">
    <w:name w:val="List Bullet 2"/>
    <w:basedOn w:val="a1"/>
    <w:rsid w:val="00156CB1"/>
    <w:pPr>
      <w:numPr>
        <w:numId w:val="2"/>
      </w:numPr>
      <w:contextualSpacing/>
    </w:pPr>
  </w:style>
  <w:style w:type="paragraph" w:styleId="30">
    <w:name w:val="List Bullet 3"/>
    <w:basedOn w:val="a1"/>
    <w:rsid w:val="00156CB1"/>
    <w:pPr>
      <w:numPr>
        <w:numId w:val="3"/>
      </w:numPr>
      <w:contextualSpacing/>
    </w:pPr>
  </w:style>
  <w:style w:type="paragraph" w:styleId="40">
    <w:name w:val="List Bullet 4"/>
    <w:basedOn w:val="a1"/>
    <w:rsid w:val="00156CB1"/>
    <w:pPr>
      <w:numPr>
        <w:numId w:val="4"/>
      </w:numPr>
      <w:contextualSpacing/>
    </w:pPr>
  </w:style>
  <w:style w:type="paragraph" w:styleId="50">
    <w:name w:val="List Bullet 5"/>
    <w:basedOn w:val="a1"/>
    <w:rsid w:val="00156CB1"/>
    <w:pPr>
      <w:numPr>
        <w:numId w:val="5"/>
      </w:numPr>
      <w:contextualSpacing/>
    </w:pPr>
  </w:style>
  <w:style w:type="paragraph" w:styleId="aff5">
    <w:name w:val="List Continue"/>
    <w:basedOn w:val="a1"/>
    <w:rsid w:val="00156CB1"/>
    <w:pPr>
      <w:spacing w:after="120"/>
      <w:ind w:left="283"/>
      <w:contextualSpacing/>
    </w:pPr>
  </w:style>
  <w:style w:type="paragraph" w:styleId="28">
    <w:name w:val="List Continue 2"/>
    <w:basedOn w:val="a1"/>
    <w:rsid w:val="00156CB1"/>
    <w:pPr>
      <w:spacing w:after="120"/>
      <w:ind w:left="566"/>
      <w:contextualSpacing/>
    </w:pPr>
  </w:style>
  <w:style w:type="paragraph" w:styleId="37">
    <w:name w:val="List Continue 3"/>
    <w:basedOn w:val="a1"/>
    <w:rsid w:val="00156CB1"/>
    <w:pPr>
      <w:spacing w:after="120"/>
      <w:ind w:left="849"/>
      <w:contextualSpacing/>
    </w:pPr>
  </w:style>
  <w:style w:type="paragraph" w:styleId="45">
    <w:name w:val="List Continue 4"/>
    <w:basedOn w:val="a1"/>
    <w:rsid w:val="00156CB1"/>
    <w:pPr>
      <w:spacing w:after="120"/>
      <w:ind w:left="1132"/>
      <w:contextualSpacing/>
    </w:pPr>
  </w:style>
  <w:style w:type="paragraph" w:styleId="55">
    <w:name w:val="List Continue 5"/>
    <w:basedOn w:val="a1"/>
    <w:rsid w:val="00156CB1"/>
    <w:pPr>
      <w:spacing w:after="120"/>
      <w:ind w:left="1415"/>
      <w:contextualSpacing/>
    </w:pPr>
  </w:style>
  <w:style w:type="paragraph" w:styleId="a">
    <w:name w:val="List Number"/>
    <w:basedOn w:val="a1"/>
    <w:rsid w:val="00156CB1"/>
    <w:pPr>
      <w:numPr>
        <w:numId w:val="6"/>
      </w:numPr>
      <w:contextualSpacing/>
    </w:pPr>
  </w:style>
  <w:style w:type="paragraph" w:styleId="2">
    <w:name w:val="List Number 2"/>
    <w:basedOn w:val="a1"/>
    <w:rsid w:val="00156CB1"/>
    <w:pPr>
      <w:numPr>
        <w:numId w:val="7"/>
      </w:numPr>
      <w:contextualSpacing/>
    </w:pPr>
  </w:style>
  <w:style w:type="paragraph" w:styleId="3">
    <w:name w:val="List Number 3"/>
    <w:basedOn w:val="a1"/>
    <w:rsid w:val="00156CB1"/>
    <w:pPr>
      <w:numPr>
        <w:numId w:val="8"/>
      </w:numPr>
      <w:contextualSpacing/>
    </w:pPr>
  </w:style>
  <w:style w:type="paragraph" w:styleId="4">
    <w:name w:val="List Number 4"/>
    <w:basedOn w:val="a1"/>
    <w:rsid w:val="00156CB1"/>
    <w:pPr>
      <w:numPr>
        <w:numId w:val="9"/>
      </w:numPr>
      <w:contextualSpacing/>
    </w:pPr>
  </w:style>
  <w:style w:type="paragraph" w:styleId="5">
    <w:name w:val="List Number 5"/>
    <w:basedOn w:val="a1"/>
    <w:rsid w:val="00156CB1"/>
    <w:pPr>
      <w:numPr>
        <w:numId w:val="10"/>
      </w:numPr>
      <w:contextualSpacing/>
    </w:pPr>
  </w:style>
  <w:style w:type="paragraph" w:styleId="aff6">
    <w:name w:val="macro"/>
    <w:link w:val="Charf"/>
    <w:rsid w:val="00156C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
    <w:name w:val="매크로 텍스트 Char"/>
    <w:basedOn w:val="a2"/>
    <w:link w:val="aff6"/>
    <w:rsid w:val="00156CB1"/>
    <w:rPr>
      <w:rFonts w:ascii="Consolas" w:hAnsi="Consolas"/>
      <w:lang w:eastAsia="en-US"/>
    </w:rPr>
  </w:style>
  <w:style w:type="paragraph" w:styleId="aff7">
    <w:name w:val="Message Header"/>
    <w:basedOn w:val="a1"/>
    <w:link w:val="Charf0"/>
    <w:rsid w:val="00156C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0">
    <w:name w:val="메시지 머리글 Char"/>
    <w:basedOn w:val="a2"/>
    <w:link w:val="aff7"/>
    <w:rsid w:val="00156CB1"/>
    <w:rPr>
      <w:rFonts w:asciiTheme="majorHAnsi" w:eastAsiaTheme="majorEastAsia" w:hAnsiTheme="majorHAnsi" w:cstheme="majorBidi"/>
      <w:sz w:val="24"/>
      <w:szCs w:val="24"/>
      <w:shd w:val="pct20" w:color="auto" w:fill="auto"/>
      <w:lang w:eastAsia="en-US"/>
    </w:rPr>
  </w:style>
  <w:style w:type="paragraph" w:styleId="aff8">
    <w:name w:val="No Spacing"/>
    <w:uiPriority w:val="1"/>
    <w:qFormat/>
    <w:rsid w:val="00156CB1"/>
    <w:rPr>
      <w:lang w:eastAsia="en-US"/>
    </w:rPr>
  </w:style>
  <w:style w:type="paragraph" w:styleId="aff9">
    <w:name w:val="Note Heading"/>
    <w:basedOn w:val="a1"/>
    <w:next w:val="a1"/>
    <w:link w:val="Charf1"/>
    <w:rsid w:val="00156CB1"/>
    <w:pPr>
      <w:spacing w:after="0"/>
    </w:pPr>
  </w:style>
  <w:style w:type="character" w:customStyle="1" w:styleId="Charf1">
    <w:name w:val="각주/미주 머리글 Char"/>
    <w:basedOn w:val="a2"/>
    <w:link w:val="aff9"/>
    <w:rsid w:val="00156CB1"/>
    <w:rPr>
      <w:lang w:eastAsia="en-US"/>
    </w:rPr>
  </w:style>
  <w:style w:type="paragraph" w:styleId="affa">
    <w:name w:val="Plain Text"/>
    <w:basedOn w:val="a1"/>
    <w:link w:val="Charf2"/>
    <w:rsid w:val="00156CB1"/>
    <w:pPr>
      <w:spacing w:after="0"/>
    </w:pPr>
    <w:rPr>
      <w:rFonts w:ascii="Consolas" w:hAnsi="Consolas"/>
      <w:sz w:val="21"/>
      <w:szCs w:val="21"/>
    </w:rPr>
  </w:style>
  <w:style w:type="character" w:customStyle="1" w:styleId="Charf2">
    <w:name w:val="글자만 Char"/>
    <w:basedOn w:val="a2"/>
    <w:link w:val="affa"/>
    <w:rsid w:val="00156CB1"/>
    <w:rPr>
      <w:rFonts w:ascii="Consolas" w:hAnsi="Consolas"/>
      <w:sz w:val="21"/>
      <w:szCs w:val="21"/>
      <w:lang w:eastAsia="en-US"/>
    </w:rPr>
  </w:style>
  <w:style w:type="paragraph" w:styleId="affb">
    <w:name w:val="Salutation"/>
    <w:basedOn w:val="a1"/>
    <w:next w:val="a1"/>
    <w:link w:val="Charf3"/>
    <w:rsid w:val="00156CB1"/>
  </w:style>
  <w:style w:type="character" w:customStyle="1" w:styleId="Charf3">
    <w:name w:val="인사말 Char"/>
    <w:basedOn w:val="a2"/>
    <w:link w:val="affb"/>
    <w:rsid w:val="00156CB1"/>
    <w:rPr>
      <w:lang w:eastAsia="en-US"/>
    </w:rPr>
  </w:style>
  <w:style w:type="paragraph" w:styleId="affc">
    <w:name w:val="Signature"/>
    <w:basedOn w:val="a1"/>
    <w:link w:val="Charf4"/>
    <w:rsid w:val="00156CB1"/>
    <w:pPr>
      <w:spacing w:after="0"/>
      <w:ind w:left="4252"/>
    </w:pPr>
  </w:style>
  <w:style w:type="character" w:customStyle="1" w:styleId="Charf4">
    <w:name w:val="서명 Char"/>
    <w:basedOn w:val="a2"/>
    <w:link w:val="affc"/>
    <w:rsid w:val="00156CB1"/>
    <w:rPr>
      <w:lang w:eastAsia="en-US"/>
    </w:rPr>
  </w:style>
  <w:style w:type="paragraph" w:styleId="affd">
    <w:name w:val="Subtitle"/>
    <w:basedOn w:val="a1"/>
    <w:next w:val="a1"/>
    <w:link w:val="Charf5"/>
    <w:qFormat/>
    <w:rsid w:val="00156CB1"/>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부제 Char"/>
    <w:basedOn w:val="a2"/>
    <w:link w:val="affd"/>
    <w:rsid w:val="00156CB1"/>
    <w:rPr>
      <w:rFonts w:asciiTheme="minorHAnsi" w:hAnsiTheme="minorHAnsi" w:cstheme="minorBidi"/>
      <w:color w:val="5A5A5A" w:themeColor="text1" w:themeTint="A5"/>
      <w:spacing w:val="15"/>
      <w:sz w:val="22"/>
      <w:szCs w:val="22"/>
      <w:lang w:eastAsia="en-US"/>
    </w:rPr>
  </w:style>
  <w:style w:type="paragraph" w:styleId="affe">
    <w:name w:val="table of authorities"/>
    <w:basedOn w:val="a1"/>
    <w:next w:val="a1"/>
    <w:rsid w:val="00156CB1"/>
    <w:pPr>
      <w:spacing w:after="0"/>
      <w:ind w:left="200" w:hanging="200"/>
    </w:pPr>
  </w:style>
  <w:style w:type="paragraph" w:styleId="afff">
    <w:name w:val="table of figures"/>
    <w:basedOn w:val="a1"/>
    <w:next w:val="a1"/>
    <w:rsid w:val="00156CB1"/>
    <w:pPr>
      <w:spacing w:after="0"/>
    </w:pPr>
  </w:style>
  <w:style w:type="paragraph" w:styleId="afff0">
    <w:name w:val="Title"/>
    <w:basedOn w:val="a1"/>
    <w:next w:val="a1"/>
    <w:link w:val="Charf6"/>
    <w:qFormat/>
    <w:rsid w:val="00156CB1"/>
    <w:pPr>
      <w:spacing w:after="0"/>
      <w:contextualSpacing/>
    </w:pPr>
    <w:rPr>
      <w:rFonts w:asciiTheme="majorHAnsi" w:eastAsiaTheme="majorEastAsia" w:hAnsiTheme="majorHAnsi" w:cstheme="majorBidi"/>
      <w:spacing w:val="-10"/>
      <w:kern w:val="28"/>
      <w:sz w:val="56"/>
      <w:szCs w:val="56"/>
    </w:rPr>
  </w:style>
  <w:style w:type="character" w:customStyle="1" w:styleId="Charf6">
    <w:name w:val="제목 Char"/>
    <w:basedOn w:val="a2"/>
    <w:link w:val="afff0"/>
    <w:rsid w:val="00156CB1"/>
    <w:rPr>
      <w:rFonts w:asciiTheme="majorHAnsi" w:eastAsiaTheme="majorEastAsia" w:hAnsiTheme="majorHAnsi" w:cstheme="majorBidi"/>
      <w:spacing w:val="-10"/>
      <w:kern w:val="28"/>
      <w:sz w:val="56"/>
      <w:szCs w:val="56"/>
      <w:lang w:eastAsia="en-US"/>
    </w:rPr>
  </w:style>
  <w:style w:type="paragraph" w:styleId="afff1">
    <w:name w:val="toa heading"/>
    <w:basedOn w:val="a1"/>
    <w:next w:val="a1"/>
    <w:rsid w:val="00156CB1"/>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156C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2">
    <w:name w:val="Subtle Reference"/>
    <w:uiPriority w:val="31"/>
    <w:qFormat/>
    <w:rsid w:val="00946672"/>
    <w:rPr>
      <w:smallCaps/>
      <w:color w:val="5A5A5A"/>
    </w:rPr>
  </w:style>
  <w:style w:type="paragraph" w:customStyle="1" w:styleId="CRCoverPage">
    <w:name w:val="CR Cover Page"/>
    <w:rsid w:val="002E5B65"/>
    <w:pPr>
      <w:spacing w:after="120"/>
    </w:pPr>
    <w:rPr>
      <w:rFonts w:ascii="Arial" w:eastAsia="SimSun" w:hAnsi="Arial"/>
      <w:lang w:eastAsia="en-US"/>
    </w:rPr>
  </w:style>
  <w:style w:type="paragraph" w:customStyle="1" w:styleId="paragraph">
    <w:name w:val="paragraph"/>
    <w:basedOn w:val="a1"/>
    <w:rsid w:val="00B30140"/>
    <w:pPr>
      <w:spacing w:before="100" w:beforeAutospacing="1" w:after="100" w:afterAutospacing="1"/>
    </w:pPr>
    <w:rPr>
      <w:rFonts w:eastAsia="Times New Roman"/>
      <w:sz w:val="24"/>
      <w:szCs w:val="24"/>
      <w:lang w:eastAsia="en-GB"/>
    </w:rPr>
  </w:style>
  <w:style w:type="character" w:customStyle="1" w:styleId="eop">
    <w:name w:val="eop"/>
    <w:basedOn w:val="a2"/>
    <w:rsid w:val="00B30140"/>
  </w:style>
  <w:style w:type="character" w:customStyle="1" w:styleId="normaltextrun">
    <w:name w:val="normaltextrun"/>
    <w:basedOn w:val="a2"/>
    <w:rsid w:val="00B30140"/>
  </w:style>
  <w:style w:type="paragraph" w:customStyle="1" w:styleId="Normaltext">
    <w:name w:val="Normal text"/>
    <w:basedOn w:val="af5"/>
    <w:link w:val="NormaltextChar"/>
    <w:qFormat/>
    <w:rsid w:val="00B01D8A"/>
    <w:pPr>
      <w:keepLines/>
      <w:tabs>
        <w:tab w:val="left" w:pos="1247"/>
        <w:tab w:val="left" w:pos="1276"/>
        <w:tab w:val="left" w:pos="1985"/>
        <w:tab w:val="left" w:pos="3856"/>
        <w:tab w:val="left" w:pos="5216"/>
        <w:tab w:val="left" w:pos="6464"/>
        <w:tab w:val="left" w:pos="7768"/>
        <w:tab w:val="left" w:pos="9072"/>
        <w:tab w:val="left" w:pos="10206"/>
      </w:tabs>
      <w:overflowPunct/>
      <w:autoSpaceDE/>
      <w:autoSpaceDN/>
      <w:adjustRightInd/>
      <w:spacing w:before="240" w:after="0"/>
      <w:ind w:left="1276"/>
      <w:textAlignment w:val="auto"/>
    </w:pPr>
    <w:rPr>
      <w:rFonts w:ascii="Arial" w:eastAsia="Times New Roman" w:hAnsi="Arial"/>
      <w:color w:val="auto"/>
      <w:sz w:val="22"/>
      <w:lang w:val="en-US" w:eastAsia="en-US"/>
    </w:rPr>
  </w:style>
  <w:style w:type="character" w:customStyle="1" w:styleId="NormaltextChar">
    <w:name w:val="Normal text Char"/>
    <w:link w:val="Normaltext"/>
    <w:rsid w:val="00B01D8A"/>
    <w:rPr>
      <w:rFonts w:ascii="Arial" w:eastAsia="Times New Roman" w:hAnsi="Arial"/>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1978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image" Target="media/image8.emf"/><Relationship Id="rId42" Type="http://schemas.openxmlformats.org/officeDocument/2006/relationships/package" Target="embeddings/Microsoft_Visio_Drawing47777777.vsdx"/><Relationship Id="rId63" Type="http://schemas.openxmlformats.org/officeDocument/2006/relationships/oleObject" Target="embeddings/oleObject12.bin"/><Relationship Id="rId84" Type="http://schemas.openxmlformats.org/officeDocument/2006/relationships/oleObject" Target="embeddings/oleObject19.bin"/><Relationship Id="rId16" Type="http://schemas.openxmlformats.org/officeDocument/2006/relationships/package" Target="embeddings/Microsoft_Visio_Drawing13333333.vsdx"/><Relationship Id="rId107" Type="http://schemas.openxmlformats.org/officeDocument/2006/relationships/image" Target="media/image53.emf"/><Relationship Id="rId11" Type="http://schemas.openxmlformats.org/officeDocument/2006/relationships/image" Target="media/image3.emf"/><Relationship Id="rId32" Type="http://schemas.openxmlformats.org/officeDocument/2006/relationships/oleObject" Target="embeddings/oleObject6.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913131313131313.vsdx"/><Relationship Id="rId74" Type="http://schemas.openxmlformats.org/officeDocument/2006/relationships/image" Target="media/image36.emf"/><Relationship Id="rId79" Type="http://schemas.openxmlformats.org/officeDocument/2006/relationships/oleObject" Target="embeddings/oleObject17.bin"/><Relationship Id="rId102" Type="http://schemas.openxmlformats.org/officeDocument/2006/relationships/package" Target="embeddings/Microsoft_Visio_Drawing624242424242424.vsdx"/><Relationship Id="rId123" Type="http://schemas.openxmlformats.org/officeDocument/2006/relationships/package" Target="embeddings/Microsoft_Visio_Drawing313131313131.vsdx"/><Relationship Id="rId128" Type="http://schemas.openxmlformats.org/officeDocument/2006/relationships/image" Target="media/image64.emf"/><Relationship Id="rId5" Type="http://schemas.openxmlformats.org/officeDocument/2006/relationships/settings" Target="settings.xml"/><Relationship Id="rId90" Type="http://schemas.openxmlformats.org/officeDocument/2006/relationships/package" Target="embeddings/Microsoft_Visio_Drawing18181818181818.vsdx"/><Relationship Id="rId95" Type="http://schemas.openxmlformats.org/officeDocument/2006/relationships/image" Target="media/image47.emf"/><Relationship Id="rId22" Type="http://schemas.openxmlformats.org/officeDocument/2006/relationships/oleObject" Target="embeddings/oleObject1.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58888888.vsdx"/><Relationship Id="rId64" Type="http://schemas.openxmlformats.org/officeDocument/2006/relationships/image" Target="media/image30.png"/><Relationship Id="rId69" Type="http://schemas.openxmlformats.org/officeDocument/2006/relationships/image" Target="media/image33.emf"/><Relationship Id="rId113" Type="http://schemas.openxmlformats.org/officeDocument/2006/relationships/image" Target="media/image56.emf"/><Relationship Id="rId118" Type="http://schemas.openxmlformats.org/officeDocument/2006/relationships/image" Target="media/image59.emf"/><Relationship Id="rId134" Type="http://schemas.openxmlformats.org/officeDocument/2006/relationships/fontTable" Target="fontTable.xml"/><Relationship Id="rId80" Type="http://schemas.openxmlformats.org/officeDocument/2006/relationships/image" Target="media/image39.emf"/><Relationship Id="rId85" Type="http://schemas.openxmlformats.org/officeDocument/2006/relationships/image" Target="media/image42.emf"/><Relationship Id="rId12" Type="http://schemas.openxmlformats.org/officeDocument/2006/relationships/package" Target="embeddings/Microsoft_Visio_Drawing1111111.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oleObject9.bin"/><Relationship Id="rId59" Type="http://schemas.openxmlformats.org/officeDocument/2006/relationships/image" Target="media/image27.emf"/><Relationship Id="rId103" Type="http://schemas.openxmlformats.org/officeDocument/2006/relationships/image" Target="media/image51.emf"/><Relationship Id="rId108" Type="http://schemas.openxmlformats.org/officeDocument/2006/relationships/package" Target="embeddings/Microsoft_Visio_Drawing927272727272727.vsdx"/><Relationship Id="rId124" Type="http://schemas.openxmlformats.org/officeDocument/2006/relationships/image" Target="media/image62.emf"/><Relationship Id="rId129" Type="http://schemas.openxmlformats.org/officeDocument/2006/relationships/oleObject" Target="embeddings/oleObject24.bin"/><Relationship Id="rId54" Type="http://schemas.openxmlformats.org/officeDocument/2006/relationships/package" Target="embeddings/Microsoft_Visio_Drawing711111111111111.vsdx"/><Relationship Id="rId70" Type="http://schemas.openxmlformats.org/officeDocument/2006/relationships/image" Target="media/image34.emf"/><Relationship Id="rId75" Type="http://schemas.openxmlformats.org/officeDocument/2006/relationships/oleObject" Target="embeddings/oleObject15.bin"/><Relationship Id="rId91" Type="http://schemas.openxmlformats.org/officeDocument/2006/relationships/image" Target="media/image45.emf"/><Relationship Id="rId96" Type="http://schemas.openxmlformats.org/officeDocument/2006/relationships/package" Target="embeddings/Microsoft_Visio_Drawing321212121212121.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oleObject" Target="embeddings/oleObject21.bin"/><Relationship Id="rId119" Type="http://schemas.openxmlformats.org/officeDocument/2006/relationships/package" Target="embeddings/Microsoft_Visio_Drawing30303030303030.vsdx"/><Relationship Id="rId44" Type="http://schemas.openxmlformats.org/officeDocument/2006/relationships/oleObject" Target="embeddings/oleObject10.bin"/><Relationship Id="rId60" Type="http://schemas.openxmlformats.org/officeDocument/2006/relationships/package" Target="embeddings/Microsoft_Word___14.docx"/><Relationship Id="rId65" Type="http://schemas.openxmlformats.org/officeDocument/2006/relationships/image" Target="media/image31.emf"/><Relationship Id="rId81" Type="http://schemas.openxmlformats.org/officeDocument/2006/relationships/oleObject" Target="embeddings/oleObject18.bin"/><Relationship Id="rId86" Type="http://schemas.openxmlformats.org/officeDocument/2006/relationships/oleObject" Target="embeddings/oleObject20.bin"/><Relationship Id="rId130" Type="http://schemas.openxmlformats.org/officeDocument/2006/relationships/image" Target="media/image65.emf"/><Relationship Id="rId135" Type="http://schemas.microsoft.com/office/2011/relationships/people" Target="people.xml"/><Relationship Id="rId13" Type="http://schemas.openxmlformats.org/officeDocument/2006/relationships/image" Target="media/image4.emf"/><Relationship Id="rId18" Type="http://schemas.openxmlformats.org/officeDocument/2006/relationships/package" Target="embeddings/Microsoft_Visio_Drawing24444444.vsdx"/><Relationship Id="rId39" Type="http://schemas.openxmlformats.org/officeDocument/2006/relationships/image" Target="media/image17.emf"/><Relationship Id="rId109" Type="http://schemas.openxmlformats.org/officeDocument/2006/relationships/image" Target="media/image54.emf"/><Relationship Id="rId34" Type="http://schemas.openxmlformats.org/officeDocument/2006/relationships/oleObject" Target="embeddings/oleObject7.bin"/><Relationship Id="rId50" Type="http://schemas.openxmlformats.org/officeDocument/2006/relationships/package" Target="embeddings/Microsoft_Visio___19999999.vsdx"/><Relationship Id="rId55" Type="http://schemas.openxmlformats.org/officeDocument/2006/relationships/image" Target="media/image25.emf"/><Relationship Id="rId76" Type="http://schemas.openxmlformats.org/officeDocument/2006/relationships/image" Target="media/image37.emf"/><Relationship Id="rId97" Type="http://schemas.openxmlformats.org/officeDocument/2006/relationships/image" Target="media/image48.emf"/><Relationship Id="rId104" Type="http://schemas.openxmlformats.org/officeDocument/2006/relationships/package" Target="embeddings/Microsoft_Visio_Drawing725252525252525.vsdx"/><Relationship Id="rId120" Type="http://schemas.openxmlformats.org/officeDocument/2006/relationships/image" Target="media/image60.emf"/><Relationship Id="rId125" Type="http://schemas.openxmlformats.org/officeDocument/2006/relationships/package" Target="embeddings/Microsoft_Visio_Drawing1323232323232.vsdx"/><Relationship Id="rId7" Type="http://schemas.openxmlformats.org/officeDocument/2006/relationships/footnotes" Target="footnotes.xml"/><Relationship Id="rId71" Type="http://schemas.openxmlformats.org/officeDocument/2006/relationships/package" Target="embeddings/Microsoft_Visio_Drawing16161616161616.vsdx"/><Relationship Id="rId92" Type="http://schemas.openxmlformats.org/officeDocument/2006/relationships/package" Target="embeddings/Microsoft_Visio_Drawing119191919191919.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2.bin"/><Relationship Id="rId40" Type="http://schemas.openxmlformats.org/officeDocument/2006/relationships/package" Target="embeddings/Microsoft_Visio_Drawing36666666.vsdx"/><Relationship Id="rId45" Type="http://schemas.openxmlformats.org/officeDocument/2006/relationships/image" Target="media/image20.emf"/><Relationship Id="rId66" Type="http://schemas.openxmlformats.org/officeDocument/2006/relationships/package" Target="embeddings/Microsoft_Visio_Drawing15151515151515.vsdx"/><Relationship Id="rId87" Type="http://schemas.openxmlformats.org/officeDocument/2006/relationships/image" Target="media/image43.emf"/><Relationship Id="rId110" Type="http://schemas.openxmlformats.org/officeDocument/2006/relationships/package" Target="embeddings/Microsoft_Visio_Drawing1028282828282828.vsdx"/><Relationship Id="rId115" Type="http://schemas.openxmlformats.org/officeDocument/2006/relationships/image" Target="media/image57.emf"/><Relationship Id="rId131" Type="http://schemas.openxmlformats.org/officeDocument/2006/relationships/oleObject" Target="embeddings/oleObject25.bin"/><Relationship Id="rId136" Type="http://schemas.openxmlformats.org/officeDocument/2006/relationships/theme" Target="theme/theme1.xml"/><Relationship Id="rId61" Type="http://schemas.openxmlformats.org/officeDocument/2006/relationships/image" Target="media/image28.png"/><Relationship Id="rId82" Type="http://schemas.openxmlformats.org/officeDocument/2006/relationships/image" Target="media/image40.png"/><Relationship Id="rId19" Type="http://schemas.openxmlformats.org/officeDocument/2006/relationships/image" Target="media/image7.emf"/><Relationship Id="rId14" Type="http://schemas.openxmlformats.org/officeDocument/2006/relationships/package" Target="embeddings/Microsoft_Visio___22222222.vsdx"/><Relationship Id="rId30" Type="http://schemas.openxmlformats.org/officeDocument/2006/relationships/oleObject" Target="embeddings/oleObject5.bin"/><Relationship Id="rId35" Type="http://schemas.openxmlformats.org/officeDocument/2006/relationships/image" Target="media/image15.emf"/><Relationship Id="rId56" Type="http://schemas.openxmlformats.org/officeDocument/2006/relationships/package" Target="embeddings/Microsoft_Visio_Drawing812121212121212.vsdx"/><Relationship Id="rId77" Type="http://schemas.openxmlformats.org/officeDocument/2006/relationships/oleObject" Target="embeddings/oleObject16.bin"/><Relationship Id="rId100" Type="http://schemas.openxmlformats.org/officeDocument/2006/relationships/package" Target="embeddings/Microsoft_Visio_Drawing523232323232323.vsdx"/><Relationship Id="rId105" Type="http://schemas.openxmlformats.org/officeDocument/2006/relationships/image" Target="media/image52.emf"/><Relationship Id="rId126" Type="http://schemas.openxmlformats.org/officeDocument/2006/relationships/image" Target="media/image63.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emf"/><Relationship Id="rId93" Type="http://schemas.openxmlformats.org/officeDocument/2006/relationships/image" Target="media/image46.emf"/><Relationship Id="rId98" Type="http://schemas.openxmlformats.org/officeDocument/2006/relationships/package" Target="embeddings/Microsoft_Visio_Drawing422222222222222.vsdx"/><Relationship Id="rId121" Type="http://schemas.openxmlformats.org/officeDocument/2006/relationships/oleObject" Target="embeddings/oleObject23.bin"/><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1.bin"/><Relationship Id="rId67" Type="http://schemas.openxmlformats.org/officeDocument/2006/relationships/image" Target="media/image32.emf"/><Relationship Id="rId116" Type="http://schemas.openxmlformats.org/officeDocument/2006/relationships/oleObject" Target="embeddings/oleObject22.bin"/><Relationship Id="rId20" Type="http://schemas.openxmlformats.org/officeDocument/2006/relationships/package" Target="embeddings/Microsoft_Visio____15555555.vsdx"/><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image" Target="media/image41.emf"/><Relationship Id="rId88" Type="http://schemas.openxmlformats.org/officeDocument/2006/relationships/package" Target="embeddings/Microsoft_Visio_Drawing17171717171717.vsdx"/><Relationship Id="rId111" Type="http://schemas.openxmlformats.org/officeDocument/2006/relationships/image" Target="media/image55.emf"/><Relationship Id="rId132"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image" Target="media/image26.emf"/><Relationship Id="rId106" Type="http://schemas.openxmlformats.org/officeDocument/2006/relationships/package" Target="embeddings/Microsoft_Visio_Drawing826262626262626.vsdx"/><Relationship Id="rId127" Type="http://schemas.openxmlformats.org/officeDocument/2006/relationships/package" Target="embeddings/Microsoft_Visio_Drawing2333333333333.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610101010101010.vsdx"/><Relationship Id="rId73" Type="http://schemas.openxmlformats.org/officeDocument/2006/relationships/oleObject" Target="embeddings/oleObject14.bin"/><Relationship Id="rId78" Type="http://schemas.openxmlformats.org/officeDocument/2006/relationships/image" Target="media/image38.emf"/><Relationship Id="rId94" Type="http://schemas.openxmlformats.org/officeDocument/2006/relationships/package" Target="embeddings/Microsoft_Visio_Drawing220202020202020.vsdx"/><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image" Target="media/image61.emf"/><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oleObject" Target="embeddings/oleObject3.bin"/><Relationship Id="rId47" Type="http://schemas.openxmlformats.org/officeDocument/2006/relationships/image" Target="media/image21.emf"/><Relationship Id="rId68" Type="http://schemas.openxmlformats.org/officeDocument/2006/relationships/oleObject" Target="embeddings/oleObject13.bin"/><Relationship Id="rId89" Type="http://schemas.openxmlformats.org/officeDocument/2006/relationships/image" Target="media/image44.emf"/><Relationship Id="rId112" Type="http://schemas.openxmlformats.org/officeDocument/2006/relationships/package" Target="embeddings/Microsoft_Visio_Drawing1129292929292929.vsdx"/><Relationship Id="rId13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6AC18C-B55B-413C-B481-5FFF8CEFF0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125</Pages>
  <Words>47491</Words>
  <Characters>270703</Characters>
  <Application>Microsoft Office Word</Application>
  <DocSecurity>0</DocSecurity>
  <Lines>2255</Lines>
  <Paragraphs>635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23.700-41</vt:lpstr>
      <vt:lpstr>3GPP TR 23.700-41</vt:lpstr>
    </vt:vector>
  </TitlesOfParts>
  <Company>ETSI</Company>
  <LinksUpToDate>false</LinksUpToDate>
  <CharactersWithSpaces>317559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23.700-41</dc:title>
  <dc:subject>Study on enhancement of network slicing; Phase 3 (Release 18)</dc:subject>
  <dc:creator>MCC Support</dc:creator>
  <cp:keywords/>
  <dc:description/>
  <cp:lastModifiedBy>Rapporteur</cp:lastModifiedBy>
  <cp:revision>6</cp:revision>
  <cp:lastPrinted>2019-02-25T14:05:00Z</cp:lastPrinted>
  <dcterms:created xsi:type="dcterms:W3CDTF">2022-05-29T22:40:00Z</dcterms:created>
  <dcterms:modified xsi:type="dcterms:W3CDTF">2022-05-29T22:41:00Z</dcterms:modified>
</cp:coreProperties>
</file>