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725BB631"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r w:rsidR="00EA04E7">
              <w:t>6</w:t>
            </w:r>
            <w:r w:rsidRPr="003D4ABF">
              <w:t xml:space="preserve">.0 </w:t>
            </w:r>
            <w:r w:rsidRPr="003D4ABF">
              <w:rPr>
                <w:sz w:val="32"/>
              </w:rPr>
              <w:t>(202</w:t>
            </w:r>
            <w:r w:rsidR="009F25D3">
              <w:rPr>
                <w:sz w:val="32"/>
              </w:rPr>
              <w:t>5</w:t>
            </w:r>
            <w:r w:rsidRPr="003D4ABF">
              <w:rPr>
                <w:sz w:val="32"/>
              </w:rPr>
              <w:t>-</w:t>
            </w:r>
            <w:r w:rsidR="00EA04E7">
              <w:rPr>
                <w:sz w:val="32"/>
              </w:rPr>
              <w:t>12</w:t>
            </w:r>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7639215"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4.5pt" o:ole="">
                  <v:imagedata r:id="rId11" o:title=""/>
                </v:shape>
                <o:OLEObject Type="Embed" ProgID="Word.Picture.8" ShapeID="_x0000_i1026" DrawAspect="Content" ObjectID="_1827639216"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34B94DD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F25D3">
              <w:rPr>
                <w:noProof/>
                <w:sz w:val="18"/>
              </w:rPr>
              <w:t>5</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11B2DCAF" w14:textId="6FC9C821" w:rsidR="00A501A7"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r>
      <w:r w:rsidRPr="003D4ABF">
        <w:instrText xml:space="preserve"> TOC \o "1-9" </w:instrText>
      </w:r>
      <w:r w:rsidRPr="003D4ABF">
        <w:rPr>
          <w:noProof w:val="0"/>
        </w:rPr>
        <w:fldChar w:fldCharType="separate"/>
      </w:r>
      <w:r w:rsidR="00A501A7">
        <w:t>Foreword</w:t>
      </w:r>
      <w:r w:rsidR="00A501A7">
        <w:tab/>
      </w:r>
      <w:r w:rsidR="00A501A7">
        <w:fldChar w:fldCharType="begin"/>
      </w:r>
      <w:r w:rsidR="00A501A7">
        <w:instrText xml:space="preserve"> PAGEREF _Toc217026424 \h </w:instrText>
      </w:r>
      <w:r w:rsidR="00A501A7">
        <w:fldChar w:fldCharType="separate"/>
      </w:r>
      <w:r w:rsidR="00A501A7">
        <w:t>7</w:t>
      </w:r>
      <w:r w:rsidR="00A501A7">
        <w:fldChar w:fldCharType="end"/>
      </w:r>
    </w:p>
    <w:p w14:paraId="15C8CD5D" w14:textId="5913DD76" w:rsidR="00A501A7" w:rsidRDefault="00A501A7">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_Toc217026425 \h </w:instrText>
      </w:r>
      <w:r>
        <w:fldChar w:fldCharType="separate"/>
      </w:r>
      <w:r>
        <w:t>7</w:t>
      </w:r>
      <w:r>
        <w:fldChar w:fldCharType="end"/>
      </w:r>
    </w:p>
    <w:p w14:paraId="537B2D92" w14:textId="2EAA8834" w:rsidR="00A501A7" w:rsidRDefault="00A501A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_Toc217026426 \h </w:instrText>
      </w:r>
      <w:r>
        <w:fldChar w:fldCharType="separate"/>
      </w:r>
      <w:r>
        <w:t>8</w:t>
      </w:r>
      <w:r>
        <w:fldChar w:fldCharType="end"/>
      </w:r>
    </w:p>
    <w:p w14:paraId="37900A23" w14:textId="30752FA3" w:rsidR="00A501A7" w:rsidRDefault="00A501A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_Toc217026427 \h </w:instrText>
      </w:r>
      <w:r>
        <w:fldChar w:fldCharType="separate"/>
      </w:r>
      <w:r>
        <w:t>8</w:t>
      </w:r>
      <w:r>
        <w:fldChar w:fldCharType="end"/>
      </w:r>
    </w:p>
    <w:p w14:paraId="2BE1C139" w14:textId="3AE26382" w:rsidR="00A501A7" w:rsidRDefault="00A501A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_Toc217026428 \h </w:instrText>
      </w:r>
      <w:r>
        <w:fldChar w:fldCharType="separate"/>
      </w:r>
      <w:r>
        <w:t>10</w:t>
      </w:r>
      <w:r>
        <w:fldChar w:fldCharType="end"/>
      </w:r>
    </w:p>
    <w:p w14:paraId="0EBE7FC0" w14:textId="5734B05E" w:rsidR="00A501A7" w:rsidRDefault="00A501A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_Toc217026429 \h </w:instrText>
      </w:r>
      <w:r>
        <w:fldChar w:fldCharType="separate"/>
      </w:r>
      <w:r>
        <w:t>10</w:t>
      </w:r>
      <w:r>
        <w:fldChar w:fldCharType="end"/>
      </w:r>
    </w:p>
    <w:p w14:paraId="3D37ACA3" w14:textId="5D432A27" w:rsidR="00A501A7" w:rsidRDefault="00A501A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_Toc217026430 \h </w:instrText>
      </w:r>
      <w:r>
        <w:fldChar w:fldCharType="separate"/>
      </w:r>
      <w:r>
        <w:t>13</w:t>
      </w:r>
      <w:r>
        <w:fldChar w:fldCharType="end"/>
      </w:r>
    </w:p>
    <w:p w14:paraId="1BE6B26C" w14:textId="7851C098" w:rsidR="00A501A7" w:rsidRDefault="00A501A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_Toc217026431 \h </w:instrText>
      </w:r>
      <w:r>
        <w:fldChar w:fldCharType="separate"/>
      </w:r>
      <w:r>
        <w:t>13</w:t>
      </w:r>
      <w:r>
        <w:fldChar w:fldCharType="end"/>
      </w:r>
    </w:p>
    <w:p w14:paraId="7C579E77" w14:textId="4B2A6BA7" w:rsidR="00A501A7" w:rsidRDefault="00A501A7">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_Toc217026432 \h </w:instrText>
      </w:r>
      <w:r>
        <w:fldChar w:fldCharType="separate"/>
      </w:r>
      <w:r>
        <w:t>13</w:t>
      </w:r>
      <w:r>
        <w:fldChar w:fldCharType="end"/>
      </w:r>
    </w:p>
    <w:p w14:paraId="48673523" w14:textId="51299A9E" w:rsidR="00A501A7" w:rsidRDefault="00A501A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_Toc217026433 \h </w:instrText>
      </w:r>
      <w:r>
        <w:fldChar w:fldCharType="separate"/>
      </w:r>
      <w:r>
        <w:t>14</w:t>
      </w:r>
      <w:r>
        <w:fldChar w:fldCharType="end"/>
      </w:r>
    </w:p>
    <w:p w14:paraId="3A6E6DEF" w14:textId="42803B17" w:rsidR="00A501A7" w:rsidRDefault="00A501A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_Toc217026434 \h </w:instrText>
      </w:r>
      <w:r>
        <w:fldChar w:fldCharType="separate"/>
      </w:r>
      <w:r>
        <w:t>14</w:t>
      </w:r>
      <w:r>
        <w:fldChar w:fldCharType="end"/>
      </w:r>
    </w:p>
    <w:p w14:paraId="397C4B15" w14:textId="5E0B09A3" w:rsidR="00A501A7" w:rsidRDefault="00A501A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_Toc217026435 \h </w:instrText>
      </w:r>
      <w:r>
        <w:fldChar w:fldCharType="separate"/>
      </w:r>
      <w:r>
        <w:t>14</w:t>
      </w:r>
      <w:r>
        <w:fldChar w:fldCharType="end"/>
      </w:r>
    </w:p>
    <w:p w14:paraId="705935A0" w14:textId="4D660F65" w:rsidR="00A501A7" w:rsidRDefault="00A501A7">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_Toc217026436 \h </w:instrText>
      </w:r>
      <w:r>
        <w:fldChar w:fldCharType="separate"/>
      </w:r>
      <w:r>
        <w:t>14</w:t>
      </w:r>
      <w:r>
        <w:fldChar w:fldCharType="end"/>
      </w:r>
    </w:p>
    <w:p w14:paraId="296B2287" w14:textId="165D3D47" w:rsidR="00A501A7" w:rsidRDefault="00A501A7">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_Toc217026437 \h </w:instrText>
      </w:r>
      <w:r>
        <w:fldChar w:fldCharType="separate"/>
      </w:r>
      <w:r>
        <w:t>14</w:t>
      </w:r>
      <w:r>
        <w:fldChar w:fldCharType="end"/>
      </w:r>
    </w:p>
    <w:p w14:paraId="0E1861FF" w14:textId="20F51810" w:rsidR="00A501A7" w:rsidRDefault="00A501A7">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_Toc217026438 \h </w:instrText>
      </w:r>
      <w:r>
        <w:fldChar w:fldCharType="separate"/>
      </w:r>
      <w:r>
        <w:t>15</w:t>
      </w:r>
      <w:r>
        <w:fldChar w:fldCharType="end"/>
      </w:r>
    </w:p>
    <w:p w14:paraId="58743C04" w14:textId="73E24901" w:rsidR="00A501A7" w:rsidRDefault="00A501A7">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_Toc217026439 \h </w:instrText>
      </w:r>
      <w:r>
        <w:fldChar w:fldCharType="separate"/>
      </w:r>
      <w:r>
        <w:t>15</w:t>
      </w:r>
      <w:r>
        <w:fldChar w:fldCharType="end"/>
      </w:r>
    </w:p>
    <w:p w14:paraId="7E2F511F" w14:textId="624E8401" w:rsidR="00A501A7" w:rsidRDefault="00A501A7">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_Toc217026440 \h </w:instrText>
      </w:r>
      <w:r>
        <w:fldChar w:fldCharType="separate"/>
      </w:r>
      <w:r>
        <w:t>15</w:t>
      </w:r>
      <w:r>
        <w:fldChar w:fldCharType="end"/>
      </w:r>
    </w:p>
    <w:p w14:paraId="78481323" w14:textId="3B83EC70" w:rsidR="00A501A7" w:rsidRDefault="00A501A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_Toc217026441 \h </w:instrText>
      </w:r>
      <w:r>
        <w:fldChar w:fldCharType="separate"/>
      </w:r>
      <w:r>
        <w:t>16</w:t>
      </w:r>
      <w:r>
        <w:fldChar w:fldCharType="end"/>
      </w:r>
    </w:p>
    <w:p w14:paraId="00130FBE" w14:textId="5A2E6C69" w:rsidR="00A501A7" w:rsidRDefault="00A501A7">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_Toc217026442 \h </w:instrText>
      </w:r>
      <w:r>
        <w:fldChar w:fldCharType="separate"/>
      </w:r>
      <w:r>
        <w:t>16</w:t>
      </w:r>
      <w:r>
        <w:fldChar w:fldCharType="end"/>
      </w:r>
    </w:p>
    <w:p w14:paraId="764FA065" w14:textId="7869D96D" w:rsidR="00A501A7" w:rsidRDefault="00A501A7">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_Toc217026443 \h </w:instrText>
      </w:r>
      <w:r>
        <w:fldChar w:fldCharType="separate"/>
      </w:r>
      <w:r>
        <w:t>16</w:t>
      </w:r>
      <w:r>
        <w:fldChar w:fldCharType="end"/>
      </w:r>
    </w:p>
    <w:p w14:paraId="67C9419F" w14:textId="3605BC37" w:rsidR="00A501A7" w:rsidRDefault="00A501A7">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_Toc217026444 \h </w:instrText>
      </w:r>
      <w:r>
        <w:fldChar w:fldCharType="separate"/>
      </w:r>
      <w:r>
        <w:t>16</w:t>
      </w:r>
      <w:r>
        <w:fldChar w:fldCharType="end"/>
      </w:r>
    </w:p>
    <w:p w14:paraId="2EE74CDA" w14:textId="68FF92AA" w:rsidR="00A501A7" w:rsidRDefault="00A501A7">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_Toc217026445 \h </w:instrText>
      </w:r>
      <w:r>
        <w:fldChar w:fldCharType="separate"/>
      </w:r>
      <w:r>
        <w:t>16</w:t>
      </w:r>
      <w:r>
        <w:fldChar w:fldCharType="end"/>
      </w:r>
    </w:p>
    <w:p w14:paraId="7A7C03BC" w14:textId="67425762" w:rsidR="00A501A7" w:rsidRDefault="00A501A7">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_Toc217026446 \h </w:instrText>
      </w:r>
      <w:r>
        <w:fldChar w:fldCharType="separate"/>
      </w:r>
      <w:r>
        <w:t>17</w:t>
      </w:r>
      <w:r>
        <w:fldChar w:fldCharType="end"/>
      </w:r>
    </w:p>
    <w:p w14:paraId="02A83A83" w14:textId="28176B84" w:rsidR="00A501A7" w:rsidRDefault="00A501A7">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_Toc217026447 \h </w:instrText>
      </w:r>
      <w:r>
        <w:fldChar w:fldCharType="separate"/>
      </w:r>
      <w:r>
        <w:t>17</w:t>
      </w:r>
      <w:r>
        <w:fldChar w:fldCharType="end"/>
      </w:r>
    </w:p>
    <w:p w14:paraId="0AD966C5" w14:textId="4A07EE2E" w:rsidR="00A501A7" w:rsidRDefault="00A501A7">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_Toc217026448 \h </w:instrText>
      </w:r>
      <w:r>
        <w:fldChar w:fldCharType="separate"/>
      </w:r>
      <w:r>
        <w:t>17</w:t>
      </w:r>
      <w:r>
        <w:fldChar w:fldCharType="end"/>
      </w:r>
    </w:p>
    <w:p w14:paraId="5148495E" w14:textId="429C8226" w:rsidR="00A501A7" w:rsidRDefault="00A501A7">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_Toc217026449 \h </w:instrText>
      </w:r>
      <w:r>
        <w:fldChar w:fldCharType="separate"/>
      </w:r>
      <w:r>
        <w:t>17</w:t>
      </w:r>
      <w:r>
        <w:fldChar w:fldCharType="end"/>
      </w:r>
    </w:p>
    <w:p w14:paraId="5D3375A7" w14:textId="54901114" w:rsidR="00A501A7" w:rsidRDefault="00A501A7">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_Toc217026450 \h </w:instrText>
      </w:r>
      <w:r>
        <w:fldChar w:fldCharType="separate"/>
      </w:r>
      <w:r>
        <w:t>18</w:t>
      </w:r>
      <w:r>
        <w:fldChar w:fldCharType="end"/>
      </w:r>
    </w:p>
    <w:p w14:paraId="1A356269" w14:textId="5DBD8952" w:rsidR="00A501A7" w:rsidRDefault="00A501A7">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_Toc217026451 \h </w:instrText>
      </w:r>
      <w:r>
        <w:fldChar w:fldCharType="separate"/>
      </w:r>
      <w:r>
        <w:t>18</w:t>
      </w:r>
      <w:r>
        <w:fldChar w:fldCharType="end"/>
      </w:r>
    </w:p>
    <w:p w14:paraId="0D0D085A" w14:textId="1952E669" w:rsidR="00A501A7" w:rsidRDefault="00A501A7">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_Toc217026452 \h </w:instrText>
      </w:r>
      <w:r>
        <w:fldChar w:fldCharType="separate"/>
      </w:r>
      <w:r>
        <w:t>18</w:t>
      </w:r>
      <w:r>
        <w:fldChar w:fldCharType="end"/>
      </w:r>
    </w:p>
    <w:p w14:paraId="48060CA2" w14:textId="6DF4552F" w:rsidR="00A501A7" w:rsidRDefault="00A501A7">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_Toc217026453 \h </w:instrText>
      </w:r>
      <w:r>
        <w:fldChar w:fldCharType="separate"/>
      </w:r>
      <w:r>
        <w:t>18</w:t>
      </w:r>
      <w:r>
        <w:fldChar w:fldCharType="end"/>
      </w:r>
    </w:p>
    <w:p w14:paraId="2B1F7593" w14:textId="76E0A7A5" w:rsidR="00A501A7" w:rsidRDefault="00A501A7">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_Toc217026454 \h </w:instrText>
      </w:r>
      <w:r>
        <w:fldChar w:fldCharType="separate"/>
      </w:r>
      <w:r>
        <w:t>18</w:t>
      </w:r>
      <w:r>
        <w:fldChar w:fldCharType="end"/>
      </w:r>
    </w:p>
    <w:p w14:paraId="70EE5042" w14:textId="79FF0042" w:rsidR="00A501A7" w:rsidRDefault="00A501A7">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_Toc217026455 \h </w:instrText>
      </w:r>
      <w:r>
        <w:fldChar w:fldCharType="separate"/>
      </w:r>
      <w:r>
        <w:t>19</w:t>
      </w:r>
      <w:r>
        <w:fldChar w:fldCharType="end"/>
      </w:r>
    </w:p>
    <w:p w14:paraId="0189D53D" w14:textId="4DDCB02A" w:rsidR="00A501A7" w:rsidRDefault="00A501A7">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_Toc217026456 \h </w:instrText>
      </w:r>
      <w:r>
        <w:fldChar w:fldCharType="separate"/>
      </w:r>
      <w:r>
        <w:t>19</w:t>
      </w:r>
      <w:r>
        <w:fldChar w:fldCharType="end"/>
      </w:r>
    </w:p>
    <w:p w14:paraId="1FC62FF2" w14:textId="5BDCC808" w:rsidR="00A501A7" w:rsidRDefault="00A501A7">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_Toc217026457 \h </w:instrText>
      </w:r>
      <w:r>
        <w:fldChar w:fldCharType="separate"/>
      </w:r>
      <w:r>
        <w:t>19</w:t>
      </w:r>
      <w:r>
        <w:fldChar w:fldCharType="end"/>
      </w:r>
    </w:p>
    <w:p w14:paraId="112A25E5" w14:textId="71473075" w:rsidR="00A501A7" w:rsidRDefault="00A501A7">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_Toc217026458 \h </w:instrText>
      </w:r>
      <w:r>
        <w:fldChar w:fldCharType="separate"/>
      </w:r>
      <w:r>
        <w:t>20</w:t>
      </w:r>
      <w:r>
        <w:fldChar w:fldCharType="end"/>
      </w:r>
    </w:p>
    <w:p w14:paraId="18FC6C0B" w14:textId="51436FD9" w:rsidR="00A501A7" w:rsidRDefault="00A501A7">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r>
      <w:r>
        <w:instrText xml:space="preserve"> PAGEREF _Toc217026459 \h </w:instrText>
      </w:r>
      <w:r>
        <w:fldChar w:fldCharType="separate"/>
      </w:r>
      <w:r>
        <w:t>20</w:t>
      </w:r>
      <w:r>
        <w:fldChar w:fldCharType="end"/>
      </w:r>
    </w:p>
    <w:p w14:paraId="26C9936A" w14:textId="3C5D0FE4" w:rsidR="00A501A7" w:rsidRDefault="00A501A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_Toc217026460 \h </w:instrText>
      </w:r>
      <w:r>
        <w:fldChar w:fldCharType="separate"/>
      </w:r>
      <w:r>
        <w:t>20</w:t>
      </w:r>
      <w:r>
        <w:fldChar w:fldCharType="end"/>
      </w:r>
    </w:p>
    <w:p w14:paraId="1E290830" w14:textId="43F0C6EF" w:rsidR="00A501A7" w:rsidRDefault="00A501A7">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_Toc217026461 \h </w:instrText>
      </w:r>
      <w:r>
        <w:fldChar w:fldCharType="separate"/>
      </w:r>
      <w:r>
        <w:t>20</w:t>
      </w:r>
      <w:r>
        <w:fldChar w:fldCharType="end"/>
      </w:r>
    </w:p>
    <w:p w14:paraId="272BDDE3" w14:textId="28C6EC4C" w:rsidR="00A501A7" w:rsidRDefault="00A501A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_Toc217026462 \h </w:instrText>
      </w:r>
      <w:r>
        <w:fldChar w:fldCharType="separate"/>
      </w:r>
      <w:r>
        <w:t>20</w:t>
      </w:r>
      <w:r>
        <w:fldChar w:fldCharType="end"/>
      </w:r>
    </w:p>
    <w:p w14:paraId="58EC1163" w14:textId="498FA1E1" w:rsidR="00A501A7" w:rsidRDefault="00A501A7">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_Toc217026463 \h </w:instrText>
      </w:r>
      <w:r>
        <w:fldChar w:fldCharType="separate"/>
      </w:r>
      <w:r>
        <w:t>21</w:t>
      </w:r>
      <w:r>
        <w:fldChar w:fldCharType="end"/>
      </w:r>
    </w:p>
    <w:p w14:paraId="7363E2D5" w14:textId="08486CF5" w:rsidR="00A501A7" w:rsidRDefault="00A501A7">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_Toc217026464 \h </w:instrText>
      </w:r>
      <w:r>
        <w:fldChar w:fldCharType="separate"/>
      </w:r>
      <w:r>
        <w:t>21</w:t>
      </w:r>
      <w:r>
        <w:fldChar w:fldCharType="end"/>
      </w:r>
    </w:p>
    <w:p w14:paraId="5A02020F" w14:textId="1E2EC6C9" w:rsidR="00A501A7" w:rsidRDefault="00A501A7">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_Toc217026465 \h </w:instrText>
      </w:r>
      <w:r>
        <w:fldChar w:fldCharType="separate"/>
      </w:r>
      <w:r>
        <w:t>22</w:t>
      </w:r>
      <w:r>
        <w:fldChar w:fldCharType="end"/>
      </w:r>
    </w:p>
    <w:p w14:paraId="1A15DCE2" w14:textId="0BA9142F" w:rsidR="00A501A7" w:rsidRDefault="00A501A7">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_Toc217026466 \h </w:instrText>
      </w:r>
      <w:r>
        <w:fldChar w:fldCharType="separate"/>
      </w:r>
      <w:r>
        <w:t>24</w:t>
      </w:r>
      <w:r>
        <w:fldChar w:fldCharType="end"/>
      </w:r>
    </w:p>
    <w:p w14:paraId="53C77F00" w14:textId="38927496" w:rsidR="00A501A7" w:rsidRDefault="00A501A7">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_Toc217026467 \h </w:instrText>
      </w:r>
      <w:r>
        <w:fldChar w:fldCharType="separate"/>
      </w:r>
      <w:r>
        <w:t>25</w:t>
      </w:r>
      <w:r>
        <w:fldChar w:fldCharType="end"/>
      </w:r>
    </w:p>
    <w:p w14:paraId="276005FB" w14:textId="3D3098FD" w:rsidR="00A501A7" w:rsidRDefault="00A501A7">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_Toc217026468 \h </w:instrText>
      </w:r>
      <w:r>
        <w:fldChar w:fldCharType="separate"/>
      </w:r>
      <w:r>
        <w:t>25</w:t>
      </w:r>
      <w:r>
        <w:fldChar w:fldCharType="end"/>
      </w:r>
    </w:p>
    <w:p w14:paraId="29D24600" w14:textId="5A1D0B89" w:rsidR="00A501A7" w:rsidRDefault="00A501A7">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_Toc217026469 \h </w:instrText>
      </w:r>
      <w:r>
        <w:fldChar w:fldCharType="separate"/>
      </w:r>
      <w:r>
        <w:t>25</w:t>
      </w:r>
      <w:r>
        <w:fldChar w:fldCharType="end"/>
      </w:r>
    </w:p>
    <w:p w14:paraId="02D44359" w14:textId="13FB16D9" w:rsidR="00A501A7" w:rsidRDefault="00A501A7">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_Toc217026470 \h </w:instrText>
      </w:r>
      <w:r>
        <w:fldChar w:fldCharType="separate"/>
      </w:r>
      <w:r>
        <w:t>26</w:t>
      </w:r>
      <w:r>
        <w:fldChar w:fldCharType="end"/>
      </w:r>
    </w:p>
    <w:p w14:paraId="24285C8A" w14:textId="10EFF847" w:rsidR="00A501A7" w:rsidRDefault="00A501A7">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_Toc217026471 \h </w:instrText>
      </w:r>
      <w:r>
        <w:fldChar w:fldCharType="separate"/>
      </w:r>
      <w:r>
        <w:t>26</w:t>
      </w:r>
      <w:r>
        <w:fldChar w:fldCharType="end"/>
      </w:r>
    </w:p>
    <w:p w14:paraId="3B72DE3F" w14:textId="23AFCBE3" w:rsidR="00A501A7" w:rsidRDefault="00A501A7">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_Toc217026472 \h </w:instrText>
      </w:r>
      <w:r>
        <w:fldChar w:fldCharType="separate"/>
      </w:r>
      <w:r>
        <w:t>26</w:t>
      </w:r>
      <w:r>
        <w:fldChar w:fldCharType="end"/>
      </w:r>
    </w:p>
    <w:p w14:paraId="40C4E5A3" w14:textId="4B9AAC32" w:rsidR="00A501A7" w:rsidRDefault="00A501A7">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_Toc217026473 \h </w:instrText>
      </w:r>
      <w:r>
        <w:fldChar w:fldCharType="separate"/>
      </w:r>
      <w:r>
        <w:t>26</w:t>
      </w:r>
      <w:r>
        <w:fldChar w:fldCharType="end"/>
      </w:r>
    </w:p>
    <w:p w14:paraId="5CAA7462" w14:textId="34BCE514" w:rsidR="00A501A7" w:rsidRDefault="00A501A7">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_Toc217026474 \h </w:instrText>
      </w:r>
      <w:r>
        <w:fldChar w:fldCharType="separate"/>
      </w:r>
      <w:r>
        <w:t>27</w:t>
      </w:r>
      <w:r>
        <w:fldChar w:fldCharType="end"/>
      </w:r>
    </w:p>
    <w:p w14:paraId="123FA919" w14:textId="1498D623" w:rsidR="00A501A7" w:rsidRDefault="00A501A7">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_Toc217026475 \h </w:instrText>
      </w:r>
      <w:r>
        <w:fldChar w:fldCharType="separate"/>
      </w:r>
      <w:r>
        <w:t>27</w:t>
      </w:r>
      <w:r>
        <w:fldChar w:fldCharType="end"/>
      </w:r>
    </w:p>
    <w:p w14:paraId="2F46E13A" w14:textId="2B974AEB" w:rsidR="00A501A7" w:rsidRDefault="00A501A7">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_Toc217026476 \h </w:instrText>
      </w:r>
      <w:r>
        <w:fldChar w:fldCharType="separate"/>
      </w:r>
      <w:r>
        <w:t>27</w:t>
      </w:r>
      <w:r>
        <w:fldChar w:fldCharType="end"/>
      </w:r>
    </w:p>
    <w:p w14:paraId="4D3B29F0" w14:textId="59810B59" w:rsidR="00A501A7" w:rsidRDefault="00A501A7">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_Toc217026477 \h </w:instrText>
      </w:r>
      <w:r>
        <w:fldChar w:fldCharType="separate"/>
      </w:r>
      <w:r>
        <w:t>27</w:t>
      </w:r>
      <w:r>
        <w:fldChar w:fldCharType="end"/>
      </w:r>
    </w:p>
    <w:p w14:paraId="71C4BB0B" w14:textId="64F214C3" w:rsidR="00A501A7" w:rsidRDefault="00A501A7">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_Toc217026478 \h </w:instrText>
      </w:r>
      <w:r>
        <w:fldChar w:fldCharType="separate"/>
      </w:r>
      <w:r>
        <w:t>28</w:t>
      </w:r>
      <w:r>
        <w:fldChar w:fldCharType="end"/>
      </w:r>
    </w:p>
    <w:p w14:paraId="2348938D" w14:textId="0041C82B" w:rsidR="00A501A7" w:rsidRDefault="00A501A7">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_Toc217026479 \h </w:instrText>
      </w:r>
      <w:r>
        <w:fldChar w:fldCharType="separate"/>
      </w:r>
      <w:r>
        <w:t>28</w:t>
      </w:r>
      <w:r>
        <w:fldChar w:fldCharType="end"/>
      </w:r>
    </w:p>
    <w:p w14:paraId="32515A1F" w14:textId="2BF28D36" w:rsidR="00A501A7" w:rsidRDefault="00A501A7">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_Toc217026480 \h </w:instrText>
      </w:r>
      <w:r>
        <w:fldChar w:fldCharType="separate"/>
      </w:r>
      <w:r>
        <w:t>28</w:t>
      </w:r>
      <w:r>
        <w:fldChar w:fldCharType="end"/>
      </w:r>
    </w:p>
    <w:p w14:paraId="75FB1F31" w14:textId="4F61633D" w:rsidR="00A501A7" w:rsidRDefault="00A501A7">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_Toc217026481 \h </w:instrText>
      </w:r>
      <w:r>
        <w:fldChar w:fldCharType="separate"/>
      </w:r>
      <w:r>
        <w:t>28</w:t>
      </w:r>
      <w:r>
        <w:fldChar w:fldCharType="end"/>
      </w:r>
    </w:p>
    <w:p w14:paraId="3DE88307" w14:textId="40D38A6A" w:rsidR="00A501A7" w:rsidRDefault="00A501A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_Toc217026482 \h </w:instrText>
      </w:r>
      <w:r>
        <w:fldChar w:fldCharType="separate"/>
      </w:r>
      <w:r>
        <w:t>28</w:t>
      </w:r>
      <w:r>
        <w:fldChar w:fldCharType="end"/>
      </w:r>
    </w:p>
    <w:p w14:paraId="1BF7707F" w14:textId="624D4B59" w:rsidR="00A501A7" w:rsidRDefault="00A501A7">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_Toc217026483 \h </w:instrText>
      </w:r>
      <w:r>
        <w:fldChar w:fldCharType="separate"/>
      </w:r>
      <w:r>
        <w:t>28</w:t>
      </w:r>
      <w:r>
        <w:fldChar w:fldCharType="end"/>
      </w:r>
    </w:p>
    <w:p w14:paraId="7EA38084" w14:textId="5A1CA170" w:rsidR="00A501A7" w:rsidRDefault="00A501A7">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_Toc217026484 \h </w:instrText>
      </w:r>
      <w:r>
        <w:fldChar w:fldCharType="separate"/>
      </w:r>
      <w:r>
        <w:t>28</w:t>
      </w:r>
      <w:r>
        <w:fldChar w:fldCharType="end"/>
      </w:r>
    </w:p>
    <w:p w14:paraId="618633A0" w14:textId="2A5446D3" w:rsidR="00A501A7" w:rsidRDefault="00A501A7">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_Toc217026485 \h </w:instrText>
      </w:r>
      <w:r>
        <w:fldChar w:fldCharType="separate"/>
      </w:r>
      <w:r>
        <w:t>28</w:t>
      </w:r>
      <w:r>
        <w:fldChar w:fldCharType="end"/>
      </w:r>
    </w:p>
    <w:p w14:paraId="74775BB6" w14:textId="254BF486" w:rsidR="00A501A7" w:rsidRDefault="00A501A7">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_Toc217026486 \h </w:instrText>
      </w:r>
      <w:r>
        <w:fldChar w:fldCharType="separate"/>
      </w:r>
      <w:r>
        <w:t>29</w:t>
      </w:r>
      <w:r>
        <w:fldChar w:fldCharType="end"/>
      </w:r>
    </w:p>
    <w:p w14:paraId="2206461C" w14:textId="06BEB6ED" w:rsidR="00A501A7" w:rsidRDefault="00A501A7">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_Toc217026487 \h </w:instrText>
      </w:r>
      <w:r>
        <w:fldChar w:fldCharType="separate"/>
      </w:r>
      <w:r>
        <w:t>29</w:t>
      </w:r>
      <w:r>
        <w:fldChar w:fldCharType="end"/>
      </w:r>
    </w:p>
    <w:p w14:paraId="65BC76B6" w14:textId="456047CE" w:rsidR="00A501A7" w:rsidRDefault="00A501A7">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_Toc217026488 \h </w:instrText>
      </w:r>
      <w:r>
        <w:fldChar w:fldCharType="separate"/>
      </w:r>
      <w:r>
        <w:t>29</w:t>
      </w:r>
      <w:r>
        <w:fldChar w:fldCharType="end"/>
      </w:r>
    </w:p>
    <w:p w14:paraId="0A231C75" w14:textId="1A78653D" w:rsidR="00A501A7" w:rsidRDefault="00A501A7">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_Toc217026489 \h </w:instrText>
      </w:r>
      <w:r>
        <w:fldChar w:fldCharType="separate"/>
      </w:r>
      <w:r>
        <w:t>31</w:t>
      </w:r>
      <w:r>
        <w:fldChar w:fldCharType="end"/>
      </w:r>
    </w:p>
    <w:p w14:paraId="00075D0B" w14:textId="553FEF5A" w:rsidR="00A501A7" w:rsidRDefault="00A501A7">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_Toc217026490 \h </w:instrText>
      </w:r>
      <w:r>
        <w:fldChar w:fldCharType="separate"/>
      </w:r>
      <w:r>
        <w:t>31</w:t>
      </w:r>
      <w:r>
        <w:fldChar w:fldCharType="end"/>
      </w:r>
    </w:p>
    <w:p w14:paraId="35892CBD" w14:textId="42C3CAE7" w:rsidR="00A501A7" w:rsidRDefault="00A501A7">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_Toc217026491 \h </w:instrText>
      </w:r>
      <w:r>
        <w:fldChar w:fldCharType="separate"/>
      </w:r>
      <w:r>
        <w:t>37</w:t>
      </w:r>
      <w:r>
        <w:fldChar w:fldCharType="end"/>
      </w:r>
    </w:p>
    <w:p w14:paraId="6A861BE9" w14:textId="0D888169" w:rsidR="00A501A7" w:rsidRDefault="00A501A7">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_Toc217026492 \h </w:instrText>
      </w:r>
      <w:r>
        <w:fldChar w:fldCharType="separate"/>
      </w:r>
      <w:r>
        <w:t>38</w:t>
      </w:r>
      <w:r>
        <w:fldChar w:fldCharType="end"/>
      </w:r>
    </w:p>
    <w:p w14:paraId="35E9AB89" w14:textId="39DC51C2" w:rsidR="00A501A7" w:rsidRDefault="00A501A7">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_Toc217026493 \h </w:instrText>
      </w:r>
      <w:r>
        <w:fldChar w:fldCharType="separate"/>
      </w:r>
      <w:r>
        <w:t>38</w:t>
      </w:r>
      <w:r>
        <w:fldChar w:fldCharType="end"/>
      </w:r>
    </w:p>
    <w:p w14:paraId="60668434" w14:textId="458642A7" w:rsidR="00A501A7" w:rsidRDefault="00A501A7">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_Toc217026494 \h </w:instrText>
      </w:r>
      <w:r>
        <w:fldChar w:fldCharType="separate"/>
      </w:r>
      <w:r>
        <w:t>39</w:t>
      </w:r>
      <w:r>
        <w:fldChar w:fldCharType="end"/>
      </w:r>
    </w:p>
    <w:p w14:paraId="57EAAC23" w14:textId="5EFA72D7" w:rsidR="00A501A7" w:rsidRDefault="00A501A7">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_Toc217026495 \h </w:instrText>
      </w:r>
      <w:r>
        <w:fldChar w:fldCharType="separate"/>
      </w:r>
      <w:r>
        <w:t>39</w:t>
      </w:r>
      <w:r>
        <w:fldChar w:fldCharType="end"/>
      </w:r>
    </w:p>
    <w:p w14:paraId="60DA8E1C" w14:textId="0FEC6E4A" w:rsidR="00A501A7" w:rsidRDefault="00A501A7">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_Toc217026496 \h </w:instrText>
      </w:r>
      <w:r>
        <w:fldChar w:fldCharType="separate"/>
      </w:r>
      <w:r>
        <w:t>39</w:t>
      </w:r>
      <w:r>
        <w:fldChar w:fldCharType="end"/>
      </w:r>
    </w:p>
    <w:p w14:paraId="3B8AA861" w14:textId="080AAC2E" w:rsidR="00A501A7" w:rsidRDefault="00A501A7">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_Toc217026497 \h </w:instrText>
      </w:r>
      <w:r>
        <w:fldChar w:fldCharType="separate"/>
      </w:r>
      <w:r>
        <w:t>39</w:t>
      </w:r>
      <w:r>
        <w:fldChar w:fldCharType="end"/>
      </w:r>
    </w:p>
    <w:p w14:paraId="516A73C5" w14:textId="7CF37844" w:rsidR="00A501A7" w:rsidRDefault="00A501A7">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_Toc217026498 \h </w:instrText>
      </w:r>
      <w:r>
        <w:fldChar w:fldCharType="separate"/>
      </w:r>
      <w:r>
        <w:t>39</w:t>
      </w:r>
      <w:r>
        <w:fldChar w:fldCharType="end"/>
      </w:r>
    </w:p>
    <w:p w14:paraId="7BE820EF" w14:textId="6735B65F" w:rsidR="00A501A7" w:rsidRDefault="00A501A7">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r>
      <w:r>
        <w:instrText xml:space="preserve"> PAGEREF _Toc217026499 \h </w:instrText>
      </w:r>
      <w:r>
        <w:fldChar w:fldCharType="separate"/>
      </w:r>
      <w:r>
        <w:t>42</w:t>
      </w:r>
      <w:r>
        <w:fldChar w:fldCharType="end"/>
      </w:r>
    </w:p>
    <w:p w14:paraId="13445EE6" w14:textId="127E8DDC" w:rsidR="00A501A7" w:rsidRDefault="00A501A7">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_Toc217026500 \h </w:instrText>
      </w:r>
      <w:r>
        <w:fldChar w:fldCharType="separate"/>
      </w:r>
      <w:r>
        <w:t>43</w:t>
      </w:r>
      <w:r>
        <w:fldChar w:fldCharType="end"/>
      </w:r>
    </w:p>
    <w:p w14:paraId="40F94A96" w14:textId="0151F961" w:rsidR="00A501A7" w:rsidRDefault="00A501A7">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_Toc217026501 \h </w:instrText>
      </w:r>
      <w:r>
        <w:fldChar w:fldCharType="separate"/>
      </w:r>
      <w:r>
        <w:t>43</w:t>
      </w:r>
      <w:r>
        <w:fldChar w:fldCharType="end"/>
      </w:r>
    </w:p>
    <w:p w14:paraId="36AF3CB3" w14:textId="7381ECE5" w:rsidR="00A501A7" w:rsidRDefault="00A501A7">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_Toc217026502 \h </w:instrText>
      </w:r>
      <w:r>
        <w:fldChar w:fldCharType="separate"/>
      </w:r>
      <w:r>
        <w:t>45</w:t>
      </w:r>
      <w:r>
        <w:fldChar w:fldCharType="end"/>
      </w:r>
    </w:p>
    <w:p w14:paraId="7BB8818E" w14:textId="7F499710" w:rsidR="00A501A7" w:rsidRDefault="00A501A7">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_Toc217026503 \h </w:instrText>
      </w:r>
      <w:r>
        <w:fldChar w:fldCharType="separate"/>
      </w:r>
      <w:r>
        <w:t>48</w:t>
      </w:r>
      <w:r>
        <w:fldChar w:fldCharType="end"/>
      </w:r>
    </w:p>
    <w:p w14:paraId="704F1F51" w14:textId="51075101" w:rsidR="00A501A7" w:rsidRDefault="00A501A7">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_Toc217026504 \h </w:instrText>
      </w:r>
      <w:r>
        <w:fldChar w:fldCharType="separate"/>
      </w:r>
      <w:r>
        <w:t>49</w:t>
      </w:r>
      <w:r>
        <w:fldChar w:fldCharType="end"/>
      </w:r>
    </w:p>
    <w:p w14:paraId="267154A6" w14:textId="3D40D64B" w:rsidR="00A501A7" w:rsidRDefault="00A501A7">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r>
      <w:r>
        <w:instrText xml:space="preserve"> PAGEREF _Toc217026505 \h </w:instrText>
      </w:r>
      <w:r>
        <w:fldChar w:fldCharType="separate"/>
      </w:r>
      <w:r>
        <w:t>50</w:t>
      </w:r>
      <w:r>
        <w:fldChar w:fldCharType="end"/>
      </w:r>
    </w:p>
    <w:p w14:paraId="64C91F45" w14:textId="42128A23" w:rsidR="00A501A7" w:rsidRDefault="00A501A7">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_Toc217026506 \h </w:instrText>
      </w:r>
      <w:r>
        <w:fldChar w:fldCharType="separate"/>
      </w:r>
      <w:r>
        <w:t>50</w:t>
      </w:r>
      <w:r>
        <w:fldChar w:fldCharType="end"/>
      </w:r>
    </w:p>
    <w:p w14:paraId="12C19866" w14:textId="57F77BC2" w:rsidR="00A501A7" w:rsidRDefault="00A501A7">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_Toc217026507 \h </w:instrText>
      </w:r>
      <w:r>
        <w:fldChar w:fldCharType="separate"/>
      </w:r>
      <w:r>
        <w:t>50</w:t>
      </w:r>
      <w:r>
        <w:fldChar w:fldCharType="end"/>
      </w:r>
    </w:p>
    <w:p w14:paraId="28003DF9" w14:textId="1A57CC65" w:rsidR="00A501A7" w:rsidRDefault="00A501A7">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_Toc217026508 \h </w:instrText>
      </w:r>
      <w:r>
        <w:fldChar w:fldCharType="separate"/>
      </w:r>
      <w:r>
        <w:t>52</w:t>
      </w:r>
      <w:r>
        <w:fldChar w:fldCharType="end"/>
      </w:r>
    </w:p>
    <w:p w14:paraId="2C5646C9" w14:textId="62B27A1E" w:rsidR="00A501A7" w:rsidRDefault="00A501A7">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_Toc217026509 \h </w:instrText>
      </w:r>
      <w:r>
        <w:fldChar w:fldCharType="separate"/>
      </w:r>
      <w:r>
        <w:t>53</w:t>
      </w:r>
      <w:r>
        <w:fldChar w:fldCharType="end"/>
      </w:r>
    </w:p>
    <w:p w14:paraId="04E651E2" w14:textId="2F9503CD" w:rsidR="00A501A7" w:rsidRDefault="00A501A7">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_Toc217026510 \h </w:instrText>
      </w:r>
      <w:r>
        <w:fldChar w:fldCharType="separate"/>
      </w:r>
      <w:r>
        <w:t>55</w:t>
      </w:r>
      <w:r>
        <w:fldChar w:fldCharType="end"/>
      </w:r>
    </w:p>
    <w:p w14:paraId="12DFFBCF" w14:textId="02EA2C2B" w:rsidR="00A501A7" w:rsidRDefault="00A501A7">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_Toc217026511 \h </w:instrText>
      </w:r>
      <w:r>
        <w:fldChar w:fldCharType="separate"/>
      </w:r>
      <w:r>
        <w:t>59</w:t>
      </w:r>
      <w:r>
        <w:fldChar w:fldCharType="end"/>
      </w:r>
    </w:p>
    <w:p w14:paraId="35CBEA39" w14:textId="5917D526" w:rsidR="00A501A7" w:rsidRDefault="00A501A7">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_Toc217026512 \h </w:instrText>
      </w:r>
      <w:r>
        <w:fldChar w:fldCharType="separate"/>
      </w:r>
      <w:r>
        <w:t>59</w:t>
      </w:r>
      <w:r>
        <w:fldChar w:fldCharType="end"/>
      </w:r>
    </w:p>
    <w:p w14:paraId="6AE5651F" w14:textId="3182153D" w:rsidR="00A501A7" w:rsidRDefault="00A501A7">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_Toc217026513 \h </w:instrText>
      </w:r>
      <w:r>
        <w:fldChar w:fldCharType="separate"/>
      </w:r>
      <w:r>
        <w:t>59</w:t>
      </w:r>
      <w:r>
        <w:fldChar w:fldCharType="end"/>
      </w:r>
    </w:p>
    <w:p w14:paraId="7D653CFC" w14:textId="6F47B439" w:rsidR="00A501A7" w:rsidRDefault="00A501A7">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_Toc217026514 \h </w:instrText>
      </w:r>
      <w:r>
        <w:fldChar w:fldCharType="separate"/>
      </w:r>
      <w:r>
        <w:t>60</w:t>
      </w:r>
      <w:r>
        <w:fldChar w:fldCharType="end"/>
      </w:r>
    </w:p>
    <w:p w14:paraId="2FE190F3" w14:textId="02C20B6D" w:rsidR="00A501A7" w:rsidRDefault="00A501A7">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_Toc217026515 \h </w:instrText>
      </w:r>
      <w:r>
        <w:fldChar w:fldCharType="separate"/>
      </w:r>
      <w:r>
        <w:t>61</w:t>
      </w:r>
      <w:r>
        <w:fldChar w:fldCharType="end"/>
      </w:r>
    </w:p>
    <w:p w14:paraId="7B82886D" w14:textId="7A585C84" w:rsidR="00A501A7" w:rsidRDefault="00A501A7">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_Toc217026516 \h </w:instrText>
      </w:r>
      <w:r>
        <w:fldChar w:fldCharType="separate"/>
      </w:r>
      <w:r>
        <w:t>62</w:t>
      </w:r>
      <w:r>
        <w:fldChar w:fldCharType="end"/>
      </w:r>
    </w:p>
    <w:p w14:paraId="59B8A8BE" w14:textId="1058BBEF" w:rsidR="00A501A7" w:rsidRDefault="00A501A7">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_Toc217026517 \h </w:instrText>
      </w:r>
      <w:r>
        <w:fldChar w:fldCharType="separate"/>
      </w:r>
      <w:r>
        <w:t>62</w:t>
      </w:r>
      <w:r>
        <w:fldChar w:fldCharType="end"/>
      </w:r>
    </w:p>
    <w:p w14:paraId="1C2E77A3" w14:textId="61B0FB37" w:rsidR="00A501A7" w:rsidRDefault="00A501A7">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_Toc217026518 \h </w:instrText>
      </w:r>
      <w:r>
        <w:fldChar w:fldCharType="separate"/>
      </w:r>
      <w:r>
        <w:t>62</w:t>
      </w:r>
      <w:r>
        <w:fldChar w:fldCharType="end"/>
      </w:r>
    </w:p>
    <w:p w14:paraId="3DB0704C" w14:textId="3800CA1A" w:rsidR="00A501A7" w:rsidRDefault="00A501A7">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_Toc217026519 \h </w:instrText>
      </w:r>
      <w:r>
        <w:fldChar w:fldCharType="separate"/>
      </w:r>
      <w:r>
        <w:t>62</w:t>
      </w:r>
      <w:r>
        <w:fldChar w:fldCharType="end"/>
      </w:r>
    </w:p>
    <w:p w14:paraId="34D0E369" w14:textId="6D8750C5" w:rsidR="00A501A7" w:rsidRDefault="00A501A7">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_Toc217026520 \h </w:instrText>
      </w:r>
      <w:r>
        <w:fldChar w:fldCharType="separate"/>
      </w:r>
      <w:r>
        <w:t>63</w:t>
      </w:r>
      <w:r>
        <w:fldChar w:fldCharType="end"/>
      </w:r>
    </w:p>
    <w:p w14:paraId="4CB0F7C7" w14:textId="0C243F49" w:rsidR="00A501A7" w:rsidRDefault="00A501A7">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_Toc217026521 \h </w:instrText>
      </w:r>
      <w:r>
        <w:fldChar w:fldCharType="separate"/>
      </w:r>
      <w:r>
        <w:t>63</w:t>
      </w:r>
      <w:r>
        <w:fldChar w:fldCharType="end"/>
      </w:r>
    </w:p>
    <w:p w14:paraId="3C1E75D2" w14:textId="1F16CA86" w:rsidR="00A501A7" w:rsidRDefault="00A501A7">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_Toc217026522 \h </w:instrText>
      </w:r>
      <w:r>
        <w:fldChar w:fldCharType="separate"/>
      </w:r>
      <w:r>
        <w:t>63</w:t>
      </w:r>
      <w:r>
        <w:fldChar w:fldCharType="end"/>
      </w:r>
    </w:p>
    <w:p w14:paraId="779ABBAC" w14:textId="355C6F5B" w:rsidR="00A501A7" w:rsidRDefault="00A501A7">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_Toc217026523 \h </w:instrText>
      </w:r>
      <w:r>
        <w:fldChar w:fldCharType="separate"/>
      </w:r>
      <w:r>
        <w:t>65</w:t>
      </w:r>
      <w:r>
        <w:fldChar w:fldCharType="end"/>
      </w:r>
    </w:p>
    <w:p w14:paraId="061EB325" w14:textId="6E7166BA" w:rsidR="00A501A7" w:rsidRDefault="00A501A7">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_Toc217026524 \h </w:instrText>
      </w:r>
      <w:r>
        <w:fldChar w:fldCharType="separate"/>
      </w:r>
      <w:r>
        <w:t>66</w:t>
      </w:r>
      <w:r>
        <w:fldChar w:fldCharType="end"/>
      </w:r>
    </w:p>
    <w:p w14:paraId="62CB3714" w14:textId="59B5777A" w:rsidR="00A501A7" w:rsidRDefault="00A501A7">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_Toc217026525 \h </w:instrText>
      </w:r>
      <w:r>
        <w:fldChar w:fldCharType="separate"/>
      </w:r>
      <w:r>
        <w:t>66</w:t>
      </w:r>
      <w:r>
        <w:fldChar w:fldCharType="end"/>
      </w:r>
    </w:p>
    <w:p w14:paraId="290CF3A7" w14:textId="0D024F74" w:rsidR="00A501A7" w:rsidRDefault="00A501A7">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_Toc217026526 \h </w:instrText>
      </w:r>
      <w:r>
        <w:fldChar w:fldCharType="separate"/>
      </w:r>
      <w:r>
        <w:t>76</w:t>
      </w:r>
      <w:r>
        <w:fldChar w:fldCharType="end"/>
      </w:r>
    </w:p>
    <w:p w14:paraId="70EC0B08" w14:textId="13D3C3C2" w:rsidR="00A501A7" w:rsidRDefault="00A501A7">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_Toc217026527 \h </w:instrText>
      </w:r>
      <w:r>
        <w:fldChar w:fldCharType="separate"/>
      </w:r>
      <w:r>
        <w:t>77</w:t>
      </w:r>
      <w:r>
        <w:fldChar w:fldCharType="end"/>
      </w:r>
    </w:p>
    <w:p w14:paraId="2A70290B" w14:textId="1057D78B" w:rsidR="00A501A7" w:rsidRDefault="00A501A7">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_Toc217026528 \h </w:instrText>
      </w:r>
      <w:r>
        <w:fldChar w:fldCharType="separate"/>
      </w:r>
      <w:r>
        <w:t>78</w:t>
      </w:r>
      <w:r>
        <w:fldChar w:fldCharType="end"/>
      </w:r>
    </w:p>
    <w:p w14:paraId="2BE35DA5" w14:textId="763D61CE" w:rsidR="00A501A7" w:rsidRDefault="00A501A7">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_Toc217026529 \h </w:instrText>
      </w:r>
      <w:r>
        <w:fldChar w:fldCharType="separate"/>
      </w:r>
      <w:r>
        <w:t>78</w:t>
      </w:r>
      <w:r>
        <w:fldChar w:fldCharType="end"/>
      </w:r>
    </w:p>
    <w:p w14:paraId="4C8C43D4" w14:textId="094759A7" w:rsidR="00A501A7" w:rsidRDefault="00A501A7">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_Toc217026530 \h </w:instrText>
      </w:r>
      <w:r>
        <w:fldChar w:fldCharType="separate"/>
      </w:r>
      <w:r>
        <w:t>78</w:t>
      </w:r>
      <w:r>
        <w:fldChar w:fldCharType="end"/>
      </w:r>
    </w:p>
    <w:p w14:paraId="3C130165" w14:textId="411AB3FC" w:rsidR="00A501A7" w:rsidRDefault="00A501A7">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_Toc217026531 \h </w:instrText>
      </w:r>
      <w:r>
        <w:fldChar w:fldCharType="separate"/>
      </w:r>
      <w:r>
        <w:t>79</w:t>
      </w:r>
      <w:r>
        <w:fldChar w:fldCharType="end"/>
      </w:r>
    </w:p>
    <w:p w14:paraId="40295051" w14:textId="24F084C2" w:rsidR="00A501A7" w:rsidRDefault="00A501A7">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_Toc217026532 \h </w:instrText>
      </w:r>
      <w:r>
        <w:fldChar w:fldCharType="separate"/>
      </w:r>
      <w:r>
        <w:t>81</w:t>
      </w:r>
      <w:r>
        <w:fldChar w:fldCharType="end"/>
      </w:r>
    </w:p>
    <w:p w14:paraId="0BFAF7FD" w14:textId="06633034" w:rsidR="00A501A7" w:rsidRDefault="00A501A7">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_Toc217026533 \h </w:instrText>
      </w:r>
      <w:r>
        <w:fldChar w:fldCharType="separate"/>
      </w:r>
      <w:r>
        <w:t>81</w:t>
      </w:r>
      <w:r>
        <w:fldChar w:fldCharType="end"/>
      </w:r>
    </w:p>
    <w:p w14:paraId="3608601B" w14:textId="52641F4F" w:rsidR="00A501A7" w:rsidRDefault="00A501A7">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_Toc217026534 \h </w:instrText>
      </w:r>
      <w:r>
        <w:fldChar w:fldCharType="separate"/>
      </w:r>
      <w:r>
        <w:t>82</w:t>
      </w:r>
      <w:r>
        <w:fldChar w:fldCharType="end"/>
      </w:r>
    </w:p>
    <w:p w14:paraId="7A5BB250" w14:textId="4E40D84C" w:rsidR="00A501A7" w:rsidRDefault="00A501A7">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_Toc217026535 \h </w:instrText>
      </w:r>
      <w:r>
        <w:fldChar w:fldCharType="separate"/>
      </w:r>
      <w:r>
        <w:t>82</w:t>
      </w:r>
      <w:r>
        <w:fldChar w:fldCharType="end"/>
      </w:r>
    </w:p>
    <w:p w14:paraId="2AD4A458" w14:textId="09E75885" w:rsidR="00A501A7" w:rsidRDefault="00A501A7">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_Toc217026536 \h </w:instrText>
      </w:r>
      <w:r>
        <w:fldChar w:fldCharType="separate"/>
      </w:r>
      <w:r>
        <w:t>83</w:t>
      </w:r>
      <w:r>
        <w:fldChar w:fldCharType="end"/>
      </w:r>
    </w:p>
    <w:p w14:paraId="3AB1926B" w14:textId="287369EF" w:rsidR="00A501A7" w:rsidRDefault="00A501A7">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_Toc217026537 \h </w:instrText>
      </w:r>
      <w:r>
        <w:fldChar w:fldCharType="separate"/>
      </w:r>
      <w:r>
        <w:t>85</w:t>
      </w:r>
      <w:r>
        <w:fldChar w:fldCharType="end"/>
      </w:r>
    </w:p>
    <w:p w14:paraId="494AF387" w14:textId="74A732CE" w:rsidR="00A501A7" w:rsidRDefault="00A501A7">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921310">
        <w:rPr>
          <w:rFonts w:eastAsia="SimSun"/>
          <w:lang w:eastAsia="zh-CN"/>
        </w:rPr>
        <w:t xml:space="preserve"> </w:t>
      </w:r>
      <w:r>
        <w:t>PCF</w:t>
      </w:r>
      <w:r>
        <w:tab/>
      </w:r>
      <w:r>
        <w:fldChar w:fldCharType="begin"/>
      </w:r>
      <w:r>
        <w:instrText xml:space="preserve"> PAGEREF _Toc217026538 \h </w:instrText>
      </w:r>
      <w:r>
        <w:fldChar w:fldCharType="separate"/>
      </w:r>
      <w:r>
        <w:t>85</w:t>
      </w:r>
      <w:r>
        <w:fldChar w:fldCharType="end"/>
      </w:r>
    </w:p>
    <w:p w14:paraId="5B6D6805" w14:textId="2646C2FA" w:rsidR="00A501A7" w:rsidRDefault="00A501A7">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_Toc217026539 \h </w:instrText>
      </w:r>
      <w:r>
        <w:fldChar w:fldCharType="separate"/>
      </w:r>
      <w:r>
        <w:t>92</w:t>
      </w:r>
      <w:r>
        <w:fldChar w:fldCharType="end"/>
      </w:r>
    </w:p>
    <w:p w14:paraId="0F3C69D3" w14:textId="2C8F31C7" w:rsidR="00A501A7" w:rsidRDefault="00A501A7">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_Toc217026540 \h </w:instrText>
      </w:r>
      <w:r>
        <w:fldChar w:fldCharType="separate"/>
      </w:r>
      <w:r>
        <w:t>93</w:t>
      </w:r>
      <w:r>
        <w:fldChar w:fldCharType="end"/>
      </w:r>
    </w:p>
    <w:p w14:paraId="1BB48D9C" w14:textId="4F5B6581" w:rsidR="00A501A7" w:rsidRDefault="00A501A7">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_Toc217026541 \h </w:instrText>
      </w:r>
      <w:r>
        <w:fldChar w:fldCharType="separate"/>
      </w:r>
      <w:r>
        <w:t>96</w:t>
      </w:r>
      <w:r>
        <w:fldChar w:fldCharType="end"/>
      </w:r>
    </w:p>
    <w:p w14:paraId="78A957DC" w14:textId="5A3BEED6" w:rsidR="00A501A7" w:rsidRDefault="00A501A7">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_Toc217026542 \h </w:instrText>
      </w:r>
      <w:r>
        <w:fldChar w:fldCharType="separate"/>
      </w:r>
      <w:r>
        <w:t>98</w:t>
      </w:r>
      <w:r>
        <w:fldChar w:fldCharType="end"/>
      </w:r>
    </w:p>
    <w:p w14:paraId="139C89FC" w14:textId="4D784A08" w:rsidR="00A501A7" w:rsidRDefault="00A501A7">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_Toc217026543 \h </w:instrText>
      </w:r>
      <w:r>
        <w:fldChar w:fldCharType="separate"/>
      </w:r>
      <w:r>
        <w:t>100</w:t>
      </w:r>
      <w:r>
        <w:fldChar w:fldCharType="end"/>
      </w:r>
    </w:p>
    <w:p w14:paraId="77665425" w14:textId="78AA2592"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_Toc217026544 \h </w:instrText>
      </w:r>
      <w:r>
        <w:fldChar w:fldCharType="separate"/>
      </w:r>
      <w:r>
        <w:t>101</w:t>
      </w:r>
      <w:r>
        <w:fldChar w:fldCharType="end"/>
      </w:r>
    </w:p>
    <w:p w14:paraId="2BB71A36" w14:textId="2A02510D"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_Toc217026545 \h </w:instrText>
      </w:r>
      <w:r>
        <w:fldChar w:fldCharType="separate"/>
      </w:r>
      <w:r>
        <w:t>101</w:t>
      </w:r>
      <w:r>
        <w:fldChar w:fldCharType="end"/>
      </w:r>
    </w:p>
    <w:p w14:paraId="2A754C61" w14:textId="067CEC09"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_Toc217026546 \h </w:instrText>
      </w:r>
      <w:r>
        <w:fldChar w:fldCharType="separate"/>
      </w:r>
      <w:r>
        <w:t>103</w:t>
      </w:r>
      <w:r>
        <w:fldChar w:fldCharType="end"/>
      </w:r>
    </w:p>
    <w:p w14:paraId="70FFF901" w14:textId="1F346242"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_Toc217026547 \h </w:instrText>
      </w:r>
      <w:r>
        <w:fldChar w:fldCharType="separate"/>
      </w:r>
      <w:r>
        <w:t>103</w:t>
      </w:r>
      <w:r>
        <w:fldChar w:fldCharType="end"/>
      </w:r>
    </w:p>
    <w:p w14:paraId="27009E6A" w14:textId="0FB0C749"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_Toc217026548 \h </w:instrText>
      </w:r>
      <w:r>
        <w:fldChar w:fldCharType="separate"/>
      </w:r>
      <w:r>
        <w:t>104</w:t>
      </w:r>
      <w:r>
        <w:fldChar w:fldCharType="end"/>
      </w:r>
    </w:p>
    <w:p w14:paraId="5DCA1682" w14:textId="19E224AE"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r>
      <w:r>
        <w:instrText xml:space="preserve"> PAGEREF _Toc217026549 \h </w:instrText>
      </w:r>
      <w:r>
        <w:fldChar w:fldCharType="separate"/>
      </w:r>
      <w:r>
        <w:t>104</w:t>
      </w:r>
      <w:r>
        <w:fldChar w:fldCharType="end"/>
      </w:r>
    </w:p>
    <w:p w14:paraId="2CCE5670" w14:textId="7E0B0CFB"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_Toc217026550 \h </w:instrText>
      </w:r>
      <w:r>
        <w:fldChar w:fldCharType="separate"/>
      </w:r>
      <w:r>
        <w:t>104</w:t>
      </w:r>
      <w:r>
        <w:fldChar w:fldCharType="end"/>
      </w:r>
    </w:p>
    <w:p w14:paraId="02D6DF08" w14:textId="0DBA810A"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_Toc217026551 \h </w:instrText>
      </w:r>
      <w:r>
        <w:fldChar w:fldCharType="separate"/>
      </w:r>
      <w:r>
        <w:t>105</w:t>
      </w:r>
      <w:r>
        <w:fldChar w:fldCharType="end"/>
      </w:r>
    </w:p>
    <w:p w14:paraId="0836EF4E" w14:textId="6693B2A3"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_Toc217026552 \h </w:instrText>
      </w:r>
      <w:r>
        <w:fldChar w:fldCharType="separate"/>
      </w:r>
      <w:r>
        <w:t>105</w:t>
      </w:r>
      <w:r>
        <w:fldChar w:fldCharType="end"/>
      </w:r>
    </w:p>
    <w:p w14:paraId="3E873C0F" w14:textId="25E4F4BE"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_Toc217026553 \h </w:instrText>
      </w:r>
      <w:r>
        <w:fldChar w:fldCharType="separate"/>
      </w:r>
      <w:r>
        <w:t>106</w:t>
      </w:r>
      <w:r>
        <w:fldChar w:fldCharType="end"/>
      </w:r>
    </w:p>
    <w:p w14:paraId="6517E92C" w14:textId="023751A2"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_Toc217026554 \h </w:instrText>
      </w:r>
      <w:r>
        <w:fldChar w:fldCharType="separate"/>
      </w:r>
      <w:r>
        <w:t>107</w:t>
      </w:r>
      <w:r>
        <w:fldChar w:fldCharType="end"/>
      </w:r>
    </w:p>
    <w:p w14:paraId="615936D1" w14:textId="23901EEE"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_Toc217026555 \h </w:instrText>
      </w:r>
      <w:r>
        <w:fldChar w:fldCharType="separate"/>
      </w:r>
      <w:r>
        <w:t>107</w:t>
      </w:r>
      <w:r>
        <w:fldChar w:fldCharType="end"/>
      </w:r>
    </w:p>
    <w:p w14:paraId="3698D71A" w14:textId="745F6CE5"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r>
      <w:r>
        <w:instrText xml:space="preserve"> PAGEREF _Toc217026556 \h </w:instrText>
      </w:r>
      <w:r>
        <w:fldChar w:fldCharType="separate"/>
      </w:r>
      <w:r>
        <w:t>108</w:t>
      </w:r>
      <w:r>
        <w:fldChar w:fldCharType="end"/>
      </w:r>
    </w:p>
    <w:p w14:paraId="2080DEDB" w14:textId="63B76EB6"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r>
      <w:r>
        <w:instrText xml:space="preserve"> PAGEREF _Toc217026557 \h </w:instrText>
      </w:r>
      <w:r>
        <w:fldChar w:fldCharType="separate"/>
      </w:r>
      <w:r>
        <w:t>108</w:t>
      </w:r>
      <w:r>
        <w:fldChar w:fldCharType="end"/>
      </w:r>
    </w:p>
    <w:p w14:paraId="0AF24C4E" w14:textId="6A4E9637"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r>
      <w:r>
        <w:instrText xml:space="preserve"> PAGEREF _Toc217026558 \h </w:instrText>
      </w:r>
      <w:r>
        <w:fldChar w:fldCharType="separate"/>
      </w:r>
      <w:r>
        <w:t>108</w:t>
      </w:r>
      <w:r>
        <w:fldChar w:fldCharType="end"/>
      </w:r>
    </w:p>
    <w:p w14:paraId="0C661086" w14:textId="3B6C2291"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6.1.3.27.10</w:t>
      </w:r>
      <w:r>
        <w:rPr>
          <w:rFonts w:asciiTheme="minorHAnsi" w:eastAsiaTheme="minorEastAsia" w:hAnsiTheme="minorHAnsi" w:cstheme="minorBidi"/>
          <w:kern w:val="2"/>
          <w:sz w:val="24"/>
          <w:szCs w:val="24"/>
          <w14:ligatures w14:val="standardContextual"/>
        </w:rPr>
        <w:tab/>
      </w:r>
      <w:r>
        <w:rPr>
          <w:lang w:eastAsia="zh-CN"/>
        </w:rPr>
        <w:t>Support of RAN-controlled UL bitrate recommendation</w:t>
      </w:r>
      <w:r>
        <w:tab/>
      </w:r>
      <w:r>
        <w:fldChar w:fldCharType="begin"/>
      </w:r>
      <w:r>
        <w:instrText xml:space="preserve"> PAGEREF _Toc217026559 \h </w:instrText>
      </w:r>
      <w:r>
        <w:fldChar w:fldCharType="separate"/>
      </w:r>
      <w:r>
        <w:t>109</w:t>
      </w:r>
      <w:r>
        <w:fldChar w:fldCharType="end"/>
      </w:r>
    </w:p>
    <w:p w14:paraId="4294A365" w14:textId="35E26274"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_Toc217026560 \h </w:instrText>
      </w:r>
      <w:r>
        <w:fldChar w:fldCharType="separate"/>
      </w:r>
      <w:r>
        <w:t>109</w:t>
      </w:r>
      <w:r>
        <w:fldChar w:fldCharType="end"/>
      </w:r>
    </w:p>
    <w:p w14:paraId="5B4D34CE" w14:textId="6A3CB677" w:rsidR="00A501A7" w:rsidRDefault="00A501A7">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_Toc217026561 \h </w:instrText>
      </w:r>
      <w:r>
        <w:fldChar w:fldCharType="separate"/>
      </w:r>
      <w:r>
        <w:t>110</w:t>
      </w:r>
      <w:r>
        <w:fldChar w:fldCharType="end"/>
      </w:r>
    </w:p>
    <w:p w14:paraId="3BEF97E1" w14:textId="41968184" w:rsidR="00A501A7" w:rsidRDefault="00A501A7">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r>
      <w:r>
        <w:instrText xml:space="preserve"> PAGEREF _Toc217026562 \h </w:instrText>
      </w:r>
      <w:r>
        <w:fldChar w:fldCharType="separate"/>
      </w:r>
      <w:r>
        <w:t>110</w:t>
      </w:r>
      <w:r>
        <w:fldChar w:fldCharType="end"/>
      </w:r>
    </w:p>
    <w:p w14:paraId="71A272CB" w14:textId="2CD991B7" w:rsidR="00A501A7" w:rsidRDefault="00A501A7">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r>
      <w:r>
        <w:instrText xml:space="preserve"> PAGEREF _Toc217026563 \h </w:instrText>
      </w:r>
      <w:r>
        <w:fldChar w:fldCharType="separate"/>
      </w:r>
      <w:r>
        <w:t>111</w:t>
      </w:r>
      <w:r>
        <w:fldChar w:fldCharType="end"/>
      </w:r>
    </w:p>
    <w:p w14:paraId="001AD0B5" w14:textId="7A4DFF74" w:rsidR="00A501A7" w:rsidRDefault="00A501A7">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_Toc217026564 \h </w:instrText>
      </w:r>
      <w:r>
        <w:fldChar w:fldCharType="separate"/>
      </w:r>
      <w:r>
        <w:t>111</w:t>
      </w:r>
      <w:r>
        <w:fldChar w:fldCharType="end"/>
      </w:r>
    </w:p>
    <w:p w14:paraId="1FC56614" w14:textId="599C1DC8" w:rsidR="00A501A7" w:rsidRDefault="00A501A7">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_Toc217026565 \h </w:instrText>
      </w:r>
      <w:r>
        <w:fldChar w:fldCharType="separate"/>
      </w:r>
      <w:r>
        <w:t>111</w:t>
      </w:r>
      <w:r>
        <w:fldChar w:fldCharType="end"/>
      </w:r>
    </w:p>
    <w:p w14:paraId="72E9DB31" w14:textId="6945243F" w:rsidR="00A501A7" w:rsidRDefault="00A501A7">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_Toc217026566 \h </w:instrText>
      </w:r>
      <w:r>
        <w:fldChar w:fldCharType="separate"/>
      </w:r>
      <w:r>
        <w:t>112</w:t>
      </w:r>
      <w:r>
        <w:fldChar w:fldCharType="end"/>
      </w:r>
    </w:p>
    <w:p w14:paraId="108ACB6F" w14:textId="57E21627" w:rsidR="00A501A7" w:rsidRDefault="00A501A7">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_Toc217026567 \h </w:instrText>
      </w:r>
      <w:r>
        <w:fldChar w:fldCharType="separate"/>
      </w:r>
      <w:r>
        <w:t>112</w:t>
      </w:r>
      <w:r>
        <w:fldChar w:fldCharType="end"/>
      </w:r>
    </w:p>
    <w:p w14:paraId="37AB12B4" w14:textId="2B398792" w:rsidR="00A501A7" w:rsidRDefault="00A501A7">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_Toc217026568 \h </w:instrText>
      </w:r>
      <w:r>
        <w:fldChar w:fldCharType="separate"/>
      </w:r>
      <w:r>
        <w:t>113</w:t>
      </w:r>
      <w:r>
        <w:fldChar w:fldCharType="end"/>
      </w:r>
    </w:p>
    <w:p w14:paraId="38F951C4" w14:textId="1FE6761C" w:rsidR="00A501A7" w:rsidRDefault="00A501A7">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_Toc217026569 \h </w:instrText>
      </w:r>
      <w:r>
        <w:fldChar w:fldCharType="separate"/>
      </w:r>
      <w:r>
        <w:t>113</w:t>
      </w:r>
      <w:r>
        <w:fldChar w:fldCharType="end"/>
      </w:r>
    </w:p>
    <w:p w14:paraId="4FC2A5E4" w14:textId="370C5411" w:rsidR="00A501A7" w:rsidRDefault="00A501A7">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_Toc217026570 \h </w:instrText>
      </w:r>
      <w:r>
        <w:fldChar w:fldCharType="separate"/>
      </w:r>
      <w:r>
        <w:t>113</w:t>
      </w:r>
      <w:r>
        <w:fldChar w:fldCharType="end"/>
      </w:r>
    </w:p>
    <w:p w14:paraId="796305EC" w14:textId="624CD440" w:rsidR="00A501A7" w:rsidRDefault="00A501A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_Toc217026571 \h </w:instrText>
      </w:r>
      <w:r>
        <w:fldChar w:fldCharType="separate"/>
      </w:r>
      <w:r>
        <w:t>113</w:t>
      </w:r>
      <w:r>
        <w:fldChar w:fldCharType="end"/>
      </w:r>
    </w:p>
    <w:p w14:paraId="66E736BA" w14:textId="1FB91897" w:rsidR="00A501A7" w:rsidRDefault="00A501A7">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_Toc217026572 \h </w:instrText>
      </w:r>
      <w:r>
        <w:fldChar w:fldCharType="separate"/>
      </w:r>
      <w:r>
        <w:t>113</w:t>
      </w:r>
      <w:r>
        <w:fldChar w:fldCharType="end"/>
      </w:r>
    </w:p>
    <w:p w14:paraId="4F2B717C" w14:textId="25F8AFC7" w:rsidR="00A501A7" w:rsidRDefault="00A501A7">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_Toc217026573 \h </w:instrText>
      </w:r>
      <w:r>
        <w:fldChar w:fldCharType="separate"/>
      </w:r>
      <w:r>
        <w:t>113</w:t>
      </w:r>
      <w:r>
        <w:fldChar w:fldCharType="end"/>
      </w:r>
    </w:p>
    <w:p w14:paraId="50AD7BCF" w14:textId="57DD0B49" w:rsidR="00A501A7" w:rsidRDefault="00A501A7">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_Toc217026574 \h </w:instrText>
      </w:r>
      <w:r>
        <w:fldChar w:fldCharType="separate"/>
      </w:r>
      <w:r>
        <w:t>115</w:t>
      </w:r>
      <w:r>
        <w:fldChar w:fldCharType="end"/>
      </w:r>
    </w:p>
    <w:p w14:paraId="2A73A545" w14:textId="7E7A7ABE" w:rsidR="00A501A7" w:rsidRDefault="00A501A7">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_Toc217026575 \h </w:instrText>
      </w:r>
      <w:r>
        <w:fldChar w:fldCharType="separate"/>
      </w:r>
      <w:r>
        <w:t>115</w:t>
      </w:r>
      <w:r>
        <w:fldChar w:fldCharType="end"/>
      </w:r>
    </w:p>
    <w:p w14:paraId="3197FF37" w14:textId="05DA0580" w:rsidR="00A501A7" w:rsidRDefault="00A501A7">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_Toc217026576 \h </w:instrText>
      </w:r>
      <w:r>
        <w:fldChar w:fldCharType="separate"/>
      </w:r>
      <w:r>
        <w:t>115</w:t>
      </w:r>
      <w:r>
        <w:fldChar w:fldCharType="end"/>
      </w:r>
    </w:p>
    <w:p w14:paraId="2F26AED5" w14:textId="29D42E81" w:rsidR="00A501A7" w:rsidRDefault="00A501A7">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_Toc217026577 \h </w:instrText>
      </w:r>
      <w:r>
        <w:fldChar w:fldCharType="separate"/>
      </w:r>
      <w:r>
        <w:t>115</w:t>
      </w:r>
      <w:r>
        <w:fldChar w:fldCharType="end"/>
      </w:r>
    </w:p>
    <w:p w14:paraId="7A0DF0A6" w14:textId="32A4C5C2" w:rsidR="00A501A7" w:rsidRDefault="00A501A7">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_Toc217026578 \h </w:instrText>
      </w:r>
      <w:r>
        <w:fldChar w:fldCharType="separate"/>
      </w:r>
      <w:r>
        <w:t>116</w:t>
      </w:r>
      <w:r>
        <w:fldChar w:fldCharType="end"/>
      </w:r>
    </w:p>
    <w:p w14:paraId="03D61741" w14:textId="2B3A034C" w:rsidR="00A501A7" w:rsidRDefault="00A501A7">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_Toc217026579 \h </w:instrText>
      </w:r>
      <w:r>
        <w:fldChar w:fldCharType="separate"/>
      </w:r>
      <w:r>
        <w:t>121</w:t>
      </w:r>
      <w:r>
        <w:fldChar w:fldCharType="end"/>
      </w:r>
    </w:p>
    <w:p w14:paraId="4746D155" w14:textId="170894DB" w:rsidR="00A501A7" w:rsidRDefault="00A501A7">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_Toc217026580 \h </w:instrText>
      </w:r>
      <w:r>
        <w:fldChar w:fldCharType="separate"/>
      </w:r>
      <w:r>
        <w:t>121</w:t>
      </w:r>
      <w:r>
        <w:fldChar w:fldCharType="end"/>
      </w:r>
    </w:p>
    <w:p w14:paraId="02D996FB" w14:textId="68E001C5" w:rsidR="00A501A7" w:rsidRDefault="00A501A7">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921310">
        <w:rPr>
          <w:rFonts w:eastAsia="SimSun" w:cs="Arial"/>
          <w:lang w:eastAsia="zh-CN"/>
        </w:rPr>
        <w:t>Application specific policy information management</w:t>
      </w:r>
      <w:r>
        <w:tab/>
      </w:r>
      <w:r>
        <w:fldChar w:fldCharType="begin"/>
      </w:r>
      <w:r>
        <w:instrText xml:space="preserve"> PAGEREF _Toc217026581 \h </w:instrText>
      </w:r>
      <w:r>
        <w:fldChar w:fldCharType="separate"/>
      </w:r>
      <w:r>
        <w:t>121</w:t>
      </w:r>
      <w:r>
        <w:fldChar w:fldCharType="end"/>
      </w:r>
    </w:p>
    <w:p w14:paraId="7081BA47" w14:textId="128D7CA4" w:rsidR="00A501A7" w:rsidRDefault="00A501A7">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_Toc217026582 \h </w:instrText>
      </w:r>
      <w:r>
        <w:fldChar w:fldCharType="separate"/>
      </w:r>
      <w:r>
        <w:t>122</w:t>
      </w:r>
      <w:r>
        <w:fldChar w:fldCharType="end"/>
      </w:r>
    </w:p>
    <w:p w14:paraId="3BD41E3F" w14:textId="51DBC648" w:rsidR="00A501A7" w:rsidRDefault="00A501A7">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_Toc217026583 \h </w:instrText>
      </w:r>
      <w:r>
        <w:fldChar w:fldCharType="separate"/>
      </w:r>
      <w:r>
        <w:t>123</w:t>
      </w:r>
      <w:r>
        <w:fldChar w:fldCharType="end"/>
      </w:r>
    </w:p>
    <w:p w14:paraId="53992962" w14:textId="08CF4750" w:rsidR="00A501A7" w:rsidRDefault="00A501A7">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_Toc217026584 \h </w:instrText>
      </w:r>
      <w:r>
        <w:fldChar w:fldCharType="separate"/>
      </w:r>
      <w:r>
        <w:t>123</w:t>
      </w:r>
      <w:r>
        <w:fldChar w:fldCharType="end"/>
      </w:r>
    </w:p>
    <w:p w14:paraId="35D56DEB" w14:textId="5A71DF24" w:rsidR="00A501A7" w:rsidRDefault="00A501A7">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_Toc217026585 \h </w:instrText>
      </w:r>
      <w:r>
        <w:fldChar w:fldCharType="separate"/>
      </w:r>
      <w:r>
        <w:t>123</w:t>
      </w:r>
      <w:r>
        <w:fldChar w:fldCharType="end"/>
      </w:r>
    </w:p>
    <w:p w14:paraId="57E697A0" w14:textId="587B74F2" w:rsidR="00A501A7" w:rsidRDefault="00A501A7">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_Toc217026586 \h </w:instrText>
      </w:r>
      <w:r>
        <w:fldChar w:fldCharType="separate"/>
      </w:r>
      <w:r>
        <w:t>123</w:t>
      </w:r>
      <w:r>
        <w:fldChar w:fldCharType="end"/>
      </w:r>
    </w:p>
    <w:p w14:paraId="4453CB5D" w14:textId="19169B31" w:rsidR="00A501A7" w:rsidRDefault="00A501A7">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_Toc217026587 \h </w:instrText>
      </w:r>
      <w:r>
        <w:fldChar w:fldCharType="separate"/>
      </w:r>
      <w:r>
        <w:t>124</w:t>
      </w:r>
      <w:r>
        <w:fldChar w:fldCharType="end"/>
      </w:r>
    </w:p>
    <w:p w14:paraId="5DAD7A63" w14:textId="074FEC32" w:rsidR="00A501A7" w:rsidRDefault="00A501A7">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_Toc217026588 \h </w:instrText>
      </w:r>
      <w:r>
        <w:fldChar w:fldCharType="separate"/>
      </w:r>
      <w:r>
        <w:t>124</w:t>
      </w:r>
      <w:r>
        <w:fldChar w:fldCharType="end"/>
      </w:r>
    </w:p>
    <w:p w14:paraId="633D0C5E" w14:textId="0D2B504B" w:rsidR="00A501A7" w:rsidRDefault="00A501A7">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_Toc217026589 \h </w:instrText>
      </w:r>
      <w:r>
        <w:fldChar w:fldCharType="separate"/>
      </w:r>
      <w:r>
        <w:t>124</w:t>
      </w:r>
      <w:r>
        <w:fldChar w:fldCharType="end"/>
      </w:r>
    </w:p>
    <w:p w14:paraId="38105B46" w14:textId="6870A65B" w:rsidR="00A501A7" w:rsidRDefault="00A501A7">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_Toc217026590 \h </w:instrText>
      </w:r>
      <w:r>
        <w:fldChar w:fldCharType="separate"/>
      </w:r>
      <w:r>
        <w:t>124</w:t>
      </w:r>
      <w:r>
        <w:fldChar w:fldCharType="end"/>
      </w:r>
    </w:p>
    <w:p w14:paraId="668A6033" w14:textId="7218C3C3" w:rsidR="00A501A7" w:rsidRDefault="00A501A7">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_Toc217026591 \h </w:instrText>
      </w:r>
      <w:r>
        <w:fldChar w:fldCharType="separate"/>
      </w:r>
      <w:r>
        <w:t>125</w:t>
      </w:r>
      <w:r>
        <w:fldChar w:fldCharType="end"/>
      </w:r>
    </w:p>
    <w:p w14:paraId="65996136" w14:textId="4CE53A15" w:rsidR="00A501A7" w:rsidRDefault="00A501A7">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r>
      <w:r>
        <w:instrText xml:space="preserve"> PAGEREF _Toc217026592 \h </w:instrText>
      </w:r>
      <w:r>
        <w:fldChar w:fldCharType="separate"/>
      </w:r>
      <w:r>
        <w:t>125</w:t>
      </w:r>
      <w:r>
        <w:fldChar w:fldCharType="end"/>
      </w:r>
    </w:p>
    <w:p w14:paraId="483348E8" w14:textId="082B1AF0" w:rsidR="00A501A7" w:rsidRDefault="00A501A7">
      <w:pPr>
        <w:pStyle w:val="TOC3"/>
        <w:rPr>
          <w:rFonts w:asciiTheme="minorHAnsi" w:eastAsiaTheme="minorEastAsia" w:hAnsiTheme="minorHAnsi" w:cstheme="minorBidi"/>
          <w:kern w:val="2"/>
          <w:sz w:val="24"/>
          <w:szCs w:val="24"/>
          <w14:ligatures w14:val="standardContextual"/>
        </w:rPr>
      </w:pPr>
      <w:r w:rsidRPr="00921310">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_Toc217026593 \h </w:instrText>
      </w:r>
      <w:r>
        <w:fldChar w:fldCharType="separate"/>
      </w:r>
      <w:r>
        <w:t>125</w:t>
      </w:r>
      <w:r>
        <w:fldChar w:fldCharType="end"/>
      </w:r>
    </w:p>
    <w:p w14:paraId="7280C285" w14:textId="4F77759B" w:rsidR="00A501A7" w:rsidRDefault="00A501A7">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_Toc217026594 \h </w:instrText>
      </w:r>
      <w:r>
        <w:fldChar w:fldCharType="separate"/>
      </w:r>
      <w:r>
        <w:t>125</w:t>
      </w:r>
      <w:r>
        <w:fldChar w:fldCharType="end"/>
      </w:r>
    </w:p>
    <w:p w14:paraId="50B36B24" w14:textId="7999FA59" w:rsidR="00A501A7" w:rsidRDefault="00A501A7">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_Toc217026595 \h </w:instrText>
      </w:r>
      <w:r>
        <w:fldChar w:fldCharType="separate"/>
      </w:r>
      <w:r>
        <w:t>127</w:t>
      </w:r>
      <w:r>
        <w:fldChar w:fldCharType="end"/>
      </w:r>
    </w:p>
    <w:p w14:paraId="0E22239D" w14:textId="4AB29F78" w:rsidR="00A501A7" w:rsidRDefault="00A501A7">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_Toc217026596 \h </w:instrText>
      </w:r>
      <w:r>
        <w:fldChar w:fldCharType="separate"/>
      </w:r>
      <w:r>
        <w:t>127</w:t>
      </w:r>
      <w:r>
        <w:fldChar w:fldCharType="end"/>
      </w:r>
    </w:p>
    <w:p w14:paraId="4EBD0837" w14:textId="3E2674C9" w:rsidR="00A501A7" w:rsidRDefault="00A501A7">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_Toc217026597 \h </w:instrText>
      </w:r>
      <w:r>
        <w:fldChar w:fldCharType="separate"/>
      </w:r>
      <w:r>
        <w:t>129</w:t>
      </w:r>
      <w:r>
        <w:fldChar w:fldCharType="end"/>
      </w:r>
    </w:p>
    <w:p w14:paraId="44F0F913" w14:textId="45975150" w:rsidR="00A501A7" w:rsidRDefault="00A501A7">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_Toc217026598 \h </w:instrText>
      </w:r>
      <w:r>
        <w:fldChar w:fldCharType="separate"/>
      </w:r>
      <w:r>
        <w:t>130</w:t>
      </w:r>
      <w:r>
        <w:fldChar w:fldCharType="end"/>
      </w:r>
    </w:p>
    <w:p w14:paraId="6B903899" w14:textId="18D2B9B7" w:rsidR="00A501A7" w:rsidRDefault="00A501A7">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_Toc217026599 \h </w:instrText>
      </w:r>
      <w:r>
        <w:fldChar w:fldCharType="separate"/>
      </w:r>
      <w:r>
        <w:t>130</w:t>
      </w:r>
      <w:r>
        <w:fldChar w:fldCharType="end"/>
      </w:r>
    </w:p>
    <w:p w14:paraId="16D8389A" w14:textId="0612CE6F" w:rsidR="00A501A7" w:rsidRDefault="00A501A7">
      <w:pPr>
        <w:pStyle w:val="TOC4"/>
        <w:rPr>
          <w:rFonts w:asciiTheme="minorHAnsi" w:eastAsiaTheme="minorEastAsia" w:hAnsiTheme="minorHAnsi" w:cstheme="minorBidi"/>
          <w:kern w:val="2"/>
          <w:sz w:val="24"/>
          <w:szCs w:val="24"/>
          <w14:ligatures w14:val="standardContextual"/>
        </w:rPr>
      </w:pPr>
      <w:r>
        <w:lastRenderedPageBreak/>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_Toc217026600 \h </w:instrText>
      </w:r>
      <w:r>
        <w:fldChar w:fldCharType="separate"/>
      </w:r>
      <w:r>
        <w:t>130</w:t>
      </w:r>
      <w:r>
        <w:fldChar w:fldCharType="end"/>
      </w:r>
    </w:p>
    <w:p w14:paraId="00001888" w14:textId="3187C1B8" w:rsidR="00A501A7" w:rsidRDefault="00A501A7">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_Toc217026601 \h </w:instrText>
      </w:r>
      <w:r>
        <w:fldChar w:fldCharType="separate"/>
      </w:r>
      <w:r>
        <w:t>130</w:t>
      </w:r>
      <w:r>
        <w:fldChar w:fldCharType="end"/>
      </w:r>
    </w:p>
    <w:p w14:paraId="1EB9CFCE" w14:textId="5B57DCAC" w:rsidR="00A501A7" w:rsidRDefault="00A501A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_Toc217026602 \h </w:instrText>
      </w:r>
      <w:r>
        <w:fldChar w:fldCharType="separate"/>
      </w:r>
      <w:r>
        <w:t>130</w:t>
      </w:r>
      <w:r>
        <w:fldChar w:fldCharType="end"/>
      </w:r>
    </w:p>
    <w:p w14:paraId="5965E6BB" w14:textId="48904807" w:rsidR="00A501A7" w:rsidRDefault="00A501A7">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_Toc217026603 \h </w:instrText>
      </w:r>
      <w:r>
        <w:fldChar w:fldCharType="separate"/>
      </w:r>
      <w:r>
        <w:t>131</w:t>
      </w:r>
      <w:r>
        <w:fldChar w:fldCharType="end"/>
      </w:r>
    </w:p>
    <w:p w14:paraId="355173D8" w14:textId="780177AF" w:rsidR="00A501A7" w:rsidRDefault="00A501A7">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_Toc217026604 \h </w:instrText>
      </w:r>
      <w:r>
        <w:fldChar w:fldCharType="separate"/>
      </w:r>
      <w:r>
        <w:t>132</w:t>
      </w:r>
      <w:r>
        <w:fldChar w:fldCharType="end"/>
      </w:r>
    </w:p>
    <w:p w14:paraId="10D5EC21" w14:textId="3FB8F885" w:rsidR="00A501A7" w:rsidRDefault="00A501A7">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_Toc217026605 \h </w:instrText>
      </w:r>
      <w:r>
        <w:fldChar w:fldCharType="separate"/>
      </w:r>
      <w:r>
        <w:t>132</w:t>
      </w:r>
      <w:r>
        <w:fldChar w:fldCharType="end"/>
      </w:r>
    </w:p>
    <w:p w14:paraId="79D06C7A" w14:textId="4E2948B2" w:rsidR="00A501A7" w:rsidRDefault="00A501A7">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_Toc217026606 \h </w:instrText>
      </w:r>
      <w:r>
        <w:fldChar w:fldCharType="separate"/>
      </w:r>
      <w:r>
        <w:t>132</w:t>
      </w:r>
      <w:r>
        <w:fldChar w:fldCharType="end"/>
      </w:r>
    </w:p>
    <w:p w14:paraId="4BDE70E4" w14:textId="218F4638" w:rsidR="00A501A7" w:rsidRDefault="00A501A7">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_Toc217026607 \h </w:instrText>
      </w:r>
      <w:r>
        <w:fldChar w:fldCharType="separate"/>
      </w:r>
      <w:r>
        <w:t>132</w:t>
      </w:r>
      <w:r>
        <w:fldChar w:fldCharType="end"/>
      </w:r>
    </w:p>
    <w:p w14:paraId="2F9DBC50" w14:textId="2A9F7907" w:rsidR="00A501A7" w:rsidRDefault="00A501A7">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_Toc217026608 \h </w:instrText>
      </w:r>
      <w:r>
        <w:fldChar w:fldCharType="separate"/>
      </w:r>
      <w:r>
        <w:t>132</w:t>
      </w:r>
      <w:r>
        <w:fldChar w:fldCharType="end"/>
      </w:r>
    </w:p>
    <w:p w14:paraId="514E089A" w14:textId="061526E1" w:rsidR="00A501A7" w:rsidRDefault="00A501A7">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_Toc217026609 \h </w:instrText>
      </w:r>
      <w:r>
        <w:fldChar w:fldCharType="separate"/>
      </w:r>
      <w:r>
        <w:t>132</w:t>
      </w:r>
      <w:r>
        <w:fldChar w:fldCharType="end"/>
      </w:r>
    </w:p>
    <w:p w14:paraId="39ACD6FC" w14:textId="664DF134" w:rsidR="00A501A7" w:rsidRDefault="00A501A7">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_Toc217026610 \h </w:instrText>
      </w:r>
      <w:r>
        <w:fldChar w:fldCharType="separate"/>
      </w:r>
      <w:r>
        <w:t>132</w:t>
      </w:r>
      <w:r>
        <w:fldChar w:fldCharType="end"/>
      </w:r>
    </w:p>
    <w:p w14:paraId="36C04F9F" w14:textId="6D843470" w:rsidR="00A501A7" w:rsidRDefault="00A501A7">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_Toc217026611 \h </w:instrText>
      </w:r>
      <w:r>
        <w:fldChar w:fldCharType="separate"/>
      </w:r>
      <w:r>
        <w:t>132</w:t>
      </w:r>
      <w:r>
        <w:fldChar w:fldCharType="end"/>
      </w:r>
    </w:p>
    <w:p w14:paraId="0ABB6AF2" w14:textId="65419262" w:rsidR="00A501A7" w:rsidRDefault="00A501A7">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_Toc217026612 \h </w:instrText>
      </w:r>
      <w:r>
        <w:fldChar w:fldCharType="separate"/>
      </w:r>
      <w:r>
        <w:t>132</w:t>
      </w:r>
      <w:r>
        <w:fldChar w:fldCharType="end"/>
      </w:r>
    </w:p>
    <w:p w14:paraId="530273C5" w14:textId="23A205B3" w:rsidR="00A501A7" w:rsidRDefault="00A501A7">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_Toc217026613 \h </w:instrText>
      </w:r>
      <w:r>
        <w:fldChar w:fldCharType="separate"/>
      </w:r>
      <w:r>
        <w:t>149</w:t>
      </w:r>
      <w:r>
        <w:fldChar w:fldCharType="end"/>
      </w:r>
    </w:p>
    <w:p w14:paraId="20202CB4" w14:textId="47520197" w:rsidR="00A501A7" w:rsidRDefault="00A501A7">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_Toc217026614 \h </w:instrText>
      </w:r>
      <w:r>
        <w:fldChar w:fldCharType="separate"/>
      </w:r>
      <w:r>
        <w:t>150</w:t>
      </w:r>
      <w:r>
        <w:fldChar w:fldCharType="end"/>
      </w:r>
    </w:p>
    <w:p w14:paraId="0D5FAA98" w14:textId="255C35B3" w:rsidR="00A501A7" w:rsidRDefault="00A501A7">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_Toc217026615 \h </w:instrText>
      </w:r>
      <w:r>
        <w:fldChar w:fldCharType="separate"/>
      </w:r>
      <w:r>
        <w:t>156</w:t>
      </w:r>
      <w:r>
        <w:fldChar w:fldCharType="end"/>
      </w:r>
    </w:p>
    <w:p w14:paraId="2A203B59" w14:textId="6D7EC56C" w:rsidR="00A501A7" w:rsidRDefault="00A501A7">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_Toc217026616 \h </w:instrText>
      </w:r>
      <w:r>
        <w:fldChar w:fldCharType="separate"/>
      </w:r>
      <w:r>
        <w:t>159</w:t>
      </w:r>
      <w:r>
        <w:fldChar w:fldCharType="end"/>
      </w:r>
    </w:p>
    <w:p w14:paraId="31918CAA" w14:textId="6078CBF6" w:rsidR="00A501A7" w:rsidRDefault="00A501A7">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_Toc217026617 \h </w:instrText>
      </w:r>
      <w:r>
        <w:fldChar w:fldCharType="separate"/>
      </w:r>
      <w:r>
        <w:t>159</w:t>
      </w:r>
      <w:r>
        <w:fldChar w:fldCharType="end"/>
      </w:r>
    </w:p>
    <w:p w14:paraId="37CE2C9A" w14:textId="296D5CDF" w:rsidR="00A501A7" w:rsidRDefault="00A501A7">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_Toc217026618 \h </w:instrText>
      </w:r>
      <w:r>
        <w:fldChar w:fldCharType="separate"/>
      </w:r>
      <w:r>
        <w:t>159</w:t>
      </w:r>
      <w:r>
        <w:fldChar w:fldCharType="end"/>
      </w:r>
    </w:p>
    <w:p w14:paraId="7B91D76C" w14:textId="0C6709DA" w:rsidR="00A501A7" w:rsidRDefault="00A501A7">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_Toc217026619 \h </w:instrText>
      </w:r>
      <w:r>
        <w:fldChar w:fldCharType="separate"/>
      </w:r>
      <w:r>
        <w:t>160</w:t>
      </w:r>
      <w:r>
        <w:fldChar w:fldCharType="end"/>
      </w:r>
    </w:p>
    <w:p w14:paraId="25025561" w14:textId="5AFC4506" w:rsidR="00A501A7" w:rsidRDefault="00A501A7">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_Toc217026620 \h </w:instrText>
      </w:r>
      <w:r>
        <w:fldChar w:fldCharType="separate"/>
      </w:r>
      <w:r>
        <w:t>160</w:t>
      </w:r>
      <w:r>
        <w:fldChar w:fldCharType="end"/>
      </w:r>
    </w:p>
    <w:p w14:paraId="6592298D" w14:textId="22FFD03D" w:rsidR="00A501A7" w:rsidRDefault="00A501A7">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_Toc217026621 \h </w:instrText>
      </w:r>
      <w:r>
        <w:fldChar w:fldCharType="separate"/>
      </w:r>
      <w:r>
        <w:t>161</w:t>
      </w:r>
      <w:r>
        <w:fldChar w:fldCharType="end"/>
      </w:r>
    </w:p>
    <w:p w14:paraId="3350F2B8" w14:textId="6A6618EC" w:rsidR="00A501A7" w:rsidRDefault="00A501A7">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_Toc217026622 \h </w:instrText>
      </w:r>
      <w:r>
        <w:fldChar w:fldCharType="separate"/>
      </w:r>
      <w:r>
        <w:t>161</w:t>
      </w:r>
      <w:r>
        <w:fldChar w:fldCharType="end"/>
      </w:r>
    </w:p>
    <w:p w14:paraId="437C5748" w14:textId="24387791" w:rsidR="00A501A7" w:rsidRDefault="00A501A7">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_Toc217026623 \h </w:instrText>
      </w:r>
      <w:r>
        <w:fldChar w:fldCharType="separate"/>
      </w:r>
      <w:r>
        <w:t>167</w:t>
      </w:r>
      <w:r>
        <w:fldChar w:fldCharType="end"/>
      </w:r>
    </w:p>
    <w:p w14:paraId="142D4837" w14:textId="7BDC848F" w:rsidR="00A501A7" w:rsidRDefault="00A501A7">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_Toc217026624 \h </w:instrText>
      </w:r>
      <w:r>
        <w:fldChar w:fldCharType="separate"/>
      </w:r>
      <w:r>
        <w:t>167</w:t>
      </w:r>
      <w:r>
        <w:fldChar w:fldCharType="end"/>
      </w:r>
    </w:p>
    <w:p w14:paraId="28381E67" w14:textId="7E119E83" w:rsidR="00A501A7" w:rsidRDefault="00A501A7">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_Toc217026625 \h </w:instrText>
      </w:r>
      <w:r>
        <w:fldChar w:fldCharType="separate"/>
      </w:r>
      <w:r>
        <w:t>167</w:t>
      </w:r>
      <w:r>
        <w:fldChar w:fldCharType="end"/>
      </w:r>
    </w:p>
    <w:p w14:paraId="0BF326A5" w14:textId="76BFCBE1" w:rsidR="00A501A7" w:rsidRDefault="00A501A7">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_Toc217026626 \h </w:instrText>
      </w:r>
      <w:r>
        <w:fldChar w:fldCharType="separate"/>
      </w:r>
      <w:r>
        <w:t>168</w:t>
      </w:r>
      <w:r>
        <w:fldChar w:fldCharType="end"/>
      </w:r>
    </w:p>
    <w:p w14:paraId="0A1E3786" w14:textId="2AB4C8AD" w:rsidR="00A501A7" w:rsidRDefault="00A501A7">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_Toc217026627 \h </w:instrText>
      </w:r>
      <w:r>
        <w:fldChar w:fldCharType="separate"/>
      </w:r>
      <w:r>
        <w:t>168</w:t>
      </w:r>
      <w:r>
        <w:fldChar w:fldCharType="end"/>
      </w:r>
    </w:p>
    <w:p w14:paraId="4444D045" w14:textId="74F31AC4" w:rsidR="00A501A7" w:rsidRDefault="00A501A7">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_Toc217026628 \h </w:instrText>
      </w:r>
      <w:r>
        <w:fldChar w:fldCharType="separate"/>
      </w:r>
      <w:r>
        <w:t>171</w:t>
      </w:r>
      <w:r>
        <w:fldChar w:fldCharType="end"/>
      </w:r>
    </w:p>
    <w:p w14:paraId="1EF6B093" w14:textId="0F4C2FB7" w:rsidR="00A501A7" w:rsidRDefault="00A501A7">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_Toc217026629 \h </w:instrText>
      </w:r>
      <w:r>
        <w:fldChar w:fldCharType="separate"/>
      </w:r>
      <w:r>
        <w:t>172</w:t>
      </w:r>
      <w:r>
        <w:fldChar w:fldCharType="end"/>
      </w:r>
    </w:p>
    <w:p w14:paraId="78E0B225" w14:textId="3A0600B2" w:rsidR="00A501A7" w:rsidRDefault="00A501A7">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r>
      <w:r>
        <w:instrText xml:space="preserve"> PAGEREF _Toc217026630 \h </w:instrText>
      </w:r>
      <w:r>
        <w:fldChar w:fldCharType="separate"/>
      </w:r>
      <w:r>
        <w:t>172</w:t>
      </w:r>
      <w:r>
        <w:fldChar w:fldCharType="end"/>
      </w:r>
    </w:p>
    <w:p w14:paraId="5F1F1EDD" w14:textId="3E5CD156" w:rsidR="00A501A7" w:rsidRDefault="00A501A7">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r>
      <w:r>
        <w:instrText xml:space="preserve"> PAGEREF _Toc217026631 \h </w:instrText>
      </w:r>
      <w:r>
        <w:fldChar w:fldCharType="separate"/>
      </w:r>
      <w:r>
        <w:t>172</w:t>
      </w:r>
      <w:r>
        <w:fldChar w:fldCharType="end"/>
      </w:r>
    </w:p>
    <w:p w14:paraId="47EFF401" w14:textId="581AD02E" w:rsidR="00A501A7" w:rsidRDefault="00A501A7">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_Toc217026632 \h </w:instrText>
      </w:r>
      <w:r>
        <w:fldChar w:fldCharType="separate"/>
      </w:r>
      <w:r>
        <w:t>172</w:t>
      </w:r>
      <w:r>
        <w:fldChar w:fldCharType="end"/>
      </w:r>
    </w:p>
    <w:p w14:paraId="5B709D88" w14:textId="2550849A" w:rsidR="00A501A7" w:rsidRDefault="00A501A7">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_Toc217026633 \h </w:instrText>
      </w:r>
      <w:r>
        <w:fldChar w:fldCharType="separate"/>
      </w:r>
      <w:r>
        <w:t>173</w:t>
      </w:r>
      <w:r>
        <w:fldChar w:fldCharType="end"/>
      </w:r>
    </w:p>
    <w:p w14:paraId="0A585C13" w14:textId="2760141A" w:rsidR="00A501A7" w:rsidRDefault="00A501A7">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_Toc217026634 \h </w:instrText>
      </w:r>
      <w:r>
        <w:fldChar w:fldCharType="separate"/>
      </w:r>
      <w:r>
        <w:t>174</w:t>
      </w:r>
      <w:r>
        <w:fldChar w:fldCharType="end"/>
      </w:r>
    </w:p>
    <w:p w14:paraId="7AD10D6E" w14:textId="2EACFC5F" w:rsidR="00A501A7" w:rsidRDefault="00A501A7">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_Toc217026635 \h </w:instrText>
      </w:r>
      <w:r>
        <w:fldChar w:fldCharType="separate"/>
      </w:r>
      <w:r>
        <w:t>177</w:t>
      </w:r>
      <w:r>
        <w:fldChar w:fldCharType="end"/>
      </w:r>
    </w:p>
    <w:p w14:paraId="40FD2E92" w14:textId="54841CDF" w:rsidR="00A501A7" w:rsidRDefault="00A501A7">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_Toc217026636 \h </w:instrText>
      </w:r>
      <w:r>
        <w:fldChar w:fldCharType="separate"/>
      </w:r>
      <w:r>
        <w:t>178</w:t>
      </w:r>
      <w:r>
        <w:fldChar w:fldCharType="end"/>
      </w:r>
    </w:p>
    <w:p w14:paraId="4BF06963" w14:textId="24EF8509" w:rsidR="00A501A7" w:rsidRDefault="00A501A7">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_Toc217026637 \h </w:instrText>
      </w:r>
      <w:r>
        <w:fldChar w:fldCharType="separate"/>
      </w:r>
      <w:r>
        <w:t>180</w:t>
      </w:r>
      <w:r>
        <w:fldChar w:fldCharType="end"/>
      </w:r>
    </w:p>
    <w:p w14:paraId="6107C657" w14:textId="18413A9D" w:rsidR="00A501A7" w:rsidRDefault="00A501A7">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_Toc217026638 \h </w:instrText>
      </w:r>
      <w:r>
        <w:fldChar w:fldCharType="separate"/>
      </w:r>
      <w:r>
        <w:t>180</w:t>
      </w:r>
      <w:r>
        <w:fldChar w:fldCharType="end"/>
      </w:r>
    </w:p>
    <w:p w14:paraId="0250ED79" w14:textId="6985ECD6" w:rsidR="00A501A7" w:rsidRDefault="00A501A7">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_Toc217026639 \h </w:instrText>
      </w:r>
      <w:r>
        <w:fldChar w:fldCharType="separate"/>
      </w:r>
      <w:r>
        <w:t>181</w:t>
      </w:r>
      <w:r>
        <w:fldChar w:fldCharType="end"/>
      </w:r>
    </w:p>
    <w:p w14:paraId="75B2E3B7" w14:textId="1A81FE0E" w:rsidR="00A501A7" w:rsidRDefault="00A501A7">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_Toc217026640 \h </w:instrText>
      </w:r>
      <w:r>
        <w:fldChar w:fldCharType="separate"/>
      </w:r>
      <w:r>
        <w:t>182</w:t>
      </w:r>
      <w:r>
        <w:fldChar w:fldCharType="end"/>
      </w:r>
    </w:p>
    <w:p w14:paraId="2CACE4FA" w14:textId="6AD6DC7D"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17026424"/>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17026425"/>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17026426"/>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17026427"/>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5"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1"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(ProSe)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19E9111C" w14:textId="77777777" w:rsidR="00787F8E" w:rsidRPr="003D4ABF" w:rsidRDefault="00787F8E" w:rsidP="00787F8E">
      <w:pPr>
        <w:pStyle w:val="Heading1"/>
      </w:pPr>
      <w:bookmarkStart w:id="52" w:name="_CR3"/>
      <w:bookmarkStart w:id="53" w:name="_Toc217026428"/>
      <w:bookmarkEnd w:id="5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17026429"/>
      <w:bookmarkEnd w:id="54"/>
      <w:r w:rsidRPr="003D4ABF">
        <w:t>3.1</w:t>
      </w:r>
      <w:r w:rsidRPr="003D4ABF">
        <w:tab/>
        <w:t>Definitions</w:t>
      </w:r>
      <w:bookmarkEnd w:id="55"/>
      <w:bookmarkEnd w:id="56"/>
      <w:bookmarkEnd w:id="57"/>
      <w:bookmarkEnd w:id="58"/>
      <w:bookmarkEnd w:id="59"/>
      <w:bookmarkEnd w:id="60"/>
      <w:bookmarkEnd w:id="61"/>
      <w:bookmarkEnd w:id="62"/>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lastRenderedPageBreak/>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17026430"/>
      <w:bookmarkEnd w:id="70"/>
      <w:r w:rsidRPr="003D4ABF">
        <w:lastRenderedPageBreak/>
        <w:t>3.2</w:t>
      </w:r>
      <w:r w:rsidRPr="003D4ABF">
        <w:tab/>
        <w:t>Abbreviations</w:t>
      </w:r>
      <w:bookmarkEnd w:id="63"/>
      <w:bookmarkEnd w:id="64"/>
      <w:bookmarkEnd w:id="65"/>
      <w:bookmarkEnd w:id="66"/>
      <w:bookmarkEnd w:id="67"/>
      <w:bookmarkEnd w:id="68"/>
      <w:bookmarkEnd w:id="69"/>
      <w:bookmarkEnd w:id="71"/>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17026431"/>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17026432"/>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17026433"/>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17026434"/>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17026435"/>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C31879">
        <w:t>TS 23.304 [</w:t>
      </w:r>
      <w:r>
        <w:t>34].</w:t>
      </w:r>
    </w:p>
    <w:p w14:paraId="2105D2D5" w14:textId="59011D25"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C31879">
        <w:t>TS 23.256 [</w:t>
      </w:r>
      <w:r>
        <w:t>43].</w:t>
      </w:r>
    </w:p>
    <w:p w14:paraId="7CAE1837" w14:textId="13B018F1" w:rsidR="00787F8E" w:rsidRPr="003D4ABF" w:rsidRDefault="00787F8E" w:rsidP="00787F8E">
      <w:pPr>
        <w:pStyle w:val="Heading3"/>
      </w:pPr>
      <w:bookmarkStart w:id="124" w:name="_CR4_2_3"/>
      <w:bookmarkStart w:id="125" w:name="_Toc217026436"/>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17026437"/>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17026438"/>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17026439"/>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58" w:name="_CR4_2_7"/>
      <w:bookmarkStart w:id="159" w:name="_Toc217026440"/>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17026441"/>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17026442"/>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17026443"/>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17026444"/>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17026445"/>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17026446"/>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17026447"/>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17026448"/>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17026449"/>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17026450"/>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17026451"/>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17026452"/>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17026453"/>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17026454"/>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17026455"/>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17026456"/>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17026457"/>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3" w:name="_CR4_3_7"/>
      <w:bookmarkStart w:id="314" w:name="_Toc217026458"/>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3_8"/>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17026459"/>
      <w:bookmarkEnd w:id="315"/>
      <w:r>
        <w:t>4.3.8</w:t>
      </w:r>
      <w:r>
        <w:tab/>
        <w:t>Handling of Payload Headers</w:t>
      </w:r>
      <w:bookmarkEnd w:id="323"/>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4" w:name="_CR4_4"/>
      <w:bookmarkStart w:id="325" w:name="_Toc217026460"/>
      <w:bookmarkEnd w:id="324"/>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6" w:name="_CR5"/>
      <w:bookmarkStart w:id="327" w:name="_Toc217026461"/>
      <w:bookmarkEnd w:id="326"/>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7"/>
    </w:p>
    <w:p w14:paraId="3D5F6233" w14:textId="77777777" w:rsidR="00787F8E" w:rsidRPr="003D4ABF" w:rsidRDefault="00787F8E" w:rsidP="00787F8E">
      <w:pPr>
        <w:pStyle w:val="Heading2"/>
      </w:pPr>
      <w:bookmarkStart w:id="328" w:name="_CR5_1"/>
      <w:bookmarkStart w:id="329" w:name="_Toc19197297"/>
      <w:bookmarkStart w:id="330" w:name="_Toc27896450"/>
      <w:bookmarkStart w:id="331" w:name="_Toc36192618"/>
      <w:bookmarkStart w:id="332" w:name="_Toc37076349"/>
      <w:bookmarkStart w:id="333" w:name="_Toc45194795"/>
      <w:bookmarkStart w:id="334" w:name="_Toc47594207"/>
      <w:bookmarkStart w:id="335" w:name="_Toc51836838"/>
      <w:bookmarkStart w:id="336" w:name="_Toc217026462"/>
      <w:bookmarkEnd w:id="328"/>
      <w:r w:rsidRPr="003D4ABF">
        <w:t>5.1</w:t>
      </w:r>
      <w:r w:rsidRPr="003D4ABF">
        <w:tab/>
        <w:t>General</w:t>
      </w:r>
      <w:bookmarkEnd w:id="329"/>
      <w:bookmarkEnd w:id="330"/>
      <w:bookmarkEnd w:id="331"/>
      <w:bookmarkEnd w:id="332"/>
      <w:bookmarkEnd w:id="333"/>
      <w:bookmarkEnd w:id="334"/>
      <w:bookmarkEnd w:id="335"/>
      <w:bookmarkEnd w:id="33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7" w:name="_CR5_2"/>
      <w:bookmarkStart w:id="338" w:name="_Toc19197298"/>
      <w:bookmarkStart w:id="339" w:name="_Toc27896451"/>
      <w:bookmarkStart w:id="340" w:name="_Toc36192619"/>
      <w:bookmarkStart w:id="341" w:name="_Toc37076350"/>
      <w:bookmarkStart w:id="342" w:name="_Toc45194796"/>
      <w:bookmarkStart w:id="343" w:name="_Toc47594208"/>
      <w:bookmarkStart w:id="344" w:name="_Toc51836839"/>
      <w:bookmarkStart w:id="345" w:name="_Toc217026463"/>
      <w:bookmarkEnd w:id="337"/>
      <w:r w:rsidRPr="003D4ABF">
        <w:rPr>
          <w:lang w:eastAsia="zh-CN"/>
        </w:rPr>
        <w:lastRenderedPageBreak/>
        <w:t>5</w:t>
      </w:r>
      <w:r w:rsidRPr="003D4ABF">
        <w:t>.2</w:t>
      </w:r>
      <w:r w:rsidRPr="003D4ABF">
        <w:tab/>
      </w:r>
      <w:r w:rsidRPr="003D4ABF">
        <w:rPr>
          <w:lang w:eastAsia="zh-CN"/>
        </w:rPr>
        <w:t>Reference architecture</w:t>
      </w:r>
      <w:bookmarkEnd w:id="338"/>
      <w:bookmarkEnd w:id="339"/>
      <w:bookmarkEnd w:id="340"/>
      <w:bookmarkEnd w:id="341"/>
      <w:bookmarkEnd w:id="342"/>
      <w:bookmarkEnd w:id="343"/>
      <w:bookmarkEnd w:id="344"/>
      <w:bookmarkEnd w:id="345"/>
    </w:p>
    <w:p w14:paraId="73CFCB5F" w14:textId="77777777" w:rsidR="00787F8E" w:rsidRPr="003D4ABF" w:rsidRDefault="00787F8E" w:rsidP="00787F8E">
      <w:pPr>
        <w:pStyle w:val="Heading3"/>
        <w:rPr>
          <w:lang w:eastAsia="zh-CN"/>
        </w:rPr>
      </w:pPr>
      <w:bookmarkStart w:id="346" w:name="_CR5_2_1"/>
      <w:bookmarkStart w:id="347" w:name="_Toc19197299"/>
      <w:bookmarkStart w:id="348" w:name="_Toc27896452"/>
      <w:bookmarkStart w:id="349" w:name="_Toc36192620"/>
      <w:bookmarkStart w:id="350" w:name="_Toc37076351"/>
      <w:bookmarkStart w:id="351" w:name="_Toc45194797"/>
      <w:bookmarkStart w:id="352" w:name="_Toc47594209"/>
      <w:bookmarkStart w:id="353" w:name="_Toc51836840"/>
      <w:bookmarkStart w:id="354" w:name="_Toc217026464"/>
      <w:bookmarkEnd w:id="346"/>
      <w:r w:rsidRPr="003D4ABF">
        <w:rPr>
          <w:lang w:eastAsia="zh-CN"/>
        </w:rPr>
        <w:t>5</w:t>
      </w:r>
      <w:r w:rsidRPr="003D4ABF">
        <w:t>.2.1</w:t>
      </w:r>
      <w:r w:rsidRPr="003D4ABF">
        <w:tab/>
        <w:t xml:space="preserve">Non-roaming </w:t>
      </w:r>
      <w:r w:rsidRPr="003D4ABF">
        <w:rPr>
          <w:lang w:eastAsia="zh-CN"/>
        </w:rPr>
        <w:t>architecture</w:t>
      </w:r>
      <w:bookmarkEnd w:id="347"/>
      <w:bookmarkEnd w:id="348"/>
      <w:bookmarkEnd w:id="349"/>
      <w:bookmarkEnd w:id="350"/>
      <w:bookmarkEnd w:id="351"/>
      <w:bookmarkEnd w:id="352"/>
      <w:bookmarkEnd w:id="353"/>
      <w:bookmarkEnd w:id="354"/>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9" o:title=""/>
          </v:shape>
          <o:OLEObject Type="Embed" ProgID="Word.Picture.8" ShapeID="_x0000_i1027" DrawAspect="Content" ObjectID="_1827639217" r:id="rId20"/>
        </w:object>
      </w:r>
    </w:p>
    <w:p w14:paraId="2A0AA04A" w14:textId="77777777" w:rsidR="00787F8E" w:rsidRPr="003D4ABF" w:rsidRDefault="00787F8E" w:rsidP="00787F8E">
      <w:pPr>
        <w:pStyle w:val="TF"/>
      </w:pPr>
      <w:bookmarkStart w:id="355" w:name="_CRFigure5_2_11"/>
      <w:r w:rsidRPr="003D4ABF">
        <w:t xml:space="preserve">Figure </w:t>
      </w:r>
      <w:bookmarkEnd w:id="355"/>
      <w:r w:rsidRPr="003D4ABF">
        <w:t>5.2.1-1: Overall non-roaming reference architecture of policy and charging control framework for the 5G System (service based representation)</w:t>
      </w:r>
    </w:p>
    <w:bookmarkStart w:id="356" w:name="_MON_1600547904"/>
    <w:bookmarkEnd w:id="356"/>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21" o:title=""/>
          </v:shape>
          <o:OLEObject Type="Embed" ProgID="Word.Picture.8" ShapeID="_x0000_i1028" DrawAspect="Content" ObjectID="_1827639218" r:id="rId22"/>
        </w:object>
      </w:r>
    </w:p>
    <w:p w14:paraId="35FEB3EA" w14:textId="77777777" w:rsidR="00787F8E" w:rsidRPr="003D4ABF" w:rsidRDefault="00787F8E" w:rsidP="00787F8E">
      <w:pPr>
        <w:pStyle w:val="TF"/>
      </w:pPr>
      <w:bookmarkStart w:id="357" w:name="_CRFigure5_2_11a"/>
      <w:r w:rsidRPr="003D4ABF">
        <w:t xml:space="preserve">Figure </w:t>
      </w:r>
      <w:bookmarkEnd w:id="357"/>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Nchf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Nchf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8" w:name="_Toc19197300"/>
      <w:bookmarkStart w:id="359" w:name="_Toc27896453"/>
      <w:bookmarkStart w:id="360" w:name="_Toc36192621"/>
      <w:bookmarkStart w:id="361" w:name="_Toc37076352"/>
      <w:bookmarkStart w:id="362" w:name="_Toc45194798"/>
      <w:bookmarkStart w:id="363" w:name="_Toc47594210"/>
      <w:bookmarkStart w:id="364"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5" w:name="_CR5_2_2"/>
      <w:bookmarkStart w:id="366" w:name="_Toc217026465"/>
      <w:bookmarkEnd w:id="365"/>
      <w:r w:rsidRPr="003D4ABF">
        <w:rPr>
          <w:lang w:eastAsia="zh-CN"/>
        </w:rPr>
        <w:t>5</w:t>
      </w:r>
      <w:r w:rsidRPr="003D4ABF">
        <w:t>.2.2</w:t>
      </w:r>
      <w:r w:rsidRPr="003D4ABF">
        <w:tab/>
        <w:t xml:space="preserve">Roaming </w:t>
      </w:r>
      <w:r w:rsidRPr="003D4ABF">
        <w:rPr>
          <w:lang w:eastAsia="zh-CN"/>
        </w:rPr>
        <w:t>architecture</w:t>
      </w:r>
      <w:bookmarkEnd w:id="358"/>
      <w:bookmarkEnd w:id="359"/>
      <w:bookmarkEnd w:id="360"/>
      <w:bookmarkEnd w:id="361"/>
      <w:bookmarkEnd w:id="362"/>
      <w:bookmarkEnd w:id="363"/>
      <w:bookmarkEnd w:id="364"/>
      <w:bookmarkEnd w:id="366"/>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35pt" o:ole="">
            <v:imagedata r:id="rId23" o:title=""/>
          </v:shape>
          <o:OLEObject Type="Embed" ProgID="Word.Picture.8" ShapeID="_x0000_i1029" DrawAspect="Content" ObjectID="_1827639219" r:id="rId24"/>
        </w:object>
      </w:r>
    </w:p>
    <w:p w14:paraId="0D17C65A" w14:textId="5C87B56D" w:rsidR="00787F8E" w:rsidRPr="003D4ABF" w:rsidRDefault="00787F8E" w:rsidP="00787F8E">
      <w:pPr>
        <w:pStyle w:val="TF"/>
        <w:rPr>
          <w:rFonts w:eastAsia="DengXian"/>
        </w:rPr>
      </w:pPr>
      <w:bookmarkStart w:id="367" w:name="_CRFigure5_2_21"/>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25" o:title=""/>
          </v:shape>
          <o:OLEObject Type="Embed" ProgID="Word.Picture.8" ShapeID="_x0000_i1030" DrawAspect="Content" ObjectID="_1827639220" r:id="rId26"/>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85pt" o:ole="">
            <v:imagedata r:id="rId27" o:title=""/>
          </v:shape>
          <o:OLEObject Type="Embed" ProgID="Visio.Drawing.11" ShapeID="_x0000_i1031" DrawAspect="Content" ObjectID="_1827639221" r:id="rId28"/>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9" o:title=""/>
          </v:shape>
          <o:OLEObject Type="Embed" ProgID="Word.Picture.8" ShapeID="_x0000_i1032" DrawAspect="Content" ObjectID="_1827639222" r:id="rId30"/>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3" w:name="_Toc19197301"/>
      <w:bookmarkStart w:id="374" w:name="_Toc27896454"/>
      <w:bookmarkStart w:id="375" w:name="_Toc36192622"/>
      <w:bookmarkStart w:id="376" w:name="_Toc37076353"/>
      <w:bookmarkStart w:id="377" w:name="_Toc45194799"/>
      <w:bookmarkStart w:id="378" w:name="_Toc47594211"/>
      <w:bookmarkStart w:id="379"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0" w:name="_CR5_2_3"/>
      <w:bookmarkStart w:id="381" w:name="_Toc217026466"/>
      <w:bookmarkEnd w:id="380"/>
      <w:r w:rsidRPr="003D4ABF">
        <w:rPr>
          <w:lang w:eastAsia="zh-CN"/>
        </w:rPr>
        <w:t>5</w:t>
      </w:r>
      <w:r w:rsidRPr="003D4ABF">
        <w:t>.2.3</w:t>
      </w:r>
      <w:r w:rsidRPr="003D4ABF">
        <w:tab/>
        <w:t>Void</w:t>
      </w:r>
      <w:bookmarkEnd w:id="373"/>
      <w:bookmarkEnd w:id="374"/>
      <w:bookmarkEnd w:id="375"/>
      <w:bookmarkEnd w:id="376"/>
      <w:bookmarkEnd w:id="377"/>
      <w:bookmarkEnd w:id="378"/>
      <w:bookmarkEnd w:id="379"/>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217026467"/>
      <w:bookmarkEnd w:id="382"/>
      <w:r w:rsidRPr="003D4ABF">
        <w:rPr>
          <w:lang w:eastAsia="zh-CN"/>
        </w:rPr>
        <w:lastRenderedPageBreak/>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217026468"/>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57C5D23"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217026469"/>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217026470"/>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217026471"/>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217026472"/>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217026473"/>
      <w:bookmarkEnd w:id="436"/>
      <w:r w:rsidRPr="003D4ABF">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217026474"/>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217026475"/>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217026476"/>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217026477"/>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1" w:name="_Toc19197313"/>
      <w:bookmarkStart w:id="482" w:name="_Toc27896466"/>
      <w:bookmarkStart w:id="483" w:name="_Toc36192634"/>
      <w:bookmarkStart w:id="484" w:name="_Toc37076365"/>
      <w:bookmarkStart w:id="485" w:name="_Toc45194811"/>
      <w:bookmarkStart w:id="486" w:name="_Toc47594223"/>
      <w:bookmarkStart w:id="487"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8" w:name="_CR5_3_11"/>
      <w:bookmarkStart w:id="489" w:name="_Toc217026478"/>
      <w:bookmarkEnd w:id="488"/>
      <w:r w:rsidRPr="003D4ABF">
        <w:t>5.3.11</w:t>
      </w:r>
      <w:r w:rsidRPr="003D4ABF">
        <w:tab/>
        <w:t>Interactions between NWDAF and PCF</w:t>
      </w:r>
      <w:bookmarkEnd w:id="481"/>
      <w:bookmarkEnd w:id="482"/>
      <w:bookmarkEnd w:id="483"/>
      <w:bookmarkEnd w:id="484"/>
      <w:bookmarkEnd w:id="485"/>
      <w:bookmarkEnd w:id="486"/>
      <w:bookmarkEnd w:id="487"/>
      <w:bookmarkEnd w:id="489"/>
    </w:p>
    <w:p w14:paraId="27777901" w14:textId="3E5A2C79"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217026479"/>
      <w:bookmarkEnd w:id="49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8"/>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217026480"/>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217026481"/>
      <w:bookmarkEnd w:id="501"/>
      <w:r>
        <w:t>5.3.14</w:t>
      </w:r>
      <w:r>
        <w:tab/>
        <w:t>Interactions between NWDAF and NEF (PFDF)</w:t>
      </w:r>
      <w:bookmarkEnd w:id="502"/>
    </w:p>
    <w:p w14:paraId="6144EB21" w14:textId="40C4E819"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217026482"/>
      <w:bookmarkEnd w:id="503"/>
      <w:r w:rsidRPr="003D4ABF">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217026483"/>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217026484"/>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217026485"/>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217026486"/>
      <w:bookmarkEnd w:id="539"/>
      <w:r w:rsidRPr="003D4ABF">
        <w:lastRenderedPageBreak/>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217026487"/>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217026488"/>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Nbsf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End w:id="559"/>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67" w:name="_Toc217026489"/>
      <w:r w:rsidRPr="003D4ABF">
        <w:t>6.1.1.2a</w:t>
      </w:r>
      <w:r w:rsidRPr="003D4ABF">
        <w:tab/>
        <w:t xml:space="preserve">Binding an NF request targeting a UE to the relevant PCF for </w:t>
      </w:r>
      <w:r w:rsidR="004730A1">
        <w:t xml:space="preserve">the </w:t>
      </w:r>
      <w:r w:rsidRPr="003D4ABF">
        <w:t>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68" w:name="_CR6_1_1_3"/>
      <w:bookmarkEnd w:id="568"/>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69" w:name="_Toc217026490"/>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w:t>
      </w:r>
      <w:r w:rsidR="000D5D45">
        <w:lastRenderedPageBreak/>
        <w:t>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0175DE64" w:rsidR="009F25D3" w:rsidRDefault="009F25D3" w:rsidP="00F97F63">
      <w:pPr>
        <w:pStyle w:val="B1"/>
      </w:pPr>
      <w:r>
        <w:t>-</w:t>
      </w:r>
      <w:r>
        <w:tab/>
        <w:t xml:space="preserve">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w:t>
      </w:r>
      <w:r w:rsidR="00C31879">
        <w:t>TS 23.288 [</w:t>
      </w:r>
      <w:r>
        <w:t>24] (i.e. DNN, Area of Interest, S-NSSAI, RAT_Type, Frequency). The PCF is notified on the QoS and policy assistance predictions of the provided QoS parameter set(s).</w:t>
      </w:r>
    </w:p>
    <w:p w14:paraId="0B34D8DD" w14:textId="4370AEDD" w:rsidR="009F25D3" w:rsidRDefault="009F25D3" w:rsidP="00F97F63">
      <w:pPr>
        <w:pStyle w:val="B1"/>
      </w:pPr>
      <w:r>
        <w:tab/>
        <w:t xml:space="preserve">The NWDAF services to retrieve "QoS and policy assistance" analytics are described in clause 6.23 of </w:t>
      </w:r>
      <w:r w:rsidR="00C31879">
        <w:t>TS 23.288 [</w:t>
      </w:r>
      <w:r>
        <w:t>24].</w:t>
      </w:r>
    </w:p>
    <w:p w14:paraId="31DD787A" w14:textId="71E9BCDB" w:rsidR="00967BD6" w:rsidRPr="003D4ABF" w:rsidRDefault="00967BD6" w:rsidP="00967BD6">
      <w:r>
        <w:t xml:space="preserve">In the Analytic filter information of Analytics ID = "Service Experience" in Table 6.4.1-1 of </w:t>
      </w:r>
      <w:r w:rsidR="00C31879">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lastRenderedPageBreak/>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lastRenderedPageBreak/>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 xml:space="preserve">Based on the "Observed Service Experience" statistics or predictions for an application, and when the PCF determines that the application SLA is not satisfied with the current QoS parameters, the PCF may request the </w:t>
      </w:r>
      <w:r>
        <w:lastRenderedPageBreak/>
        <w:t>"QoS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217026491"/>
      <w:bookmarkEnd w:id="578"/>
      <w:r>
        <w:t>6.1.1.4</w:t>
      </w:r>
      <w:r>
        <w:tab/>
        <w:t>Policy decisions based on spending limits</w:t>
      </w:r>
      <w:bookmarkEnd w:id="579"/>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lastRenderedPageBreak/>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0" w:name="_CR6_1_1_5"/>
      <w:bookmarkStart w:id="581" w:name="_Toc217026492"/>
      <w:bookmarkEnd w:id="580"/>
      <w:r>
        <w:t>6.1.1.5</w:t>
      </w:r>
      <w:r>
        <w:tab/>
        <w:t>Policy control decisions based on awareness of URSP rule enforcement</w:t>
      </w:r>
      <w:bookmarkEnd w:id="581"/>
    </w:p>
    <w:p w14:paraId="70EEEA40" w14:textId="26D633E6" w:rsidR="004730A1" w:rsidRDefault="004730A1" w:rsidP="004730A1">
      <w:pPr>
        <w:pStyle w:val="Heading5"/>
      </w:pPr>
      <w:bookmarkStart w:id="582" w:name="_CR6_1_1_5_1"/>
      <w:bookmarkStart w:id="583" w:name="_Toc217026493"/>
      <w:bookmarkEnd w:id="582"/>
      <w:r>
        <w:t>6.1.1.5.1</w:t>
      </w:r>
      <w:r>
        <w:tab/>
        <w:t>General</w:t>
      </w:r>
      <w:bookmarkEnd w:id="583"/>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4" w:name="_CR6_1_1_5_2"/>
      <w:bookmarkStart w:id="585" w:name="_Toc217026494"/>
      <w:bookmarkEnd w:id="584"/>
      <w:r>
        <w:lastRenderedPageBreak/>
        <w:t>6.1.1.5.2</w:t>
      </w:r>
      <w:r>
        <w:tab/>
        <w:t>Policy control decisions based on awareness of URSP rule enforcement with UE assistance</w:t>
      </w:r>
      <w:bookmarkEnd w:id="585"/>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86" w:name="_CR6_1_1_5_3"/>
      <w:bookmarkStart w:id="587" w:name="_Toc217026495"/>
      <w:bookmarkEnd w:id="586"/>
      <w:r>
        <w:t>6.1.1.5.3</w:t>
      </w:r>
      <w:r>
        <w:tab/>
        <w:t>Policy control decisions based on awareness of URSP rule enforcement without UE assistance</w:t>
      </w:r>
      <w:bookmarkEnd w:id="587"/>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88" w:name="_CR6_1_2"/>
      <w:bookmarkStart w:id="589" w:name="_Toc217026496"/>
      <w:bookmarkEnd w:id="588"/>
      <w:r w:rsidRPr="003D4ABF">
        <w:t>6.1.2</w:t>
      </w:r>
      <w:r w:rsidRPr="003D4ABF">
        <w:tab/>
        <w:t>Non-session management related policy control</w:t>
      </w:r>
      <w:bookmarkEnd w:id="570"/>
      <w:bookmarkEnd w:id="571"/>
      <w:bookmarkEnd w:id="572"/>
      <w:bookmarkEnd w:id="573"/>
      <w:bookmarkEnd w:id="574"/>
      <w:bookmarkEnd w:id="575"/>
      <w:bookmarkEnd w:id="576"/>
      <w:bookmarkEnd w:id="589"/>
    </w:p>
    <w:p w14:paraId="1E84F92B" w14:textId="77777777" w:rsidR="00787F8E" w:rsidRPr="003D4ABF" w:rsidRDefault="00787F8E" w:rsidP="00787F8E">
      <w:pPr>
        <w:pStyle w:val="Heading4"/>
      </w:pPr>
      <w:bookmarkStart w:id="590" w:name="_CR6_1_2_1"/>
      <w:bookmarkStart w:id="591" w:name="_Toc19197323"/>
      <w:bookmarkStart w:id="592" w:name="_Toc27896476"/>
      <w:bookmarkStart w:id="593" w:name="_Toc36192644"/>
      <w:bookmarkStart w:id="594" w:name="_Toc37076375"/>
      <w:bookmarkStart w:id="595" w:name="_Toc45194821"/>
      <w:bookmarkStart w:id="596" w:name="_Toc47594233"/>
      <w:bookmarkStart w:id="597" w:name="_Toc51836864"/>
      <w:bookmarkStart w:id="598" w:name="_Toc217026497"/>
      <w:bookmarkEnd w:id="590"/>
      <w:r w:rsidRPr="003D4ABF">
        <w:t>6.1.2.1</w:t>
      </w:r>
      <w:r w:rsidRPr="003D4ABF">
        <w:tab/>
        <w:t>Access and mobility related policy control</w:t>
      </w:r>
      <w:bookmarkEnd w:id="591"/>
      <w:bookmarkEnd w:id="592"/>
      <w:bookmarkEnd w:id="593"/>
      <w:bookmarkEnd w:id="594"/>
      <w:bookmarkEnd w:id="595"/>
      <w:bookmarkEnd w:id="596"/>
      <w:bookmarkEnd w:id="597"/>
      <w:bookmarkEnd w:id="598"/>
    </w:p>
    <w:p w14:paraId="265F4D69" w14:textId="78EDD0E8" w:rsidR="00550EDF" w:rsidRDefault="00550EDF" w:rsidP="00DF1023">
      <w:pPr>
        <w:pStyle w:val="Heading5"/>
      </w:pPr>
      <w:bookmarkStart w:id="599" w:name="_CR6_1_2_1_1"/>
      <w:bookmarkStart w:id="600" w:name="_Toc217026498"/>
      <w:bookmarkEnd w:id="599"/>
      <w:r>
        <w:t>6.1.2.1.1</w:t>
      </w:r>
      <w:r>
        <w:tab/>
        <w:t>General</w:t>
      </w:r>
      <w:bookmarkEnd w:id="600"/>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w:t>
      </w:r>
      <w:r w:rsidRPr="003D4ABF">
        <w:lastRenderedPageBreak/>
        <w:t>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1" w:name="_Toc19197324"/>
      <w:bookmarkStart w:id="60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3" w:name="_Toc36192645"/>
      <w:bookmarkStart w:id="604" w:name="_Toc37076376"/>
      <w:bookmarkStart w:id="605" w:name="_Toc45194822"/>
      <w:bookmarkStart w:id="606" w:name="_Toc47594234"/>
      <w:bookmarkStart w:id="607"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116A3CB0"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lastRenderedPageBreak/>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8" w:name="_CR6_1_2_1_2"/>
      <w:bookmarkStart w:id="609" w:name="_Toc217026499"/>
      <w:bookmarkEnd w:id="608"/>
      <w:r>
        <w:t>6.1.2.1.2</w:t>
      </w:r>
      <w:r>
        <w:tab/>
        <w:t>Handling of the AM Policy Association</w:t>
      </w:r>
      <w:bookmarkEnd w:id="609"/>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10" w:name="_CR6_1_2_2"/>
      <w:bookmarkStart w:id="611" w:name="_Toc217026500"/>
      <w:bookmarkEnd w:id="610"/>
      <w:r w:rsidRPr="003D4ABF">
        <w:lastRenderedPageBreak/>
        <w:t>6.1.2.2</w:t>
      </w:r>
      <w:r w:rsidRPr="003D4ABF">
        <w:tab/>
        <w:t>UE policy control</w:t>
      </w:r>
      <w:bookmarkEnd w:id="601"/>
      <w:bookmarkEnd w:id="602"/>
      <w:bookmarkEnd w:id="603"/>
      <w:bookmarkEnd w:id="604"/>
      <w:bookmarkEnd w:id="605"/>
      <w:bookmarkEnd w:id="606"/>
      <w:bookmarkEnd w:id="607"/>
      <w:bookmarkEnd w:id="611"/>
    </w:p>
    <w:p w14:paraId="573F0DC4" w14:textId="77777777" w:rsidR="00787F8E" w:rsidRPr="003D4ABF" w:rsidRDefault="00787F8E" w:rsidP="00787F8E">
      <w:pPr>
        <w:pStyle w:val="Heading5"/>
      </w:pPr>
      <w:bookmarkStart w:id="612" w:name="_CR6_1_2_2_1"/>
      <w:bookmarkStart w:id="613" w:name="_Toc19197325"/>
      <w:bookmarkStart w:id="614" w:name="_Toc27896478"/>
      <w:bookmarkStart w:id="615" w:name="_Toc36192646"/>
      <w:bookmarkStart w:id="616" w:name="_Toc37076377"/>
      <w:bookmarkStart w:id="617" w:name="_Toc45194823"/>
      <w:bookmarkStart w:id="618" w:name="_Toc47594235"/>
      <w:bookmarkStart w:id="619" w:name="_Toc51836866"/>
      <w:bookmarkStart w:id="620" w:name="_Toc217026501"/>
      <w:bookmarkEnd w:id="612"/>
      <w:r w:rsidRPr="003D4ABF">
        <w:t>6.1.2.2.1</w:t>
      </w:r>
      <w:r w:rsidRPr="003D4ABF">
        <w:tab/>
        <w:t>General</w:t>
      </w:r>
      <w:bookmarkEnd w:id="613"/>
      <w:bookmarkEnd w:id="614"/>
      <w:bookmarkEnd w:id="615"/>
      <w:bookmarkEnd w:id="616"/>
      <w:bookmarkEnd w:id="617"/>
      <w:bookmarkEnd w:id="618"/>
      <w:bookmarkEnd w:id="619"/>
      <w:bookmarkEnd w:id="62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lastRenderedPageBreak/>
        <w:t>4)</w:t>
      </w:r>
      <w:r>
        <w:rPr>
          <w:lang w:eastAsia="zh-CN"/>
        </w:rPr>
        <w:tab/>
        <w:t xml:space="preserve">ProSe Policy (ProSeP): This policy provides configuration parameters to the UE for ProSe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lastRenderedPageBreak/>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1" w:name="_Toc19197326"/>
      <w:bookmarkStart w:id="622" w:name="_Toc27896479"/>
      <w:bookmarkStart w:id="623" w:name="_Toc36192647"/>
      <w:bookmarkStart w:id="624" w:name="_Toc37076378"/>
      <w:bookmarkStart w:id="625" w:name="_Toc45194824"/>
      <w:bookmarkStart w:id="626" w:name="_Toc47594236"/>
      <w:bookmarkStart w:id="627"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28" w:name="_CR6_1_2_2_2"/>
      <w:bookmarkStart w:id="629" w:name="_Toc217026502"/>
      <w:bookmarkEnd w:id="628"/>
      <w:r w:rsidRPr="003D4ABF">
        <w:t>6.1.2.2.2</w:t>
      </w:r>
      <w:r w:rsidRPr="003D4ABF">
        <w:tab/>
        <w:t>Distribution of the policies to UE</w:t>
      </w:r>
      <w:bookmarkEnd w:id="621"/>
      <w:bookmarkEnd w:id="622"/>
      <w:bookmarkEnd w:id="623"/>
      <w:bookmarkEnd w:id="624"/>
      <w:bookmarkEnd w:id="625"/>
      <w:bookmarkEnd w:id="626"/>
      <w:bookmarkEnd w:id="627"/>
      <w:bookmarkEnd w:id="629"/>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lastRenderedPageBreak/>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lastRenderedPageBreak/>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w:t>
      </w:r>
      <w:r w:rsidRPr="003D4ABF">
        <w:lastRenderedPageBreak/>
        <w:t>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7EAE705C" w:rsidR="001D395C" w:rsidRDefault="001D395C" w:rsidP="00623A69">
      <w:bookmarkStart w:id="630" w:name="_Toc19197327"/>
      <w:bookmarkStart w:id="631" w:name="_Toc27896480"/>
      <w:bookmarkStart w:id="632" w:name="_Toc36192648"/>
      <w:bookmarkStart w:id="633" w:name="_Toc37076379"/>
      <w:bookmarkStart w:id="634" w:name="_Toc45194825"/>
      <w:bookmarkStart w:id="635" w:name="_Toc47594237"/>
      <w:bookmarkStart w:id="636"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ProSe Policy Provisioning procedure to request ProSeP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37" w:name="_CR6_1_2_2_3"/>
      <w:bookmarkStart w:id="638" w:name="_Toc217026503"/>
      <w:bookmarkEnd w:id="637"/>
      <w:r>
        <w:t>6.1.2.2.3</w:t>
      </w:r>
      <w:r>
        <w:tab/>
        <w:t xml:space="preserve">URSP </w:t>
      </w:r>
      <w:r w:rsidR="004730A1">
        <w:t>rule p</w:t>
      </w:r>
      <w:r>
        <w:t>rovisioning in EPS</w:t>
      </w:r>
      <w:bookmarkEnd w:id="638"/>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lastRenderedPageBreak/>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39" w:name="_CR6_1_2_2_4"/>
      <w:bookmarkStart w:id="640" w:name="_Toc217026504"/>
      <w:bookmarkEnd w:id="639"/>
      <w:r>
        <w:t>6.1.2.2.4</w:t>
      </w:r>
      <w:r>
        <w:tab/>
        <w:t>Distribution of VPLMN specific URSP rules to the UE</w:t>
      </w:r>
      <w:bookmarkEnd w:id="640"/>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w:t>
      </w:r>
      <w:r>
        <w:lastRenderedPageBreak/>
        <w:t xml:space="preserve">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1" w:name="_CR6_1_2_2_5"/>
      <w:bookmarkStart w:id="642" w:name="_Toc217026505"/>
      <w:bookmarkEnd w:id="641"/>
      <w:r>
        <w:t>6.1.2.2.5</w:t>
      </w:r>
      <w:r>
        <w:tab/>
        <w:t>Handling of the UE Policy Association</w:t>
      </w:r>
      <w:bookmarkEnd w:id="642"/>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43" w:name="_CR6_1_2_3"/>
      <w:bookmarkStart w:id="644" w:name="_Toc217026506"/>
      <w:bookmarkEnd w:id="643"/>
      <w:r w:rsidRPr="003D4ABF">
        <w:t>6.1.2.3</w:t>
      </w:r>
      <w:r w:rsidRPr="003D4ABF">
        <w:tab/>
        <w:t>Management of packet flow descriptions</w:t>
      </w:r>
      <w:bookmarkEnd w:id="630"/>
      <w:bookmarkEnd w:id="631"/>
      <w:bookmarkEnd w:id="632"/>
      <w:bookmarkEnd w:id="633"/>
      <w:bookmarkEnd w:id="634"/>
      <w:bookmarkEnd w:id="635"/>
      <w:bookmarkEnd w:id="636"/>
      <w:bookmarkEnd w:id="644"/>
    </w:p>
    <w:p w14:paraId="07468B60" w14:textId="77777777" w:rsidR="00787F8E" w:rsidRPr="003D4ABF" w:rsidRDefault="00787F8E" w:rsidP="00787F8E">
      <w:pPr>
        <w:pStyle w:val="Heading5"/>
      </w:pPr>
      <w:bookmarkStart w:id="645" w:name="_CR6_1_2_3_1"/>
      <w:bookmarkStart w:id="646" w:name="_Toc19197328"/>
      <w:bookmarkStart w:id="647" w:name="_Toc27896481"/>
      <w:bookmarkStart w:id="648" w:name="_Toc36192649"/>
      <w:bookmarkStart w:id="649" w:name="_Toc37076380"/>
      <w:bookmarkStart w:id="650" w:name="_Toc45194826"/>
      <w:bookmarkStart w:id="651" w:name="_Toc47594238"/>
      <w:bookmarkStart w:id="652" w:name="_Toc51836869"/>
      <w:bookmarkStart w:id="653" w:name="_Toc217026507"/>
      <w:bookmarkEnd w:id="645"/>
      <w:r w:rsidRPr="003D4ABF">
        <w:t>6.1.2.3.1</w:t>
      </w:r>
      <w:r w:rsidRPr="003D4ABF">
        <w:tab/>
        <w:t>PFD management</w:t>
      </w:r>
      <w:bookmarkEnd w:id="646"/>
      <w:bookmarkEnd w:id="647"/>
      <w:bookmarkEnd w:id="648"/>
      <w:bookmarkEnd w:id="649"/>
      <w:bookmarkEnd w:id="650"/>
      <w:bookmarkEnd w:id="651"/>
      <w:bookmarkEnd w:id="652"/>
      <w:bookmarkEnd w:id="653"/>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lastRenderedPageBreak/>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 xml:space="preserve">When the "pull" mode is used, the NEF (PFDF) may provide to the SMF a caching time value per application identifier. The SMF receives the caching time value together with the PFD(s) from the NEF (PFDF) over N29 and applies this </w:t>
      </w:r>
      <w:r w:rsidRPr="003D4ABF">
        <w:lastRenderedPageBreak/>
        <w:t>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54" w:name="_Toc19197329"/>
      <w:bookmarkStart w:id="655" w:name="_Toc27896482"/>
      <w:bookmarkStart w:id="656" w:name="_Toc36192650"/>
      <w:bookmarkStart w:id="657" w:name="_Toc37076381"/>
      <w:bookmarkStart w:id="658" w:name="_Toc45194827"/>
      <w:bookmarkStart w:id="659" w:name="_Toc47594239"/>
      <w:bookmarkStart w:id="660"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1" w:name="_CR6_1_2_3_2"/>
      <w:bookmarkStart w:id="662" w:name="_Toc217026508"/>
      <w:bookmarkEnd w:id="661"/>
      <w:r w:rsidRPr="003D4ABF">
        <w:t>6.1.2.3.2</w:t>
      </w:r>
      <w:r w:rsidRPr="003D4ABF">
        <w:tab/>
        <w:t>Packet Flow Description</w:t>
      </w:r>
      <w:bookmarkEnd w:id="654"/>
      <w:bookmarkEnd w:id="655"/>
      <w:bookmarkEnd w:id="656"/>
      <w:bookmarkEnd w:id="657"/>
      <w:bookmarkEnd w:id="658"/>
      <w:bookmarkEnd w:id="659"/>
      <w:bookmarkEnd w:id="660"/>
      <w:bookmarkEnd w:id="662"/>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lastRenderedPageBreak/>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3" w:name="_CR6_1_2_4"/>
      <w:bookmarkStart w:id="664" w:name="_Toc19197330"/>
      <w:bookmarkStart w:id="665" w:name="_Toc27896483"/>
      <w:bookmarkStart w:id="666" w:name="_Toc36192651"/>
      <w:bookmarkStart w:id="667" w:name="_Toc37076382"/>
      <w:bookmarkStart w:id="668" w:name="_Toc45194828"/>
      <w:bookmarkStart w:id="669" w:name="_Toc47594240"/>
      <w:bookmarkStart w:id="670" w:name="_Toc51836871"/>
      <w:bookmarkStart w:id="671" w:name="_Toc217026509"/>
      <w:bookmarkEnd w:id="663"/>
      <w:r w:rsidRPr="003D4ABF">
        <w:t>6.1.2.4</w:t>
      </w:r>
      <w:r w:rsidRPr="003D4ABF">
        <w:tab/>
        <w:t>Negotiation for future background data transfer</w:t>
      </w:r>
      <w:bookmarkEnd w:id="664"/>
      <w:bookmarkEnd w:id="665"/>
      <w:bookmarkEnd w:id="666"/>
      <w:bookmarkEnd w:id="667"/>
      <w:bookmarkEnd w:id="668"/>
      <w:bookmarkEnd w:id="669"/>
      <w:bookmarkEnd w:id="670"/>
      <w:bookmarkEnd w:id="67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9058D39"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rsidRPr="003D4ABF">
        <w:lastRenderedPageBreak/>
        <w:t>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2" w:name="_Toc19197331"/>
      <w:bookmarkStart w:id="673" w:name="_Toc27896484"/>
      <w:bookmarkStart w:id="674" w:name="_Toc36192652"/>
      <w:bookmarkStart w:id="675" w:name="_Toc37076383"/>
      <w:bookmarkStart w:id="676" w:name="_Toc45194829"/>
      <w:bookmarkStart w:id="67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8" w:name="_CR6_1_2_5"/>
      <w:bookmarkStart w:id="679" w:name="_Toc51836872"/>
      <w:bookmarkStart w:id="680" w:name="_Toc217026510"/>
      <w:bookmarkEnd w:id="678"/>
      <w:r w:rsidRPr="003D4ABF">
        <w:t>6.1.2.5</w:t>
      </w:r>
      <w:r w:rsidRPr="003D4ABF">
        <w:tab/>
        <w:t>Policy Control Request Triggers relevant for AMF</w:t>
      </w:r>
      <w:bookmarkEnd w:id="672"/>
      <w:bookmarkEnd w:id="673"/>
      <w:bookmarkEnd w:id="674"/>
      <w:bookmarkEnd w:id="675"/>
      <w:bookmarkEnd w:id="676"/>
      <w:bookmarkEnd w:id="677"/>
      <w:bookmarkEnd w:id="679"/>
      <w:bookmarkEnd w:id="680"/>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1" w:name="_CRTable6_1_2_51"/>
      <w:r w:rsidRPr="003D4ABF">
        <w:lastRenderedPageBreak/>
        <w:t xml:space="preserve">Table </w:t>
      </w:r>
      <w:bookmarkEnd w:id="68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2" w:name="_CRTable6_1_2_51a"/>
      <w:r>
        <w:t xml:space="preserve">Table </w:t>
      </w:r>
      <w:bookmarkEnd w:id="682"/>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3" w:name="_CRTable6_1_2_52"/>
      <w:r>
        <w:lastRenderedPageBreak/>
        <w:t xml:space="preserve">Table </w:t>
      </w:r>
      <w:bookmarkEnd w:id="68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5" w:name="_Toc27896485"/>
      <w:bookmarkStart w:id="686" w:name="_Toc36192653"/>
      <w:bookmarkStart w:id="687" w:name="_Toc37076384"/>
      <w:bookmarkStart w:id="688" w:name="_Toc45194830"/>
      <w:bookmarkStart w:id="689" w:name="_Toc47594242"/>
      <w:bookmarkStart w:id="69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91" w:name="_CR6_1_2_6"/>
      <w:bookmarkStart w:id="692" w:name="_Toc217026511"/>
      <w:bookmarkEnd w:id="691"/>
      <w:r w:rsidRPr="003D4ABF">
        <w:t>6.1.2.6</w:t>
      </w:r>
      <w:r w:rsidRPr="003D4ABF">
        <w:tab/>
        <w:t>AF influence on Access and Mobility related polic</w:t>
      </w:r>
      <w:r w:rsidR="006B065D">
        <w:t>y control</w:t>
      </w:r>
      <w:bookmarkEnd w:id="692"/>
    </w:p>
    <w:p w14:paraId="35095E6C" w14:textId="32DC9AD2" w:rsidR="006B065D" w:rsidRDefault="006B065D" w:rsidP="00E20298">
      <w:pPr>
        <w:pStyle w:val="Heading5"/>
      </w:pPr>
      <w:bookmarkStart w:id="693" w:name="_CR6_1_2_6_0"/>
      <w:bookmarkStart w:id="694" w:name="_Toc217026512"/>
      <w:bookmarkEnd w:id="693"/>
      <w:r>
        <w:t>6.1.2.6.0</w:t>
      </w:r>
      <w:r>
        <w:tab/>
        <w:t>General</w:t>
      </w:r>
      <w:bookmarkEnd w:id="69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95" w:name="_CR6_1_2_6_1"/>
      <w:bookmarkStart w:id="696" w:name="_Toc217026513"/>
      <w:bookmarkEnd w:id="695"/>
      <w:r w:rsidRPr="003D4ABF">
        <w:t>6.1.2.6.1</w:t>
      </w:r>
      <w:r w:rsidRPr="003D4ABF">
        <w:tab/>
        <w:t xml:space="preserve">AF request Access and Mobility related Policy </w:t>
      </w:r>
      <w:r w:rsidR="006B065D">
        <w:t xml:space="preserve">Control </w:t>
      </w:r>
      <w:r w:rsidRPr="003D4ABF">
        <w:t>for a UE</w:t>
      </w:r>
      <w:bookmarkEnd w:id="69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Npcf_EventExposure_Notify service</w:t>
      </w:r>
      <w:r>
        <w:t xml:space="preserve"> after it receives the outcome from the AMF.</w:t>
      </w:r>
    </w:p>
    <w:p w14:paraId="539AD981" w14:textId="55923AB7" w:rsidR="00085644" w:rsidRPr="003D4ABF" w:rsidRDefault="00085644" w:rsidP="00085644">
      <w:bookmarkStart w:id="697" w:name="_CR6_1_2_6_2"/>
      <w:bookmarkEnd w:id="697"/>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698" w:name="_Toc217026514"/>
      <w:r w:rsidRPr="003D4ABF">
        <w:t>6.1.2.6.2</w:t>
      </w:r>
      <w:r w:rsidRPr="003D4ABF">
        <w:tab/>
        <w:t>AF request to influence on Access and Mobility related Polic</w:t>
      </w:r>
      <w:r w:rsidR="006B065D">
        <w:t>y Control</w:t>
      </w:r>
      <w:bookmarkEnd w:id="69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Npcf_EventExposure_Notify service</w:t>
      </w:r>
      <w:r>
        <w:t xml:space="preserve"> after it receives the outcome from the AMF.</w:t>
      </w:r>
    </w:p>
    <w:p w14:paraId="45D8400B" w14:textId="7DFD9302" w:rsidR="00656688" w:rsidRDefault="00656688" w:rsidP="00656688">
      <w:pPr>
        <w:pStyle w:val="Heading4"/>
      </w:pPr>
      <w:bookmarkStart w:id="699" w:name="_CR6_1_2_7"/>
      <w:bookmarkStart w:id="700" w:name="_Toc217026515"/>
      <w:bookmarkEnd w:id="699"/>
      <w:r>
        <w:lastRenderedPageBreak/>
        <w:t>6.1.2.7</w:t>
      </w:r>
      <w:r>
        <w:tab/>
        <w:t>Negotiation for planned data transfer with QoS requirements</w:t>
      </w:r>
      <w:bookmarkEnd w:id="700"/>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3DDC93C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w:t>
      </w:r>
      <w:r w:rsidR="005464C9">
        <w:lastRenderedPageBreak/>
        <w:t>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1" w:name="_CR6_1_3"/>
      <w:bookmarkStart w:id="702" w:name="_Toc217026516"/>
      <w:bookmarkEnd w:id="701"/>
      <w:r w:rsidRPr="003D4ABF">
        <w:t>6.1.3</w:t>
      </w:r>
      <w:r w:rsidRPr="003D4ABF">
        <w:tab/>
        <w:t>Session management related policy control</w:t>
      </w:r>
      <w:bookmarkEnd w:id="684"/>
      <w:bookmarkEnd w:id="685"/>
      <w:bookmarkEnd w:id="686"/>
      <w:bookmarkEnd w:id="687"/>
      <w:bookmarkEnd w:id="688"/>
      <w:bookmarkEnd w:id="689"/>
      <w:bookmarkEnd w:id="690"/>
      <w:bookmarkEnd w:id="702"/>
    </w:p>
    <w:p w14:paraId="70483990" w14:textId="77777777" w:rsidR="00787F8E" w:rsidRPr="003D4ABF" w:rsidRDefault="00787F8E" w:rsidP="00787F8E">
      <w:pPr>
        <w:pStyle w:val="Heading4"/>
      </w:pPr>
      <w:bookmarkStart w:id="703" w:name="_CR6_1_3_1"/>
      <w:bookmarkStart w:id="704" w:name="_Toc19197333"/>
      <w:bookmarkStart w:id="705" w:name="_Toc27896486"/>
      <w:bookmarkStart w:id="706" w:name="_Toc36192654"/>
      <w:bookmarkStart w:id="707" w:name="_Toc37076385"/>
      <w:bookmarkStart w:id="708" w:name="_Toc45194831"/>
      <w:bookmarkStart w:id="709" w:name="_Toc47594243"/>
      <w:bookmarkStart w:id="710" w:name="_Toc51836874"/>
      <w:bookmarkStart w:id="711" w:name="_Toc217026517"/>
      <w:bookmarkEnd w:id="703"/>
      <w:r w:rsidRPr="003D4ABF">
        <w:t>6.1.3.1</w:t>
      </w:r>
      <w:r w:rsidRPr="003D4ABF">
        <w:tab/>
        <w:t>General</w:t>
      </w:r>
      <w:bookmarkEnd w:id="704"/>
      <w:bookmarkEnd w:id="705"/>
      <w:bookmarkEnd w:id="706"/>
      <w:bookmarkEnd w:id="707"/>
      <w:bookmarkEnd w:id="708"/>
      <w:bookmarkEnd w:id="709"/>
      <w:bookmarkEnd w:id="710"/>
      <w:bookmarkEnd w:id="71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2" w:name="_CR6_1_3_2"/>
      <w:bookmarkStart w:id="713" w:name="_Toc19197334"/>
      <w:bookmarkStart w:id="714" w:name="_Toc27896487"/>
      <w:bookmarkStart w:id="715" w:name="_Toc36192655"/>
      <w:bookmarkStart w:id="716" w:name="_Toc37076386"/>
      <w:bookmarkStart w:id="717" w:name="_Toc45194832"/>
      <w:bookmarkStart w:id="718" w:name="_Toc47594244"/>
      <w:bookmarkStart w:id="719" w:name="_Toc51836875"/>
      <w:bookmarkStart w:id="720" w:name="_Toc217026518"/>
      <w:bookmarkEnd w:id="712"/>
      <w:r w:rsidRPr="003D4ABF">
        <w:t>6.1.3.2</w:t>
      </w:r>
      <w:r w:rsidRPr="003D4ABF">
        <w:tab/>
        <w:t>Binding mechanism</w:t>
      </w:r>
      <w:bookmarkEnd w:id="713"/>
      <w:bookmarkEnd w:id="714"/>
      <w:bookmarkEnd w:id="715"/>
      <w:bookmarkEnd w:id="716"/>
      <w:bookmarkEnd w:id="717"/>
      <w:bookmarkEnd w:id="718"/>
      <w:bookmarkEnd w:id="719"/>
      <w:bookmarkEnd w:id="720"/>
    </w:p>
    <w:p w14:paraId="451C4C05" w14:textId="77777777" w:rsidR="00787F8E" w:rsidRPr="003D4ABF" w:rsidRDefault="00787F8E" w:rsidP="00787F8E">
      <w:pPr>
        <w:pStyle w:val="Heading5"/>
      </w:pPr>
      <w:bookmarkStart w:id="721" w:name="_CR6_1_3_2_1"/>
      <w:bookmarkStart w:id="722" w:name="_Toc19197335"/>
      <w:bookmarkStart w:id="723" w:name="_Toc27896488"/>
      <w:bookmarkStart w:id="724" w:name="_Toc36192656"/>
      <w:bookmarkStart w:id="725" w:name="_Toc37076387"/>
      <w:bookmarkStart w:id="726" w:name="_Toc45194833"/>
      <w:bookmarkStart w:id="727" w:name="_Toc47594245"/>
      <w:bookmarkStart w:id="728" w:name="_Toc51836876"/>
      <w:bookmarkStart w:id="729" w:name="_Toc217026519"/>
      <w:bookmarkEnd w:id="721"/>
      <w:r w:rsidRPr="003D4ABF">
        <w:t>6.1.3.2.1</w:t>
      </w:r>
      <w:r w:rsidRPr="003D4ABF">
        <w:tab/>
        <w:t>General</w:t>
      </w:r>
      <w:bookmarkEnd w:id="722"/>
      <w:bookmarkEnd w:id="723"/>
      <w:bookmarkEnd w:id="724"/>
      <w:bookmarkEnd w:id="725"/>
      <w:bookmarkEnd w:id="726"/>
      <w:bookmarkEnd w:id="727"/>
      <w:bookmarkEnd w:id="728"/>
      <w:bookmarkEnd w:id="72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0" w:name="_CR6_1_3_2_2"/>
      <w:bookmarkStart w:id="731" w:name="_Toc19197336"/>
      <w:bookmarkStart w:id="732" w:name="_Toc27896489"/>
      <w:bookmarkStart w:id="733" w:name="_Toc36192657"/>
      <w:bookmarkStart w:id="734" w:name="_Toc37076388"/>
      <w:bookmarkStart w:id="735" w:name="_Toc45194834"/>
      <w:bookmarkStart w:id="736" w:name="_Toc47594246"/>
      <w:bookmarkStart w:id="737" w:name="_Toc51836877"/>
      <w:bookmarkStart w:id="738" w:name="_Toc217026520"/>
      <w:bookmarkEnd w:id="730"/>
      <w:r w:rsidRPr="003D4ABF">
        <w:lastRenderedPageBreak/>
        <w:t>6.1.3.2.2</w:t>
      </w:r>
      <w:r w:rsidRPr="003D4ABF">
        <w:tab/>
        <w:t>Session binding</w:t>
      </w:r>
      <w:bookmarkEnd w:id="731"/>
      <w:bookmarkEnd w:id="732"/>
      <w:bookmarkEnd w:id="733"/>
      <w:bookmarkEnd w:id="734"/>
      <w:bookmarkEnd w:id="735"/>
      <w:bookmarkEnd w:id="736"/>
      <w:bookmarkEnd w:id="737"/>
      <w:bookmarkEnd w:id="73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9" w:name="_CR6_1_3_2_3"/>
      <w:bookmarkStart w:id="740" w:name="_Toc19197337"/>
      <w:bookmarkStart w:id="741" w:name="_Toc27896490"/>
      <w:bookmarkStart w:id="742" w:name="_Toc36192658"/>
      <w:bookmarkStart w:id="743" w:name="_Toc37076389"/>
      <w:bookmarkStart w:id="744" w:name="_Toc45194835"/>
      <w:bookmarkStart w:id="745" w:name="_Toc47594247"/>
      <w:bookmarkStart w:id="746" w:name="_Toc51836878"/>
      <w:bookmarkStart w:id="747" w:name="_Toc217026521"/>
      <w:bookmarkEnd w:id="739"/>
      <w:r w:rsidRPr="003D4ABF">
        <w:t>6.1.3.2.3</w:t>
      </w:r>
      <w:r w:rsidRPr="003D4ABF">
        <w:tab/>
        <w:t>PCC rule authorization</w:t>
      </w:r>
      <w:bookmarkEnd w:id="740"/>
      <w:bookmarkEnd w:id="741"/>
      <w:bookmarkEnd w:id="742"/>
      <w:bookmarkEnd w:id="743"/>
      <w:bookmarkEnd w:id="744"/>
      <w:bookmarkEnd w:id="745"/>
      <w:bookmarkEnd w:id="746"/>
      <w:bookmarkEnd w:id="747"/>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8" w:name="_Toc19197338"/>
      <w:bookmarkStart w:id="749" w:name="_Toc27896491"/>
      <w:bookmarkStart w:id="750" w:name="_Toc36192659"/>
      <w:bookmarkStart w:id="751" w:name="_Toc37076390"/>
      <w:bookmarkStart w:id="752" w:name="_Toc45194836"/>
      <w:bookmarkStart w:id="753" w:name="_Toc47594248"/>
      <w:bookmarkStart w:id="75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5" w:name="_CR6_1_3_2_4"/>
      <w:bookmarkStart w:id="756" w:name="_Toc217026522"/>
      <w:bookmarkEnd w:id="755"/>
      <w:r w:rsidRPr="003D4ABF">
        <w:t>6.1.3.2.4</w:t>
      </w:r>
      <w:r w:rsidRPr="003D4ABF">
        <w:tab/>
        <w:t>QoS Flow binding</w:t>
      </w:r>
      <w:bookmarkEnd w:id="748"/>
      <w:bookmarkEnd w:id="749"/>
      <w:bookmarkEnd w:id="750"/>
      <w:bookmarkEnd w:id="751"/>
      <w:bookmarkEnd w:id="752"/>
      <w:bookmarkEnd w:id="753"/>
      <w:bookmarkEnd w:id="754"/>
      <w:bookmarkEnd w:id="75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 xml:space="preserve">When the PCF provisions a PCC Rule, the SMF shall evaluate whether a QoS Flow with QoS parameters identical to the binding parameters exists unless the PCF requests to bind the PCC rule to the QoS Flow associated with the default </w:t>
      </w:r>
      <w:r w:rsidRPr="003D4ABF">
        <w:lastRenderedPageBreak/>
        <w:t>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57" w:name="_Toc19197339"/>
      <w:bookmarkStart w:id="75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59" w:name="_Toc36192660"/>
      <w:bookmarkStart w:id="760" w:name="_Toc37076391"/>
      <w:bookmarkStart w:id="761" w:name="_Toc45194837"/>
      <w:bookmarkStart w:id="762" w:name="_Toc47594249"/>
      <w:bookmarkStart w:id="763"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764" w:name="_CR6_1_3_3"/>
      <w:bookmarkEnd w:id="764"/>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765" w:name="_Toc217026523"/>
      <w:r w:rsidRPr="003D4ABF">
        <w:t>6.1.3.3</w:t>
      </w:r>
      <w:r w:rsidRPr="003D4ABF">
        <w:tab/>
        <w:t>Reporting</w:t>
      </w:r>
      <w:bookmarkEnd w:id="757"/>
      <w:bookmarkEnd w:id="758"/>
      <w:bookmarkEnd w:id="759"/>
      <w:bookmarkEnd w:id="760"/>
      <w:bookmarkEnd w:id="761"/>
      <w:bookmarkEnd w:id="762"/>
      <w:bookmarkEnd w:id="763"/>
      <w:bookmarkEnd w:id="76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lastRenderedPageBreak/>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66" w:name="_CR6_1_3_4"/>
      <w:bookmarkStart w:id="767" w:name="_Toc19197340"/>
      <w:bookmarkStart w:id="768" w:name="_Toc27896493"/>
      <w:bookmarkStart w:id="769" w:name="_Toc36192661"/>
      <w:bookmarkStart w:id="770" w:name="_Toc37076392"/>
      <w:bookmarkStart w:id="771" w:name="_Toc45194838"/>
      <w:bookmarkStart w:id="772" w:name="_Toc47594250"/>
      <w:bookmarkStart w:id="773" w:name="_Toc51836881"/>
      <w:bookmarkStart w:id="774" w:name="_Toc217026524"/>
      <w:bookmarkEnd w:id="766"/>
      <w:r w:rsidRPr="003D4ABF">
        <w:t>6.1.3.4</w:t>
      </w:r>
      <w:r w:rsidRPr="003D4ABF">
        <w:tab/>
        <w:t>Credit management</w:t>
      </w:r>
      <w:bookmarkEnd w:id="767"/>
      <w:bookmarkEnd w:id="768"/>
      <w:bookmarkEnd w:id="769"/>
      <w:bookmarkEnd w:id="770"/>
      <w:bookmarkEnd w:id="771"/>
      <w:bookmarkEnd w:id="772"/>
      <w:bookmarkEnd w:id="773"/>
      <w:bookmarkEnd w:id="77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75" w:name="_Toc19197341"/>
      <w:bookmarkStart w:id="776" w:name="_Toc27896494"/>
      <w:bookmarkStart w:id="777" w:name="_Toc36192662"/>
      <w:bookmarkStart w:id="778"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9" w:name="_CR6_1_3_5"/>
      <w:bookmarkStart w:id="780" w:name="_Toc45194839"/>
      <w:bookmarkStart w:id="781" w:name="_Toc47594251"/>
      <w:bookmarkStart w:id="782" w:name="_Toc51836882"/>
      <w:bookmarkStart w:id="783" w:name="_Toc217026525"/>
      <w:bookmarkEnd w:id="779"/>
      <w:r w:rsidRPr="003D4ABF">
        <w:t>6.1.3.5</w:t>
      </w:r>
      <w:r w:rsidRPr="003D4ABF">
        <w:tab/>
        <w:t>Policy Control Request Triggers relevant for SMF</w:t>
      </w:r>
      <w:bookmarkEnd w:id="775"/>
      <w:bookmarkEnd w:id="776"/>
      <w:bookmarkEnd w:id="777"/>
      <w:bookmarkEnd w:id="778"/>
      <w:bookmarkEnd w:id="780"/>
      <w:bookmarkEnd w:id="781"/>
      <w:bookmarkEnd w:id="782"/>
      <w:bookmarkEnd w:id="783"/>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4" w:name="_CRTable6_1_3_51"/>
      <w:r w:rsidRPr="003D4ABF">
        <w:lastRenderedPageBreak/>
        <w:t xml:space="preserve">Table </w:t>
      </w:r>
      <w:bookmarkEnd w:id="78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0F795115"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C2850F8"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w:t>
      </w:r>
      <w:r w:rsidR="004B2724" w:rsidRPr="003D4ABF">
        <w:lastRenderedPageBreak/>
        <w:t>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86" w:name="_Toc27896495"/>
      <w:bookmarkStart w:id="787" w:name="_Toc36192663"/>
      <w:bookmarkStart w:id="78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89" w:name="_Toc45194840"/>
      <w:bookmarkStart w:id="790" w:name="_Toc47594252"/>
      <w:bookmarkStart w:id="79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Namf_EventExposure_Subscribe defined in clause 5.2.2.3.1 of </w:t>
      </w:r>
      <w:r w:rsidR="00C31879">
        <w:t>TS 23.502 [</w:t>
      </w:r>
      <w:r>
        <w:t>3]. The SMF reports a change of the UE reachability status to the PCF.</w:t>
      </w:r>
    </w:p>
    <w:p w14:paraId="797BD5E3" w14:textId="71B718BA"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792" w:name="_CR6_1_3_6"/>
      <w:bookmarkStart w:id="793" w:name="_Toc217026526"/>
      <w:bookmarkEnd w:id="792"/>
      <w:r w:rsidRPr="003D4ABF">
        <w:t>6.1.3.6</w:t>
      </w:r>
      <w:r w:rsidRPr="003D4ABF">
        <w:tab/>
        <w:t>Policy control</w:t>
      </w:r>
      <w:bookmarkEnd w:id="785"/>
      <w:bookmarkEnd w:id="786"/>
      <w:bookmarkEnd w:id="787"/>
      <w:bookmarkEnd w:id="788"/>
      <w:bookmarkEnd w:id="789"/>
      <w:bookmarkEnd w:id="790"/>
      <w:bookmarkEnd w:id="791"/>
      <w:bookmarkEnd w:id="793"/>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lastRenderedPageBreak/>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794" w:name="_Toc19197343"/>
      <w:bookmarkStart w:id="795" w:name="_Toc27896496"/>
      <w:bookmarkStart w:id="796" w:name="_Toc36192664"/>
      <w:bookmarkStart w:id="797" w:name="_Toc37076395"/>
      <w:bookmarkStart w:id="798" w:name="_Toc45194841"/>
      <w:bookmarkStart w:id="799" w:name="_Toc47594253"/>
      <w:bookmarkStart w:id="800"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1" w:name="_CR6_1_3_7"/>
      <w:bookmarkStart w:id="802" w:name="_Toc217026527"/>
      <w:bookmarkEnd w:id="801"/>
      <w:r w:rsidRPr="003D4ABF">
        <w:t>6.1.3.7</w:t>
      </w:r>
      <w:r w:rsidRPr="003D4ABF">
        <w:tab/>
        <w:t>Service (data flow) prioritization and conflict handling</w:t>
      </w:r>
      <w:bookmarkEnd w:id="794"/>
      <w:bookmarkEnd w:id="795"/>
      <w:bookmarkEnd w:id="796"/>
      <w:bookmarkEnd w:id="797"/>
      <w:bookmarkEnd w:id="798"/>
      <w:bookmarkEnd w:id="799"/>
      <w:bookmarkEnd w:id="800"/>
      <w:bookmarkEnd w:id="80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lastRenderedPageBreak/>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3" w:name="_CR6_1_3_8"/>
      <w:bookmarkStart w:id="804" w:name="_Toc19197344"/>
      <w:bookmarkStart w:id="805" w:name="_Toc27896497"/>
      <w:bookmarkStart w:id="806" w:name="_Toc36192665"/>
      <w:bookmarkStart w:id="807" w:name="_Toc37076396"/>
      <w:bookmarkStart w:id="808" w:name="_Toc45194842"/>
      <w:bookmarkStart w:id="809" w:name="_Toc47594254"/>
      <w:bookmarkStart w:id="810" w:name="_Toc51836885"/>
      <w:bookmarkStart w:id="811" w:name="_Toc217026528"/>
      <w:bookmarkEnd w:id="803"/>
      <w:r w:rsidRPr="003D4ABF">
        <w:t>6.1.3.8</w:t>
      </w:r>
      <w:r w:rsidRPr="003D4ABF">
        <w:tab/>
        <w:t>Termination action</w:t>
      </w:r>
      <w:bookmarkEnd w:id="804"/>
      <w:bookmarkEnd w:id="805"/>
      <w:bookmarkEnd w:id="806"/>
      <w:bookmarkEnd w:id="807"/>
      <w:bookmarkEnd w:id="808"/>
      <w:bookmarkEnd w:id="809"/>
      <w:bookmarkEnd w:id="810"/>
      <w:bookmarkEnd w:id="811"/>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1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3" w:name="_CR6_1_3_9"/>
      <w:bookmarkStart w:id="814" w:name="_Toc27896498"/>
      <w:bookmarkStart w:id="815" w:name="_Toc36192666"/>
      <w:bookmarkStart w:id="816" w:name="_Toc37076397"/>
      <w:bookmarkStart w:id="817" w:name="_Toc45194843"/>
      <w:bookmarkStart w:id="818" w:name="_Toc47594255"/>
      <w:bookmarkStart w:id="819" w:name="_Toc51836886"/>
      <w:bookmarkStart w:id="820" w:name="_Toc217026529"/>
      <w:bookmarkEnd w:id="813"/>
      <w:r w:rsidRPr="003D4ABF">
        <w:t>6.1.3.9</w:t>
      </w:r>
      <w:r w:rsidRPr="003D4ABF">
        <w:tab/>
        <w:t>Handling of packet filters provided to the UE by SMF</w:t>
      </w:r>
      <w:bookmarkEnd w:id="812"/>
      <w:bookmarkEnd w:id="814"/>
      <w:bookmarkEnd w:id="815"/>
      <w:bookmarkEnd w:id="816"/>
      <w:bookmarkEnd w:id="817"/>
      <w:bookmarkEnd w:id="818"/>
      <w:bookmarkEnd w:id="819"/>
      <w:bookmarkEnd w:id="820"/>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1" w:name="_CR6_1_3_10"/>
      <w:bookmarkStart w:id="822" w:name="_Toc19197346"/>
      <w:bookmarkStart w:id="823" w:name="_Toc27896499"/>
      <w:bookmarkStart w:id="824" w:name="_Toc36192667"/>
      <w:bookmarkStart w:id="825" w:name="_Toc37076398"/>
      <w:bookmarkStart w:id="826" w:name="_Toc45194844"/>
      <w:bookmarkStart w:id="827" w:name="_Toc47594256"/>
      <w:bookmarkStart w:id="828" w:name="_Toc51836887"/>
      <w:bookmarkStart w:id="829" w:name="_Toc217026530"/>
      <w:bookmarkEnd w:id="821"/>
      <w:r w:rsidRPr="003D4ABF">
        <w:t>6.1.3.10</w:t>
      </w:r>
      <w:r w:rsidRPr="003D4ABF">
        <w:tab/>
        <w:t>IMS emergency session support</w:t>
      </w:r>
      <w:bookmarkEnd w:id="822"/>
      <w:bookmarkEnd w:id="823"/>
      <w:bookmarkEnd w:id="824"/>
      <w:bookmarkEnd w:id="825"/>
      <w:bookmarkEnd w:id="826"/>
      <w:bookmarkEnd w:id="827"/>
      <w:bookmarkEnd w:id="828"/>
      <w:bookmarkEnd w:id="82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 xml:space="preserve">For a PDU Session serving an IMS emergency session, the PCF makes authorization and policy decisions that restrict the traffic to emergency destinations, IMS signalling and the traffic to retrieve user location information (in the user </w:t>
      </w:r>
      <w:r w:rsidRPr="003D4ABF">
        <w:lastRenderedPageBreak/>
        <w:t>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0" w:name="_CR6_1_3_11"/>
      <w:bookmarkStart w:id="831" w:name="_Toc19197347"/>
      <w:bookmarkStart w:id="832" w:name="_Toc27896500"/>
      <w:bookmarkStart w:id="833" w:name="_Toc36192668"/>
      <w:bookmarkStart w:id="834" w:name="_Toc37076399"/>
      <w:bookmarkStart w:id="835" w:name="_Toc45194845"/>
      <w:bookmarkStart w:id="836" w:name="_Toc47594257"/>
      <w:bookmarkStart w:id="837" w:name="_Toc51836888"/>
      <w:bookmarkStart w:id="838" w:name="_Toc217026531"/>
      <w:bookmarkEnd w:id="830"/>
      <w:r w:rsidRPr="003D4ABF">
        <w:t>6.1.3.11</w:t>
      </w:r>
      <w:r w:rsidRPr="003D4ABF">
        <w:tab/>
        <w:t>Multimedia Priority Service support</w:t>
      </w:r>
      <w:bookmarkEnd w:id="831"/>
      <w:bookmarkEnd w:id="832"/>
      <w:bookmarkEnd w:id="833"/>
      <w:bookmarkEnd w:id="834"/>
      <w:bookmarkEnd w:id="835"/>
      <w:bookmarkEnd w:id="836"/>
      <w:bookmarkEnd w:id="837"/>
      <w:bookmarkEnd w:id="838"/>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lastRenderedPageBreak/>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9" w:name="_Toc19197348"/>
      <w:bookmarkStart w:id="840" w:name="_Toc27896501"/>
      <w:bookmarkStart w:id="841" w:name="_Toc36192669"/>
      <w:bookmarkStart w:id="842" w:name="_Toc37076400"/>
      <w:bookmarkStart w:id="843" w:name="_Toc45194846"/>
      <w:bookmarkStart w:id="844" w:name="_Toc47594258"/>
      <w:bookmarkStart w:id="84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lastRenderedPageBreak/>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46" w:name="_CR6_1_3_12"/>
      <w:bookmarkStart w:id="847" w:name="_Toc217026532"/>
      <w:bookmarkEnd w:id="846"/>
      <w:r w:rsidRPr="003D4ABF">
        <w:t>6.1.3.12</w:t>
      </w:r>
      <w:r w:rsidRPr="003D4ABF">
        <w:tab/>
        <w:t>Redirection</w:t>
      </w:r>
      <w:bookmarkEnd w:id="839"/>
      <w:bookmarkEnd w:id="840"/>
      <w:bookmarkEnd w:id="841"/>
      <w:bookmarkEnd w:id="842"/>
      <w:bookmarkEnd w:id="843"/>
      <w:bookmarkEnd w:id="844"/>
      <w:bookmarkEnd w:id="845"/>
      <w:bookmarkEnd w:id="847"/>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8" w:name="_CR6_1_3_13"/>
      <w:bookmarkStart w:id="849" w:name="_Toc19197349"/>
      <w:bookmarkStart w:id="850" w:name="_Toc27896502"/>
      <w:bookmarkStart w:id="851" w:name="_Toc36192670"/>
      <w:bookmarkStart w:id="852" w:name="_Toc37076401"/>
      <w:bookmarkStart w:id="853" w:name="_Toc45194847"/>
      <w:bookmarkStart w:id="854" w:name="_Toc47594259"/>
      <w:bookmarkStart w:id="855" w:name="_Toc51836890"/>
      <w:bookmarkStart w:id="856" w:name="_Toc217026533"/>
      <w:bookmarkEnd w:id="848"/>
      <w:r w:rsidRPr="003D4ABF">
        <w:t>6.1.3.13</w:t>
      </w:r>
      <w:r w:rsidRPr="003D4ABF">
        <w:tab/>
        <w:t>Resource sharing for different AF sessions</w:t>
      </w:r>
      <w:bookmarkEnd w:id="849"/>
      <w:bookmarkEnd w:id="850"/>
      <w:bookmarkEnd w:id="851"/>
      <w:bookmarkEnd w:id="852"/>
      <w:bookmarkEnd w:id="853"/>
      <w:bookmarkEnd w:id="854"/>
      <w:bookmarkEnd w:id="855"/>
      <w:bookmarkEnd w:id="856"/>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lastRenderedPageBreak/>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57" w:name="_CR6_1_3_14"/>
      <w:bookmarkStart w:id="858" w:name="_Toc19197350"/>
      <w:bookmarkStart w:id="859" w:name="_Toc27896503"/>
      <w:bookmarkStart w:id="860" w:name="_Toc36192671"/>
      <w:bookmarkStart w:id="861" w:name="_Toc37076402"/>
      <w:bookmarkStart w:id="862" w:name="_Toc45194848"/>
      <w:bookmarkStart w:id="863" w:name="_Toc47594260"/>
      <w:bookmarkStart w:id="864" w:name="_Toc51836891"/>
      <w:bookmarkStart w:id="865" w:name="_Toc217026534"/>
      <w:bookmarkEnd w:id="857"/>
      <w:r w:rsidRPr="003D4ABF">
        <w:t>6.1.3.14</w:t>
      </w:r>
      <w:r w:rsidRPr="003D4ABF">
        <w:tab/>
        <w:t>Traffic steering control</w:t>
      </w:r>
      <w:bookmarkEnd w:id="858"/>
      <w:bookmarkEnd w:id="859"/>
      <w:bookmarkEnd w:id="860"/>
      <w:bookmarkEnd w:id="861"/>
      <w:bookmarkEnd w:id="862"/>
      <w:bookmarkEnd w:id="863"/>
      <w:bookmarkEnd w:id="864"/>
      <w:bookmarkEnd w:id="865"/>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66" w:name="_CR6_1_3_15"/>
      <w:bookmarkStart w:id="867" w:name="_Toc19197351"/>
      <w:bookmarkStart w:id="868" w:name="_Toc27896504"/>
      <w:bookmarkStart w:id="869" w:name="_Toc36192672"/>
      <w:bookmarkStart w:id="870" w:name="_Toc37076403"/>
      <w:bookmarkStart w:id="871" w:name="_Toc45194849"/>
      <w:bookmarkStart w:id="872" w:name="_Toc47594261"/>
      <w:bookmarkStart w:id="873" w:name="_Toc51836892"/>
      <w:bookmarkStart w:id="874" w:name="_Toc217026535"/>
      <w:bookmarkEnd w:id="866"/>
      <w:r w:rsidRPr="003D4ABF">
        <w:t>6.1.3.15</w:t>
      </w:r>
      <w:r w:rsidRPr="003D4ABF">
        <w:tab/>
        <w:t>Resource reservation for services sharing priority</w:t>
      </w:r>
      <w:bookmarkEnd w:id="867"/>
      <w:bookmarkEnd w:id="868"/>
      <w:bookmarkEnd w:id="869"/>
      <w:bookmarkEnd w:id="870"/>
      <w:bookmarkEnd w:id="871"/>
      <w:bookmarkEnd w:id="872"/>
      <w:bookmarkEnd w:id="873"/>
      <w:bookmarkEnd w:id="874"/>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 xml:space="preserve">The PCF makes authorization and policy decisions for the affected AF sessions individually and generates a PCC rule for every media flow as specified in clause 6.1.1.3. The application identifier and the service priority are used to </w:t>
      </w:r>
      <w:r w:rsidRPr="003D4ABF">
        <w:lastRenderedPageBreak/>
        <w:t>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5" w:name="_CR6_1_3_16"/>
      <w:bookmarkStart w:id="876" w:name="_Toc19197352"/>
      <w:bookmarkStart w:id="877" w:name="_Toc27896505"/>
      <w:bookmarkStart w:id="878" w:name="_Toc36192673"/>
      <w:bookmarkStart w:id="879" w:name="_Toc37076404"/>
      <w:bookmarkStart w:id="880" w:name="_Toc45194850"/>
      <w:bookmarkStart w:id="881" w:name="_Toc47594262"/>
      <w:bookmarkStart w:id="882" w:name="_Toc51836893"/>
      <w:bookmarkStart w:id="883" w:name="_Toc217026536"/>
      <w:bookmarkEnd w:id="875"/>
      <w:r w:rsidRPr="003D4ABF">
        <w:t>6.1.3.16</w:t>
      </w:r>
      <w:r w:rsidRPr="003D4ABF">
        <w:tab/>
        <w:t>3GPP PS Data Off</w:t>
      </w:r>
      <w:bookmarkEnd w:id="876"/>
      <w:bookmarkEnd w:id="877"/>
      <w:bookmarkEnd w:id="878"/>
      <w:bookmarkEnd w:id="879"/>
      <w:bookmarkEnd w:id="880"/>
      <w:bookmarkEnd w:id="881"/>
      <w:bookmarkEnd w:id="882"/>
      <w:bookmarkEnd w:id="883"/>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4" w:name="_CR6_1_3_17"/>
      <w:bookmarkStart w:id="885" w:name="_Toc19197353"/>
      <w:bookmarkStart w:id="886" w:name="_Toc27896506"/>
      <w:bookmarkStart w:id="887" w:name="_Toc36192674"/>
      <w:bookmarkStart w:id="888" w:name="_Toc37076405"/>
      <w:bookmarkStart w:id="889" w:name="_Toc45194851"/>
      <w:bookmarkStart w:id="890" w:name="_Toc47594263"/>
      <w:bookmarkStart w:id="891" w:name="_Toc51836894"/>
      <w:bookmarkStart w:id="892" w:name="_Toc217026537"/>
      <w:bookmarkEnd w:id="884"/>
      <w:r w:rsidRPr="003D4ABF">
        <w:lastRenderedPageBreak/>
        <w:t>6.1.3.17</w:t>
      </w:r>
      <w:r w:rsidRPr="003D4ABF">
        <w:tab/>
        <w:t>Policy decisions based on spending limits</w:t>
      </w:r>
      <w:bookmarkEnd w:id="885"/>
      <w:bookmarkEnd w:id="886"/>
      <w:bookmarkEnd w:id="887"/>
      <w:bookmarkEnd w:id="888"/>
      <w:bookmarkEnd w:id="889"/>
      <w:bookmarkEnd w:id="890"/>
      <w:bookmarkEnd w:id="891"/>
      <w:bookmarkEnd w:id="892"/>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3" w:name="_CR6_1_3_18"/>
      <w:bookmarkStart w:id="894" w:name="_Toc19197354"/>
      <w:bookmarkStart w:id="895" w:name="_Toc27896507"/>
      <w:bookmarkStart w:id="896" w:name="_Toc36192675"/>
      <w:bookmarkStart w:id="897" w:name="_Toc37076406"/>
      <w:bookmarkStart w:id="898" w:name="_Toc45194852"/>
      <w:bookmarkStart w:id="899" w:name="_Toc47594264"/>
      <w:bookmarkStart w:id="900" w:name="_Toc51836895"/>
      <w:bookmarkStart w:id="901" w:name="_Toc217026538"/>
      <w:bookmarkEnd w:id="893"/>
      <w:r w:rsidRPr="003D4ABF">
        <w:t>6.1.3.18</w:t>
      </w:r>
      <w:r w:rsidRPr="003D4ABF">
        <w:tab/>
        <w:t>Event reporting from the</w:t>
      </w:r>
      <w:r w:rsidRPr="003D4ABF">
        <w:rPr>
          <w:rFonts w:eastAsia="SimSun"/>
          <w:lang w:eastAsia="zh-CN"/>
        </w:rPr>
        <w:t xml:space="preserve"> </w:t>
      </w:r>
      <w:r w:rsidRPr="003D4ABF">
        <w:t>PCF</w:t>
      </w:r>
      <w:bookmarkEnd w:id="894"/>
      <w:bookmarkEnd w:id="895"/>
      <w:bookmarkEnd w:id="896"/>
      <w:bookmarkEnd w:id="897"/>
      <w:bookmarkEnd w:id="898"/>
      <w:bookmarkEnd w:id="899"/>
      <w:bookmarkEnd w:id="900"/>
      <w:bookmarkEnd w:id="901"/>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2" w:name="_CRTable6_1_3_181"/>
      <w:r w:rsidRPr="003D4ABF">
        <w:lastRenderedPageBreak/>
        <w:t xml:space="preserve">Table </w:t>
      </w:r>
      <w:bookmarkEnd w:id="90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3" w:name="_Toc19197355"/>
      <w:bookmarkStart w:id="904" w:name="_Toc27896508"/>
      <w:bookmarkStart w:id="90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06" w:name="_Toc37076407"/>
      <w:bookmarkStart w:id="907" w:name="_Toc45194853"/>
      <w:bookmarkStart w:id="908" w:name="_Toc47594265"/>
      <w:bookmarkStart w:id="90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10" w:name="_CR6_1_3_19"/>
      <w:bookmarkStart w:id="911" w:name="_Toc217026539"/>
      <w:bookmarkEnd w:id="910"/>
      <w:r w:rsidRPr="003D4ABF">
        <w:t>6.1.3.19</w:t>
      </w:r>
      <w:r w:rsidRPr="003D4ABF">
        <w:tab/>
        <w:t>Mission Critical Services support</w:t>
      </w:r>
      <w:bookmarkEnd w:id="903"/>
      <w:bookmarkEnd w:id="904"/>
      <w:bookmarkEnd w:id="905"/>
      <w:bookmarkEnd w:id="906"/>
      <w:bookmarkEnd w:id="907"/>
      <w:bookmarkEnd w:id="908"/>
      <w:bookmarkEnd w:id="909"/>
      <w:bookmarkEnd w:id="911"/>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 xml:space="preserve">Subscription data for MCX services are provided to PCF through the N36/Nudr. To support MCX services, the PCF shall subscribe to changes in the MCX services subscription data for Priority PDU connectivity service. Dynamic </w:t>
      </w:r>
      <w:r w:rsidRPr="003D4ABF">
        <w:lastRenderedPageBreak/>
        <w:t>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2" w:name="_CR6_1_3_20"/>
      <w:bookmarkStart w:id="913" w:name="_Toc19197356"/>
      <w:bookmarkStart w:id="914" w:name="_Toc27896509"/>
      <w:bookmarkStart w:id="915" w:name="_Toc36192677"/>
      <w:bookmarkStart w:id="916" w:name="_Toc37076408"/>
      <w:bookmarkStart w:id="917" w:name="_Toc45194854"/>
      <w:bookmarkStart w:id="918" w:name="_Toc47594266"/>
      <w:bookmarkStart w:id="919" w:name="_Toc51836897"/>
      <w:bookmarkStart w:id="920" w:name="_Toc217026540"/>
      <w:bookmarkEnd w:id="912"/>
      <w:r w:rsidRPr="003D4ABF">
        <w:t>6.1.3.20</w:t>
      </w:r>
      <w:r w:rsidRPr="003D4ABF">
        <w:tab/>
        <w:t>Access Traffic Steering, Switching and Splitting</w:t>
      </w:r>
      <w:bookmarkEnd w:id="913"/>
      <w:bookmarkEnd w:id="914"/>
      <w:bookmarkEnd w:id="915"/>
      <w:bookmarkEnd w:id="916"/>
      <w:bookmarkEnd w:id="917"/>
      <w:bookmarkEnd w:id="918"/>
      <w:bookmarkEnd w:id="919"/>
      <w:bookmarkEnd w:id="920"/>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1"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2" w:name="_Toc27896510"/>
      <w:bookmarkStart w:id="923" w:name="_Toc36192678"/>
      <w:bookmarkStart w:id="924" w:name="_Toc37076409"/>
      <w:bookmarkStart w:id="925" w:name="_Toc45194855"/>
      <w:bookmarkStart w:id="926" w:name="_Toc47594267"/>
      <w:bookmarkStart w:id="927"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8" w:name="_CR6_1_3_21"/>
      <w:bookmarkStart w:id="929" w:name="_Toc217026541"/>
      <w:bookmarkEnd w:id="928"/>
      <w:r w:rsidRPr="003D4ABF">
        <w:t>6.1.3.21</w:t>
      </w:r>
      <w:r w:rsidRPr="003D4ABF">
        <w:tab/>
        <w:t>QoS Monitoring</w:t>
      </w:r>
      <w:r w:rsidR="006205DB">
        <w:t xml:space="preserve"> control</w:t>
      </w:r>
      <w:bookmarkEnd w:id="921"/>
      <w:bookmarkEnd w:id="922"/>
      <w:bookmarkEnd w:id="923"/>
      <w:bookmarkEnd w:id="924"/>
      <w:bookmarkEnd w:id="925"/>
      <w:bookmarkEnd w:id="926"/>
      <w:bookmarkEnd w:id="927"/>
      <w:bookmarkEnd w:id="92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30" w:name="_Toc19197358"/>
      <w:bookmarkStart w:id="931" w:name="_Toc27896511"/>
      <w:bookmarkStart w:id="932" w:name="_Toc36192679"/>
      <w:bookmarkStart w:id="933" w:name="_Toc37076410"/>
      <w:bookmarkStart w:id="934" w:name="_Toc45194856"/>
      <w:bookmarkStart w:id="935" w:name="_Toc47594268"/>
      <w:bookmarkStart w:id="936"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37" w:name="_CR6_1_3_22"/>
      <w:bookmarkStart w:id="938" w:name="_Toc217026542"/>
      <w:bookmarkEnd w:id="937"/>
      <w:r w:rsidRPr="003D4ABF">
        <w:t>6.1.3.22</w:t>
      </w:r>
      <w:r w:rsidRPr="003D4ABF">
        <w:tab/>
        <w:t>AF session with required QoS</w:t>
      </w:r>
      <w:bookmarkEnd w:id="930"/>
      <w:bookmarkEnd w:id="931"/>
      <w:bookmarkEnd w:id="932"/>
      <w:bookmarkEnd w:id="933"/>
      <w:bookmarkEnd w:id="934"/>
      <w:bookmarkEnd w:id="935"/>
      <w:bookmarkEnd w:id="936"/>
      <w:bookmarkEnd w:id="938"/>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9" w:name="_Toc19197359"/>
      <w:bookmarkStart w:id="94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1" w:name="_Toc36192680"/>
      <w:bookmarkStart w:id="942" w:name="_Toc37076411"/>
      <w:bookmarkStart w:id="943" w:name="_Toc45194857"/>
      <w:bookmarkStart w:id="944" w:name="_Toc47594269"/>
      <w:bookmarkStart w:id="945"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46" w:name="_CR6_1_3_23"/>
      <w:bookmarkStart w:id="947" w:name="_Toc217026543"/>
      <w:bookmarkEnd w:id="946"/>
      <w:r w:rsidRPr="003D4ABF">
        <w:t>6.1.3.23</w:t>
      </w:r>
      <w:r w:rsidRPr="003D4ABF">
        <w:tab/>
        <w:t>Support of integration with Time Sensitive Networking</w:t>
      </w:r>
      <w:bookmarkEnd w:id="939"/>
      <w:bookmarkEnd w:id="940"/>
      <w:bookmarkEnd w:id="941"/>
      <w:bookmarkEnd w:id="942"/>
      <w:bookmarkEnd w:id="943"/>
      <w:bookmarkEnd w:id="944"/>
      <w:bookmarkEnd w:id="945"/>
      <w:bookmarkEnd w:id="947"/>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8" w:name="_CR6_1_3_23a"/>
      <w:bookmarkStart w:id="949" w:name="_Toc19197360"/>
      <w:bookmarkStart w:id="950" w:name="_Toc27896513"/>
      <w:bookmarkStart w:id="951" w:name="_Toc36192681"/>
      <w:bookmarkStart w:id="952" w:name="_Toc37076412"/>
      <w:bookmarkStart w:id="953" w:name="_Toc45194858"/>
      <w:bookmarkStart w:id="954" w:name="_Toc47594270"/>
      <w:bookmarkStart w:id="955" w:name="_Toc51836901"/>
      <w:bookmarkStart w:id="956" w:name="_Toc217026544"/>
      <w:bookmarkEnd w:id="948"/>
      <w:r w:rsidRPr="003D4ABF">
        <w:rPr>
          <w:lang w:eastAsia="zh-CN"/>
        </w:rPr>
        <w:lastRenderedPageBreak/>
        <w:t>6.1.3.23a</w:t>
      </w:r>
      <w:r w:rsidRPr="003D4ABF">
        <w:rPr>
          <w:lang w:eastAsia="zh-CN"/>
        </w:rPr>
        <w:tab/>
        <w:t>Support of Time Sensitive Communication and Time Synchronization</w:t>
      </w:r>
      <w:bookmarkEnd w:id="956"/>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57" w:name="_CR6_1_3_23b"/>
      <w:bookmarkStart w:id="958" w:name="_Toc217026545"/>
      <w:bookmarkEnd w:id="957"/>
      <w:r>
        <w:rPr>
          <w:lang w:eastAsia="zh-CN"/>
        </w:rPr>
        <w:t>6.1.3.23b</w:t>
      </w:r>
      <w:r>
        <w:rPr>
          <w:lang w:eastAsia="zh-CN"/>
        </w:rPr>
        <w:tab/>
        <w:t>Support of IETF Deterministic Networking</w:t>
      </w:r>
      <w:bookmarkEnd w:id="958"/>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9" w:name="_CR6_1_3_24"/>
      <w:bookmarkStart w:id="960" w:name="_Toc217026546"/>
      <w:bookmarkEnd w:id="959"/>
      <w:r w:rsidRPr="003D4ABF">
        <w:rPr>
          <w:lang w:eastAsia="zh-CN"/>
        </w:rPr>
        <w:t>6.1.3.24</w:t>
      </w:r>
      <w:r w:rsidRPr="003D4ABF">
        <w:rPr>
          <w:lang w:eastAsia="zh-CN"/>
        </w:rPr>
        <w:tab/>
        <w:t>Policy control for redundant PDU Sessions</w:t>
      </w:r>
      <w:bookmarkEnd w:id="960"/>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1" w:name="_CR6_1_3_25"/>
      <w:bookmarkStart w:id="962" w:name="_Toc217026547"/>
      <w:bookmarkEnd w:id="961"/>
      <w:r>
        <w:rPr>
          <w:lang w:eastAsia="zh-CN"/>
        </w:rPr>
        <w:t>6.1.3.25</w:t>
      </w:r>
      <w:r>
        <w:rPr>
          <w:lang w:eastAsia="zh-CN"/>
        </w:rPr>
        <w:tab/>
        <w:t>User Plane Remote Provisioning of UE SNPN Credentials in Onboarding Network</w:t>
      </w:r>
      <w:bookmarkEnd w:id="962"/>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3" w:name="_CR6_1_3_26"/>
      <w:bookmarkStart w:id="964" w:name="_Toc217026548"/>
      <w:bookmarkEnd w:id="963"/>
      <w:r>
        <w:rPr>
          <w:lang w:eastAsia="zh-CN"/>
        </w:rPr>
        <w:t>6.1.3.26</w:t>
      </w:r>
      <w:r>
        <w:rPr>
          <w:lang w:eastAsia="zh-CN"/>
        </w:rPr>
        <w:tab/>
        <w:t>Packet Delay Variation monitoring and reporting</w:t>
      </w:r>
      <w:bookmarkEnd w:id="964"/>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65" w:name="_CR6_1_3_27"/>
      <w:bookmarkStart w:id="966" w:name="_Toc217026549"/>
      <w:bookmarkEnd w:id="965"/>
      <w:r>
        <w:rPr>
          <w:lang w:eastAsia="zh-CN"/>
        </w:rPr>
        <w:t>6.1.3.2</w:t>
      </w:r>
      <w:r w:rsidR="00F2616F">
        <w:rPr>
          <w:lang w:eastAsia="zh-CN"/>
        </w:rPr>
        <w:t>7</w:t>
      </w:r>
      <w:r>
        <w:rPr>
          <w:lang w:eastAsia="zh-CN"/>
        </w:rPr>
        <w:tab/>
        <w:t>Support of eXtended Reality and Interactive Media Services</w:t>
      </w:r>
      <w:bookmarkEnd w:id="966"/>
    </w:p>
    <w:p w14:paraId="0C687F97" w14:textId="49E215C9" w:rsidR="00AD3D3F" w:rsidRDefault="00AD3D3F" w:rsidP="00EA319A">
      <w:pPr>
        <w:pStyle w:val="Heading5"/>
        <w:rPr>
          <w:lang w:eastAsia="zh-CN"/>
        </w:rPr>
      </w:pPr>
      <w:bookmarkStart w:id="967" w:name="_CR6_1_3_27_1"/>
      <w:bookmarkStart w:id="968" w:name="_Toc217026550"/>
      <w:bookmarkEnd w:id="967"/>
      <w:r>
        <w:rPr>
          <w:lang w:eastAsia="zh-CN"/>
        </w:rPr>
        <w:t>6.1.3.27.1</w:t>
      </w:r>
      <w:r>
        <w:rPr>
          <w:lang w:eastAsia="zh-CN"/>
        </w:rPr>
        <w:tab/>
        <w:t>Exposure of network information</w:t>
      </w:r>
      <w:bookmarkEnd w:id="968"/>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21847AE"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5AEC6166"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A501A7">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Npcf_EventExposure service.</w:t>
      </w:r>
    </w:p>
    <w:p w14:paraId="556B0A3F" w14:textId="52069082" w:rsidR="004F3B80" w:rsidRDefault="004F3B80" w:rsidP="00EA319A">
      <w:pPr>
        <w:pStyle w:val="Heading5"/>
        <w:rPr>
          <w:lang w:eastAsia="zh-CN"/>
        </w:rPr>
      </w:pPr>
      <w:bookmarkStart w:id="969" w:name="_CR6_1_3_27_2"/>
      <w:bookmarkStart w:id="970" w:name="_Toc217026551"/>
      <w:bookmarkEnd w:id="969"/>
      <w:r>
        <w:rPr>
          <w:lang w:eastAsia="zh-CN"/>
        </w:rPr>
        <w:t>6.1.3.27.2</w:t>
      </w:r>
      <w:r>
        <w:rPr>
          <w:lang w:eastAsia="zh-CN"/>
        </w:rPr>
        <w:tab/>
        <w:t>UL/DL policy control based on round-trip latency requirement</w:t>
      </w:r>
      <w:bookmarkEnd w:id="970"/>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1" w:name="_CR6_1_3_27_3"/>
      <w:bookmarkStart w:id="972" w:name="_Toc217026552"/>
      <w:bookmarkEnd w:id="97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72"/>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lastRenderedPageBreak/>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73" w:name="_CR6_1_3_27_4"/>
      <w:bookmarkStart w:id="974" w:name="_Toc217026553"/>
      <w:bookmarkEnd w:id="973"/>
      <w:r>
        <w:rPr>
          <w:lang w:eastAsia="zh-CN"/>
        </w:rPr>
        <w:t>6.1.3.27.4</w:t>
      </w:r>
      <w:r>
        <w:rPr>
          <w:lang w:eastAsia="zh-CN"/>
        </w:rPr>
        <w:tab/>
        <w:t xml:space="preserve">PDU Set </w:t>
      </w:r>
      <w:r w:rsidR="00E335D6">
        <w:rPr>
          <w:lang w:eastAsia="zh-CN"/>
        </w:rPr>
        <w:t xml:space="preserve">based </w:t>
      </w:r>
      <w:r>
        <w:rPr>
          <w:lang w:eastAsia="zh-CN"/>
        </w:rPr>
        <w:t>handling</w:t>
      </w:r>
      <w:bookmarkEnd w:id="974"/>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w:t>
      </w:r>
      <w:r w:rsidR="009C5BFB">
        <w:rPr>
          <w:lang w:eastAsia="zh-CN"/>
        </w:rPr>
        <w:lastRenderedPageBreak/>
        <w:t>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1C54DC63" w14:textId="49977759" w:rsidR="00D1719A" w:rsidRDefault="00D1719A" w:rsidP="00D1719A">
      <w:pPr>
        <w:pStyle w:val="Heading5"/>
        <w:rPr>
          <w:lang w:eastAsia="zh-CN"/>
        </w:rPr>
      </w:pPr>
      <w:bookmarkStart w:id="975" w:name="_CR6_1_3_27_5"/>
      <w:bookmarkStart w:id="976" w:name="_Toc217026554"/>
      <w:bookmarkEnd w:id="975"/>
      <w:r>
        <w:rPr>
          <w:lang w:eastAsia="zh-CN"/>
        </w:rPr>
        <w:t>6.1.3.27.5</w:t>
      </w:r>
      <w:r>
        <w:rPr>
          <w:lang w:eastAsia="zh-CN"/>
        </w:rPr>
        <w:tab/>
        <w:t>Data Burst Based Handling</w:t>
      </w:r>
      <w:bookmarkEnd w:id="976"/>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77" w:name="_CR6_1_3_27_6"/>
      <w:bookmarkStart w:id="978" w:name="_Toc217026555"/>
      <w:bookmarkEnd w:id="977"/>
      <w:r>
        <w:rPr>
          <w:lang w:eastAsia="zh-CN"/>
        </w:rPr>
        <w:t>6.1.3.27.6</w:t>
      </w:r>
      <w:r>
        <w:rPr>
          <w:lang w:eastAsia="zh-CN"/>
        </w:rPr>
        <w:tab/>
        <w:t>Traffic Parameter Information and Traffic Parameter Measurement</w:t>
      </w:r>
      <w:bookmarkEnd w:id="978"/>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lastRenderedPageBreak/>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79" w:name="_CR6_1_3_27_7"/>
      <w:bookmarkStart w:id="980" w:name="_Toc217026556"/>
      <w:bookmarkEnd w:id="979"/>
      <w:r>
        <w:rPr>
          <w:lang w:eastAsia="zh-CN"/>
        </w:rPr>
        <w:t>6.1.3.27.7</w:t>
      </w:r>
      <w:r>
        <w:rPr>
          <w:lang w:eastAsia="zh-CN"/>
        </w:rPr>
        <w:tab/>
        <w:t>Traffic identification and differentiated QoS for multiplexed media flows</w:t>
      </w:r>
      <w:bookmarkEnd w:id="980"/>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1" w:name="_CR6_1_3_27_8"/>
      <w:bookmarkStart w:id="982" w:name="_Toc217026557"/>
      <w:bookmarkEnd w:id="981"/>
      <w:r>
        <w:rPr>
          <w:lang w:eastAsia="zh-CN"/>
        </w:rPr>
        <w:t>6.1.3.27.8</w:t>
      </w:r>
      <w:r>
        <w:rPr>
          <w:lang w:eastAsia="zh-CN"/>
        </w:rPr>
        <w:tab/>
        <w:t>Support of transferring media related information over N6</w:t>
      </w:r>
      <w:bookmarkEnd w:id="982"/>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39616D15"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 xml:space="preserve">If the media traffic is transferred using Media over QUIC Transport (specified in IETF draft-ietf-moq-transport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983" w:name="_CR6_1_3_27_9"/>
      <w:bookmarkStart w:id="984" w:name="_Toc217026558"/>
      <w:bookmarkEnd w:id="983"/>
      <w:r>
        <w:rPr>
          <w:lang w:eastAsia="zh-CN"/>
        </w:rPr>
        <w:t>6.1.3.27.9</w:t>
      </w:r>
      <w:r>
        <w:rPr>
          <w:lang w:eastAsia="zh-CN"/>
        </w:rPr>
        <w:tab/>
        <w:t>Expedited Data Transfer with Reflective QoS</w:t>
      </w:r>
      <w:bookmarkEnd w:id="984"/>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lastRenderedPageBreak/>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985" w:name="_CR6_1_3_28"/>
      <w:bookmarkStart w:id="986" w:name="_Toc217026559"/>
      <w:bookmarkEnd w:id="985"/>
      <w:r>
        <w:rPr>
          <w:lang w:eastAsia="zh-CN"/>
        </w:rPr>
        <w:t>6.1.3.27.10</w:t>
      </w:r>
      <w:r>
        <w:rPr>
          <w:lang w:eastAsia="zh-CN"/>
        </w:rPr>
        <w:tab/>
        <w:t>Support of RAN-controlled UL bitrate recommendation</w:t>
      </w:r>
      <w:bookmarkEnd w:id="986"/>
    </w:p>
    <w:p w14:paraId="44039482" w14:textId="2BAB2DBC" w:rsidR="00EA04E7" w:rsidRPr="00EA04E7" w:rsidRDefault="00EA04E7" w:rsidP="00A501A7">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987" w:name="_Toc217026560"/>
      <w:r>
        <w:rPr>
          <w:lang w:eastAsia="zh-CN"/>
        </w:rPr>
        <w:t>6.1.3.28</w:t>
      </w:r>
      <w:r>
        <w:rPr>
          <w:lang w:eastAsia="zh-CN"/>
        </w:rPr>
        <w:tab/>
        <w:t>AF requested QoS for a UE or group of UEs not identified by a UE address</w:t>
      </w:r>
      <w:bookmarkEnd w:id="987"/>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988" w:name="_CR6_1_3_29"/>
      <w:bookmarkStart w:id="989" w:name="_Toc217026561"/>
      <w:bookmarkEnd w:id="988"/>
      <w:r>
        <w:lastRenderedPageBreak/>
        <w:t>6.1.3.29</w:t>
      </w:r>
      <w:r>
        <w:tab/>
        <w:t xml:space="preserve">Network Slice replacement for </w:t>
      </w:r>
      <w:r w:rsidR="00062186">
        <w:t xml:space="preserve">a </w:t>
      </w:r>
      <w:r>
        <w:t>PDU Session</w:t>
      </w:r>
      <w:bookmarkEnd w:id="989"/>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90" w:name="_CR6_1_3_30"/>
      <w:bookmarkStart w:id="991" w:name="_Toc217026562"/>
      <w:bookmarkEnd w:id="990"/>
      <w:r>
        <w:t>6.1.3.30</w:t>
      </w:r>
      <w:r>
        <w:tab/>
        <w:t>Handling of Payload Headers Control</w:t>
      </w:r>
      <w:bookmarkEnd w:id="991"/>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lastRenderedPageBreak/>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992" w:name="_CR6_1_3_31"/>
      <w:bookmarkStart w:id="993" w:name="_Toc217026563"/>
      <w:bookmarkEnd w:id="992"/>
      <w:r>
        <w:t>6.1.3.31</w:t>
      </w:r>
      <w:r>
        <w:tab/>
        <w:t>Policy control for non-3GPP devices connecting behind a UE</w:t>
      </w:r>
      <w:bookmarkEnd w:id="993"/>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3F8009FA"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Nudr_DM_Notify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994" w:name="_CR6_1_4"/>
      <w:bookmarkStart w:id="995" w:name="_Toc217026564"/>
      <w:bookmarkEnd w:id="994"/>
      <w:r w:rsidRPr="003D4ABF">
        <w:t>6.1.4</w:t>
      </w:r>
      <w:r w:rsidRPr="003D4ABF">
        <w:tab/>
      </w:r>
      <w:r w:rsidR="004B2724" w:rsidRPr="003D4ABF">
        <w:t>Network slice related p</w:t>
      </w:r>
      <w:r w:rsidRPr="003D4ABF">
        <w:t>olicy control</w:t>
      </w:r>
      <w:bookmarkEnd w:id="995"/>
    </w:p>
    <w:p w14:paraId="1A56CE6D" w14:textId="77777777" w:rsidR="00BD10A8" w:rsidRPr="003D4ABF" w:rsidRDefault="00BD10A8" w:rsidP="00640110">
      <w:pPr>
        <w:pStyle w:val="Heading4"/>
      </w:pPr>
      <w:bookmarkStart w:id="996" w:name="_CR6_1_4_1"/>
      <w:bookmarkStart w:id="997" w:name="_Toc217026565"/>
      <w:bookmarkEnd w:id="996"/>
      <w:r w:rsidRPr="003D4ABF">
        <w:t>6.1.4.1</w:t>
      </w:r>
      <w:r w:rsidRPr="003D4ABF">
        <w:tab/>
        <w:t>General</w:t>
      </w:r>
      <w:bookmarkEnd w:id="997"/>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lastRenderedPageBreak/>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98" w:name="_CR6_1_4_2"/>
      <w:bookmarkStart w:id="999" w:name="_Toc217026566"/>
      <w:bookmarkEnd w:id="998"/>
      <w:r w:rsidRPr="003D4ABF">
        <w:t>6.1.4.2</w:t>
      </w:r>
      <w:r w:rsidRPr="003D4ABF">
        <w:tab/>
      </w:r>
      <w:r w:rsidR="006A4701" w:rsidRPr="003D4ABF">
        <w:t xml:space="preserve">Limitation of </w:t>
      </w:r>
      <w:r w:rsidRPr="003D4ABF">
        <w:t>data rate per network slice with assistance of the NWDAF</w:t>
      </w:r>
      <w:bookmarkEnd w:id="999"/>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00" w:name="_CR6_1_4_3"/>
      <w:bookmarkStart w:id="1001" w:name="_Toc217026567"/>
      <w:bookmarkEnd w:id="1000"/>
      <w:r w:rsidRPr="003D4ABF">
        <w:t>6.1.4.3</w:t>
      </w:r>
      <w:r w:rsidRPr="003D4ABF">
        <w:tab/>
        <w:t>Limitation of data rate per network slice with PCF based monitoring</w:t>
      </w:r>
      <w:bookmarkEnd w:id="1001"/>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lastRenderedPageBreak/>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02" w:name="_CR6_1_5"/>
      <w:bookmarkStart w:id="1003" w:name="_Toc217026568"/>
      <w:bookmarkEnd w:id="1002"/>
      <w:r>
        <w:t>6.1.5</w:t>
      </w:r>
      <w:r>
        <w:tab/>
        <w:t>Group related policy control</w:t>
      </w:r>
      <w:bookmarkEnd w:id="1003"/>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04" w:name="_CR6_1_6"/>
      <w:bookmarkStart w:id="1005" w:name="_Toc217026569"/>
      <w:bookmarkEnd w:id="1004"/>
      <w:r>
        <w:t>6.1.6</w:t>
      </w:r>
      <w:r w:rsidR="00E335D6">
        <w:tab/>
        <w:t>Void</w:t>
      </w:r>
      <w:bookmarkEnd w:id="1005"/>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06" w:name="_CR6_2"/>
      <w:bookmarkStart w:id="1007" w:name="_Toc217026570"/>
      <w:bookmarkEnd w:id="1006"/>
      <w:r w:rsidRPr="003D4ABF">
        <w:rPr>
          <w:lang w:eastAsia="zh-CN"/>
        </w:rPr>
        <w:t>6.2</w:t>
      </w:r>
      <w:r w:rsidRPr="003D4ABF">
        <w:rPr>
          <w:lang w:eastAsia="zh-CN"/>
        </w:rPr>
        <w:tab/>
        <w:t>Network functions and entities</w:t>
      </w:r>
      <w:bookmarkEnd w:id="949"/>
      <w:bookmarkEnd w:id="950"/>
      <w:bookmarkEnd w:id="951"/>
      <w:bookmarkEnd w:id="952"/>
      <w:bookmarkEnd w:id="953"/>
      <w:bookmarkEnd w:id="954"/>
      <w:bookmarkEnd w:id="955"/>
      <w:bookmarkEnd w:id="1007"/>
    </w:p>
    <w:p w14:paraId="00F8BB5C" w14:textId="77777777" w:rsidR="00787F8E" w:rsidRPr="003D4ABF" w:rsidRDefault="00787F8E" w:rsidP="00787F8E">
      <w:pPr>
        <w:pStyle w:val="Heading3"/>
      </w:pPr>
      <w:bookmarkStart w:id="1008" w:name="_CR6_2_1"/>
      <w:bookmarkStart w:id="1009" w:name="_Toc19197361"/>
      <w:bookmarkStart w:id="1010" w:name="_Toc27896514"/>
      <w:bookmarkStart w:id="1011" w:name="_Toc36192682"/>
      <w:bookmarkStart w:id="1012" w:name="_Toc37076413"/>
      <w:bookmarkStart w:id="1013" w:name="_Toc45194859"/>
      <w:bookmarkStart w:id="1014" w:name="_Toc47594271"/>
      <w:bookmarkStart w:id="1015" w:name="_Toc51836902"/>
      <w:bookmarkStart w:id="1016" w:name="_Toc217026571"/>
      <w:bookmarkEnd w:id="1008"/>
      <w:r w:rsidRPr="003D4ABF">
        <w:t>6.2.1</w:t>
      </w:r>
      <w:r w:rsidRPr="003D4ABF">
        <w:tab/>
        <w:t>Policy Control Function (PCF)</w:t>
      </w:r>
      <w:bookmarkEnd w:id="1009"/>
      <w:bookmarkEnd w:id="1010"/>
      <w:bookmarkEnd w:id="1011"/>
      <w:bookmarkEnd w:id="1012"/>
      <w:bookmarkEnd w:id="1013"/>
      <w:bookmarkEnd w:id="1014"/>
      <w:bookmarkEnd w:id="1015"/>
      <w:bookmarkEnd w:id="1016"/>
    </w:p>
    <w:p w14:paraId="61386381" w14:textId="77777777" w:rsidR="00787F8E" w:rsidRPr="003D4ABF" w:rsidRDefault="00787F8E" w:rsidP="00787F8E">
      <w:pPr>
        <w:pStyle w:val="Heading4"/>
      </w:pPr>
      <w:bookmarkStart w:id="1017" w:name="_CR6_2_1_1"/>
      <w:bookmarkStart w:id="1018" w:name="_Toc19197362"/>
      <w:bookmarkStart w:id="1019" w:name="_Toc27896515"/>
      <w:bookmarkStart w:id="1020" w:name="_Toc36192683"/>
      <w:bookmarkStart w:id="1021" w:name="_Toc37076414"/>
      <w:bookmarkStart w:id="1022" w:name="_Toc45194860"/>
      <w:bookmarkStart w:id="1023" w:name="_Toc47594272"/>
      <w:bookmarkStart w:id="1024" w:name="_Toc51836903"/>
      <w:bookmarkStart w:id="1025" w:name="_Toc217026572"/>
      <w:bookmarkEnd w:id="1017"/>
      <w:r w:rsidRPr="003D4ABF">
        <w:t>6.2.1.1</w:t>
      </w:r>
      <w:r w:rsidRPr="003D4ABF">
        <w:tab/>
        <w:t>General</w:t>
      </w:r>
      <w:bookmarkEnd w:id="1018"/>
      <w:bookmarkEnd w:id="1019"/>
      <w:bookmarkEnd w:id="1020"/>
      <w:bookmarkEnd w:id="1021"/>
      <w:bookmarkEnd w:id="1022"/>
      <w:bookmarkEnd w:id="1023"/>
      <w:bookmarkEnd w:id="1024"/>
      <w:bookmarkEnd w:id="1025"/>
    </w:p>
    <w:p w14:paraId="4B4E36B6" w14:textId="77777777" w:rsidR="00787F8E" w:rsidRPr="003D4ABF" w:rsidRDefault="00787F8E" w:rsidP="00787F8E">
      <w:pPr>
        <w:pStyle w:val="Heading5"/>
      </w:pPr>
      <w:bookmarkStart w:id="1026" w:name="_CR6_2_1_1_1"/>
      <w:bookmarkStart w:id="1027" w:name="_Toc45194861"/>
      <w:bookmarkStart w:id="1028" w:name="_Toc47594273"/>
      <w:bookmarkStart w:id="1029" w:name="_Toc51836904"/>
      <w:bookmarkStart w:id="1030" w:name="_Toc217026573"/>
      <w:bookmarkEnd w:id="1026"/>
      <w:r w:rsidRPr="003D4ABF">
        <w:t>6.2.1.1.1</w:t>
      </w:r>
      <w:r w:rsidRPr="003D4ABF">
        <w:tab/>
        <w:t>Session management related functionality</w:t>
      </w:r>
      <w:bookmarkEnd w:id="1027"/>
      <w:bookmarkEnd w:id="1028"/>
      <w:bookmarkEnd w:id="1029"/>
      <w:bookmarkEnd w:id="1030"/>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lastRenderedPageBreak/>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lastRenderedPageBreak/>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31" w:name="_CR6_2_1_1_2"/>
      <w:bookmarkStart w:id="1032" w:name="_Toc45194862"/>
      <w:bookmarkStart w:id="1033" w:name="_Toc47594274"/>
      <w:bookmarkStart w:id="1034" w:name="_Toc51836905"/>
      <w:bookmarkStart w:id="1035" w:name="_Toc217026574"/>
      <w:bookmarkEnd w:id="1031"/>
      <w:r w:rsidRPr="003D4ABF">
        <w:t>6.2.1.1.2</w:t>
      </w:r>
      <w:r w:rsidRPr="003D4ABF">
        <w:tab/>
        <w:t>Non-session management related functionality</w:t>
      </w:r>
      <w:bookmarkEnd w:id="1032"/>
      <w:bookmarkEnd w:id="1033"/>
      <w:bookmarkEnd w:id="1034"/>
      <w:bookmarkEnd w:id="103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36" w:name="_Toc19197363"/>
      <w:bookmarkStart w:id="1037" w:name="_Toc27896516"/>
      <w:bookmarkStart w:id="1038" w:name="_Toc36192684"/>
      <w:bookmarkStart w:id="1039" w:name="_Toc37076415"/>
      <w:bookmarkStart w:id="1040" w:name="_Toc45194865"/>
      <w:bookmarkStart w:id="1041" w:name="_Toc47594277"/>
      <w:bookmarkStart w:id="1042"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43" w:name="_CR6_2_1_1_3"/>
      <w:bookmarkStart w:id="1044" w:name="_Toc217026575"/>
      <w:bookmarkEnd w:id="1043"/>
      <w:r w:rsidRPr="003D4ABF">
        <w:t>6.2.1.1.3</w:t>
      </w:r>
      <w:r w:rsidRPr="003D4ABF">
        <w:tab/>
        <w:t>Network slice related functionality</w:t>
      </w:r>
      <w:bookmarkEnd w:id="1044"/>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45" w:name="_CR6_2_1_1_4"/>
      <w:bookmarkStart w:id="1046" w:name="_Toc217026576"/>
      <w:bookmarkEnd w:id="1045"/>
      <w:r>
        <w:t>6.2.1.1.4</w:t>
      </w:r>
      <w:r>
        <w:tab/>
        <w:t>Group related functionality</w:t>
      </w:r>
      <w:bookmarkEnd w:id="1046"/>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47" w:name="_CR6_2_1_2"/>
      <w:bookmarkStart w:id="1048" w:name="_Toc217026577"/>
      <w:bookmarkEnd w:id="1047"/>
      <w:r w:rsidRPr="003D4ABF">
        <w:t>6.2.1.2</w:t>
      </w:r>
      <w:r w:rsidRPr="003D4ABF">
        <w:tab/>
        <w:t>Input for PCC decisions</w:t>
      </w:r>
      <w:bookmarkEnd w:id="1036"/>
      <w:bookmarkEnd w:id="1037"/>
      <w:bookmarkEnd w:id="1038"/>
      <w:bookmarkEnd w:id="1039"/>
      <w:bookmarkEnd w:id="1040"/>
      <w:bookmarkEnd w:id="1041"/>
      <w:bookmarkEnd w:id="1042"/>
      <w:bookmarkEnd w:id="1048"/>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lastRenderedPageBreak/>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(Npcf_AMPolicyControl service and Npcf_UEPolicyControl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(Npcf_UEPolicyControl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(Npcf_SMPolicyControl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(Nudr_DataManagement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(Npcf_PolicyAuthorization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(Npcf_BDTPolicyControl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(Nchf_SpendingLimitControl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49" w:name="_CR6_2_1_3"/>
      <w:bookmarkStart w:id="1050" w:name="_Toc19197364"/>
      <w:bookmarkStart w:id="1051" w:name="_Toc27896517"/>
      <w:bookmarkStart w:id="1052" w:name="_Toc36192685"/>
      <w:bookmarkStart w:id="1053" w:name="_Toc37076416"/>
      <w:bookmarkStart w:id="1054" w:name="_Toc45194866"/>
      <w:bookmarkStart w:id="1055" w:name="_Toc47594278"/>
      <w:bookmarkStart w:id="1056" w:name="_Toc51836907"/>
      <w:bookmarkStart w:id="1057" w:name="_Toc217026578"/>
      <w:bookmarkEnd w:id="1049"/>
      <w:r w:rsidRPr="003D4ABF">
        <w:t>6.2.1.</w:t>
      </w:r>
      <w:r w:rsidRPr="003D4ABF">
        <w:rPr>
          <w:lang w:eastAsia="zh-CN"/>
        </w:rPr>
        <w:t>3</w:t>
      </w:r>
      <w:r w:rsidRPr="003D4ABF">
        <w:tab/>
        <w:t>Policy control s</w:t>
      </w:r>
      <w:r w:rsidRPr="003D4ABF">
        <w:rPr>
          <w:lang w:eastAsia="zh-CN"/>
        </w:rPr>
        <w:t>ubscription information management</w:t>
      </w:r>
      <w:bookmarkEnd w:id="1050"/>
      <w:bookmarkEnd w:id="1051"/>
      <w:bookmarkEnd w:id="1052"/>
      <w:bookmarkEnd w:id="1053"/>
      <w:bookmarkEnd w:id="1054"/>
      <w:bookmarkEnd w:id="1055"/>
      <w:bookmarkEnd w:id="1056"/>
      <w:bookmarkEnd w:id="1057"/>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58" w:name="_CRTable6_2_1_31"/>
      <w:r w:rsidRPr="003D4ABF">
        <w:rPr>
          <w:rFonts w:eastAsia="DengXian"/>
        </w:rPr>
        <w:lastRenderedPageBreak/>
        <w:t xml:space="preserve">Table </w:t>
      </w:r>
      <w:bookmarkEnd w:id="1058"/>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59" w:name="_CRTable6_2_1_32"/>
      <w:r w:rsidRPr="003D4ABF">
        <w:rPr>
          <w:rFonts w:eastAsia="DengXian"/>
        </w:rPr>
        <w:lastRenderedPageBreak/>
        <w:t xml:space="preserve">Table </w:t>
      </w:r>
      <w:bookmarkEnd w:id="105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60" w:name="_CRTable6_2_1_33"/>
      <w:r w:rsidRPr="003D4ABF">
        <w:rPr>
          <w:rFonts w:eastAsia="DengXian"/>
        </w:rPr>
        <w:t xml:space="preserve">Table </w:t>
      </w:r>
      <w:bookmarkEnd w:id="106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61" w:name="_CRTable6_2_1_34"/>
      <w:r w:rsidRPr="003D4ABF">
        <w:lastRenderedPageBreak/>
        <w:t xml:space="preserve">Table </w:t>
      </w:r>
      <w:bookmarkEnd w:id="1061"/>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62" w:name="_Toc19197365"/>
      <w:bookmarkStart w:id="1063" w:name="_Toc27896518"/>
      <w:bookmarkStart w:id="1064" w:name="_Toc36192686"/>
      <w:bookmarkStart w:id="1065" w:name="_Toc37076417"/>
      <w:bookmarkStart w:id="1066" w:name="_Toc45194867"/>
      <w:bookmarkStart w:id="1067" w:name="_Toc47594279"/>
      <w:bookmarkStart w:id="1068"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69" w:name="_CRTable6_2_1_35"/>
      <w:r w:rsidRPr="003D4ABF">
        <w:t xml:space="preserve">Table </w:t>
      </w:r>
      <w:bookmarkEnd w:id="1069"/>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70" w:name="_CRTable6_2_1_36"/>
      <w:r>
        <w:t xml:space="preserve">Table </w:t>
      </w:r>
      <w:bookmarkEnd w:id="1070"/>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71" w:name="_CRTable6_2_1_37"/>
      <w:r>
        <w:lastRenderedPageBreak/>
        <w:t xml:space="preserve">Table </w:t>
      </w:r>
      <w:bookmarkEnd w:id="1071"/>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72" w:name="_CR6_2_1_4"/>
      <w:bookmarkStart w:id="1073" w:name="_Toc217026579"/>
      <w:bookmarkEnd w:id="1072"/>
      <w:r w:rsidRPr="003D4ABF">
        <w:t>6.2.1.4</w:t>
      </w:r>
      <w:r w:rsidRPr="003D4ABF">
        <w:tab/>
        <w:t>V-PCF</w:t>
      </w:r>
      <w:bookmarkEnd w:id="1062"/>
      <w:bookmarkEnd w:id="1063"/>
      <w:bookmarkEnd w:id="1064"/>
      <w:bookmarkEnd w:id="1065"/>
      <w:bookmarkEnd w:id="1066"/>
      <w:bookmarkEnd w:id="1067"/>
      <w:bookmarkEnd w:id="1068"/>
      <w:bookmarkEnd w:id="107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74" w:name="_CR6_2_1_5"/>
      <w:bookmarkStart w:id="1075" w:name="_Toc19197366"/>
      <w:bookmarkStart w:id="1076" w:name="_Toc27896519"/>
      <w:bookmarkStart w:id="1077" w:name="_Toc36192687"/>
      <w:bookmarkStart w:id="1078" w:name="_Toc37076418"/>
      <w:bookmarkStart w:id="1079" w:name="_Toc45194868"/>
      <w:bookmarkStart w:id="1080" w:name="_Toc47594280"/>
      <w:bookmarkStart w:id="1081" w:name="_Toc51836909"/>
      <w:bookmarkStart w:id="1082" w:name="_Toc217026580"/>
      <w:bookmarkEnd w:id="1074"/>
      <w:r w:rsidRPr="003D4ABF">
        <w:t>6.2.1.5</w:t>
      </w:r>
      <w:r w:rsidRPr="003D4ABF">
        <w:tab/>
        <w:t>H-PCF</w:t>
      </w:r>
      <w:bookmarkEnd w:id="1075"/>
      <w:bookmarkEnd w:id="1076"/>
      <w:bookmarkEnd w:id="1077"/>
      <w:bookmarkEnd w:id="1078"/>
      <w:bookmarkEnd w:id="1079"/>
      <w:bookmarkEnd w:id="1080"/>
      <w:bookmarkEnd w:id="1081"/>
      <w:bookmarkEnd w:id="108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83" w:name="_CR6_2_1_6"/>
      <w:bookmarkStart w:id="1084" w:name="_Toc19197367"/>
      <w:bookmarkStart w:id="1085" w:name="_Toc27896520"/>
      <w:bookmarkStart w:id="1086" w:name="_Toc36192688"/>
      <w:bookmarkStart w:id="1087" w:name="_Toc37076419"/>
      <w:bookmarkStart w:id="1088" w:name="_Toc45194869"/>
      <w:bookmarkStart w:id="1089" w:name="_Toc47594281"/>
      <w:bookmarkStart w:id="1090" w:name="_Toc51836910"/>
      <w:bookmarkStart w:id="1091" w:name="_Toc217026581"/>
      <w:bookmarkEnd w:id="1083"/>
      <w:r w:rsidRPr="003D4ABF">
        <w:t>6.2.1.6</w:t>
      </w:r>
      <w:r w:rsidRPr="003D4ABF">
        <w:tab/>
      </w:r>
      <w:r w:rsidRPr="003D4ABF">
        <w:rPr>
          <w:rFonts w:eastAsia="SimSun" w:cs="Arial"/>
          <w:lang w:eastAsia="zh-CN"/>
        </w:rPr>
        <w:t>Application specific policy information management</w:t>
      </w:r>
      <w:bookmarkEnd w:id="1084"/>
      <w:bookmarkEnd w:id="1085"/>
      <w:bookmarkEnd w:id="1086"/>
      <w:bookmarkEnd w:id="1087"/>
      <w:bookmarkEnd w:id="1088"/>
      <w:bookmarkEnd w:id="1089"/>
      <w:bookmarkEnd w:id="1090"/>
      <w:bookmarkEnd w:id="109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92" w:name="_CR6_2_1_7"/>
      <w:bookmarkStart w:id="1093" w:name="_Toc51836911"/>
      <w:bookmarkStart w:id="1094" w:name="_Toc19197368"/>
      <w:bookmarkStart w:id="1095" w:name="_Toc27896521"/>
      <w:bookmarkStart w:id="1096" w:name="_Toc36192689"/>
      <w:bookmarkStart w:id="1097" w:name="_Toc37076420"/>
      <w:bookmarkStart w:id="1098" w:name="_Toc45194870"/>
      <w:bookmarkStart w:id="1099" w:name="_Toc47594282"/>
      <w:bookmarkStart w:id="1100" w:name="_Toc217026582"/>
      <w:bookmarkEnd w:id="1092"/>
      <w:r w:rsidRPr="003D4ABF">
        <w:t>6.2.1.7</w:t>
      </w:r>
      <w:r w:rsidRPr="003D4ABF">
        <w:tab/>
        <w:t>Usage monitoring</w:t>
      </w:r>
      <w:bookmarkEnd w:id="1093"/>
      <w:bookmarkEnd w:id="110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01" w:name="_CR6_2_1_8"/>
      <w:bookmarkStart w:id="1102" w:name="_Toc51836912"/>
      <w:bookmarkStart w:id="1103" w:name="_Toc217026583"/>
      <w:bookmarkEnd w:id="1101"/>
      <w:r w:rsidRPr="003D4ABF">
        <w:t>6.2.1.8</w:t>
      </w:r>
      <w:r w:rsidRPr="003D4ABF">
        <w:tab/>
        <w:t>Sponsored data connectivity</w:t>
      </w:r>
      <w:bookmarkEnd w:id="1102"/>
      <w:bookmarkEnd w:id="110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04" w:name="_CR6_2_1_9"/>
      <w:bookmarkStart w:id="1105" w:name="_Toc51836913"/>
      <w:bookmarkStart w:id="1106" w:name="_Toc217026584"/>
      <w:bookmarkEnd w:id="1104"/>
      <w:r w:rsidRPr="003D4ABF">
        <w:t>6.2.1.9</w:t>
      </w:r>
      <w:r w:rsidRPr="003D4ABF">
        <w:tab/>
        <w:t>Monitoring the data rate per Network Slice for a UE</w:t>
      </w:r>
      <w:bookmarkEnd w:id="1106"/>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07" w:name="_CR6_2_1_10"/>
      <w:bookmarkStart w:id="1108" w:name="_Toc217026585"/>
      <w:bookmarkEnd w:id="1107"/>
      <w:r w:rsidRPr="003D4ABF">
        <w:t>6.2.1.10</w:t>
      </w:r>
      <w:r w:rsidRPr="003D4ABF">
        <w:tab/>
        <w:t>Monitoring the data rate per Network Slice</w:t>
      </w:r>
      <w:bookmarkEnd w:id="1108"/>
    </w:p>
    <w:p w14:paraId="16428EE8" w14:textId="78BB45C0" w:rsidR="00BD10A8" w:rsidRPr="003D4ABF" w:rsidRDefault="00BD10A8" w:rsidP="00640110">
      <w:pPr>
        <w:pStyle w:val="Heading5"/>
      </w:pPr>
      <w:bookmarkStart w:id="1109" w:name="_CR6_2_1_10_1"/>
      <w:bookmarkStart w:id="1110" w:name="_Toc217026586"/>
      <w:bookmarkEnd w:id="1109"/>
      <w:r w:rsidRPr="003D4ABF">
        <w:t>6.2.1.10.1</w:t>
      </w:r>
      <w:r w:rsidRPr="003D4ABF">
        <w:tab/>
        <w:t>General</w:t>
      </w:r>
      <w:bookmarkEnd w:id="111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11" w:name="_CR6_2_1_10_2"/>
      <w:bookmarkStart w:id="1112" w:name="_Toc217026587"/>
      <w:bookmarkEnd w:id="1111"/>
      <w:r w:rsidRPr="003D4ABF">
        <w:t>6.2.1.10.2</w:t>
      </w:r>
      <w:r w:rsidRPr="003D4ABF">
        <w:tab/>
        <w:t>Monitoring the data rate per Network Slice by using QoS parameters</w:t>
      </w:r>
      <w:bookmarkEnd w:id="111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13" w:name="_CR6_2_1_11"/>
      <w:bookmarkStart w:id="1114" w:name="_Toc217026588"/>
      <w:bookmarkEnd w:id="1113"/>
      <w:r>
        <w:t>6.2.1.11</w:t>
      </w:r>
      <w:r>
        <w:tab/>
        <w:t>Monitoring the data rate per Group</w:t>
      </w:r>
      <w:bookmarkEnd w:id="1114"/>
    </w:p>
    <w:p w14:paraId="1591DD85" w14:textId="77777777" w:rsidR="00CB4253" w:rsidRDefault="00CB4253" w:rsidP="00307050">
      <w:pPr>
        <w:pStyle w:val="Heading5"/>
      </w:pPr>
      <w:bookmarkStart w:id="1115" w:name="_CR6_2_1_11_1"/>
      <w:bookmarkStart w:id="1116" w:name="_Toc217026589"/>
      <w:bookmarkEnd w:id="1115"/>
      <w:r>
        <w:t>6.2.1.11.1</w:t>
      </w:r>
      <w:r>
        <w:tab/>
        <w:t>General</w:t>
      </w:r>
      <w:bookmarkEnd w:id="1116"/>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17" w:name="_CR6_2_1_11_2"/>
      <w:bookmarkStart w:id="1118" w:name="_Toc217026590"/>
      <w:bookmarkEnd w:id="1117"/>
      <w:r>
        <w:t>6.2.1.11.2</w:t>
      </w:r>
      <w:r>
        <w:tab/>
        <w:t>Monitoring the data rate per Group by using QoS parameters</w:t>
      </w:r>
      <w:bookmarkEnd w:id="1118"/>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19" w:name="_CR6_2_1_12"/>
      <w:bookmarkStart w:id="1120" w:name="_Toc217026591"/>
      <w:bookmarkEnd w:id="1119"/>
      <w:r>
        <w:lastRenderedPageBreak/>
        <w:t>6.2.1.12</w:t>
      </w:r>
      <w:r>
        <w:tab/>
        <w:t>VPLMN Specific Offloading Policy</w:t>
      </w:r>
      <w:bookmarkEnd w:id="1120"/>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21" w:name="_CR6_2_1_13"/>
      <w:bookmarkStart w:id="1122" w:name="_Toc217026592"/>
      <w:bookmarkEnd w:id="1121"/>
      <w:r>
        <w:t>6.2.1.13</w:t>
      </w:r>
      <w:r>
        <w:tab/>
        <w:t>Local Offloading Management Policy</w:t>
      </w:r>
      <w:bookmarkEnd w:id="1122"/>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23" w:name="_CR6_2_2"/>
      <w:bookmarkStart w:id="1124" w:name="_Toc217026593"/>
      <w:bookmarkEnd w:id="1123"/>
      <w:r w:rsidRPr="003D4ABF">
        <w:rPr>
          <w:rFonts w:cs="Arial"/>
          <w:lang w:eastAsia="zh-CN"/>
        </w:rPr>
        <w:t>6.2.2</w:t>
      </w:r>
      <w:r w:rsidRPr="003D4ABF">
        <w:rPr>
          <w:rFonts w:cs="Arial"/>
          <w:lang w:eastAsia="zh-CN"/>
        </w:rPr>
        <w:tab/>
      </w:r>
      <w:r w:rsidRPr="003D4ABF">
        <w:t>Session Management Function (SMF)</w:t>
      </w:r>
      <w:bookmarkEnd w:id="1094"/>
      <w:bookmarkEnd w:id="1095"/>
      <w:bookmarkEnd w:id="1096"/>
      <w:bookmarkEnd w:id="1097"/>
      <w:bookmarkEnd w:id="1098"/>
      <w:bookmarkEnd w:id="1099"/>
      <w:bookmarkEnd w:id="1105"/>
      <w:bookmarkEnd w:id="1124"/>
    </w:p>
    <w:p w14:paraId="790C1E19" w14:textId="77777777" w:rsidR="00787F8E" w:rsidRPr="003D4ABF" w:rsidRDefault="00787F8E" w:rsidP="00787F8E">
      <w:pPr>
        <w:pStyle w:val="Heading4"/>
      </w:pPr>
      <w:bookmarkStart w:id="1125" w:name="_CR6_2_2_1"/>
      <w:bookmarkStart w:id="1126" w:name="_Toc19197369"/>
      <w:bookmarkStart w:id="1127" w:name="_Toc27896522"/>
      <w:bookmarkStart w:id="1128" w:name="_Toc36192690"/>
      <w:bookmarkStart w:id="1129" w:name="_Toc37076421"/>
      <w:bookmarkStart w:id="1130" w:name="_Toc45194871"/>
      <w:bookmarkStart w:id="1131" w:name="_Toc47594283"/>
      <w:bookmarkStart w:id="1132" w:name="_Toc51836914"/>
      <w:bookmarkStart w:id="1133" w:name="_Toc217026594"/>
      <w:bookmarkEnd w:id="1125"/>
      <w:r w:rsidRPr="003D4ABF">
        <w:t>6.2.2.1</w:t>
      </w:r>
      <w:r w:rsidRPr="003D4ABF">
        <w:tab/>
        <w:t>General</w:t>
      </w:r>
      <w:bookmarkEnd w:id="1126"/>
      <w:bookmarkEnd w:id="1127"/>
      <w:bookmarkEnd w:id="1128"/>
      <w:bookmarkEnd w:id="1129"/>
      <w:bookmarkEnd w:id="1130"/>
      <w:bookmarkEnd w:id="1131"/>
      <w:bookmarkEnd w:id="1132"/>
      <w:bookmarkEnd w:id="1133"/>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34" w:name="_Toc19197370"/>
      <w:bookmarkStart w:id="1135" w:name="_Toc27896523"/>
      <w:bookmarkStart w:id="1136" w:name="_Toc36192691"/>
      <w:bookmarkStart w:id="1137" w:name="_Toc37076422"/>
      <w:bookmarkStart w:id="1138" w:name="_Toc45194872"/>
      <w:bookmarkStart w:id="1139" w:name="_Toc47594284"/>
      <w:bookmarkStart w:id="1140"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41" w:name="_CR6_2_2_2"/>
      <w:bookmarkStart w:id="1142" w:name="_Toc217026595"/>
      <w:bookmarkEnd w:id="1141"/>
      <w:r w:rsidRPr="003D4ABF">
        <w:t>6.2.2.2</w:t>
      </w:r>
      <w:r w:rsidRPr="003D4ABF">
        <w:tab/>
        <w:t>Service data flow detection</w:t>
      </w:r>
      <w:bookmarkEnd w:id="1134"/>
      <w:bookmarkEnd w:id="1135"/>
      <w:bookmarkEnd w:id="1136"/>
      <w:bookmarkEnd w:id="1137"/>
      <w:bookmarkEnd w:id="1138"/>
      <w:bookmarkEnd w:id="1139"/>
      <w:bookmarkEnd w:id="1140"/>
      <w:bookmarkEnd w:id="1142"/>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43" w:name="_CR6_2_2_3"/>
      <w:bookmarkStart w:id="1144" w:name="_Toc19197371"/>
      <w:bookmarkStart w:id="1145" w:name="_Toc27896524"/>
      <w:bookmarkStart w:id="1146" w:name="_Toc36192692"/>
      <w:bookmarkStart w:id="1147" w:name="_Toc37076423"/>
      <w:bookmarkStart w:id="1148" w:name="_Toc45194873"/>
      <w:bookmarkStart w:id="1149" w:name="_Toc47594285"/>
      <w:bookmarkStart w:id="1150" w:name="_Toc51836916"/>
      <w:bookmarkStart w:id="1151" w:name="_Toc217026596"/>
      <w:bookmarkEnd w:id="1143"/>
      <w:r w:rsidRPr="003D4ABF">
        <w:t>6.2.2.3</w:t>
      </w:r>
      <w:r w:rsidRPr="003D4ABF">
        <w:tab/>
        <w:t>Measurement</w:t>
      </w:r>
      <w:bookmarkEnd w:id="1144"/>
      <w:bookmarkEnd w:id="1145"/>
      <w:bookmarkEnd w:id="1146"/>
      <w:bookmarkEnd w:id="1147"/>
      <w:bookmarkEnd w:id="1148"/>
      <w:bookmarkEnd w:id="1149"/>
      <w:bookmarkEnd w:id="1150"/>
      <w:bookmarkEnd w:id="1151"/>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52" w:name="_CR6_2_2_4"/>
      <w:bookmarkStart w:id="1153" w:name="_Toc19197372"/>
      <w:bookmarkStart w:id="1154" w:name="_Toc27896525"/>
      <w:bookmarkStart w:id="1155" w:name="_Toc36192693"/>
      <w:bookmarkStart w:id="1156" w:name="_Toc37076424"/>
      <w:bookmarkStart w:id="1157" w:name="_Toc45194874"/>
      <w:bookmarkStart w:id="1158" w:name="_Toc47594286"/>
      <w:bookmarkStart w:id="1159" w:name="_Toc51836917"/>
      <w:bookmarkStart w:id="1160" w:name="_Toc217026597"/>
      <w:bookmarkEnd w:id="1152"/>
      <w:r w:rsidRPr="003D4ABF">
        <w:t>6.2.2.4</w:t>
      </w:r>
      <w:r w:rsidRPr="003D4ABF">
        <w:tab/>
        <w:t>QoS control</w:t>
      </w:r>
      <w:bookmarkEnd w:id="1153"/>
      <w:bookmarkEnd w:id="1154"/>
      <w:bookmarkEnd w:id="1155"/>
      <w:bookmarkEnd w:id="1156"/>
      <w:bookmarkEnd w:id="1157"/>
      <w:bookmarkEnd w:id="1158"/>
      <w:bookmarkEnd w:id="1159"/>
      <w:bookmarkEnd w:id="116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61" w:name="_CR6_2_2_5"/>
      <w:bookmarkStart w:id="1162" w:name="_Toc19197373"/>
      <w:bookmarkStart w:id="1163" w:name="_Toc27896526"/>
      <w:bookmarkStart w:id="1164" w:name="_Toc36192694"/>
      <w:bookmarkStart w:id="1165" w:name="_Toc37076425"/>
      <w:bookmarkStart w:id="1166" w:name="_Toc45194875"/>
      <w:bookmarkStart w:id="1167" w:name="_Toc47594287"/>
      <w:bookmarkStart w:id="1168" w:name="_Toc51836918"/>
      <w:bookmarkStart w:id="1169" w:name="_Toc217026598"/>
      <w:bookmarkEnd w:id="1161"/>
      <w:r w:rsidRPr="003D4ABF">
        <w:lastRenderedPageBreak/>
        <w:t>6.2.2.5</w:t>
      </w:r>
      <w:r w:rsidRPr="003D4ABF">
        <w:tab/>
        <w:t>Application detection</w:t>
      </w:r>
      <w:bookmarkEnd w:id="1162"/>
      <w:bookmarkEnd w:id="1163"/>
      <w:bookmarkEnd w:id="1164"/>
      <w:bookmarkEnd w:id="1165"/>
      <w:bookmarkEnd w:id="1166"/>
      <w:bookmarkEnd w:id="1167"/>
      <w:bookmarkEnd w:id="1168"/>
      <w:bookmarkEnd w:id="1169"/>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70" w:name="_CR6_2_2_6"/>
      <w:bookmarkStart w:id="1171" w:name="_Toc19197374"/>
      <w:bookmarkStart w:id="1172" w:name="_Toc27896527"/>
      <w:bookmarkStart w:id="1173" w:name="_Toc36192695"/>
      <w:bookmarkStart w:id="1174" w:name="_Toc37076426"/>
      <w:bookmarkStart w:id="1175" w:name="_Toc45194876"/>
      <w:bookmarkStart w:id="1176" w:name="_Toc47594288"/>
      <w:bookmarkStart w:id="1177" w:name="_Toc51836919"/>
      <w:bookmarkStart w:id="1178" w:name="_Toc217026599"/>
      <w:bookmarkEnd w:id="1170"/>
      <w:r w:rsidRPr="003D4ABF">
        <w:t>6.2.2.6</w:t>
      </w:r>
      <w:r w:rsidRPr="003D4ABF">
        <w:tab/>
        <w:t>Traffic steering</w:t>
      </w:r>
      <w:bookmarkEnd w:id="1171"/>
      <w:bookmarkEnd w:id="1172"/>
      <w:bookmarkEnd w:id="1173"/>
      <w:bookmarkEnd w:id="1174"/>
      <w:bookmarkEnd w:id="1175"/>
      <w:bookmarkEnd w:id="1176"/>
      <w:bookmarkEnd w:id="1177"/>
      <w:bookmarkEnd w:id="1178"/>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79" w:name="_CR6_2_2_7"/>
      <w:bookmarkStart w:id="1180" w:name="_Toc19197375"/>
      <w:bookmarkStart w:id="1181" w:name="_Toc27896528"/>
      <w:bookmarkStart w:id="1182" w:name="_Toc36192696"/>
      <w:bookmarkStart w:id="1183" w:name="_Toc37076427"/>
      <w:bookmarkStart w:id="1184" w:name="_Toc45194877"/>
      <w:bookmarkStart w:id="1185" w:name="_Toc47594289"/>
      <w:bookmarkStart w:id="1186" w:name="_Toc51836920"/>
      <w:bookmarkStart w:id="1187" w:name="_Toc217026600"/>
      <w:bookmarkEnd w:id="1179"/>
      <w:r w:rsidRPr="003D4ABF">
        <w:t>6.2.2.7</w:t>
      </w:r>
      <w:r w:rsidRPr="003D4ABF">
        <w:tab/>
        <w:t>Access Traffic Steering, Switching and Splitting</w:t>
      </w:r>
      <w:bookmarkEnd w:id="1180"/>
      <w:bookmarkEnd w:id="1181"/>
      <w:bookmarkEnd w:id="1182"/>
      <w:bookmarkEnd w:id="1183"/>
      <w:bookmarkEnd w:id="1184"/>
      <w:bookmarkEnd w:id="1185"/>
      <w:bookmarkEnd w:id="1186"/>
      <w:bookmarkEnd w:id="1187"/>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188" w:name="_CR6_2_2_8"/>
      <w:bookmarkStart w:id="1189" w:name="_Toc19197376"/>
      <w:bookmarkStart w:id="1190" w:name="_Toc27896529"/>
      <w:bookmarkStart w:id="1191" w:name="_Toc36192697"/>
      <w:bookmarkStart w:id="1192" w:name="_Toc37076428"/>
      <w:bookmarkStart w:id="1193" w:name="_Toc45194878"/>
      <w:bookmarkStart w:id="1194" w:name="_Toc47594290"/>
      <w:bookmarkStart w:id="1195" w:name="_Toc51836921"/>
      <w:bookmarkStart w:id="1196" w:name="_Toc217026601"/>
      <w:bookmarkEnd w:id="1188"/>
      <w:r>
        <w:t>6.2.2.8</w:t>
      </w:r>
      <w:r>
        <w:tab/>
        <w:t>Network Slice Replacement</w:t>
      </w:r>
      <w:bookmarkEnd w:id="1196"/>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197" w:name="_CR6_2_3"/>
      <w:bookmarkStart w:id="1198" w:name="_Toc217026602"/>
      <w:bookmarkEnd w:id="1197"/>
      <w:r w:rsidRPr="003D4ABF">
        <w:t>6.2.3</w:t>
      </w:r>
      <w:r w:rsidRPr="003D4ABF">
        <w:tab/>
        <w:t>Application Function (AF)</w:t>
      </w:r>
      <w:bookmarkEnd w:id="1189"/>
      <w:bookmarkEnd w:id="1190"/>
      <w:bookmarkEnd w:id="1191"/>
      <w:bookmarkEnd w:id="1192"/>
      <w:bookmarkEnd w:id="1193"/>
      <w:bookmarkEnd w:id="1194"/>
      <w:bookmarkEnd w:id="1195"/>
      <w:bookmarkEnd w:id="119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99"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00" w:name="_Toc27896530"/>
      <w:bookmarkStart w:id="1201" w:name="_Toc36192698"/>
      <w:bookmarkStart w:id="1202" w:name="_Toc37076429"/>
      <w:bookmarkStart w:id="1203" w:name="_Toc45194879"/>
      <w:bookmarkStart w:id="1204" w:name="_Toc47594291"/>
      <w:bookmarkStart w:id="1205"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06" w:name="_CR6_2_4"/>
      <w:bookmarkStart w:id="1207" w:name="_Toc217026603"/>
      <w:bookmarkEnd w:id="1206"/>
      <w:r w:rsidRPr="003D4ABF">
        <w:t>6.2.4</w:t>
      </w:r>
      <w:r w:rsidRPr="003D4ABF">
        <w:tab/>
        <w:t>Unified Data Repository (UDR)</w:t>
      </w:r>
      <w:bookmarkEnd w:id="1199"/>
      <w:bookmarkEnd w:id="1200"/>
      <w:bookmarkEnd w:id="1201"/>
      <w:bookmarkEnd w:id="1202"/>
      <w:bookmarkEnd w:id="1203"/>
      <w:bookmarkEnd w:id="1204"/>
      <w:bookmarkEnd w:id="1205"/>
      <w:bookmarkEnd w:id="1207"/>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08" w:name="_CR6_2_5"/>
      <w:bookmarkStart w:id="1209" w:name="_Toc19197378"/>
      <w:bookmarkStart w:id="1210" w:name="_Toc27896531"/>
      <w:bookmarkStart w:id="1211" w:name="_Toc36192699"/>
      <w:bookmarkStart w:id="1212" w:name="_Toc37076430"/>
      <w:bookmarkStart w:id="1213" w:name="_Toc45194880"/>
      <w:bookmarkStart w:id="1214" w:name="_Toc47594292"/>
      <w:bookmarkStart w:id="1215" w:name="_Toc51836923"/>
      <w:bookmarkStart w:id="1216" w:name="_Toc217026604"/>
      <w:bookmarkEnd w:id="1208"/>
      <w:r w:rsidRPr="003D4ABF">
        <w:lastRenderedPageBreak/>
        <w:t>6.2.5</w:t>
      </w:r>
      <w:r w:rsidRPr="003D4ABF">
        <w:tab/>
        <w:t>Charging Function (CHF)</w:t>
      </w:r>
      <w:bookmarkEnd w:id="1209"/>
      <w:bookmarkEnd w:id="1210"/>
      <w:bookmarkEnd w:id="1211"/>
      <w:bookmarkEnd w:id="1212"/>
      <w:bookmarkEnd w:id="1213"/>
      <w:bookmarkEnd w:id="1214"/>
      <w:bookmarkEnd w:id="1215"/>
      <w:bookmarkEnd w:id="1216"/>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17" w:name="_CR6_2_6"/>
      <w:bookmarkStart w:id="1218" w:name="_Toc19197379"/>
      <w:bookmarkStart w:id="1219" w:name="_Toc27896532"/>
      <w:bookmarkStart w:id="1220" w:name="_Toc36192700"/>
      <w:bookmarkStart w:id="1221" w:name="_Toc37076431"/>
      <w:bookmarkStart w:id="1222" w:name="_Toc45194881"/>
      <w:bookmarkStart w:id="1223" w:name="_Toc47594293"/>
      <w:bookmarkStart w:id="1224" w:name="_Toc51836924"/>
      <w:bookmarkStart w:id="1225" w:name="_Toc217026605"/>
      <w:bookmarkEnd w:id="1217"/>
      <w:r w:rsidRPr="003D4ABF">
        <w:t>6.2.6</w:t>
      </w:r>
      <w:r w:rsidRPr="003D4ABF">
        <w:tab/>
        <w:t>Void</w:t>
      </w:r>
      <w:bookmarkEnd w:id="1218"/>
      <w:bookmarkEnd w:id="1219"/>
      <w:bookmarkEnd w:id="1220"/>
      <w:bookmarkEnd w:id="1221"/>
      <w:bookmarkEnd w:id="1222"/>
      <w:bookmarkEnd w:id="1223"/>
      <w:bookmarkEnd w:id="1224"/>
      <w:bookmarkEnd w:id="1225"/>
    </w:p>
    <w:p w14:paraId="1BB96BC4" w14:textId="77777777" w:rsidR="00787F8E" w:rsidRPr="003D4ABF" w:rsidRDefault="00787F8E" w:rsidP="00787F8E"/>
    <w:p w14:paraId="33680C6E" w14:textId="77777777" w:rsidR="00787F8E" w:rsidRPr="003D4ABF" w:rsidRDefault="00787F8E" w:rsidP="00787F8E">
      <w:pPr>
        <w:pStyle w:val="Heading3"/>
      </w:pPr>
      <w:bookmarkStart w:id="1226" w:name="_CR6_2_7"/>
      <w:bookmarkStart w:id="1227" w:name="_Toc19197380"/>
      <w:bookmarkStart w:id="1228" w:name="_Toc27896533"/>
      <w:bookmarkStart w:id="1229" w:name="_Toc36192701"/>
      <w:bookmarkStart w:id="1230" w:name="_Toc37076432"/>
      <w:bookmarkStart w:id="1231" w:name="_Toc45194882"/>
      <w:bookmarkStart w:id="1232" w:name="_Toc47594294"/>
      <w:bookmarkStart w:id="1233" w:name="_Toc51836925"/>
      <w:bookmarkStart w:id="1234" w:name="_Toc217026606"/>
      <w:bookmarkEnd w:id="1226"/>
      <w:r w:rsidRPr="003D4ABF">
        <w:t>6.2.7</w:t>
      </w:r>
      <w:r w:rsidRPr="003D4ABF">
        <w:tab/>
        <w:t>Network Exposure Function (NEF)</w:t>
      </w:r>
      <w:bookmarkEnd w:id="1227"/>
      <w:bookmarkEnd w:id="1228"/>
      <w:bookmarkEnd w:id="1229"/>
      <w:bookmarkEnd w:id="1230"/>
      <w:bookmarkEnd w:id="1231"/>
      <w:bookmarkEnd w:id="1232"/>
      <w:bookmarkEnd w:id="1233"/>
      <w:bookmarkEnd w:id="1234"/>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35" w:name="_Toc19197381"/>
      <w:bookmarkStart w:id="1236" w:name="_Toc27896534"/>
      <w:bookmarkStart w:id="1237" w:name="_Toc36192702"/>
      <w:bookmarkStart w:id="1238" w:name="_Toc37076433"/>
      <w:bookmarkStart w:id="1239" w:name="_Toc45194883"/>
      <w:bookmarkStart w:id="1240" w:name="_Toc47594295"/>
      <w:bookmarkStart w:id="1241" w:name="_Toc51836926"/>
      <w:r>
        <w:t>-</w:t>
      </w:r>
      <w:r>
        <w:tab/>
        <w:t>Negotiations for PDTQ.</w:t>
      </w:r>
    </w:p>
    <w:p w14:paraId="6EF64323" w14:textId="77777777" w:rsidR="00787F8E" w:rsidRPr="003D4ABF" w:rsidRDefault="00787F8E" w:rsidP="00787F8E">
      <w:pPr>
        <w:pStyle w:val="Heading3"/>
      </w:pPr>
      <w:bookmarkStart w:id="1242" w:name="_CR6_2_8"/>
      <w:bookmarkStart w:id="1243" w:name="_Toc217026607"/>
      <w:bookmarkEnd w:id="1242"/>
      <w:r w:rsidRPr="003D4ABF">
        <w:t>6.2.8</w:t>
      </w:r>
      <w:r w:rsidRPr="003D4ABF">
        <w:tab/>
        <w:t>Access and Mobility Management Function (AMF)</w:t>
      </w:r>
      <w:bookmarkEnd w:id="1235"/>
      <w:bookmarkEnd w:id="1236"/>
      <w:bookmarkEnd w:id="1237"/>
      <w:bookmarkEnd w:id="1238"/>
      <w:bookmarkEnd w:id="1239"/>
      <w:bookmarkEnd w:id="1240"/>
      <w:bookmarkEnd w:id="1241"/>
      <w:bookmarkEnd w:id="1243"/>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44" w:name="_CR6_2_9"/>
      <w:bookmarkStart w:id="1245" w:name="_Toc19197382"/>
      <w:bookmarkStart w:id="1246" w:name="_Toc27896535"/>
      <w:bookmarkStart w:id="1247" w:name="_Toc36192703"/>
      <w:bookmarkStart w:id="1248" w:name="_Toc37076434"/>
      <w:bookmarkStart w:id="1249" w:name="_Toc45194884"/>
      <w:bookmarkStart w:id="1250" w:name="_Toc47594296"/>
      <w:bookmarkStart w:id="1251" w:name="_Toc51836927"/>
      <w:bookmarkStart w:id="1252" w:name="_Toc217026608"/>
      <w:bookmarkEnd w:id="1244"/>
      <w:r w:rsidRPr="003D4ABF">
        <w:t>6.2.9</w:t>
      </w:r>
      <w:r w:rsidRPr="003D4ABF">
        <w:tab/>
        <w:t>Network Data Analytics Function (NWDAF)</w:t>
      </w:r>
      <w:bookmarkEnd w:id="1245"/>
      <w:bookmarkEnd w:id="1246"/>
      <w:bookmarkEnd w:id="1247"/>
      <w:bookmarkEnd w:id="1248"/>
      <w:bookmarkEnd w:id="1249"/>
      <w:bookmarkEnd w:id="1250"/>
      <w:bookmarkEnd w:id="1251"/>
      <w:bookmarkEnd w:id="1252"/>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53" w:name="_CR6_2_10"/>
      <w:bookmarkStart w:id="1254" w:name="_Toc19197383"/>
      <w:bookmarkStart w:id="1255" w:name="_Toc27896536"/>
      <w:bookmarkStart w:id="1256" w:name="_Toc36192704"/>
      <w:bookmarkStart w:id="1257" w:name="_Toc37076435"/>
      <w:bookmarkStart w:id="1258" w:name="_Toc45194885"/>
      <w:bookmarkStart w:id="1259" w:name="_Toc47594297"/>
      <w:bookmarkStart w:id="1260" w:name="_Toc51836928"/>
      <w:bookmarkStart w:id="1261" w:name="_Toc217026609"/>
      <w:bookmarkEnd w:id="1253"/>
      <w:r w:rsidRPr="003D4ABF">
        <w:t>6.2.10</w:t>
      </w:r>
      <w:r w:rsidR="003D4ABF">
        <w:tab/>
        <w:t>Void</w:t>
      </w:r>
      <w:bookmarkEnd w:id="1261"/>
    </w:p>
    <w:p w14:paraId="6C75D82B" w14:textId="2BFC4370" w:rsidR="004B2724" w:rsidRPr="003D4ABF" w:rsidRDefault="004B2724" w:rsidP="004B2724"/>
    <w:p w14:paraId="335FED14" w14:textId="4198C2B6" w:rsidR="006936AF" w:rsidRPr="003D4ABF" w:rsidRDefault="006936AF" w:rsidP="006936AF">
      <w:pPr>
        <w:pStyle w:val="Heading3"/>
      </w:pPr>
      <w:bookmarkStart w:id="1262" w:name="_CR6_2_11"/>
      <w:bookmarkStart w:id="1263" w:name="_Toc217026610"/>
      <w:bookmarkEnd w:id="1262"/>
      <w:r>
        <w:t>6.2.11</w:t>
      </w:r>
      <w:r>
        <w:tab/>
        <w:t>Time Sensitive Communication and Time Synchronization Function (TSCTSF)</w:t>
      </w:r>
      <w:bookmarkEnd w:id="1263"/>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6BD4AF0E" w14:textId="77777777" w:rsidR="00787F8E" w:rsidRPr="003D4ABF" w:rsidRDefault="00787F8E" w:rsidP="00787F8E">
      <w:pPr>
        <w:pStyle w:val="Heading2"/>
      </w:pPr>
      <w:bookmarkStart w:id="1264" w:name="_CR6_3"/>
      <w:bookmarkStart w:id="1265" w:name="_Toc217026611"/>
      <w:bookmarkEnd w:id="1264"/>
      <w:r w:rsidRPr="003D4ABF">
        <w:t>6.3</w:t>
      </w:r>
      <w:r w:rsidRPr="003D4ABF">
        <w:tab/>
        <w:t>Policy and charging control rule</w:t>
      </w:r>
      <w:bookmarkEnd w:id="1254"/>
      <w:bookmarkEnd w:id="1255"/>
      <w:bookmarkEnd w:id="1256"/>
      <w:bookmarkEnd w:id="1257"/>
      <w:bookmarkEnd w:id="1258"/>
      <w:bookmarkEnd w:id="1259"/>
      <w:bookmarkEnd w:id="1260"/>
      <w:bookmarkEnd w:id="1265"/>
    </w:p>
    <w:p w14:paraId="594C9582" w14:textId="77777777" w:rsidR="00787F8E" w:rsidRPr="003D4ABF" w:rsidRDefault="00787F8E" w:rsidP="00787F8E">
      <w:pPr>
        <w:pStyle w:val="Heading3"/>
      </w:pPr>
      <w:bookmarkStart w:id="1266" w:name="_CR6_3_1"/>
      <w:bookmarkStart w:id="1267" w:name="_Toc19197384"/>
      <w:bookmarkStart w:id="1268" w:name="_Toc27896537"/>
      <w:bookmarkStart w:id="1269" w:name="_Toc36192705"/>
      <w:bookmarkStart w:id="1270" w:name="_Toc37076436"/>
      <w:bookmarkStart w:id="1271" w:name="_Toc45194886"/>
      <w:bookmarkStart w:id="1272" w:name="_Toc47594298"/>
      <w:bookmarkStart w:id="1273" w:name="_Toc51836929"/>
      <w:bookmarkStart w:id="1274" w:name="_Toc217026612"/>
      <w:bookmarkEnd w:id="1266"/>
      <w:r w:rsidRPr="003D4ABF">
        <w:t>6.3.1</w:t>
      </w:r>
      <w:r w:rsidRPr="003D4ABF">
        <w:tab/>
        <w:t>General</w:t>
      </w:r>
      <w:bookmarkEnd w:id="1267"/>
      <w:bookmarkEnd w:id="1268"/>
      <w:bookmarkEnd w:id="1269"/>
      <w:bookmarkEnd w:id="1270"/>
      <w:bookmarkEnd w:id="1271"/>
      <w:bookmarkEnd w:id="1272"/>
      <w:bookmarkEnd w:id="1273"/>
      <w:bookmarkEnd w:id="127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75" w:name="_CRTable6_3_1"/>
      <w:r w:rsidRPr="003D4ABF">
        <w:t xml:space="preserve">Table </w:t>
      </w:r>
      <w:bookmarkEnd w:id="127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EA04E7" w:rsidRPr="003D4ABF" w14:paraId="3675AD5D" w14:textId="77777777" w:rsidTr="00F90750">
        <w:trPr>
          <w:cantSplit/>
        </w:trPr>
        <w:tc>
          <w:tcPr>
            <w:tcW w:w="1980" w:type="dxa"/>
          </w:tcPr>
          <w:p w14:paraId="03A75914" w14:textId="2DEECF8F" w:rsidR="00EA04E7" w:rsidRPr="003D4ABF" w:rsidRDefault="00EA04E7" w:rsidP="00EA04E7">
            <w:pPr>
              <w:pStyle w:val="TAL"/>
              <w:keepNext w:val="0"/>
              <w:rPr>
                <w:szCs w:val="18"/>
              </w:rPr>
            </w:pPr>
            <w:r>
              <w:rPr>
                <w:szCs w:val="18"/>
              </w:rPr>
              <w:t>RAN-controlled UL Bitrate Recommendation Indication</w:t>
            </w:r>
          </w:p>
        </w:tc>
        <w:tc>
          <w:tcPr>
            <w:tcW w:w="2912" w:type="dxa"/>
          </w:tcPr>
          <w:p w14:paraId="46110A4A" w14:textId="257022F4" w:rsidR="00EA04E7" w:rsidRPr="003D4ABF" w:rsidRDefault="00EA04E7" w:rsidP="00EA04E7">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EA04E7" w:rsidRPr="003D4ABF" w:rsidRDefault="00EA04E7" w:rsidP="00EA04E7">
            <w:pPr>
              <w:pStyle w:val="TAL"/>
              <w:keepNext w:val="0"/>
              <w:rPr>
                <w:szCs w:val="18"/>
              </w:rPr>
            </w:pPr>
            <w:r>
              <w:rPr>
                <w:szCs w:val="18"/>
              </w:rPr>
              <w:t>Optional</w:t>
            </w:r>
          </w:p>
        </w:tc>
        <w:tc>
          <w:tcPr>
            <w:tcW w:w="1748" w:type="dxa"/>
          </w:tcPr>
          <w:p w14:paraId="0E06F757" w14:textId="7E47E9D6" w:rsidR="00EA04E7" w:rsidRPr="003D4ABF" w:rsidRDefault="00EA04E7" w:rsidP="00EA04E7">
            <w:pPr>
              <w:pStyle w:val="TAL"/>
              <w:keepNext w:val="0"/>
            </w:pPr>
            <w:r w:rsidRPr="003D4ABF">
              <w:rPr>
                <w:rFonts w:eastAsia="SimSun"/>
                <w:lang w:eastAsia="zh-CN"/>
              </w:rPr>
              <w:t>Yes</w:t>
            </w:r>
          </w:p>
        </w:tc>
        <w:tc>
          <w:tcPr>
            <w:tcW w:w="1627" w:type="dxa"/>
          </w:tcPr>
          <w:p w14:paraId="3C4B7935" w14:textId="27E2AD6E" w:rsidR="00EA04E7" w:rsidRPr="003D4ABF" w:rsidRDefault="00EA04E7" w:rsidP="00EA04E7">
            <w:pPr>
              <w:pStyle w:val="TAL"/>
              <w:keepNext w:val="0"/>
            </w:pPr>
            <w:r w:rsidRPr="003D4ABF">
              <w:rPr>
                <w:rFonts w:eastAsia="SimSun"/>
                <w:lang w:eastAsia="zh-CN"/>
              </w:rPr>
              <w:t>Added</w:t>
            </w:r>
          </w:p>
        </w:tc>
      </w:tr>
      <w:tr w:rsidR="00EA04E7" w:rsidRPr="003D4ABF" w14:paraId="29029A52" w14:textId="77777777" w:rsidTr="00B267EA">
        <w:trPr>
          <w:cantSplit/>
        </w:trPr>
        <w:tc>
          <w:tcPr>
            <w:tcW w:w="1980" w:type="dxa"/>
          </w:tcPr>
          <w:p w14:paraId="102DE182" w14:textId="77777777" w:rsidR="00EA04E7" w:rsidRPr="003D4ABF" w:rsidRDefault="00EA04E7" w:rsidP="00EA04E7">
            <w:pPr>
              <w:pStyle w:val="TAL"/>
              <w:keepNext w:val="0"/>
              <w:rPr>
                <w:b/>
                <w:szCs w:val="18"/>
              </w:rPr>
            </w:pPr>
            <w:r w:rsidRPr="003D4ABF">
              <w:rPr>
                <w:b/>
                <w:szCs w:val="18"/>
              </w:rPr>
              <w:t>Access Network Information Reporting</w:t>
            </w:r>
          </w:p>
        </w:tc>
        <w:tc>
          <w:tcPr>
            <w:tcW w:w="2912" w:type="dxa"/>
          </w:tcPr>
          <w:p w14:paraId="4B30E99B" w14:textId="77777777" w:rsidR="00EA04E7" w:rsidRPr="003D4ABF" w:rsidRDefault="00EA04E7" w:rsidP="00EA04E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EA04E7" w:rsidRPr="003D4ABF" w:rsidRDefault="00EA04E7" w:rsidP="00EA04E7">
            <w:pPr>
              <w:pStyle w:val="TAL"/>
              <w:keepNext w:val="0"/>
              <w:rPr>
                <w:szCs w:val="18"/>
              </w:rPr>
            </w:pPr>
          </w:p>
        </w:tc>
        <w:tc>
          <w:tcPr>
            <w:tcW w:w="1748" w:type="dxa"/>
          </w:tcPr>
          <w:p w14:paraId="4CD9EC43" w14:textId="77777777" w:rsidR="00EA04E7" w:rsidRPr="003D4ABF" w:rsidRDefault="00EA04E7" w:rsidP="00EA04E7">
            <w:pPr>
              <w:pStyle w:val="TAL"/>
              <w:keepNext w:val="0"/>
            </w:pPr>
          </w:p>
        </w:tc>
        <w:tc>
          <w:tcPr>
            <w:tcW w:w="1627" w:type="dxa"/>
          </w:tcPr>
          <w:p w14:paraId="5F49B070" w14:textId="77777777" w:rsidR="00EA04E7" w:rsidRPr="003D4ABF" w:rsidRDefault="00EA04E7" w:rsidP="00EA04E7">
            <w:pPr>
              <w:pStyle w:val="TAL"/>
              <w:keepNext w:val="0"/>
            </w:pPr>
          </w:p>
        </w:tc>
      </w:tr>
      <w:tr w:rsidR="00EA04E7" w:rsidRPr="003D4ABF" w14:paraId="78B2177D" w14:textId="77777777" w:rsidTr="00B267EA">
        <w:trPr>
          <w:cantSplit/>
        </w:trPr>
        <w:tc>
          <w:tcPr>
            <w:tcW w:w="1980" w:type="dxa"/>
          </w:tcPr>
          <w:p w14:paraId="63E70943" w14:textId="77777777" w:rsidR="00EA04E7" w:rsidRPr="003D4ABF" w:rsidRDefault="00EA04E7" w:rsidP="00EA04E7">
            <w:pPr>
              <w:pStyle w:val="TAL"/>
              <w:keepNext w:val="0"/>
              <w:rPr>
                <w:szCs w:val="18"/>
              </w:rPr>
            </w:pPr>
            <w:r w:rsidRPr="003D4ABF">
              <w:rPr>
                <w:szCs w:val="18"/>
              </w:rPr>
              <w:t>User Location Report</w:t>
            </w:r>
          </w:p>
        </w:tc>
        <w:tc>
          <w:tcPr>
            <w:tcW w:w="2912" w:type="dxa"/>
          </w:tcPr>
          <w:p w14:paraId="315B4880" w14:textId="77777777" w:rsidR="00EA04E7" w:rsidRPr="003D4ABF" w:rsidRDefault="00EA04E7" w:rsidP="00EA04E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EA04E7" w:rsidRPr="003D4ABF" w:rsidRDefault="00EA04E7" w:rsidP="00EA04E7">
            <w:pPr>
              <w:pStyle w:val="TAL"/>
              <w:keepNext w:val="0"/>
              <w:rPr>
                <w:szCs w:val="18"/>
              </w:rPr>
            </w:pPr>
          </w:p>
        </w:tc>
        <w:tc>
          <w:tcPr>
            <w:tcW w:w="1748" w:type="dxa"/>
          </w:tcPr>
          <w:p w14:paraId="1219BE4B" w14:textId="77777777" w:rsidR="00EA04E7" w:rsidRPr="003D4ABF" w:rsidRDefault="00EA04E7" w:rsidP="00EA04E7">
            <w:pPr>
              <w:pStyle w:val="TAL"/>
              <w:keepNext w:val="0"/>
            </w:pPr>
            <w:r w:rsidRPr="003D4ABF">
              <w:t>Yes</w:t>
            </w:r>
          </w:p>
        </w:tc>
        <w:tc>
          <w:tcPr>
            <w:tcW w:w="1627" w:type="dxa"/>
          </w:tcPr>
          <w:p w14:paraId="00A5EE42" w14:textId="77777777" w:rsidR="00EA04E7" w:rsidRPr="003D4ABF" w:rsidRDefault="00EA04E7" w:rsidP="00EA04E7">
            <w:pPr>
              <w:pStyle w:val="TAL"/>
              <w:keepNext w:val="0"/>
            </w:pPr>
            <w:r w:rsidRPr="003D4ABF">
              <w:t>None</w:t>
            </w:r>
          </w:p>
        </w:tc>
      </w:tr>
      <w:tr w:rsidR="00EA04E7" w:rsidRPr="003D4ABF" w14:paraId="7706BC18" w14:textId="77777777" w:rsidTr="00B267EA">
        <w:trPr>
          <w:cantSplit/>
        </w:trPr>
        <w:tc>
          <w:tcPr>
            <w:tcW w:w="1980" w:type="dxa"/>
          </w:tcPr>
          <w:p w14:paraId="633C1B7B" w14:textId="77777777" w:rsidR="00EA04E7" w:rsidRPr="003D4ABF" w:rsidRDefault="00EA04E7" w:rsidP="00EA04E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EA04E7" w:rsidRPr="003D4ABF" w:rsidRDefault="00EA04E7" w:rsidP="00EA04E7">
            <w:pPr>
              <w:pStyle w:val="TAL"/>
              <w:keepNext w:val="0"/>
              <w:rPr>
                <w:szCs w:val="18"/>
              </w:rPr>
            </w:pPr>
            <w:r w:rsidRPr="003D4ABF">
              <w:rPr>
                <w:szCs w:val="18"/>
              </w:rPr>
              <w:t>The time zone of the UE is to be reported.</w:t>
            </w:r>
          </w:p>
        </w:tc>
        <w:tc>
          <w:tcPr>
            <w:tcW w:w="1364" w:type="dxa"/>
          </w:tcPr>
          <w:p w14:paraId="0E72C620" w14:textId="77777777" w:rsidR="00EA04E7" w:rsidRPr="003D4ABF" w:rsidRDefault="00EA04E7" w:rsidP="00EA04E7">
            <w:pPr>
              <w:pStyle w:val="TAL"/>
              <w:keepNext w:val="0"/>
              <w:rPr>
                <w:szCs w:val="18"/>
              </w:rPr>
            </w:pPr>
          </w:p>
        </w:tc>
        <w:tc>
          <w:tcPr>
            <w:tcW w:w="1748" w:type="dxa"/>
          </w:tcPr>
          <w:p w14:paraId="64276502" w14:textId="77777777" w:rsidR="00EA04E7" w:rsidRPr="003D4ABF" w:rsidRDefault="00EA04E7" w:rsidP="00EA04E7">
            <w:pPr>
              <w:pStyle w:val="TAL"/>
              <w:keepNext w:val="0"/>
            </w:pPr>
            <w:r w:rsidRPr="003D4ABF">
              <w:t>Yes</w:t>
            </w:r>
          </w:p>
        </w:tc>
        <w:tc>
          <w:tcPr>
            <w:tcW w:w="1627" w:type="dxa"/>
          </w:tcPr>
          <w:p w14:paraId="565ADE15" w14:textId="77777777" w:rsidR="00EA04E7" w:rsidRPr="003D4ABF" w:rsidRDefault="00EA04E7" w:rsidP="00EA04E7">
            <w:pPr>
              <w:pStyle w:val="TAL"/>
              <w:keepNext w:val="0"/>
            </w:pPr>
            <w:r w:rsidRPr="003D4ABF">
              <w:t>None</w:t>
            </w:r>
          </w:p>
        </w:tc>
      </w:tr>
      <w:tr w:rsidR="00EA04E7" w:rsidRPr="003D4ABF" w14:paraId="6D5B5F36" w14:textId="77777777" w:rsidTr="0030768F">
        <w:trPr>
          <w:cantSplit/>
        </w:trPr>
        <w:tc>
          <w:tcPr>
            <w:tcW w:w="1980" w:type="dxa"/>
          </w:tcPr>
          <w:p w14:paraId="4A8BC596" w14:textId="12F165A6" w:rsidR="00EA04E7" w:rsidRPr="003D4ABF" w:rsidRDefault="00EA04E7" w:rsidP="00EA04E7">
            <w:pPr>
              <w:pStyle w:val="TAL"/>
              <w:keepNext w:val="0"/>
              <w:rPr>
                <w:szCs w:val="18"/>
              </w:rPr>
            </w:pPr>
            <w:r>
              <w:rPr>
                <w:szCs w:val="18"/>
              </w:rPr>
              <w:t>Satellite Identifier Report</w:t>
            </w:r>
          </w:p>
        </w:tc>
        <w:tc>
          <w:tcPr>
            <w:tcW w:w="2912" w:type="dxa"/>
          </w:tcPr>
          <w:p w14:paraId="6F27E900" w14:textId="1696CEC8" w:rsidR="00EA04E7" w:rsidRPr="003D4ABF" w:rsidRDefault="00EA04E7" w:rsidP="00EA04E7">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EA04E7" w:rsidRPr="003D4ABF" w:rsidRDefault="00EA04E7" w:rsidP="00EA04E7">
            <w:pPr>
              <w:pStyle w:val="TAL"/>
              <w:keepNext w:val="0"/>
              <w:rPr>
                <w:szCs w:val="18"/>
              </w:rPr>
            </w:pPr>
          </w:p>
        </w:tc>
        <w:tc>
          <w:tcPr>
            <w:tcW w:w="1748" w:type="dxa"/>
          </w:tcPr>
          <w:p w14:paraId="6F5CA254" w14:textId="5E19068F" w:rsidR="00EA04E7" w:rsidRPr="003D4ABF" w:rsidRDefault="00EA04E7" w:rsidP="00EA04E7">
            <w:pPr>
              <w:pStyle w:val="TAL"/>
              <w:keepNext w:val="0"/>
            </w:pPr>
            <w:r w:rsidRPr="003D4ABF">
              <w:t>Yes</w:t>
            </w:r>
          </w:p>
        </w:tc>
        <w:tc>
          <w:tcPr>
            <w:tcW w:w="1627" w:type="dxa"/>
          </w:tcPr>
          <w:p w14:paraId="4FCC5811" w14:textId="41FDB391" w:rsidR="00EA04E7" w:rsidRPr="003D4ABF" w:rsidRDefault="00EA04E7" w:rsidP="00EA04E7">
            <w:pPr>
              <w:pStyle w:val="TAL"/>
              <w:keepNext w:val="0"/>
            </w:pPr>
            <w:r>
              <w:t>New</w:t>
            </w:r>
          </w:p>
        </w:tc>
      </w:tr>
      <w:tr w:rsidR="00EA04E7" w:rsidRPr="003D4ABF" w14:paraId="7BBD5F9B" w14:textId="77777777" w:rsidTr="00B267EA">
        <w:trPr>
          <w:cantSplit/>
        </w:trPr>
        <w:tc>
          <w:tcPr>
            <w:tcW w:w="1980" w:type="dxa"/>
          </w:tcPr>
          <w:p w14:paraId="586AD735" w14:textId="77777777" w:rsidR="00EA04E7" w:rsidRPr="003D4ABF" w:rsidRDefault="00EA04E7" w:rsidP="00EA04E7">
            <w:pPr>
              <w:pStyle w:val="TAL"/>
              <w:keepNext w:val="0"/>
              <w:rPr>
                <w:b/>
                <w:szCs w:val="18"/>
              </w:rPr>
            </w:pPr>
            <w:r w:rsidRPr="003D4ABF">
              <w:rPr>
                <w:b/>
                <w:szCs w:val="18"/>
              </w:rPr>
              <w:t>Usage Monitoring Control</w:t>
            </w:r>
          </w:p>
        </w:tc>
        <w:tc>
          <w:tcPr>
            <w:tcW w:w="2912" w:type="dxa"/>
          </w:tcPr>
          <w:p w14:paraId="15CEFB13" w14:textId="77777777" w:rsidR="00EA04E7" w:rsidRPr="003D4ABF" w:rsidRDefault="00EA04E7" w:rsidP="00EA04E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EA04E7" w:rsidRPr="003D4ABF" w:rsidRDefault="00EA04E7" w:rsidP="00EA04E7">
            <w:pPr>
              <w:pStyle w:val="TAL"/>
              <w:keepNext w:val="0"/>
              <w:rPr>
                <w:szCs w:val="18"/>
              </w:rPr>
            </w:pPr>
          </w:p>
        </w:tc>
        <w:tc>
          <w:tcPr>
            <w:tcW w:w="1748" w:type="dxa"/>
          </w:tcPr>
          <w:p w14:paraId="7612BF1A" w14:textId="77777777" w:rsidR="00EA04E7" w:rsidRPr="003D4ABF" w:rsidRDefault="00EA04E7" w:rsidP="00EA04E7">
            <w:pPr>
              <w:pStyle w:val="TAL"/>
              <w:keepNext w:val="0"/>
            </w:pPr>
          </w:p>
        </w:tc>
        <w:tc>
          <w:tcPr>
            <w:tcW w:w="1627" w:type="dxa"/>
          </w:tcPr>
          <w:p w14:paraId="483A32D8" w14:textId="77777777" w:rsidR="00EA04E7" w:rsidRPr="003D4ABF" w:rsidRDefault="00EA04E7" w:rsidP="00EA04E7">
            <w:pPr>
              <w:pStyle w:val="TAL"/>
              <w:keepNext w:val="0"/>
            </w:pPr>
            <w:r w:rsidRPr="003D4ABF">
              <w:t>None</w:t>
            </w:r>
          </w:p>
        </w:tc>
      </w:tr>
      <w:tr w:rsidR="00EA04E7" w:rsidRPr="003D4ABF" w14:paraId="312E3D5C" w14:textId="77777777" w:rsidTr="00B267EA">
        <w:trPr>
          <w:cantSplit/>
        </w:trPr>
        <w:tc>
          <w:tcPr>
            <w:tcW w:w="1980" w:type="dxa"/>
          </w:tcPr>
          <w:p w14:paraId="2B09C707" w14:textId="77777777" w:rsidR="00EA04E7" w:rsidRPr="003D4ABF" w:rsidRDefault="00EA04E7" w:rsidP="00EA04E7">
            <w:pPr>
              <w:pStyle w:val="TAL"/>
              <w:keepNext w:val="0"/>
              <w:rPr>
                <w:szCs w:val="18"/>
              </w:rPr>
            </w:pPr>
            <w:r w:rsidRPr="003D4ABF">
              <w:rPr>
                <w:szCs w:val="18"/>
              </w:rPr>
              <w:t>Monitoring key</w:t>
            </w:r>
          </w:p>
          <w:p w14:paraId="31252BFD" w14:textId="77777777" w:rsidR="00EA04E7" w:rsidRPr="003D4ABF" w:rsidRDefault="00EA04E7" w:rsidP="00EA04E7">
            <w:pPr>
              <w:pStyle w:val="TAL"/>
              <w:keepNext w:val="0"/>
              <w:rPr>
                <w:szCs w:val="18"/>
              </w:rPr>
            </w:pPr>
            <w:r w:rsidRPr="003D4ABF">
              <w:rPr>
                <w:szCs w:val="18"/>
              </w:rPr>
              <w:t>(NOTE 23)</w:t>
            </w:r>
          </w:p>
        </w:tc>
        <w:tc>
          <w:tcPr>
            <w:tcW w:w="2912" w:type="dxa"/>
          </w:tcPr>
          <w:p w14:paraId="7A155795" w14:textId="77777777" w:rsidR="00EA04E7" w:rsidRPr="003D4ABF" w:rsidRDefault="00EA04E7" w:rsidP="00EA04E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EA04E7" w:rsidRPr="003D4ABF" w:rsidRDefault="00EA04E7" w:rsidP="00EA04E7">
            <w:pPr>
              <w:pStyle w:val="TAL"/>
              <w:keepNext w:val="0"/>
              <w:rPr>
                <w:szCs w:val="18"/>
              </w:rPr>
            </w:pPr>
          </w:p>
        </w:tc>
        <w:tc>
          <w:tcPr>
            <w:tcW w:w="1748" w:type="dxa"/>
          </w:tcPr>
          <w:p w14:paraId="38CB33FE" w14:textId="77777777" w:rsidR="00EA04E7" w:rsidRPr="003D4ABF" w:rsidRDefault="00EA04E7" w:rsidP="00EA04E7">
            <w:pPr>
              <w:pStyle w:val="TAL"/>
              <w:keepNext w:val="0"/>
            </w:pPr>
            <w:r w:rsidRPr="003D4ABF">
              <w:t>Yes</w:t>
            </w:r>
          </w:p>
        </w:tc>
        <w:tc>
          <w:tcPr>
            <w:tcW w:w="1627" w:type="dxa"/>
          </w:tcPr>
          <w:p w14:paraId="66965B02" w14:textId="77777777" w:rsidR="00EA04E7" w:rsidRPr="003D4ABF" w:rsidRDefault="00EA04E7" w:rsidP="00EA04E7">
            <w:pPr>
              <w:pStyle w:val="TAL"/>
              <w:keepNext w:val="0"/>
            </w:pPr>
            <w:r w:rsidRPr="003D4ABF">
              <w:t>None</w:t>
            </w:r>
          </w:p>
        </w:tc>
      </w:tr>
      <w:tr w:rsidR="00EA04E7" w:rsidRPr="003D4ABF" w14:paraId="659F2378" w14:textId="77777777" w:rsidTr="00B267EA">
        <w:trPr>
          <w:cantSplit/>
        </w:trPr>
        <w:tc>
          <w:tcPr>
            <w:tcW w:w="1980" w:type="dxa"/>
          </w:tcPr>
          <w:p w14:paraId="55F4BFE6" w14:textId="77777777" w:rsidR="00EA04E7" w:rsidRPr="003D4ABF" w:rsidRDefault="00EA04E7" w:rsidP="00EA04E7">
            <w:pPr>
              <w:pStyle w:val="TAL"/>
              <w:keepNext w:val="0"/>
              <w:rPr>
                <w:szCs w:val="18"/>
              </w:rPr>
            </w:pPr>
            <w:r w:rsidRPr="003D4ABF">
              <w:rPr>
                <w:szCs w:val="18"/>
              </w:rPr>
              <w:t>Indication of exclusion from session level monitoring</w:t>
            </w:r>
          </w:p>
        </w:tc>
        <w:tc>
          <w:tcPr>
            <w:tcW w:w="2912" w:type="dxa"/>
          </w:tcPr>
          <w:p w14:paraId="2972AD5A" w14:textId="77777777" w:rsidR="00EA04E7" w:rsidRPr="003D4ABF" w:rsidRDefault="00EA04E7" w:rsidP="00EA04E7">
            <w:pPr>
              <w:pStyle w:val="TAL"/>
              <w:keepNext w:val="0"/>
            </w:pPr>
            <w:r w:rsidRPr="003D4ABF">
              <w:t>Indicates that the service data flow shall be excluded from PDU Session usage monitoring</w:t>
            </w:r>
          </w:p>
        </w:tc>
        <w:tc>
          <w:tcPr>
            <w:tcW w:w="1364" w:type="dxa"/>
          </w:tcPr>
          <w:p w14:paraId="2F712485" w14:textId="77777777" w:rsidR="00EA04E7" w:rsidRPr="003D4ABF" w:rsidRDefault="00EA04E7" w:rsidP="00EA04E7">
            <w:pPr>
              <w:pStyle w:val="TAL"/>
              <w:keepNext w:val="0"/>
              <w:rPr>
                <w:szCs w:val="18"/>
              </w:rPr>
            </w:pPr>
          </w:p>
        </w:tc>
        <w:tc>
          <w:tcPr>
            <w:tcW w:w="1748" w:type="dxa"/>
          </w:tcPr>
          <w:p w14:paraId="2292DF74" w14:textId="77777777" w:rsidR="00EA04E7" w:rsidRPr="003D4ABF" w:rsidRDefault="00EA04E7" w:rsidP="00EA04E7">
            <w:pPr>
              <w:pStyle w:val="TAL"/>
              <w:keepNext w:val="0"/>
            </w:pPr>
            <w:r w:rsidRPr="003D4ABF">
              <w:t>Yes</w:t>
            </w:r>
          </w:p>
        </w:tc>
        <w:tc>
          <w:tcPr>
            <w:tcW w:w="1627" w:type="dxa"/>
          </w:tcPr>
          <w:p w14:paraId="77933682" w14:textId="77777777" w:rsidR="00EA04E7" w:rsidRPr="003D4ABF" w:rsidRDefault="00EA04E7" w:rsidP="00EA04E7">
            <w:pPr>
              <w:pStyle w:val="TAL"/>
              <w:keepNext w:val="0"/>
            </w:pPr>
            <w:r w:rsidRPr="003D4ABF">
              <w:t>None</w:t>
            </w:r>
          </w:p>
        </w:tc>
      </w:tr>
      <w:tr w:rsidR="00EA04E7" w:rsidRPr="003D4ABF" w14:paraId="5EB5257B" w14:textId="77777777" w:rsidTr="00B267EA">
        <w:trPr>
          <w:cantSplit/>
        </w:trPr>
        <w:tc>
          <w:tcPr>
            <w:tcW w:w="1980" w:type="dxa"/>
          </w:tcPr>
          <w:p w14:paraId="25209161" w14:textId="77777777" w:rsidR="00EA04E7" w:rsidRPr="003D4ABF" w:rsidRDefault="00EA04E7" w:rsidP="00EA04E7">
            <w:pPr>
              <w:pStyle w:val="TAL"/>
              <w:keepNext w:val="0"/>
              <w:rPr>
                <w:b/>
                <w:szCs w:val="18"/>
              </w:rPr>
            </w:pPr>
            <w:r w:rsidRPr="003D4ABF">
              <w:rPr>
                <w:b/>
                <w:szCs w:val="18"/>
              </w:rPr>
              <w:t>N6-LAN Traffic Steering Enforcement Control (NOTE 18)</w:t>
            </w:r>
          </w:p>
        </w:tc>
        <w:tc>
          <w:tcPr>
            <w:tcW w:w="2912" w:type="dxa"/>
          </w:tcPr>
          <w:p w14:paraId="6D760775" w14:textId="77777777" w:rsidR="00EA04E7" w:rsidRPr="003D4ABF" w:rsidRDefault="00EA04E7" w:rsidP="00EA04E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EA04E7" w:rsidRPr="003D4ABF" w:rsidRDefault="00EA04E7" w:rsidP="00EA04E7">
            <w:pPr>
              <w:pStyle w:val="TAL"/>
              <w:keepNext w:val="0"/>
              <w:rPr>
                <w:szCs w:val="18"/>
              </w:rPr>
            </w:pPr>
          </w:p>
        </w:tc>
        <w:tc>
          <w:tcPr>
            <w:tcW w:w="1748" w:type="dxa"/>
          </w:tcPr>
          <w:p w14:paraId="4AB05F3A" w14:textId="77777777" w:rsidR="00EA04E7" w:rsidRPr="003D4ABF" w:rsidRDefault="00EA04E7" w:rsidP="00EA04E7">
            <w:pPr>
              <w:pStyle w:val="TAL"/>
              <w:keepNext w:val="0"/>
            </w:pPr>
          </w:p>
        </w:tc>
        <w:tc>
          <w:tcPr>
            <w:tcW w:w="1627" w:type="dxa"/>
          </w:tcPr>
          <w:p w14:paraId="6B42048A" w14:textId="77777777" w:rsidR="00EA04E7" w:rsidRPr="003D4ABF" w:rsidRDefault="00EA04E7" w:rsidP="00EA04E7">
            <w:pPr>
              <w:pStyle w:val="TAL"/>
              <w:keepNext w:val="0"/>
            </w:pPr>
          </w:p>
        </w:tc>
      </w:tr>
      <w:tr w:rsidR="00EA04E7" w:rsidRPr="003D4ABF" w14:paraId="43366E6D" w14:textId="77777777" w:rsidTr="00B267EA">
        <w:trPr>
          <w:cantSplit/>
        </w:trPr>
        <w:tc>
          <w:tcPr>
            <w:tcW w:w="1980" w:type="dxa"/>
          </w:tcPr>
          <w:p w14:paraId="666BC98E" w14:textId="77777777" w:rsidR="00EA04E7" w:rsidRPr="003D4ABF" w:rsidRDefault="00EA04E7" w:rsidP="00EA04E7">
            <w:pPr>
              <w:pStyle w:val="TAL"/>
              <w:keepNext w:val="0"/>
              <w:rPr>
                <w:szCs w:val="18"/>
              </w:rPr>
            </w:pPr>
            <w:r w:rsidRPr="003D4ABF">
              <w:t>Traffic steering policy identifier(s)</w:t>
            </w:r>
          </w:p>
        </w:tc>
        <w:tc>
          <w:tcPr>
            <w:tcW w:w="2912" w:type="dxa"/>
          </w:tcPr>
          <w:p w14:paraId="50203FAD"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0037A9B1" w14:textId="77777777" w:rsidR="00EA04E7" w:rsidRPr="003D4ABF" w:rsidRDefault="00EA04E7" w:rsidP="00EA04E7">
            <w:pPr>
              <w:pStyle w:val="TAL"/>
              <w:keepNext w:val="0"/>
              <w:rPr>
                <w:szCs w:val="18"/>
              </w:rPr>
            </w:pPr>
            <w:r w:rsidRPr="003D4ABF">
              <w:rPr>
                <w:szCs w:val="18"/>
              </w:rPr>
              <w:t>(NOTE 12).</w:t>
            </w:r>
          </w:p>
        </w:tc>
        <w:tc>
          <w:tcPr>
            <w:tcW w:w="1364" w:type="dxa"/>
          </w:tcPr>
          <w:p w14:paraId="7275969B" w14:textId="77777777" w:rsidR="00EA04E7" w:rsidRPr="003D4ABF" w:rsidRDefault="00EA04E7" w:rsidP="00EA04E7">
            <w:pPr>
              <w:pStyle w:val="TAL"/>
              <w:keepNext w:val="0"/>
              <w:rPr>
                <w:szCs w:val="18"/>
              </w:rPr>
            </w:pPr>
          </w:p>
        </w:tc>
        <w:tc>
          <w:tcPr>
            <w:tcW w:w="1748" w:type="dxa"/>
          </w:tcPr>
          <w:p w14:paraId="241FB811" w14:textId="77777777" w:rsidR="00EA04E7" w:rsidRPr="003D4ABF" w:rsidRDefault="00EA04E7" w:rsidP="00EA04E7">
            <w:pPr>
              <w:pStyle w:val="TAL"/>
              <w:keepNext w:val="0"/>
            </w:pPr>
            <w:r w:rsidRPr="003D4ABF">
              <w:t>Yes</w:t>
            </w:r>
          </w:p>
        </w:tc>
        <w:tc>
          <w:tcPr>
            <w:tcW w:w="1627" w:type="dxa"/>
          </w:tcPr>
          <w:p w14:paraId="6FE51A7F" w14:textId="77777777" w:rsidR="00EA04E7" w:rsidRPr="003D4ABF" w:rsidRDefault="00EA04E7" w:rsidP="00EA04E7">
            <w:pPr>
              <w:pStyle w:val="TAL"/>
              <w:keepNext w:val="0"/>
            </w:pPr>
            <w:r w:rsidRPr="003D4ABF">
              <w:t>None</w:t>
            </w:r>
          </w:p>
        </w:tc>
      </w:tr>
      <w:tr w:rsidR="00EA04E7" w:rsidRPr="003D4ABF" w14:paraId="563C4577" w14:textId="77777777" w:rsidTr="00B267EA">
        <w:trPr>
          <w:cantSplit/>
        </w:trPr>
        <w:tc>
          <w:tcPr>
            <w:tcW w:w="1980" w:type="dxa"/>
          </w:tcPr>
          <w:p w14:paraId="1FC26F47" w14:textId="0DE1BEF8" w:rsidR="00EA04E7" w:rsidRPr="003D4ABF" w:rsidRDefault="00EA04E7" w:rsidP="00EA04E7">
            <w:pPr>
              <w:pStyle w:val="TAL"/>
              <w:keepNext w:val="0"/>
              <w:rPr>
                <w:szCs w:val="18"/>
              </w:rPr>
            </w:pPr>
            <w:r>
              <w:rPr>
                <w:szCs w:val="18"/>
              </w:rPr>
              <w:lastRenderedPageBreak/>
              <w:t>Metadata</w:t>
            </w:r>
          </w:p>
        </w:tc>
        <w:tc>
          <w:tcPr>
            <w:tcW w:w="2912" w:type="dxa"/>
          </w:tcPr>
          <w:p w14:paraId="39C6C052" w14:textId="5FF7F6EC" w:rsidR="00EA04E7" w:rsidRPr="003D4ABF" w:rsidRDefault="00EA04E7" w:rsidP="00EA04E7">
            <w:pPr>
              <w:pStyle w:val="TAL"/>
              <w:keepNext w:val="0"/>
              <w:rPr>
                <w:szCs w:val="18"/>
              </w:rPr>
            </w:pPr>
            <w:r>
              <w:rPr>
                <w:szCs w:val="18"/>
              </w:rPr>
              <w:t>Data provided by AF and included by UPF when forwarding traffic to N6-LAN.</w:t>
            </w:r>
          </w:p>
        </w:tc>
        <w:tc>
          <w:tcPr>
            <w:tcW w:w="1364" w:type="dxa"/>
          </w:tcPr>
          <w:p w14:paraId="18CCDA31" w14:textId="77777777" w:rsidR="00EA04E7" w:rsidRPr="003D4ABF" w:rsidRDefault="00EA04E7" w:rsidP="00EA04E7">
            <w:pPr>
              <w:pStyle w:val="TAL"/>
              <w:keepNext w:val="0"/>
              <w:rPr>
                <w:szCs w:val="18"/>
              </w:rPr>
            </w:pPr>
          </w:p>
        </w:tc>
        <w:tc>
          <w:tcPr>
            <w:tcW w:w="1748" w:type="dxa"/>
          </w:tcPr>
          <w:p w14:paraId="05DB44EC" w14:textId="6D02DFFF" w:rsidR="00EA04E7" w:rsidRPr="003D4ABF" w:rsidRDefault="00EA04E7" w:rsidP="00EA04E7">
            <w:pPr>
              <w:pStyle w:val="TAL"/>
              <w:keepNext w:val="0"/>
            </w:pPr>
            <w:r w:rsidRPr="003D4ABF">
              <w:t>Yes</w:t>
            </w:r>
          </w:p>
        </w:tc>
        <w:tc>
          <w:tcPr>
            <w:tcW w:w="1627" w:type="dxa"/>
          </w:tcPr>
          <w:p w14:paraId="47EFD146" w14:textId="22582157" w:rsidR="00EA04E7" w:rsidRPr="003D4ABF" w:rsidRDefault="00EA04E7" w:rsidP="00EA04E7">
            <w:pPr>
              <w:pStyle w:val="TAL"/>
              <w:keepNext w:val="0"/>
            </w:pPr>
            <w:r w:rsidRPr="003D4ABF">
              <w:t>Added</w:t>
            </w:r>
          </w:p>
        </w:tc>
      </w:tr>
      <w:tr w:rsidR="00EA04E7" w:rsidRPr="003D4ABF" w14:paraId="70DB5241" w14:textId="77777777" w:rsidTr="00B267EA">
        <w:trPr>
          <w:cantSplit/>
        </w:trPr>
        <w:tc>
          <w:tcPr>
            <w:tcW w:w="1980" w:type="dxa"/>
          </w:tcPr>
          <w:p w14:paraId="1A3721D8" w14:textId="6952A555" w:rsidR="00EA04E7" w:rsidRPr="003D4ABF" w:rsidRDefault="00EA04E7" w:rsidP="00EA04E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EA04E7" w:rsidRPr="003D4ABF" w:rsidRDefault="00EA04E7" w:rsidP="00EA04E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EA04E7" w:rsidRPr="003D4ABF" w:rsidRDefault="00EA04E7" w:rsidP="00EA04E7">
            <w:pPr>
              <w:pStyle w:val="TAL"/>
              <w:keepNext w:val="0"/>
              <w:rPr>
                <w:szCs w:val="18"/>
              </w:rPr>
            </w:pPr>
          </w:p>
        </w:tc>
        <w:tc>
          <w:tcPr>
            <w:tcW w:w="1748" w:type="dxa"/>
          </w:tcPr>
          <w:p w14:paraId="6B816D0D" w14:textId="77777777" w:rsidR="00EA04E7" w:rsidRPr="003D4ABF" w:rsidRDefault="00EA04E7" w:rsidP="00EA04E7">
            <w:pPr>
              <w:pStyle w:val="TAL"/>
              <w:keepNext w:val="0"/>
            </w:pPr>
          </w:p>
        </w:tc>
        <w:tc>
          <w:tcPr>
            <w:tcW w:w="1627" w:type="dxa"/>
          </w:tcPr>
          <w:p w14:paraId="5F418D6C" w14:textId="77777777" w:rsidR="00EA04E7" w:rsidRPr="003D4ABF" w:rsidRDefault="00EA04E7" w:rsidP="00EA04E7">
            <w:pPr>
              <w:pStyle w:val="TAL"/>
              <w:keepNext w:val="0"/>
            </w:pPr>
          </w:p>
        </w:tc>
      </w:tr>
      <w:tr w:rsidR="00EA04E7" w:rsidRPr="003D4ABF" w14:paraId="35919C13" w14:textId="77777777" w:rsidTr="00B267EA">
        <w:trPr>
          <w:cantSplit/>
        </w:trPr>
        <w:tc>
          <w:tcPr>
            <w:tcW w:w="1980" w:type="dxa"/>
          </w:tcPr>
          <w:p w14:paraId="28EF88A4" w14:textId="77777777" w:rsidR="00EA04E7" w:rsidRPr="003D4ABF" w:rsidRDefault="00EA04E7" w:rsidP="00EA04E7">
            <w:pPr>
              <w:pStyle w:val="TAL"/>
              <w:keepNext w:val="0"/>
              <w:rPr>
                <w:b/>
                <w:szCs w:val="18"/>
              </w:rPr>
            </w:pPr>
            <w:r w:rsidRPr="003D4ABF">
              <w:t>Data Network Access Identifier</w:t>
            </w:r>
          </w:p>
        </w:tc>
        <w:tc>
          <w:tcPr>
            <w:tcW w:w="2912" w:type="dxa"/>
          </w:tcPr>
          <w:p w14:paraId="0859CD54" w14:textId="57ED564E" w:rsidR="00EA04E7" w:rsidRPr="003D4ABF" w:rsidRDefault="00EA04E7" w:rsidP="00EA04E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EA04E7" w:rsidRPr="003D4ABF" w:rsidRDefault="00EA04E7" w:rsidP="00EA04E7">
            <w:pPr>
              <w:pStyle w:val="TAL"/>
              <w:keepNext w:val="0"/>
              <w:rPr>
                <w:szCs w:val="18"/>
              </w:rPr>
            </w:pPr>
          </w:p>
        </w:tc>
        <w:tc>
          <w:tcPr>
            <w:tcW w:w="1748" w:type="dxa"/>
          </w:tcPr>
          <w:p w14:paraId="030D70B3" w14:textId="77777777" w:rsidR="00EA04E7" w:rsidRPr="003D4ABF" w:rsidRDefault="00EA04E7" w:rsidP="00EA04E7">
            <w:pPr>
              <w:pStyle w:val="TAL"/>
              <w:keepNext w:val="0"/>
            </w:pPr>
            <w:r w:rsidRPr="003D4ABF">
              <w:t>Yes</w:t>
            </w:r>
          </w:p>
        </w:tc>
        <w:tc>
          <w:tcPr>
            <w:tcW w:w="1627" w:type="dxa"/>
          </w:tcPr>
          <w:p w14:paraId="35A928DE" w14:textId="77777777" w:rsidR="00EA04E7" w:rsidRPr="003D4ABF" w:rsidRDefault="00EA04E7" w:rsidP="00EA04E7">
            <w:pPr>
              <w:pStyle w:val="TAL"/>
              <w:keepNext w:val="0"/>
            </w:pPr>
            <w:r w:rsidRPr="003D4ABF">
              <w:t>Added</w:t>
            </w:r>
          </w:p>
        </w:tc>
      </w:tr>
      <w:tr w:rsidR="00EA04E7" w:rsidRPr="003D4ABF" w14:paraId="4D22F3D7" w14:textId="77777777" w:rsidTr="00B267EA">
        <w:trPr>
          <w:cantSplit/>
        </w:trPr>
        <w:tc>
          <w:tcPr>
            <w:tcW w:w="1980" w:type="dxa"/>
          </w:tcPr>
          <w:p w14:paraId="2E1D6410" w14:textId="77777777" w:rsidR="00EA04E7" w:rsidRPr="003D4ABF" w:rsidRDefault="00EA04E7" w:rsidP="00EA04E7">
            <w:pPr>
              <w:pStyle w:val="TAL"/>
              <w:keepNext w:val="0"/>
              <w:rPr>
                <w:szCs w:val="18"/>
              </w:rPr>
            </w:pPr>
            <w:r w:rsidRPr="003D4ABF">
              <w:t>Per DNAI: Traffic steering policy identifier</w:t>
            </w:r>
          </w:p>
        </w:tc>
        <w:tc>
          <w:tcPr>
            <w:tcW w:w="2912" w:type="dxa"/>
          </w:tcPr>
          <w:p w14:paraId="38948784"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351F944B" w14:textId="77777777" w:rsidR="00EA04E7" w:rsidRPr="003D4ABF" w:rsidRDefault="00EA04E7" w:rsidP="00EA04E7">
            <w:pPr>
              <w:pStyle w:val="TAL"/>
              <w:keepNext w:val="0"/>
              <w:rPr>
                <w:szCs w:val="18"/>
              </w:rPr>
            </w:pPr>
            <w:r w:rsidRPr="003D4ABF">
              <w:rPr>
                <w:szCs w:val="18"/>
              </w:rPr>
              <w:t>(NOTE 19).</w:t>
            </w:r>
          </w:p>
        </w:tc>
        <w:tc>
          <w:tcPr>
            <w:tcW w:w="1364" w:type="dxa"/>
          </w:tcPr>
          <w:p w14:paraId="1788C3B6" w14:textId="77777777" w:rsidR="00EA04E7" w:rsidRPr="003D4ABF" w:rsidRDefault="00EA04E7" w:rsidP="00EA04E7">
            <w:pPr>
              <w:pStyle w:val="TAL"/>
              <w:keepNext w:val="0"/>
              <w:rPr>
                <w:szCs w:val="18"/>
              </w:rPr>
            </w:pPr>
          </w:p>
        </w:tc>
        <w:tc>
          <w:tcPr>
            <w:tcW w:w="1748" w:type="dxa"/>
          </w:tcPr>
          <w:p w14:paraId="74C8D503" w14:textId="77777777" w:rsidR="00EA04E7" w:rsidRPr="003D4ABF" w:rsidRDefault="00EA04E7" w:rsidP="00EA04E7">
            <w:pPr>
              <w:pStyle w:val="TAL"/>
              <w:keepNext w:val="0"/>
            </w:pPr>
            <w:r w:rsidRPr="003D4ABF">
              <w:t>Yes</w:t>
            </w:r>
          </w:p>
        </w:tc>
        <w:tc>
          <w:tcPr>
            <w:tcW w:w="1627" w:type="dxa"/>
          </w:tcPr>
          <w:p w14:paraId="57A0C142" w14:textId="77777777" w:rsidR="00EA04E7" w:rsidRPr="003D4ABF" w:rsidRDefault="00EA04E7" w:rsidP="00EA04E7">
            <w:pPr>
              <w:pStyle w:val="TAL"/>
              <w:keepNext w:val="0"/>
            </w:pPr>
            <w:r w:rsidRPr="003D4ABF">
              <w:t>Added</w:t>
            </w:r>
          </w:p>
        </w:tc>
      </w:tr>
      <w:tr w:rsidR="00EA04E7" w:rsidRPr="003D4ABF" w14:paraId="55ABEA3E" w14:textId="77777777" w:rsidTr="00B267EA">
        <w:trPr>
          <w:cantSplit/>
        </w:trPr>
        <w:tc>
          <w:tcPr>
            <w:tcW w:w="1980" w:type="dxa"/>
          </w:tcPr>
          <w:p w14:paraId="50F16A67" w14:textId="77777777" w:rsidR="00EA04E7" w:rsidRPr="003D4ABF" w:rsidRDefault="00EA04E7" w:rsidP="00EA04E7">
            <w:pPr>
              <w:pStyle w:val="TAL"/>
              <w:keepNext w:val="0"/>
              <w:rPr>
                <w:b/>
                <w:szCs w:val="18"/>
              </w:rPr>
            </w:pPr>
            <w:r w:rsidRPr="003D4ABF">
              <w:t>Per DNAI: N6 traffic routing information</w:t>
            </w:r>
          </w:p>
        </w:tc>
        <w:tc>
          <w:tcPr>
            <w:tcW w:w="2912" w:type="dxa"/>
          </w:tcPr>
          <w:p w14:paraId="588BCF74" w14:textId="41DC1D1A" w:rsidR="00EA04E7" w:rsidRPr="003D4ABF" w:rsidRDefault="00EA04E7" w:rsidP="00EA04E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EA04E7" w:rsidRPr="003D4ABF" w:rsidRDefault="00EA04E7" w:rsidP="00EA04E7">
            <w:pPr>
              <w:pStyle w:val="TAL"/>
              <w:keepNext w:val="0"/>
              <w:rPr>
                <w:szCs w:val="18"/>
              </w:rPr>
            </w:pPr>
          </w:p>
        </w:tc>
        <w:tc>
          <w:tcPr>
            <w:tcW w:w="1748" w:type="dxa"/>
          </w:tcPr>
          <w:p w14:paraId="204C0793" w14:textId="77777777" w:rsidR="00EA04E7" w:rsidRPr="003D4ABF" w:rsidRDefault="00EA04E7" w:rsidP="00EA04E7">
            <w:pPr>
              <w:pStyle w:val="TAL"/>
              <w:keepNext w:val="0"/>
            </w:pPr>
            <w:r w:rsidRPr="003D4ABF">
              <w:t>Yes</w:t>
            </w:r>
          </w:p>
        </w:tc>
        <w:tc>
          <w:tcPr>
            <w:tcW w:w="1627" w:type="dxa"/>
          </w:tcPr>
          <w:p w14:paraId="1FCB4F3F" w14:textId="77777777" w:rsidR="00EA04E7" w:rsidRPr="003D4ABF" w:rsidRDefault="00EA04E7" w:rsidP="00EA04E7">
            <w:pPr>
              <w:pStyle w:val="TAL"/>
              <w:keepNext w:val="0"/>
            </w:pPr>
            <w:r w:rsidRPr="003D4ABF">
              <w:t>Added</w:t>
            </w:r>
          </w:p>
        </w:tc>
      </w:tr>
      <w:tr w:rsidR="00EA04E7" w:rsidRPr="003D4ABF" w14:paraId="5054C740" w14:textId="77777777" w:rsidTr="00B267EA">
        <w:trPr>
          <w:cantSplit/>
        </w:trPr>
        <w:tc>
          <w:tcPr>
            <w:tcW w:w="1980" w:type="dxa"/>
          </w:tcPr>
          <w:p w14:paraId="3F463BDE" w14:textId="77777777" w:rsidR="00EA04E7" w:rsidRPr="003D4ABF" w:rsidRDefault="00EA04E7" w:rsidP="00EA04E7">
            <w:pPr>
              <w:pStyle w:val="TAL"/>
              <w:keepNext w:val="0"/>
              <w:rPr>
                <w:b/>
                <w:szCs w:val="18"/>
              </w:rPr>
            </w:pPr>
            <w:r w:rsidRPr="003D4ABF">
              <w:t>Information on AF subscription to UP change events</w:t>
            </w:r>
          </w:p>
        </w:tc>
        <w:tc>
          <w:tcPr>
            <w:tcW w:w="2912" w:type="dxa"/>
          </w:tcPr>
          <w:p w14:paraId="04738A58" w14:textId="4E81BF88" w:rsidR="00EA04E7" w:rsidRPr="003D4ABF" w:rsidRDefault="00EA04E7" w:rsidP="00EA04E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A04E7" w:rsidRPr="003D4ABF" w:rsidRDefault="00EA04E7" w:rsidP="00EA04E7">
            <w:pPr>
              <w:pStyle w:val="TAL"/>
              <w:keepNext w:val="0"/>
              <w:rPr>
                <w:szCs w:val="18"/>
              </w:rPr>
            </w:pPr>
          </w:p>
        </w:tc>
        <w:tc>
          <w:tcPr>
            <w:tcW w:w="1748" w:type="dxa"/>
          </w:tcPr>
          <w:p w14:paraId="0DB98D9D" w14:textId="77777777" w:rsidR="00EA04E7" w:rsidRPr="003D4ABF" w:rsidRDefault="00EA04E7" w:rsidP="00EA04E7">
            <w:pPr>
              <w:pStyle w:val="TAL"/>
              <w:keepNext w:val="0"/>
            </w:pPr>
            <w:r w:rsidRPr="003D4ABF">
              <w:t>Yes</w:t>
            </w:r>
          </w:p>
        </w:tc>
        <w:tc>
          <w:tcPr>
            <w:tcW w:w="1627" w:type="dxa"/>
          </w:tcPr>
          <w:p w14:paraId="227A7E87" w14:textId="77777777" w:rsidR="00EA04E7" w:rsidRPr="003D4ABF" w:rsidRDefault="00EA04E7" w:rsidP="00EA04E7">
            <w:pPr>
              <w:pStyle w:val="TAL"/>
              <w:keepNext w:val="0"/>
            </w:pPr>
            <w:r w:rsidRPr="003D4ABF">
              <w:t>Added</w:t>
            </w:r>
          </w:p>
        </w:tc>
      </w:tr>
      <w:tr w:rsidR="00EA04E7" w:rsidRPr="003D4ABF" w14:paraId="4E215FD9" w14:textId="77777777" w:rsidTr="00B267EA">
        <w:trPr>
          <w:cantSplit/>
        </w:trPr>
        <w:tc>
          <w:tcPr>
            <w:tcW w:w="1980" w:type="dxa"/>
          </w:tcPr>
          <w:p w14:paraId="5F6CC3A8" w14:textId="77777777" w:rsidR="00EA04E7" w:rsidRPr="003D4ABF" w:rsidRDefault="00EA04E7" w:rsidP="00EA04E7">
            <w:pPr>
              <w:pStyle w:val="TAL"/>
              <w:keepNext w:val="0"/>
              <w:rPr>
                <w:szCs w:val="18"/>
              </w:rPr>
            </w:pPr>
            <w:r w:rsidRPr="003D4ABF">
              <w:rPr>
                <w:szCs w:val="18"/>
              </w:rPr>
              <w:t>Indication of UE IP address preservation</w:t>
            </w:r>
          </w:p>
        </w:tc>
        <w:tc>
          <w:tcPr>
            <w:tcW w:w="2912" w:type="dxa"/>
          </w:tcPr>
          <w:p w14:paraId="6A9AE2F7" w14:textId="1BF3EC01" w:rsidR="00EA04E7" w:rsidRPr="003D4ABF" w:rsidRDefault="00EA04E7" w:rsidP="00EA04E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EA04E7" w:rsidRPr="003D4ABF" w:rsidRDefault="00EA04E7" w:rsidP="00EA04E7">
            <w:pPr>
              <w:pStyle w:val="TAL"/>
              <w:keepNext w:val="0"/>
              <w:rPr>
                <w:szCs w:val="18"/>
              </w:rPr>
            </w:pPr>
          </w:p>
        </w:tc>
        <w:tc>
          <w:tcPr>
            <w:tcW w:w="1748" w:type="dxa"/>
          </w:tcPr>
          <w:p w14:paraId="0E4F8488" w14:textId="77777777" w:rsidR="00EA04E7" w:rsidRPr="003D4ABF" w:rsidRDefault="00EA04E7" w:rsidP="00EA04E7">
            <w:pPr>
              <w:pStyle w:val="TAL"/>
              <w:keepNext w:val="0"/>
            </w:pPr>
            <w:r w:rsidRPr="003D4ABF">
              <w:t>Yes</w:t>
            </w:r>
          </w:p>
        </w:tc>
        <w:tc>
          <w:tcPr>
            <w:tcW w:w="1627" w:type="dxa"/>
          </w:tcPr>
          <w:p w14:paraId="1B9C16BF" w14:textId="77777777" w:rsidR="00EA04E7" w:rsidRPr="003D4ABF" w:rsidRDefault="00EA04E7" w:rsidP="00EA04E7">
            <w:pPr>
              <w:pStyle w:val="TAL"/>
              <w:keepNext w:val="0"/>
            </w:pPr>
            <w:r w:rsidRPr="003D4ABF">
              <w:t>Added</w:t>
            </w:r>
          </w:p>
        </w:tc>
      </w:tr>
      <w:tr w:rsidR="00EA04E7" w:rsidRPr="003D4ABF" w14:paraId="291AECEC" w14:textId="77777777" w:rsidTr="00B267EA">
        <w:trPr>
          <w:cantSplit/>
        </w:trPr>
        <w:tc>
          <w:tcPr>
            <w:tcW w:w="1980" w:type="dxa"/>
          </w:tcPr>
          <w:p w14:paraId="2EE8E05F" w14:textId="77777777" w:rsidR="00EA04E7" w:rsidRDefault="00EA04E7" w:rsidP="00EA04E7">
            <w:pPr>
              <w:pStyle w:val="TAL"/>
              <w:keepNext w:val="0"/>
              <w:rPr>
                <w:szCs w:val="18"/>
              </w:rPr>
            </w:pPr>
            <w:r w:rsidRPr="003D4ABF">
              <w:rPr>
                <w:szCs w:val="18"/>
              </w:rPr>
              <w:t>Indication of traffic correlation</w:t>
            </w:r>
          </w:p>
          <w:p w14:paraId="7166E617" w14:textId="41C94BC2" w:rsidR="00EA04E7" w:rsidRPr="003D4ABF" w:rsidRDefault="00EA04E7" w:rsidP="00EA04E7">
            <w:pPr>
              <w:pStyle w:val="TAL"/>
              <w:keepNext w:val="0"/>
              <w:rPr>
                <w:szCs w:val="18"/>
              </w:rPr>
            </w:pPr>
            <w:r>
              <w:rPr>
                <w:szCs w:val="18"/>
              </w:rPr>
              <w:t>(NOTE 29)</w:t>
            </w:r>
          </w:p>
        </w:tc>
        <w:tc>
          <w:tcPr>
            <w:tcW w:w="2912" w:type="dxa"/>
          </w:tcPr>
          <w:p w14:paraId="1395ED87" w14:textId="5318A219" w:rsidR="00EA04E7" w:rsidRPr="003D4ABF" w:rsidRDefault="00EA04E7" w:rsidP="00EA04E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A04E7" w:rsidRPr="003D4ABF" w:rsidRDefault="00EA04E7" w:rsidP="00EA04E7">
            <w:pPr>
              <w:pStyle w:val="TAL"/>
              <w:keepNext w:val="0"/>
              <w:rPr>
                <w:szCs w:val="18"/>
              </w:rPr>
            </w:pPr>
          </w:p>
        </w:tc>
        <w:tc>
          <w:tcPr>
            <w:tcW w:w="1748" w:type="dxa"/>
          </w:tcPr>
          <w:p w14:paraId="40DB5FCB" w14:textId="77777777" w:rsidR="00EA04E7" w:rsidRPr="003D4ABF" w:rsidRDefault="00EA04E7" w:rsidP="00EA04E7">
            <w:pPr>
              <w:pStyle w:val="TAL"/>
              <w:keepNext w:val="0"/>
            </w:pPr>
            <w:r w:rsidRPr="003D4ABF">
              <w:t>Yes</w:t>
            </w:r>
          </w:p>
        </w:tc>
        <w:tc>
          <w:tcPr>
            <w:tcW w:w="1627" w:type="dxa"/>
          </w:tcPr>
          <w:p w14:paraId="3AF6CCC8" w14:textId="77777777" w:rsidR="00EA04E7" w:rsidRPr="003D4ABF" w:rsidRDefault="00EA04E7" w:rsidP="00EA04E7">
            <w:pPr>
              <w:pStyle w:val="TAL"/>
              <w:keepNext w:val="0"/>
            </w:pPr>
            <w:r w:rsidRPr="003D4ABF">
              <w:t>Added</w:t>
            </w:r>
          </w:p>
        </w:tc>
      </w:tr>
      <w:tr w:rsidR="00EA04E7" w:rsidRPr="003D4ABF" w14:paraId="31141154" w14:textId="77777777" w:rsidTr="00B267EA">
        <w:trPr>
          <w:cantSplit/>
        </w:trPr>
        <w:tc>
          <w:tcPr>
            <w:tcW w:w="1980" w:type="dxa"/>
          </w:tcPr>
          <w:p w14:paraId="7A417B4D" w14:textId="76150CA1" w:rsidR="00EA04E7" w:rsidRPr="003D4ABF" w:rsidRDefault="00EA04E7" w:rsidP="00EA04E7">
            <w:pPr>
              <w:pStyle w:val="TAL"/>
              <w:keepNext w:val="0"/>
              <w:rPr>
                <w:szCs w:val="18"/>
              </w:rPr>
            </w:pPr>
            <w:r w:rsidRPr="003D4ABF">
              <w:rPr>
                <w:szCs w:val="18"/>
              </w:rPr>
              <w:t>Information on User Plane Latency requirements</w:t>
            </w:r>
          </w:p>
        </w:tc>
        <w:tc>
          <w:tcPr>
            <w:tcW w:w="2912" w:type="dxa"/>
          </w:tcPr>
          <w:p w14:paraId="3D243AE6" w14:textId="421F261E" w:rsidR="00EA04E7" w:rsidRPr="003D4ABF" w:rsidRDefault="00EA04E7" w:rsidP="00EA04E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EA04E7" w:rsidRPr="003D4ABF" w:rsidRDefault="00EA04E7" w:rsidP="00EA04E7">
            <w:pPr>
              <w:pStyle w:val="TAL"/>
              <w:keepNext w:val="0"/>
              <w:rPr>
                <w:szCs w:val="18"/>
              </w:rPr>
            </w:pPr>
          </w:p>
        </w:tc>
        <w:tc>
          <w:tcPr>
            <w:tcW w:w="1748" w:type="dxa"/>
          </w:tcPr>
          <w:p w14:paraId="0767ED70" w14:textId="75F4B70F" w:rsidR="00EA04E7" w:rsidRPr="003D4ABF" w:rsidRDefault="00EA04E7" w:rsidP="00EA04E7">
            <w:pPr>
              <w:pStyle w:val="TAL"/>
              <w:keepNext w:val="0"/>
            </w:pPr>
            <w:r w:rsidRPr="003D4ABF">
              <w:t>Yes</w:t>
            </w:r>
          </w:p>
        </w:tc>
        <w:tc>
          <w:tcPr>
            <w:tcW w:w="1627" w:type="dxa"/>
          </w:tcPr>
          <w:p w14:paraId="390C89ED" w14:textId="481FA6B9" w:rsidR="00EA04E7" w:rsidRPr="003D4ABF" w:rsidRDefault="00EA04E7" w:rsidP="00EA04E7">
            <w:pPr>
              <w:pStyle w:val="TAL"/>
              <w:keepNext w:val="0"/>
            </w:pPr>
            <w:r w:rsidRPr="003D4ABF">
              <w:t>Added</w:t>
            </w:r>
          </w:p>
        </w:tc>
      </w:tr>
      <w:tr w:rsidR="00EA04E7" w:rsidRPr="003D4ABF" w14:paraId="4BFD6273" w14:textId="77777777" w:rsidTr="00B267EA">
        <w:trPr>
          <w:cantSplit/>
        </w:trPr>
        <w:tc>
          <w:tcPr>
            <w:tcW w:w="1980" w:type="dxa"/>
          </w:tcPr>
          <w:p w14:paraId="48A7F0D3" w14:textId="55B52676" w:rsidR="00EA04E7" w:rsidRPr="003D4ABF" w:rsidRDefault="00EA04E7" w:rsidP="00EA04E7">
            <w:pPr>
              <w:pStyle w:val="TAL"/>
              <w:keepNext w:val="0"/>
              <w:rPr>
                <w:szCs w:val="18"/>
              </w:rPr>
            </w:pPr>
            <w:r w:rsidRPr="003D4ABF">
              <w:rPr>
                <w:szCs w:val="18"/>
              </w:rPr>
              <w:t>Indication for Simultaneous Connectivity at Edge Relocation</w:t>
            </w:r>
          </w:p>
        </w:tc>
        <w:tc>
          <w:tcPr>
            <w:tcW w:w="2912" w:type="dxa"/>
          </w:tcPr>
          <w:p w14:paraId="6DCEA08C" w14:textId="08442414" w:rsidR="00EA04E7" w:rsidRPr="003D4ABF" w:rsidRDefault="00EA04E7" w:rsidP="00EA04E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A04E7" w:rsidRPr="003D4ABF" w:rsidRDefault="00EA04E7" w:rsidP="00EA04E7">
            <w:pPr>
              <w:pStyle w:val="TAL"/>
              <w:keepNext w:val="0"/>
              <w:rPr>
                <w:szCs w:val="18"/>
              </w:rPr>
            </w:pPr>
          </w:p>
        </w:tc>
        <w:tc>
          <w:tcPr>
            <w:tcW w:w="1748" w:type="dxa"/>
          </w:tcPr>
          <w:p w14:paraId="22560565" w14:textId="222F994F" w:rsidR="00EA04E7" w:rsidRPr="003D4ABF" w:rsidRDefault="00EA04E7" w:rsidP="00EA04E7">
            <w:pPr>
              <w:pStyle w:val="TAL"/>
              <w:keepNext w:val="0"/>
            </w:pPr>
            <w:r w:rsidRPr="003D4ABF">
              <w:t>Yes</w:t>
            </w:r>
          </w:p>
        </w:tc>
        <w:tc>
          <w:tcPr>
            <w:tcW w:w="1627" w:type="dxa"/>
          </w:tcPr>
          <w:p w14:paraId="5919C091" w14:textId="17192459" w:rsidR="00EA04E7" w:rsidRPr="003D4ABF" w:rsidRDefault="00EA04E7" w:rsidP="00EA04E7">
            <w:pPr>
              <w:pStyle w:val="TAL"/>
              <w:keepNext w:val="0"/>
            </w:pPr>
            <w:r w:rsidRPr="003D4ABF">
              <w:t>Added</w:t>
            </w:r>
          </w:p>
        </w:tc>
      </w:tr>
      <w:tr w:rsidR="00EA04E7" w:rsidRPr="003D4ABF" w14:paraId="729A6149" w14:textId="77777777" w:rsidTr="00B267EA">
        <w:trPr>
          <w:cantSplit/>
        </w:trPr>
        <w:tc>
          <w:tcPr>
            <w:tcW w:w="1980" w:type="dxa"/>
          </w:tcPr>
          <w:p w14:paraId="1472351E" w14:textId="144AAF83" w:rsidR="00EA04E7" w:rsidRPr="003D4ABF" w:rsidRDefault="00EA04E7" w:rsidP="00EA04E7">
            <w:pPr>
              <w:pStyle w:val="TAL"/>
              <w:keepNext w:val="0"/>
              <w:rPr>
                <w:szCs w:val="18"/>
              </w:rPr>
            </w:pPr>
            <w:r w:rsidRPr="003D4ABF">
              <w:rPr>
                <w:szCs w:val="18"/>
              </w:rPr>
              <w:t>Information for EAS IP Replacement in 5GC</w:t>
            </w:r>
          </w:p>
        </w:tc>
        <w:tc>
          <w:tcPr>
            <w:tcW w:w="2912" w:type="dxa"/>
          </w:tcPr>
          <w:p w14:paraId="7C6C6DFA" w14:textId="3A4916B1" w:rsidR="00EA04E7" w:rsidRPr="003D4ABF" w:rsidRDefault="00EA04E7" w:rsidP="00EA04E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A04E7" w:rsidRPr="003D4ABF" w:rsidRDefault="00EA04E7" w:rsidP="00EA04E7">
            <w:pPr>
              <w:pStyle w:val="TAL"/>
              <w:keepNext w:val="0"/>
              <w:rPr>
                <w:szCs w:val="18"/>
              </w:rPr>
            </w:pPr>
          </w:p>
        </w:tc>
        <w:tc>
          <w:tcPr>
            <w:tcW w:w="1748" w:type="dxa"/>
          </w:tcPr>
          <w:p w14:paraId="08FB3B46" w14:textId="0CBD402A" w:rsidR="00EA04E7" w:rsidRPr="003D4ABF" w:rsidRDefault="00EA04E7" w:rsidP="00EA04E7">
            <w:pPr>
              <w:pStyle w:val="TAL"/>
              <w:keepNext w:val="0"/>
            </w:pPr>
            <w:r w:rsidRPr="003D4ABF">
              <w:t>Yes</w:t>
            </w:r>
          </w:p>
        </w:tc>
        <w:tc>
          <w:tcPr>
            <w:tcW w:w="1627" w:type="dxa"/>
          </w:tcPr>
          <w:p w14:paraId="291DAD9E" w14:textId="5353507E" w:rsidR="00EA04E7" w:rsidRPr="003D4ABF" w:rsidRDefault="00EA04E7" w:rsidP="00EA04E7">
            <w:pPr>
              <w:pStyle w:val="TAL"/>
              <w:keepNext w:val="0"/>
            </w:pPr>
            <w:r w:rsidRPr="003D4ABF">
              <w:t>Added</w:t>
            </w:r>
          </w:p>
        </w:tc>
      </w:tr>
      <w:tr w:rsidR="00EA04E7" w:rsidRPr="003D4ABF" w14:paraId="34276090" w14:textId="77777777" w:rsidTr="00B267EA">
        <w:trPr>
          <w:cantSplit/>
        </w:trPr>
        <w:tc>
          <w:tcPr>
            <w:tcW w:w="1980" w:type="dxa"/>
          </w:tcPr>
          <w:p w14:paraId="625FBE62" w14:textId="3F4C9026" w:rsidR="00EA04E7" w:rsidRPr="003D4ABF" w:rsidRDefault="00EA04E7" w:rsidP="00EA04E7">
            <w:pPr>
              <w:pStyle w:val="TAL"/>
              <w:keepNext w:val="0"/>
              <w:rPr>
                <w:szCs w:val="18"/>
              </w:rPr>
            </w:pPr>
            <w:r>
              <w:rPr>
                <w:szCs w:val="18"/>
              </w:rPr>
              <w:t>EAS Correlation indication</w:t>
            </w:r>
          </w:p>
        </w:tc>
        <w:tc>
          <w:tcPr>
            <w:tcW w:w="2912" w:type="dxa"/>
          </w:tcPr>
          <w:p w14:paraId="0E17AED7" w14:textId="16B1F7F0" w:rsidR="00EA04E7" w:rsidRPr="003D4ABF" w:rsidRDefault="00EA04E7" w:rsidP="00EA04E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A04E7" w:rsidRPr="003D4ABF" w:rsidRDefault="00EA04E7" w:rsidP="00EA04E7">
            <w:pPr>
              <w:pStyle w:val="TAL"/>
              <w:keepNext w:val="0"/>
              <w:rPr>
                <w:szCs w:val="18"/>
              </w:rPr>
            </w:pPr>
          </w:p>
        </w:tc>
        <w:tc>
          <w:tcPr>
            <w:tcW w:w="1748" w:type="dxa"/>
          </w:tcPr>
          <w:p w14:paraId="02C8E9CA" w14:textId="4CEF85F8" w:rsidR="00EA04E7" w:rsidRPr="003D4ABF" w:rsidRDefault="00EA04E7" w:rsidP="00EA04E7">
            <w:pPr>
              <w:pStyle w:val="TAL"/>
              <w:keepNext w:val="0"/>
            </w:pPr>
            <w:r w:rsidRPr="003D4ABF">
              <w:t>Yes</w:t>
            </w:r>
          </w:p>
        </w:tc>
        <w:tc>
          <w:tcPr>
            <w:tcW w:w="1627" w:type="dxa"/>
          </w:tcPr>
          <w:p w14:paraId="70BD95C3" w14:textId="1BF35E01" w:rsidR="00EA04E7" w:rsidRPr="003D4ABF" w:rsidRDefault="00EA04E7" w:rsidP="00EA04E7">
            <w:pPr>
              <w:pStyle w:val="TAL"/>
              <w:keepNext w:val="0"/>
            </w:pPr>
            <w:r w:rsidRPr="003D4ABF">
              <w:t>Added</w:t>
            </w:r>
          </w:p>
        </w:tc>
      </w:tr>
      <w:tr w:rsidR="00EA04E7" w:rsidRPr="003D4ABF" w14:paraId="0732A317" w14:textId="77777777" w:rsidTr="00B267EA">
        <w:trPr>
          <w:cantSplit/>
        </w:trPr>
        <w:tc>
          <w:tcPr>
            <w:tcW w:w="1980" w:type="dxa"/>
          </w:tcPr>
          <w:p w14:paraId="03D2FAC3" w14:textId="5084632A" w:rsidR="00EA04E7" w:rsidRPr="003D4ABF" w:rsidRDefault="00EA04E7" w:rsidP="00EA04E7">
            <w:pPr>
              <w:pStyle w:val="TAL"/>
              <w:keepNext w:val="0"/>
              <w:rPr>
                <w:szCs w:val="18"/>
              </w:rPr>
            </w:pPr>
            <w:r>
              <w:rPr>
                <w:szCs w:val="18"/>
              </w:rPr>
              <w:t>Traffic Correlation ID</w:t>
            </w:r>
          </w:p>
        </w:tc>
        <w:tc>
          <w:tcPr>
            <w:tcW w:w="2912" w:type="dxa"/>
          </w:tcPr>
          <w:p w14:paraId="4FEAB33A" w14:textId="1A3B4E58" w:rsidR="00EA04E7" w:rsidRPr="003D4ABF" w:rsidRDefault="00EA04E7" w:rsidP="00EA04E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A04E7" w:rsidRPr="003D4ABF" w:rsidRDefault="00EA04E7" w:rsidP="00EA04E7">
            <w:pPr>
              <w:pStyle w:val="TAL"/>
              <w:keepNext w:val="0"/>
              <w:rPr>
                <w:szCs w:val="18"/>
              </w:rPr>
            </w:pPr>
          </w:p>
        </w:tc>
        <w:tc>
          <w:tcPr>
            <w:tcW w:w="1748" w:type="dxa"/>
          </w:tcPr>
          <w:p w14:paraId="365F8FA7" w14:textId="626A053B" w:rsidR="00EA04E7" w:rsidRPr="003D4ABF" w:rsidRDefault="00EA04E7" w:rsidP="00EA04E7">
            <w:pPr>
              <w:pStyle w:val="TAL"/>
              <w:keepNext w:val="0"/>
            </w:pPr>
            <w:r w:rsidRPr="003D4ABF">
              <w:t>Yes</w:t>
            </w:r>
          </w:p>
        </w:tc>
        <w:tc>
          <w:tcPr>
            <w:tcW w:w="1627" w:type="dxa"/>
          </w:tcPr>
          <w:p w14:paraId="0B16DD40" w14:textId="1857A378" w:rsidR="00EA04E7" w:rsidRPr="003D4ABF" w:rsidRDefault="00EA04E7" w:rsidP="00EA04E7">
            <w:pPr>
              <w:pStyle w:val="TAL"/>
              <w:keepNext w:val="0"/>
            </w:pPr>
            <w:r w:rsidRPr="003D4ABF">
              <w:t>Added</w:t>
            </w:r>
          </w:p>
        </w:tc>
      </w:tr>
      <w:tr w:rsidR="00EA04E7" w:rsidRPr="003D4ABF" w14:paraId="015611AE" w14:textId="77777777" w:rsidTr="00B267EA">
        <w:trPr>
          <w:cantSplit/>
        </w:trPr>
        <w:tc>
          <w:tcPr>
            <w:tcW w:w="1980" w:type="dxa"/>
          </w:tcPr>
          <w:p w14:paraId="6442AEDA" w14:textId="349EC939" w:rsidR="00EA04E7" w:rsidRPr="003D4ABF" w:rsidRDefault="00EA04E7" w:rsidP="00EA04E7">
            <w:pPr>
              <w:pStyle w:val="TAL"/>
              <w:keepNext w:val="0"/>
              <w:rPr>
                <w:szCs w:val="18"/>
              </w:rPr>
            </w:pPr>
            <w:r>
              <w:rPr>
                <w:szCs w:val="18"/>
              </w:rPr>
              <w:lastRenderedPageBreak/>
              <w:t>Common EAS IP address</w:t>
            </w:r>
          </w:p>
        </w:tc>
        <w:tc>
          <w:tcPr>
            <w:tcW w:w="2912" w:type="dxa"/>
          </w:tcPr>
          <w:p w14:paraId="6D3AC96B" w14:textId="657F3BF5" w:rsidR="00EA04E7" w:rsidRPr="003D4ABF" w:rsidRDefault="00EA04E7" w:rsidP="00EA04E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EA04E7" w:rsidRPr="003D4ABF" w:rsidRDefault="00EA04E7" w:rsidP="00EA04E7">
            <w:pPr>
              <w:pStyle w:val="TAL"/>
              <w:keepNext w:val="0"/>
              <w:rPr>
                <w:szCs w:val="18"/>
              </w:rPr>
            </w:pPr>
          </w:p>
        </w:tc>
        <w:tc>
          <w:tcPr>
            <w:tcW w:w="1748" w:type="dxa"/>
          </w:tcPr>
          <w:p w14:paraId="628D7718" w14:textId="30DAE7D0" w:rsidR="00EA04E7" w:rsidRPr="003D4ABF" w:rsidRDefault="00EA04E7" w:rsidP="00EA04E7">
            <w:pPr>
              <w:pStyle w:val="TAL"/>
              <w:keepNext w:val="0"/>
            </w:pPr>
            <w:r w:rsidRPr="003D4ABF">
              <w:t>Yes</w:t>
            </w:r>
          </w:p>
        </w:tc>
        <w:tc>
          <w:tcPr>
            <w:tcW w:w="1627" w:type="dxa"/>
          </w:tcPr>
          <w:p w14:paraId="681ED173" w14:textId="58FBF618" w:rsidR="00EA04E7" w:rsidRPr="003D4ABF" w:rsidRDefault="00EA04E7" w:rsidP="00EA04E7">
            <w:pPr>
              <w:pStyle w:val="TAL"/>
              <w:keepNext w:val="0"/>
            </w:pPr>
            <w:r w:rsidRPr="003D4ABF">
              <w:t>Added</w:t>
            </w:r>
          </w:p>
        </w:tc>
      </w:tr>
      <w:tr w:rsidR="00EA04E7" w:rsidRPr="003D4ABF" w14:paraId="1F2D0CA7" w14:textId="77777777" w:rsidTr="00F51A9E">
        <w:trPr>
          <w:cantSplit/>
        </w:trPr>
        <w:tc>
          <w:tcPr>
            <w:tcW w:w="1980" w:type="dxa"/>
          </w:tcPr>
          <w:p w14:paraId="1FCAD58E" w14:textId="3345363C" w:rsidR="00EA04E7" w:rsidRPr="003D4ABF" w:rsidRDefault="00EA04E7" w:rsidP="00EA04E7">
            <w:pPr>
              <w:pStyle w:val="TAL"/>
              <w:keepNext w:val="0"/>
              <w:rPr>
                <w:szCs w:val="18"/>
              </w:rPr>
            </w:pPr>
            <w:r>
              <w:rPr>
                <w:szCs w:val="18"/>
              </w:rPr>
              <w:t>Common DNAI</w:t>
            </w:r>
          </w:p>
        </w:tc>
        <w:tc>
          <w:tcPr>
            <w:tcW w:w="2912" w:type="dxa"/>
          </w:tcPr>
          <w:p w14:paraId="436F6222" w14:textId="6059A70C" w:rsidR="00EA04E7" w:rsidRPr="003D4ABF" w:rsidRDefault="00EA04E7" w:rsidP="00EA04E7">
            <w:pPr>
              <w:pStyle w:val="TAL"/>
              <w:keepNext w:val="0"/>
              <w:rPr>
                <w:szCs w:val="18"/>
              </w:rPr>
            </w:pPr>
            <w:r>
              <w:rPr>
                <w:szCs w:val="18"/>
              </w:rPr>
              <w:t>Common DNAI applicable to the set of UEs identified by a traffic correlation ID.</w:t>
            </w:r>
          </w:p>
        </w:tc>
        <w:tc>
          <w:tcPr>
            <w:tcW w:w="1364" w:type="dxa"/>
          </w:tcPr>
          <w:p w14:paraId="23147903" w14:textId="77777777" w:rsidR="00EA04E7" w:rsidRPr="003D4ABF" w:rsidRDefault="00EA04E7" w:rsidP="00EA04E7">
            <w:pPr>
              <w:pStyle w:val="TAL"/>
              <w:keepNext w:val="0"/>
              <w:rPr>
                <w:szCs w:val="18"/>
              </w:rPr>
            </w:pPr>
          </w:p>
        </w:tc>
        <w:tc>
          <w:tcPr>
            <w:tcW w:w="1748" w:type="dxa"/>
          </w:tcPr>
          <w:p w14:paraId="63732694" w14:textId="00F8140B" w:rsidR="00EA04E7" w:rsidRPr="003D4ABF" w:rsidRDefault="00EA04E7" w:rsidP="00EA04E7">
            <w:pPr>
              <w:pStyle w:val="TAL"/>
              <w:keepNext w:val="0"/>
            </w:pPr>
            <w:r w:rsidRPr="003D4ABF">
              <w:t>Yes</w:t>
            </w:r>
          </w:p>
        </w:tc>
        <w:tc>
          <w:tcPr>
            <w:tcW w:w="1627" w:type="dxa"/>
          </w:tcPr>
          <w:p w14:paraId="539BE856" w14:textId="4825A39E" w:rsidR="00EA04E7" w:rsidRPr="003D4ABF" w:rsidRDefault="00EA04E7" w:rsidP="00EA04E7">
            <w:pPr>
              <w:pStyle w:val="TAL"/>
              <w:keepNext w:val="0"/>
            </w:pPr>
            <w:r w:rsidRPr="003D4ABF">
              <w:t>Added</w:t>
            </w:r>
          </w:p>
        </w:tc>
      </w:tr>
      <w:tr w:rsidR="00EA04E7" w:rsidRPr="003D4ABF" w14:paraId="110E4409" w14:textId="77777777" w:rsidTr="00B267EA">
        <w:trPr>
          <w:cantSplit/>
        </w:trPr>
        <w:tc>
          <w:tcPr>
            <w:tcW w:w="1980" w:type="dxa"/>
          </w:tcPr>
          <w:p w14:paraId="5DF0FF13" w14:textId="46832085" w:rsidR="00EA04E7" w:rsidRPr="003D4ABF" w:rsidRDefault="00EA04E7" w:rsidP="00EA04E7">
            <w:pPr>
              <w:pStyle w:val="TAL"/>
              <w:keepNext w:val="0"/>
              <w:rPr>
                <w:szCs w:val="18"/>
              </w:rPr>
            </w:pPr>
            <w:r>
              <w:rPr>
                <w:szCs w:val="18"/>
              </w:rPr>
              <w:t>FQDN(s)</w:t>
            </w:r>
          </w:p>
        </w:tc>
        <w:tc>
          <w:tcPr>
            <w:tcW w:w="2912" w:type="dxa"/>
          </w:tcPr>
          <w:p w14:paraId="017664F5" w14:textId="3BF8E860" w:rsidR="00EA04E7" w:rsidRPr="003D4ABF" w:rsidRDefault="00EA04E7" w:rsidP="00EA04E7">
            <w:pPr>
              <w:pStyle w:val="TAL"/>
              <w:keepNext w:val="0"/>
              <w:rPr>
                <w:szCs w:val="18"/>
              </w:rPr>
            </w:pPr>
            <w:r>
              <w:rPr>
                <w:szCs w:val="18"/>
              </w:rPr>
              <w:t>FQDN(s) for the application indicated in the PCC rule (see clause 5.6.7 of TS 23.501 [2]).</w:t>
            </w:r>
          </w:p>
        </w:tc>
        <w:tc>
          <w:tcPr>
            <w:tcW w:w="1364" w:type="dxa"/>
          </w:tcPr>
          <w:p w14:paraId="360BBCE8" w14:textId="77777777" w:rsidR="00EA04E7" w:rsidRPr="003D4ABF" w:rsidRDefault="00EA04E7" w:rsidP="00EA04E7">
            <w:pPr>
              <w:pStyle w:val="TAL"/>
              <w:keepNext w:val="0"/>
              <w:rPr>
                <w:szCs w:val="18"/>
              </w:rPr>
            </w:pPr>
          </w:p>
        </w:tc>
        <w:tc>
          <w:tcPr>
            <w:tcW w:w="1748" w:type="dxa"/>
          </w:tcPr>
          <w:p w14:paraId="7B5AE912" w14:textId="71E9DEB8" w:rsidR="00EA04E7" w:rsidRPr="003D4ABF" w:rsidRDefault="00EA04E7" w:rsidP="00EA04E7">
            <w:pPr>
              <w:pStyle w:val="TAL"/>
              <w:keepNext w:val="0"/>
            </w:pPr>
            <w:r w:rsidRPr="003D4ABF">
              <w:t>Yes</w:t>
            </w:r>
          </w:p>
        </w:tc>
        <w:tc>
          <w:tcPr>
            <w:tcW w:w="1627" w:type="dxa"/>
          </w:tcPr>
          <w:p w14:paraId="69AC4635" w14:textId="34121C80" w:rsidR="00EA04E7" w:rsidRPr="003D4ABF" w:rsidRDefault="00EA04E7" w:rsidP="00EA04E7">
            <w:pPr>
              <w:pStyle w:val="TAL"/>
              <w:keepNext w:val="0"/>
            </w:pPr>
            <w:r w:rsidRPr="003D4ABF">
              <w:t>Added</w:t>
            </w:r>
          </w:p>
        </w:tc>
      </w:tr>
      <w:tr w:rsidR="00EA04E7" w:rsidRPr="003D4ABF" w14:paraId="78588ED7" w14:textId="77777777" w:rsidTr="003A750E">
        <w:trPr>
          <w:cantSplit/>
        </w:trPr>
        <w:tc>
          <w:tcPr>
            <w:tcW w:w="1980" w:type="dxa"/>
          </w:tcPr>
          <w:p w14:paraId="6179E789" w14:textId="311DB58F" w:rsidR="00EA04E7" w:rsidRPr="003D4ABF" w:rsidRDefault="00EA04E7" w:rsidP="00EA04E7">
            <w:pPr>
              <w:pStyle w:val="TAL"/>
              <w:keepNext w:val="0"/>
              <w:rPr>
                <w:szCs w:val="18"/>
              </w:rPr>
            </w:pPr>
            <w:r>
              <w:rPr>
                <w:szCs w:val="18"/>
              </w:rPr>
              <w:t>Indication of considering N6 delay</w:t>
            </w:r>
          </w:p>
        </w:tc>
        <w:tc>
          <w:tcPr>
            <w:tcW w:w="2912" w:type="dxa"/>
          </w:tcPr>
          <w:p w14:paraId="1CB46078" w14:textId="177C3CE7" w:rsidR="00EA04E7" w:rsidRPr="003D4ABF" w:rsidRDefault="00EA04E7" w:rsidP="00EA04E7">
            <w:pPr>
              <w:pStyle w:val="TAL"/>
              <w:keepNext w:val="0"/>
              <w:rPr>
                <w:szCs w:val="18"/>
              </w:rPr>
            </w:pPr>
            <w:r>
              <w:rPr>
                <w:szCs w:val="18"/>
              </w:rPr>
              <w:t>Indicates to consider the N6 delay measurement.</w:t>
            </w:r>
          </w:p>
        </w:tc>
        <w:tc>
          <w:tcPr>
            <w:tcW w:w="1364" w:type="dxa"/>
          </w:tcPr>
          <w:p w14:paraId="4EE58C12" w14:textId="77777777" w:rsidR="00EA04E7" w:rsidRPr="003D4ABF" w:rsidRDefault="00EA04E7" w:rsidP="00EA04E7">
            <w:pPr>
              <w:pStyle w:val="TAL"/>
              <w:keepNext w:val="0"/>
              <w:rPr>
                <w:szCs w:val="18"/>
              </w:rPr>
            </w:pPr>
          </w:p>
        </w:tc>
        <w:tc>
          <w:tcPr>
            <w:tcW w:w="1748" w:type="dxa"/>
          </w:tcPr>
          <w:p w14:paraId="573B7C62" w14:textId="2BBE6254" w:rsidR="00EA04E7" w:rsidRPr="003D4ABF" w:rsidRDefault="00EA04E7" w:rsidP="00EA04E7">
            <w:pPr>
              <w:pStyle w:val="TAL"/>
              <w:keepNext w:val="0"/>
            </w:pPr>
            <w:r w:rsidRPr="003D4ABF">
              <w:t>Yes</w:t>
            </w:r>
          </w:p>
        </w:tc>
        <w:tc>
          <w:tcPr>
            <w:tcW w:w="1627" w:type="dxa"/>
          </w:tcPr>
          <w:p w14:paraId="201FA062" w14:textId="41CEF78C" w:rsidR="00EA04E7" w:rsidRPr="003D4ABF" w:rsidRDefault="00EA04E7" w:rsidP="00EA04E7">
            <w:pPr>
              <w:pStyle w:val="TAL"/>
              <w:keepNext w:val="0"/>
            </w:pPr>
            <w:r w:rsidRPr="003D4ABF">
              <w:t>Added</w:t>
            </w:r>
          </w:p>
        </w:tc>
      </w:tr>
      <w:tr w:rsidR="00EA04E7" w:rsidRPr="003D4ABF" w14:paraId="3CF59F94" w14:textId="77777777" w:rsidTr="007953F3">
        <w:trPr>
          <w:cantSplit/>
        </w:trPr>
        <w:tc>
          <w:tcPr>
            <w:tcW w:w="1980" w:type="dxa"/>
          </w:tcPr>
          <w:p w14:paraId="21F11D66" w14:textId="661995F7" w:rsidR="00EA04E7" w:rsidRPr="003D4ABF" w:rsidRDefault="00EA04E7" w:rsidP="00EA04E7">
            <w:pPr>
              <w:pStyle w:val="TAL"/>
              <w:keepNext w:val="0"/>
              <w:rPr>
                <w:szCs w:val="18"/>
              </w:rPr>
            </w:pPr>
            <w:r>
              <w:rPr>
                <w:szCs w:val="18"/>
              </w:rPr>
              <w:t>NEF information</w:t>
            </w:r>
          </w:p>
        </w:tc>
        <w:tc>
          <w:tcPr>
            <w:tcW w:w="2912" w:type="dxa"/>
          </w:tcPr>
          <w:p w14:paraId="3A01A813" w14:textId="28881F51" w:rsidR="00EA04E7" w:rsidRPr="003D4ABF" w:rsidRDefault="00EA04E7" w:rsidP="00EA04E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EA04E7" w:rsidRPr="003D4ABF" w:rsidRDefault="00EA04E7" w:rsidP="00EA04E7">
            <w:pPr>
              <w:pStyle w:val="TAL"/>
              <w:keepNext w:val="0"/>
              <w:rPr>
                <w:szCs w:val="18"/>
              </w:rPr>
            </w:pPr>
          </w:p>
        </w:tc>
        <w:tc>
          <w:tcPr>
            <w:tcW w:w="1748" w:type="dxa"/>
          </w:tcPr>
          <w:p w14:paraId="5DE07C40" w14:textId="4B87B3BA" w:rsidR="00EA04E7" w:rsidRPr="003D4ABF" w:rsidRDefault="00EA04E7" w:rsidP="00EA04E7">
            <w:pPr>
              <w:pStyle w:val="TAL"/>
              <w:keepNext w:val="0"/>
            </w:pPr>
            <w:r w:rsidRPr="003D4ABF">
              <w:t>Yes</w:t>
            </w:r>
          </w:p>
        </w:tc>
        <w:tc>
          <w:tcPr>
            <w:tcW w:w="1627" w:type="dxa"/>
          </w:tcPr>
          <w:p w14:paraId="080B84E3" w14:textId="3006C9C7" w:rsidR="00EA04E7" w:rsidRPr="003D4ABF" w:rsidRDefault="00EA04E7" w:rsidP="00EA04E7">
            <w:pPr>
              <w:pStyle w:val="TAL"/>
              <w:keepNext w:val="0"/>
            </w:pPr>
            <w:r w:rsidRPr="003D4ABF">
              <w:t>Added</w:t>
            </w:r>
          </w:p>
        </w:tc>
      </w:tr>
      <w:tr w:rsidR="00EA04E7" w:rsidRPr="003D4ABF" w14:paraId="46F8FF34" w14:textId="77777777" w:rsidTr="00A245BB">
        <w:trPr>
          <w:cantSplit/>
        </w:trPr>
        <w:tc>
          <w:tcPr>
            <w:tcW w:w="1980" w:type="dxa"/>
          </w:tcPr>
          <w:p w14:paraId="69C89FD6" w14:textId="0B3E9F68" w:rsidR="00EA04E7" w:rsidRPr="00127623" w:rsidRDefault="00EA04E7" w:rsidP="00EA04E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EA04E7" w:rsidRPr="003D4ABF" w:rsidRDefault="00EA04E7" w:rsidP="00EA04E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EA04E7" w:rsidRPr="003D4ABF" w:rsidRDefault="00EA04E7" w:rsidP="00EA04E7">
            <w:pPr>
              <w:pStyle w:val="TAL"/>
              <w:keepNext w:val="0"/>
              <w:rPr>
                <w:szCs w:val="18"/>
              </w:rPr>
            </w:pPr>
          </w:p>
        </w:tc>
        <w:tc>
          <w:tcPr>
            <w:tcW w:w="1748" w:type="dxa"/>
          </w:tcPr>
          <w:p w14:paraId="3B8A1E7E" w14:textId="5BEB724B" w:rsidR="00EA04E7" w:rsidRPr="003D4ABF" w:rsidRDefault="00EA04E7" w:rsidP="00EA04E7">
            <w:pPr>
              <w:pStyle w:val="TAL"/>
              <w:keepNext w:val="0"/>
            </w:pPr>
          </w:p>
        </w:tc>
        <w:tc>
          <w:tcPr>
            <w:tcW w:w="1627" w:type="dxa"/>
          </w:tcPr>
          <w:p w14:paraId="3CC0AEA7" w14:textId="07F4F86F" w:rsidR="00EA04E7" w:rsidRPr="003D4ABF" w:rsidRDefault="00EA04E7" w:rsidP="00EA04E7">
            <w:pPr>
              <w:pStyle w:val="TAL"/>
              <w:keepNext w:val="0"/>
            </w:pPr>
          </w:p>
        </w:tc>
      </w:tr>
      <w:tr w:rsidR="00EA04E7" w:rsidRPr="003D4ABF" w14:paraId="3FC46AFB" w14:textId="77777777" w:rsidTr="00A245BB">
        <w:trPr>
          <w:cantSplit/>
        </w:trPr>
        <w:tc>
          <w:tcPr>
            <w:tcW w:w="1980" w:type="dxa"/>
          </w:tcPr>
          <w:p w14:paraId="5963531E" w14:textId="623B8C1D" w:rsidR="00EA04E7" w:rsidRPr="003D4ABF" w:rsidRDefault="00EA04E7" w:rsidP="00EA04E7">
            <w:pPr>
              <w:pStyle w:val="TAL"/>
              <w:keepNext w:val="0"/>
            </w:pPr>
            <w:r>
              <w:t>Header Handling Control information</w:t>
            </w:r>
          </w:p>
        </w:tc>
        <w:tc>
          <w:tcPr>
            <w:tcW w:w="2912" w:type="dxa"/>
          </w:tcPr>
          <w:p w14:paraId="52788EF2" w14:textId="5CF114DD" w:rsidR="00EA04E7" w:rsidRPr="003D4ABF" w:rsidRDefault="00EA04E7" w:rsidP="00EA04E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EA04E7" w:rsidRPr="003D4ABF" w:rsidRDefault="00EA04E7" w:rsidP="00EA04E7">
            <w:pPr>
              <w:pStyle w:val="TAL"/>
              <w:keepNext w:val="0"/>
              <w:rPr>
                <w:szCs w:val="18"/>
              </w:rPr>
            </w:pPr>
          </w:p>
        </w:tc>
        <w:tc>
          <w:tcPr>
            <w:tcW w:w="1748" w:type="dxa"/>
          </w:tcPr>
          <w:p w14:paraId="7D985912" w14:textId="5528B65F" w:rsidR="00EA04E7" w:rsidRPr="003D4ABF" w:rsidRDefault="00EA04E7" w:rsidP="00EA04E7">
            <w:pPr>
              <w:pStyle w:val="TAL"/>
              <w:keepNext w:val="0"/>
            </w:pPr>
            <w:r w:rsidRPr="003D4ABF">
              <w:t>Yes</w:t>
            </w:r>
          </w:p>
        </w:tc>
        <w:tc>
          <w:tcPr>
            <w:tcW w:w="1627" w:type="dxa"/>
          </w:tcPr>
          <w:p w14:paraId="589DFB74" w14:textId="15E9315B" w:rsidR="00EA04E7" w:rsidRPr="003D4ABF" w:rsidRDefault="00EA04E7" w:rsidP="00EA04E7">
            <w:pPr>
              <w:pStyle w:val="TAL"/>
              <w:keepNext w:val="0"/>
            </w:pPr>
            <w:r w:rsidRPr="003D4ABF">
              <w:t>Added</w:t>
            </w:r>
          </w:p>
        </w:tc>
      </w:tr>
      <w:tr w:rsidR="00EA04E7" w:rsidRPr="003D4ABF" w14:paraId="14887F39" w14:textId="77777777" w:rsidTr="00B267EA">
        <w:trPr>
          <w:cantSplit/>
        </w:trPr>
        <w:tc>
          <w:tcPr>
            <w:tcW w:w="1980" w:type="dxa"/>
          </w:tcPr>
          <w:p w14:paraId="08FFF287" w14:textId="77777777" w:rsidR="00EA04E7" w:rsidRPr="003D4ABF" w:rsidRDefault="00EA04E7" w:rsidP="00EA04E7">
            <w:pPr>
              <w:pStyle w:val="TAL"/>
              <w:keepNext w:val="0"/>
            </w:pPr>
            <w:r w:rsidRPr="003D4ABF">
              <w:rPr>
                <w:b/>
                <w:szCs w:val="18"/>
              </w:rPr>
              <w:t>NBIFOM related control Information</w:t>
            </w:r>
          </w:p>
        </w:tc>
        <w:tc>
          <w:tcPr>
            <w:tcW w:w="2912" w:type="dxa"/>
          </w:tcPr>
          <w:p w14:paraId="5E07E1E2" w14:textId="20F865A3" w:rsidR="00EA04E7" w:rsidRPr="003D4ABF" w:rsidRDefault="00EA04E7" w:rsidP="00EA04E7">
            <w:pPr>
              <w:pStyle w:val="TAL"/>
              <w:keepNext w:val="0"/>
            </w:pPr>
            <w:r w:rsidRPr="003D4ABF">
              <w:rPr>
                <w:i/>
                <w:szCs w:val="18"/>
              </w:rPr>
              <w:t>This part describes PCC rule information related with NBIFOM.</w:t>
            </w:r>
          </w:p>
        </w:tc>
        <w:tc>
          <w:tcPr>
            <w:tcW w:w="1364" w:type="dxa"/>
          </w:tcPr>
          <w:p w14:paraId="6F7187D2" w14:textId="77777777" w:rsidR="00EA04E7" w:rsidRPr="003D4ABF" w:rsidRDefault="00EA04E7" w:rsidP="00EA04E7">
            <w:pPr>
              <w:pStyle w:val="TAL"/>
              <w:keepNext w:val="0"/>
              <w:rPr>
                <w:szCs w:val="18"/>
              </w:rPr>
            </w:pPr>
          </w:p>
        </w:tc>
        <w:tc>
          <w:tcPr>
            <w:tcW w:w="1748" w:type="dxa"/>
          </w:tcPr>
          <w:p w14:paraId="717472A1" w14:textId="77777777" w:rsidR="00EA04E7" w:rsidRPr="003D4ABF" w:rsidRDefault="00EA04E7" w:rsidP="00EA04E7">
            <w:pPr>
              <w:pStyle w:val="TAL"/>
              <w:keepNext w:val="0"/>
            </w:pPr>
          </w:p>
        </w:tc>
        <w:tc>
          <w:tcPr>
            <w:tcW w:w="1627" w:type="dxa"/>
          </w:tcPr>
          <w:p w14:paraId="1B5E87B2" w14:textId="77777777" w:rsidR="00EA04E7" w:rsidRPr="003D4ABF" w:rsidRDefault="00EA04E7" w:rsidP="00EA04E7">
            <w:pPr>
              <w:pStyle w:val="TAL"/>
              <w:keepNext w:val="0"/>
            </w:pPr>
          </w:p>
        </w:tc>
      </w:tr>
      <w:tr w:rsidR="00EA04E7" w:rsidRPr="003D4ABF" w14:paraId="379FE828" w14:textId="77777777" w:rsidTr="00B267EA">
        <w:trPr>
          <w:cantSplit/>
        </w:trPr>
        <w:tc>
          <w:tcPr>
            <w:tcW w:w="1980" w:type="dxa"/>
          </w:tcPr>
          <w:p w14:paraId="53857317" w14:textId="77777777" w:rsidR="00EA04E7" w:rsidRPr="003D4ABF" w:rsidRDefault="00EA04E7" w:rsidP="00EA04E7">
            <w:pPr>
              <w:pStyle w:val="TAL"/>
              <w:keepNext w:val="0"/>
            </w:pPr>
            <w:r w:rsidRPr="003D4ABF">
              <w:rPr>
                <w:szCs w:val="18"/>
              </w:rPr>
              <w:t>Allowed Access Type</w:t>
            </w:r>
          </w:p>
        </w:tc>
        <w:tc>
          <w:tcPr>
            <w:tcW w:w="2912" w:type="dxa"/>
          </w:tcPr>
          <w:p w14:paraId="419D1AD6" w14:textId="745FCFD1" w:rsidR="00EA04E7" w:rsidRPr="003D4ABF" w:rsidRDefault="00EA04E7" w:rsidP="00EA04E7">
            <w:pPr>
              <w:pStyle w:val="TAL"/>
              <w:keepNext w:val="0"/>
            </w:pPr>
            <w:r w:rsidRPr="003D4ABF">
              <w:rPr>
                <w:szCs w:val="18"/>
              </w:rPr>
              <w:t>The access to be used for traffic identified by the PCC rule.</w:t>
            </w:r>
          </w:p>
        </w:tc>
        <w:tc>
          <w:tcPr>
            <w:tcW w:w="1364" w:type="dxa"/>
          </w:tcPr>
          <w:p w14:paraId="431B69A5" w14:textId="77777777" w:rsidR="00EA04E7" w:rsidRPr="003D4ABF" w:rsidRDefault="00EA04E7" w:rsidP="00EA04E7">
            <w:pPr>
              <w:pStyle w:val="TAL"/>
              <w:keepNext w:val="0"/>
              <w:rPr>
                <w:szCs w:val="18"/>
              </w:rPr>
            </w:pPr>
          </w:p>
        </w:tc>
        <w:tc>
          <w:tcPr>
            <w:tcW w:w="1748" w:type="dxa"/>
          </w:tcPr>
          <w:p w14:paraId="0DB0B9FC" w14:textId="77777777" w:rsidR="00EA04E7" w:rsidRPr="003D4ABF" w:rsidRDefault="00EA04E7" w:rsidP="00EA04E7">
            <w:pPr>
              <w:pStyle w:val="TAL"/>
              <w:keepNext w:val="0"/>
            </w:pPr>
          </w:p>
        </w:tc>
        <w:tc>
          <w:tcPr>
            <w:tcW w:w="1627" w:type="dxa"/>
          </w:tcPr>
          <w:p w14:paraId="4FDBA042" w14:textId="77777777" w:rsidR="00EA04E7" w:rsidRPr="003D4ABF" w:rsidRDefault="00EA04E7" w:rsidP="00EA04E7">
            <w:pPr>
              <w:pStyle w:val="TAL"/>
              <w:keepNext w:val="0"/>
            </w:pPr>
            <w:r w:rsidRPr="003D4ABF">
              <w:t>Removed</w:t>
            </w:r>
          </w:p>
        </w:tc>
      </w:tr>
      <w:tr w:rsidR="00EA04E7" w:rsidRPr="003D4ABF" w14:paraId="216E16F9" w14:textId="77777777" w:rsidTr="00B267EA">
        <w:trPr>
          <w:cantSplit/>
        </w:trPr>
        <w:tc>
          <w:tcPr>
            <w:tcW w:w="1980" w:type="dxa"/>
          </w:tcPr>
          <w:p w14:paraId="0C9A1AC1" w14:textId="77777777" w:rsidR="00EA04E7" w:rsidRPr="003D4ABF" w:rsidRDefault="00EA04E7" w:rsidP="00EA04E7">
            <w:pPr>
              <w:pStyle w:val="TAL"/>
              <w:keepNext w:val="0"/>
              <w:rPr>
                <w:szCs w:val="18"/>
              </w:rPr>
            </w:pPr>
            <w:r w:rsidRPr="003D4ABF">
              <w:rPr>
                <w:b/>
                <w:szCs w:val="18"/>
              </w:rPr>
              <w:t>RAN support information</w:t>
            </w:r>
          </w:p>
        </w:tc>
        <w:tc>
          <w:tcPr>
            <w:tcW w:w="2912" w:type="dxa"/>
          </w:tcPr>
          <w:p w14:paraId="0F0117E3" w14:textId="77777777" w:rsidR="00EA04E7" w:rsidRPr="003D4ABF" w:rsidRDefault="00EA04E7" w:rsidP="00EA04E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EA04E7" w:rsidRPr="003D4ABF" w:rsidRDefault="00EA04E7" w:rsidP="00EA04E7">
            <w:pPr>
              <w:pStyle w:val="TAL"/>
              <w:keepNext w:val="0"/>
              <w:rPr>
                <w:szCs w:val="18"/>
              </w:rPr>
            </w:pPr>
          </w:p>
        </w:tc>
        <w:tc>
          <w:tcPr>
            <w:tcW w:w="1748" w:type="dxa"/>
          </w:tcPr>
          <w:p w14:paraId="296B9640" w14:textId="77777777" w:rsidR="00EA04E7" w:rsidRPr="003D4ABF" w:rsidRDefault="00EA04E7" w:rsidP="00EA04E7">
            <w:pPr>
              <w:pStyle w:val="TAL"/>
              <w:keepNext w:val="0"/>
            </w:pPr>
          </w:p>
        </w:tc>
        <w:tc>
          <w:tcPr>
            <w:tcW w:w="1627" w:type="dxa"/>
          </w:tcPr>
          <w:p w14:paraId="1F6FDC96" w14:textId="77777777" w:rsidR="00EA04E7" w:rsidRPr="003D4ABF" w:rsidRDefault="00EA04E7" w:rsidP="00EA04E7">
            <w:pPr>
              <w:pStyle w:val="TAL"/>
              <w:keepNext w:val="0"/>
            </w:pPr>
          </w:p>
        </w:tc>
      </w:tr>
      <w:tr w:rsidR="00EA04E7" w:rsidRPr="003D4ABF" w14:paraId="47470B49" w14:textId="77777777" w:rsidTr="00B267EA">
        <w:trPr>
          <w:cantSplit/>
        </w:trPr>
        <w:tc>
          <w:tcPr>
            <w:tcW w:w="1980" w:type="dxa"/>
          </w:tcPr>
          <w:p w14:paraId="177415F1" w14:textId="77777777" w:rsidR="00EA04E7" w:rsidRPr="003D4ABF" w:rsidRDefault="00EA04E7" w:rsidP="00EA04E7">
            <w:pPr>
              <w:pStyle w:val="TAL"/>
              <w:keepNext w:val="0"/>
            </w:pPr>
            <w:r w:rsidRPr="003D4ABF">
              <w:t>UL Maximum Packet Loss Rate</w:t>
            </w:r>
          </w:p>
        </w:tc>
        <w:tc>
          <w:tcPr>
            <w:tcW w:w="2912" w:type="dxa"/>
          </w:tcPr>
          <w:p w14:paraId="5B7A7CF7" w14:textId="24F9C6C1"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EA04E7" w:rsidRPr="003D4ABF" w:rsidRDefault="00EA04E7" w:rsidP="00EA04E7">
            <w:pPr>
              <w:pStyle w:val="TAL"/>
              <w:keepNext w:val="0"/>
            </w:pPr>
            <w:r w:rsidRPr="003D4ABF">
              <w:t>Yes</w:t>
            </w:r>
          </w:p>
        </w:tc>
        <w:tc>
          <w:tcPr>
            <w:tcW w:w="1627" w:type="dxa"/>
          </w:tcPr>
          <w:p w14:paraId="79F1AB56" w14:textId="77777777" w:rsidR="00EA04E7" w:rsidRPr="003D4ABF" w:rsidRDefault="00EA04E7" w:rsidP="00EA04E7">
            <w:pPr>
              <w:pStyle w:val="TAL"/>
              <w:keepNext w:val="0"/>
            </w:pPr>
            <w:r w:rsidRPr="003D4ABF">
              <w:t>None</w:t>
            </w:r>
          </w:p>
        </w:tc>
      </w:tr>
      <w:tr w:rsidR="00EA04E7" w:rsidRPr="003D4ABF" w14:paraId="74EFBA82" w14:textId="77777777" w:rsidTr="00B267EA">
        <w:trPr>
          <w:cantSplit/>
        </w:trPr>
        <w:tc>
          <w:tcPr>
            <w:tcW w:w="1980" w:type="dxa"/>
          </w:tcPr>
          <w:p w14:paraId="0B88D1E7" w14:textId="77777777" w:rsidR="00EA04E7" w:rsidRPr="003D4ABF" w:rsidRDefault="00EA04E7" w:rsidP="00EA04E7">
            <w:pPr>
              <w:pStyle w:val="TAL"/>
              <w:keepNext w:val="0"/>
            </w:pPr>
            <w:r w:rsidRPr="003D4ABF">
              <w:t>DL Maximum Packet Loss Rate</w:t>
            </w:r>
          </w:p>
        </w:tc>
        <w:tc>
          <w:tcPr>
            <w:tcW w:w="2912" w:type="dxa"/>
          </w:tcPr>
          <w:p w14:paraId="1AE9515A" w14:textId="7D8C4E3E"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EA04E7" w:rsidRPr="003D4ABF" w:rsidRDefault="00EA04E7" w:rsidP="00EA04E7">
            <w:pPr>
              <w:pStyle w:val="TAL"/>
              <w:keepNext w:val="0"/>
            </w:pPr>
            <w:r w:rsidRPr="003D4ABF">
              <w:t>Yes</w:t>
            </w:r>
          </w:p>
        </w:tc>
        <w:tc>
          <w:tcPr>
            <w:tcW w:w="1627" w:type="dxa"/>
          </w:tcPr>
          <w:p w14:paraId="01249EE0" w14:textId="77777777" w:rsidR="00EA04E7" w:rsidRPr="003D4ABF" w:rsidRDefault="00EA04E7" w:rsidP="00EA04E7">
            <w:pPr>
              <w:pStyle w:val="TAL"/>
              <w:keepNext w:val="0"/>
            </w:pPr>
            <w:r w:rsidRPr="003D4ABF">
              <w:t>None</w:t>
            </w:r>
          </w:p>
        </w:tc>
      </w:tr>
      <w:tr w:rsidR="00EA04E7" w:rsidRPr="003D4ABF" w14:paraId="5C0EE675" w14:textId="77777777" w:rsidTr="00B267EA">
        <w:trPr>
          <w:cantSplit/>
        </w:trPr>
        <w:tc>
          <w:tcPr>
            <w:tcW w:w="1980" w:type="dxa"/>
          </w:tcPr>
          <w:p w14:paraId="2BD303D7" w14:textId="77777777" w:rsidR="00EA04E7" w:rsidRPr="000050FB" w:rsidRDefault="00EA04E7" w:rsidP="00EA04E7">
            <w:pPr>
              <w:pStyle w:val="TAL"/>
              <w:keepNext w:val="0"/>
              <w:rPr>
                <w:b/>
                <w:lang w:val="fr-FR"/>
              </w:rPr>
            </w:pPr>
            <w:r w:rsidRPr="000050FB">
              <w:rPr>
                <w:b/>
                <w:lang w:val="fr-FR"/>
              </w:rPr>
              <w:t>MA PDU Session Control</w:t>
            </w:r>
          </w:p>
          <w:p w14:paraId="594722CD" w14:textId="77777777" w:rsidR="00EA04E7" w:rsidRPr="000050FB" w:rsidRDefault="00EA04E7" w:rsidP="00EA04E7">
            <w:pPr>
              <w:pStyle w:val="TAL"/>
              <w:keepNext w:val="0"/>
              <w:rPr>
                <w:b/>
                <w:lang w:val="fr-FR"/>
              </w:rPr>
            </w:pPr>
            <w:r w:rsidRPr="000050FB">
              <w:rPr>
                <w:b/>
                <w:lang w:val="fr-FR"/>
              </w:rPr>
              <w:t>(NOTE 20)</w:t>
            </w:r>
          </w:p>
        </w:tc>
        <w:tc>
          <w:tcPr>
            <w:tcW w:w="2912" w:type="dxa"/>
          </w:tcPr>
          <w:p w14:paraId="190EE831" w14:textId="77777777" w:rsidR="00EA04E7" w:rsidRPr="003D4ABF" w:rsidRDefault="00EA04E7" w:rsidP="00EA04E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EA04E7" w:rsidRPr="003D4ABF" w:rsidRDefault="00EA04E7" w:rsidP="00EA04E7">
            <w:pPr>
              <w:pStyle w:val="TAL"/>
              <w:keepNext w:val="0"/>
              <w:rPr>
                <w:szCs w:val="18"/>
              </w:rPr>
            </w:pPr>
          </w:p>
        </w:tc>
        <w:tc>
          <w:tcPr>
            <w:tcW w:w="1748" w:type="dxa"/>
          </w:tcPr>
          <w:p w14:paraId="359267B3" w14:textId="77777777" w:rsidR="00EA04E7" w:rsidRPr="003D4ABF" w:rsidRDefault="00EA04E7" w:rsidP="00EA04E7">
            <w:pPr>
              <w:pStyle w:val="TAL"/>
              <w:keepNext w:val="0"/>
            </w:pPr>
            <w:r w:rsidRPr="003D4ABF">
              <w:t>Yes</w:t>
            </w:r>
          </w:p>
        </w:tc>
        <w:tc>
          <w:tcPr>
            <w:tcW w:w="1627" w:type="dxa"/>
          </w:tcPr>
          <w:p w14:paraId="4CA11E29" w14:textId="77777777" w:rsidR="00EA04E7" w:rsidRPr="003D4ABF" w:rsidRDefault="00EA04E7" w:rsidP="00EA04E7">
            <w:pPr>
              <w:pStyle w:val="TAL"/>
              <w:keepNext w:val="0"/>
            </w:pPr>
            <w:r w:rsidRPr="003D4ABF">
              <w:t>New</w:t>
            </w:r>
          </w:p>
        </w:tc>
      </w:tr>
      <w:tr w:rsidR="00EA04E7" w:rsidRPr="003D4ABF" w14:paraId="77A9623B" w14:textId="77777777" w:rsidTr="00B267EA">
        <w:trPr>
          <w:cantSplit/>
        </w:trPr>
        <w:tc>
          <w:tcPr>
            <w:tcW w:w="1980" w:type="dxa"/>
          </w:tcPr>
          <w:p w14:paraId="42ABEEFF" w14:textId="77777777" w:rsidR="00EA04E7" w:rsidRPr="003D4ABF" w:rsidRDefault="00EA04E7" w:rsidP="00EA04E7">
            <w:pPr>
              <w:pStyle w:val="TAL"/>
              <w:keepNext w:val="0"/>
            </w:pPr>
            <w:r w:rsidRPr="003D4ABF">
              <w:t>Application descriptors</w:t>
            </w:r>
          </w:p>
        </w:tc>
        <w:tc>
          <w:tcPr>
            <w:tcW w:w="2912" w:type="dxa"/>
          </w:tcPr>
          <w:p w14:paraId="58FC73F8" w14:textId="4B2CC4FE" w:rsidR="00EA04E7" w:rsidRPr="003D4ABF" w:rsidRDefault="00EA04E7" w:rsidP="00EA04E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EA04E7" w:rsidRPr="003D4ABF" w:rsidRDefault="00EA04E7" w:rsidP="00EA04E7">
            <w:pPr>
              <w:pStyle w:val="TAL"/>
              <w:keepNext w:val="0"/>
              <w:rPr>
                <w:szCs w:val="18"/>
              </w:rPr>
            </w:pPr>
            <w:r w:rsidRPr="003D4ABF">
              <w:rPr>
                <w:szCs w:val="18"/>
              </w:rPr>
              <w:t>Conditional (NOTE 27)</w:t>
            </w:r>
          </w:p>
        </w:tc>
        <w:tc>
          <w:tcPr>
            <w:tcW w:w="1748" w:type="dxa"/>
          </w:tcPr>
          <w:p w14:paraId="747809AB" w14:textId="77777777" w:rsidR="00EA04E7" w:rsidRPr="003D4ABF" w:rsidRDefault="00EA04E7" w:rsidP="00EA04E7">
            <w:pPr>
              <w:pStyle w:val="TAL"/>
              <w:keepNext w:val="0"/>
            </w:pPr>
            <w:r w:rsidRPr="003D4ABF">
              <w:t>Yes</w:t>
            </w:r>
          </w:p>
        </w:tc>
        <w:tc>
          <w:tcPr>
            <w:tcW w:w="1627" w:type="dxa"/>
          </w:tcPr>
          <w:p w14:paraId="3C17C9E6" w14:textId="77777777" w:rsidR="00EA04E7" w:rsidRPr="003D4ABF" w:rsidRDefault="00EA04E7" w:rsidP="00EA04E7">
            <w:pPr>
              <w:pStyle w:val="TAL"/>
              <w:keepNext w:val="0"/>
            </w:pPr>
            <w:r w:rsidRPr="003D4ABF">
              <w:t>New</w:t>
            </w:r>
          </w:p>
        </w:tc>
      </w:tr>
      <w:tr w:rsidR="00EA04E7" w:rsidRPr="003D4ABF" w14:paraId="46D90063" w14:textId="77777777" w:rsidTr="00B267EA">
        <w:trPr>
          <w:cantSplit/>
        </w:trPr>
        <w:tc>
          <w:tcPr>
            <w:tcW w:w="1980" w:type="dxa"/>
          </w:tcPr>
          <w:p w14:paraId="382A5DEE" w14:textId="77777777" w:rsidR="00EA04E7" w:rsidRPr="003D4ABF" w:rsidRDefault="00EA04E7" w:rsidP="00EA04E7">
            <w:pPr>
              <w:pStyle w:val="TAL"/>
              <w:keepNext w:val="0"/>
            </w:pPr>
            <w:r w:rsidRPr="003D4ABF">
              <w:t>Steering Functionality</w:t>
            </w:r>
          </w:p>
        </w:tc>
        <w:tc>
          <w:tcPr>
            <w:tcW w:w="2912" w:type="dxa"/>
          </w:tcPr>
          <w:p w14:paraId="4C624DE6" w14:textId="77777777" w:rsidR="00EA04E7" w:rsidRPr="003D4ABF" w:rsidRDefault="00EA04E7" w:rsidP="00EA04E7">
            <w:pPr>
              <w:pStyle w:val="TAL"/>
              <w:keepNext w:val="0"/>
              <w:rPr>
                <w:lang w:eastAsia="ja-JP"/>
              </w:rPr>
            </w:pPr>
            <w:r w:rsidRPr="003D4ABF">
              <w:rPr>
                <w:lang w:eastAsia="ja-JP"/>
              </w:rPr>
              <w:t>Indicates the applicable traffic steering functionality.</w:t>
            </w:r>
          </w:p>
        </w:tc>
        <w:tc>
          <w:tcPr>
            <w:tcW w:w="1364" w:type="dxa"/>
          </w:tcPr>
          <w:p w14:paraId="7253539B" w14:textId="6CBACE61"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EA04E7" w:rsidRPr="003D4ABF" w:rsidRDefault="00EA04E7" w:rsidP="00EA04E7">
            <w:pPr>
              <w:pStyle w:val="TAL"/>
              <w:keepNext w:val="0"/>
            </w:pPr>
            <w:r w:rsidRPr="003D4ABF">
              <w:t>Yes</w:t>
            </w:r>
          </w:p>
        </w:tc>
        <w:tc>
          <w:tcPr>
            <w:tcW w:w="1627" w:type="dxa"/>
          </w:tcPr>
          <w:p w14:paraId="0D5667CE" w14:textId="77777777" w:rsidR="00EA04E7" w:rsidRPr="003D4ABF" w:rsidRDefault="00EA04E7" w:rsidP="00EA04E7">
            <w:pPr>
              <w:pStyle w:val="TAL"/>
              <w:keepNext w:val="0"/>
            </w:pPr>
            <w:r w:rsidRPr="003D4ABF">
              <w:t>New</w:t>
            </w:r>
          </w:p>
        </w:tc>
      </w:tr>
      <w:tr w:rsidR="00EA04E7" w:rsidRPr="003D4ABF" w14:paraId="7CD38E69" w14:textId="77777777" w:rsidTr="00B267EA">
        <w:trPr>
          <w:cantSplit/>
        </w:trPr>
        <w:tc>
          <w:tcPr>
            <w:tcW w:w="1980" w:type="dxa"/>
          </w:tcPr>
          <w:p w14:paraId="0DF0A96E" w14:textId="0F8E2216" w:rsidR="00EA04E7" w:rsidRPr="003D4ABF" w:rsidRDefault="00EA04E7" w:rsidP="00EA04E7">
            <w:pPr>
              <w:pStyle w:val="TAL"/>
              <w:keepNext w:val="0"/>
            </w:pPr>
            <w:r w:rsidRPr="003D4ABF">
              <w:t>Steering Mode</w:t>
            </w:r>
          </w:p>
        </w:tc>
        <w:tc>
          <w:tcPr>
            <w:tcW w:w="2912" w:type="dxa"/>
          </w:tcPr>
          <w:p w14:paraId="64A0927D" w14:textId="53EAE504" w:rsidR="00EA04E7" w:rsidRPr="003D4ABF" w:rsidRDefault="00EA04E7" w:rsidP="00EA04E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EA04E7" w:rsidRPr="003D4ABF" w:rsidRDefault="00EA04E7" w:rsidP="00EA04E7">
            <w:pPr>
              <w:pStyle w:val="TAL"/>
              <w:keepNext w:val="0"/>
            </w:pPr>
            <w:r w:rsidRPr="003D4ABF">
              <w:t>Yes</w:t>
            </w:r>
          </w:p>
        </w:tc>
        <w:tc>
          <w:tcPr>
            <w:tcW w:w="1627" w:type="dxa"/>
          </w:tcPr>
          <w:p w14:paraId="03D77C98" w14:textId="77777777" w:rsidR="00EA04E7" w:rsidRPr="003D4ABF" w:rsidRDefault="00EA04E7" w:rsidP="00EA04E7">
            <w:pPr>
              <w:pStyle w:val="TAL"/>
              <w:keepNext w:val="0"/>
            </w:pPr>
            <w:r w:rsidRPr="003D4ABF">
              <w:t>New</w:t>
            </w:r>
          </w:p>
        </w:tc>
      </w:tr>
      <w:tr w:rsidR="00EA04E7" w:rsidRPr="003D4ABF" w14:paraId="7200776E" w14:textId="77777777" w:rsidTr="00B267EA">
        <w:trPr>
          <w:cantSplit/>
        </w:trPr>
        <w:tc>
          <w:tcPr>
            <w:tcW w:w="1980" w:type="dxa"/>
          </w:tcPr>
          <w:p w14:paraId="1677B263" w14:textId="2925FE2F" w:rsidR="00EA04E7" w:rsidRPr="003D4ABF" w:rsidRDefault="00EA04E7" w:rsidP="00EA04E7">
            <w:pPr>
              <w:pStyle w:val="TAL"/>
              <w:keepNext w:val="0"/>
            </w:pPr>
            <w:r w:rsidRPr="003D4ABF">
              <w:lastRenderedPageBreak/>
              <w:t>Steering Mode Indicator</w:t>
            </w:r>
          </w:p>
        </w:tc>
        <w:tc>
          <w:tcPr>
            <w:tcW w:w="2912" w:type="dxa"/>
          </w:tcPr>
          <w:p w14:paraId="09032D73" w14:textId="3908BEF1" w:rsidR="00EA04E7" w:rsidRPr="003D4ABF" w:rsidRDefault="00EA04E7" w:rsidP="00EA04E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EA04E7" w:rsidRPr="003D4ABF" w:rsidRDefault="00EA04E7" w:rsidP="00EA04E7">
            <w:pPr>
              <w:pStyle w:val="TAL"/>
              <w:keepNext w:val="0"/>
              <w:rPr>
                <w:szCs w:val="18"/>
              </w:rPr>
            </w:pPr>
          </w:p>
        </w:tc>
        <w:tc>
          <w:tcPr>
            <w:tcW w:w="1748" w:type="dxa"/>
          </w:tcPr>
          <w:p w14:paraId="66A04657" w14:textId="2AB071B0" w:rsidR="00EA04E7" w:rsidRPr="003D4ABF" w:rsidRDefault="00EA04E7" w:rsidP="00EA04E7">
            <w:pPr>
              <w:pStyle w:val="TAL"/>
              <w:keepNext w:val="0"/>
            </w:pPr>
            <w:r w:rsidRPr="003D4ABF">
              <w:t>Yes</w:t>
            </w:r>
          </w:p>
        </w:tc>
        <w:tc>
          <w:tcPr>
            <w:tcW w:w="1627" w:type="dxa"/>
          </w:tcPr>
          <w:p w14:paraId="2DB77496" w14:textId="4E06346B" w:rsidR="00EA04E7" w:rsidRPr="003D4ABF" w:rsidRDefault="00EA04E7" w:rsidP="00EA04E7">
            <w:pPr>
              <w:pStyle w:val="TAL"/>
              <w:keepNext w:val="0"/>
            </w:pPr>
            <w:r w:rsidRPr="003D4ABF">
              <w:t>New</w:t>
            </w:r>
          </w:p>
        </w:tc>
      </w:tr>
      <w:tr w:rsidR="00EA04E7" w:rsidRPr="003D4ABF" w14:paraId="14A53916" w14:textId="77777777" w:rsidTr="00B267EA">
        <w:trPr>
          <w:cantSplit/>
        </w:trPr>
        <w:tc>
          <w:tcPr>
            <w:tcW w:w="1980" w:type="dxa"/>
          </w:tcPr>
          <w:p w14:paraId="528A41F6" w14:textId="77777777" w:rsidR="00EA04E7" w:rsidRDefault="00EA04E7" w:rsidP="00EA04E7">
            <w:pPr>
              <w:pStyle w:val="TAL"/>
              <w:keepNext w:val="0"/>
            </w:pPr>
            <w:r w:rsidRPr="003D4ABF">
              <w:t>Threshold Values</w:t>
            </w:r>
          </w:p>
          <w:p w14:paraId="16F2A81B" w14:textId="5F5EDDFF" w:rsidR="00EA04E7" w:rsidRPr="003D4ABF" w:rsidRDefault="00EA04E7" w:rsidP="00EA04E7">
            <w:pPr>
              <w:pStyle w:val="TAL"/>
              <w:keepNext w:val="0"/>
            </w:pPr>
            <w:r>
              <w:rPr>
                <w:szCs w:val="18"/>
              </w:rPr>
              <w:t>(NOTE 30)</w:t>
            </w:r>
          </w:p>
        </w:tc>
        <w:tc>
          <w:tcPr>
            <w:tcW w:w="2912" w:type="dxa"/>
          </w:tcPr>
          <w:p w14:paraId="7627D212" w14:textId="0FC8B779" w:rsidR="00EA04E7" w:rsidRPr="003D4ABF" w:rsidRDefault="00EA04E7" w:rsidP="00EA04E7">
            <w:pPr>
              <w:pStyle w:val="TAL"/>
              <w:keepNext w:val="0"/>
              <w:rPr>
                <w:lang w:eastAsia="ja-JP"/>
              </w:rPr>
            </w:pPr>
            <w:r w:rsidRPr="003D4ABF">
              <w:rPr>
                <w:lang w:eastAsia="ja-JP"/>
              </w:rPr>
              <w:t>A Maximum RTT or a Maximum Packet Loss Rate or both.</w:t>
            </w:r>
          </w:p>
        </w:tc>
        <w:tc>
          <w:tcPr>
            <w:tcW w:w="1364" w:type="dxa"/>
          </w:tcPr>
          <w:p w14:paraId="70B2FA91" w14:textId="462D5482" w:rsidR="00EA04E7" w:rsidRPr="003D4ABF" w:rsidRDefault="00EA04E7" w:rsidP="00EA04E7">
            <w:pPr>
              <w:pStyle w:val="TAL"/>
              <w:keepNext w:val="0"/>
              <w:rPr>
                <w:szCs w:val="18"/>
              </w:rPr>
            </w:pPr>
          </w:p>
        </w:tc>
        <w:tc>
          <w:tcPr>
            <w:tcW w:w="1748" w:type="dxa"/>
          </w:tcPr>
          <w:p w14:paraId="1D437A99" w14:textId="5F15D1A6" w:rsidR="00EA04E7" w:rsidRPr="003D4ABF" w:rsidRDefault="00EA04E7" w:rsidP="00EA04E7">
            <w:pPr>
              <w:pStyle w:val="TAL"/>
              <w:keepNext w:val="0"/>
            </w:pPr>
            <w:r w:rsidRPr="003D4ABF">
              <w:t>Yes</w:t>
            </w:r>
          </w:p>
        </w:tc>
        <w:tc>
          <w:tcPr>
            <w:tcW w:w="1627" w:type="dxa"/>
          </w:tcPr>
          <w:p w14:paraId="40C3050A" w14:textId="6318B2E8" w:rsidR="00EA04E7" w:rsidRPr="003D4ABF" w:rsidRDefault="00EA04E7" w:rsidP="00EA04E7">
            <w:pPr>
              <w:pStyle w:val="TAL"/>
              <w:keepNext w:val="0"/>
            </w:pPr>
            <w:r w:rsidRPr="003D4ABF">
              <w:t>New</w:t>
            </w:r>
          </w:p>
        </w:tc>
      </w:tr>
      <w:tr w:rsidR="00EA04E7" w:rsidRPr="003D4ABF" w14:paraId="7D319A11" w14:textId="77777777" w:rsidTr="00B21F3D">
        <w:trPr>
          <w:cantSplit/>
        </w:trPr>
        <w:tc>
          <w:tcPr>
            <w:tcW w:w="1980" w:type="dxa"/>
          </w:tcPr>
          <w:p w14:paraId="4B9150F3" w14:textId="77777777" w:rsidR="00EA04E7" w:rsidRDefault="00EA04E7" w:rsidP="00EA04E7">
            <w:pPr>
              <w:pStyle w:val="TAL"/>
              <w:keepNext w:val="0"/>
            </w:pPr>
            <w:r>
              <w:t>Transport Mode</w:t>
            </w:r>
          </w:p>
          <w:p w14:paraId="469122C4" w14:textId="0FFA5B10" w:rsidR="00EA04E7" w:rsidRPr="003D4ABF" w:rsidRDefault="00EA04E7" w:rsidP="00EA04E7">
            <w:pPr>
              <w:pStyle w:val="TAL"/>
              <w:keepNext w:val="0"/>
            </w:pPr>
            <w:r>
              <w:t>(NOTE 33)</w:t>
            </w:r>
          </w:p>
        </w:tc>
        <w:tc>
          <w:tcPr>
            <w:tcW w:w="2912" w:type="dxa"/>
          </w:tcPr>
          <w:p w14:paraId="48EF81A9" w14:textId="669872D2" w:rsidR="00EA04E7" w:rsidRPr="003D4ABF" w:rsidRDefault="00EA04E7" w:rsidP="00EA04E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EA04E7" w:rsidRPr="003D4ABF" w:rsidRDefault="00EA04E7" w:rsidP="00EA04E7">
            <w:pPr>
              <w:pStyle w:val="TAL"/>
              <w:keepNext w:val="0"/>
              <w:rPr>
                <w:szCs w:val="18"/>
              </w:rPr>
            </w:pPr>
          </w:p>
        </w:tc>
        <w:tc>
          <w:tcPr>
            <w:tcW w:w="1748" w:type="dxa"/>
          </w:tcPr>
          <w:p w14:paraId="75E328E0" w14:textId="6CF0D32D" w:rsidR="00EA04E7" w:rsidRPr="003D4ABF" w:rsidRDefault="00EA04E7" w:rsidP="00EA04E7">
            <w:pPr>
              <w:pStyle w:val="TAL"/>
              <w:keepNext w:val="0"/>
            </w:pPr>
            <w:r w:rsidRPr="003D4ABF">
              <w:t>Yes</w:t>
            </w:r>
          </w:p>
        </w:tc>
        <w:tc>
          <w:tcPr>
            <w:tcW w:w="1627" w:type="dxa"/>
          </w:tcPr>
          <w:p w14:paraId="26A403C6" w14:textId="6DE26480" w:rsidR="00EA04E7" w:rsidRPr="003D4ABF" w:rsidRDefault="00EA04E7" w:rsidP="00EA04E7">
            <w:pPr>
              <w:pStyle w:val="TAL"/>
              <w:keepNext w:val="0"/>
            </w:pPr>
            <w:r w:rsidRPr="003D4ABF">
              <w:t>New</w:t>
            </w:r>
          </w:p>
        </w:tc>
      </w:tr>
      <w:tr w:rsidR="00EA04E7" w:rsidRPr="003D4ABF" w14:paraId="348FFDFF" w14:textId="77777777" w:rsidTr="00B267EA">
        <w:trPr>
          <w:cantSplit/>
        </w:trPr>
        <w:tc>
          <w:tcPr>
            <w:tcW w:w="1980" w:type="dxa"/>
          </w:tcPr>
          <w:p w14:paraId="5B0B3F04" w14:textId="77777777" w:rsidR="00EA04E7" w:rsidRPr="003D4ABF" w:rsidRDefault="00EA04E7" w:rsidP="00EA04E7">
            <w:pPr>
              <w:pStyle w:val="TAL"/>
              <w:keepNext w:val="0"/>
            </w:pPr>
            <w:r w:rsidRPr="003D4ABF">
              <w:t>Charging key for Non-3GPP access</w:t>
            </w:r>
          </w:p>
          <w:p w14:paraId="597D5372" w14:textId="77777777" w:rsidR="00EA04E7" w:rsidRPr="003D4ABF" w:rsidRDefault="00EA04E7" w:rsidP="00EA04E7">
            <w:pPr>
              <w:pStyle w:val="TAL"/>
              <w:keepNext w:val="0"/>
            </w:pPr>
            <w:r w:rsidRPr="003D4ABF">
              <w:t>(NOTE 22)</w:t>
            </w:r>
          </w:p>
        </w:tc>
        <w:tc>
          <w:tcPr>
            <w:tcW w:w="2912" w:type="dxa"/>
          </w:tcPr>
          <w:p w14:paraId="37F711D5" w14:textId="77777777" w:rsidR="00EA04E7" w:rsidRPr="003D4ABF" w:rsidRDefault="00EA04E7" w:rsidP="00EA04E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EA04E7" w:rsidRPr="003D4ABF" w:rsidRDefault="00EA04E7" w:rsidP="00EA04E7">
            <w:pPr>
              <w:pStyle w:val="TAL"/>
              <w:keepNext w:val="0"/>
              <w:rPr>
                <w:szCs w:val="18"/>
              </w:rPr>
            </w:pPr>
          </w:p>
        </w:tc>
        <w:tc>
          <w:tcPr>
            <w:tcW w:w="1748" w:type="dxa"/>
          </w:tcPr>
          <w:p w14:paraId="27879B5D" w14:textId="77777777" w:rsidR="00EA04E7" w:rsidRPr="003D4ABF" w:rsidRDefault="00EA04E7" w:rsidP="00EA04E7">
            <w:pPr>
              <w:pStyle w:val="TAL"/>
              <w:keepNext w:val="0"/>
            </w:pPr>
            <w:r w:rsidRPr="003D4ABF">
              <w:t>Yes</w:t>
            </w:r>
          </w:p>
        </w:tc>
        <w:tc>
          <w:tcPr>
            <w:tcW w:w="1627" w:type="dxa"/>
          </w:tcPr>
          <w:p w14:paraId="185FF6E9" w14:textId="77777777" w:rsidR="00EA04E7" w:rsidRPr="003D4ABF" w:rsidRDefault="00EA04E7" w:rsidP="00EA04E7">
            <w:pPr>
              <w:pStyle w:val="TAL"/>
              <w:keepNext w:val="0"/>
            </w:pPr>
            <w:r w:rsidRPr="003D4ABF">
              <w:t>New</w:t>
            </w:r>
          </w:p>
        </w:tc>
      </w:tr>
      <w:tr w:rsidR="00EA04E7" w:rsidRPr="003D4ABF" w14:paraId="73955006" w14:textId="77777777" w:rsidTr="00B267EA">
        <w:trPr>
          <w:cantSplit/>
        </w:trPr>
        <w:tc>
          <w:tcPr>
            <w:tcW w:w="1980" w:type="dxa"/>
          </w:tcPr>
          <w:p w14:paraId="130FDFB4" w14:textId="77777777" w:rsidR="00EA04E7" w:rsidRPr="003D4ABF" w:rsidRDefault="00EA04E7" w:rsidP="00EA04E7">
            <w:pPr>
              <w:pStyle w:val="TAL"/>
              <w:keepNext w:val="0"/>
            </w:pPr>
            <w:r w:rsidRPr="003D4ABF">
              <w:t>Monitoring key for Non-3GPP access</w:t>
            </w:r>
          </w:p>
          <w:p w14:paraId="6305BB7A" w14:textId="77777777" w:rsidR="00EA04E7" w:rsidRPr="003D4ABF" w:rsidRDefault="00EA04E7" w:rsidP="00EA04E7">
            <w:pPr>
              <w:pStyle w:val="TAL"/>
              <w:keepNext w:val="0"/>
            </w:pPr>
            <w:r w:rsidRPr="003D4ABF">
              <w:t>(NOTE 23)</w:t>
            </w:r>
          </w:p>
        </w:tc>
        <w:tc>
          <w:tcPr>
            <w:tcW w:w="2912" w:type="dxa"/>
          </w:tcPr>
          <w:p w14:paraId="6DF63546" w14:textId="77777777" w:rsidR="00EA04E7" w:rsidRPr="003D4ABF" w:rsidRDefault="00EA04E7" w:rsidP="00EA04E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EA04E7" w:rsidRPr="003D4ABF" w:rsidRDefault="00EA04E7" w:rsidP="00EA04E7">
            <w:pPr>
              <w:pStyle w:val="TAL"/>
              <w:keepNext w:val="0"/>
              <w:rPr>
                <w:szCs w:val="18"/>
              </w:rPr>
            </w:pPr>
          </w:p>
        </w:tc>
        <w:tc>
          <w:tcPr>
            <w:tcW w:w="1748" w:type="dxa"/>
          </w:tcPr>
          <w:p w14:paraId="11DDAA5E" w14:textId="77777777" w:rsidR="00EA04E7" w:rsidRPr="003D4ABF" w:rsidRDefault="00EA04E7" w:rsidP="00EA04E7">
            <w:pPr>
              <w:pStyle w:val="TAL"/>
              <w:keepNext w:val="0"/>
            </w:pPr>
            <w:r w:rsidRPr="003D4ABF">
              <w:t>Yes</w:t>
            </w:r>
          </w:p>
        </w:tc>
        <w:tc>
          <w:tcPr>
            <w:tcW w:w="1627" w:type="dxa"/>
          </w:tcPr>
          <w:p w14:paraId="7FDD9B21" w14:textId="77777777" w:rsidR="00EA04E7" w:rsidRPr="003D4ABF" w:rsidRDefault="00EA04E7" w:rsidP="00EA04E7">
            <w:pPr>
              <w:pStyle w:val="TAL"/>
              <w:keepNext w:val="0"/>
            </w:pPr>
            <w:r w:rsidRPr="003D4ABF">
              <w:t>New</w:t>
            </w:r>
          </w:p>
        </w:tc>
      </w:tr>
      <w:tr w:rsidR="00EA04E7" w:rsidRPr="003D4ABF" w14:paraId="25E6EF0A" w14:textId="77777777" w:rsidTr="00B267EA">
        <w:trPr>
          <w:cantSplit/>
        </w:trPr>
        <w:tc>
          <w:tcPr>
            <w:tcW w:w="1980" w:type="dxa"/>
          </w:tcPr>
          <w:p w14:paraId="422BECF1" w14:textId="70394608" w:rsidR="00EA04E7" w:rsidRPr="003D4ABF" w:rsidRDefault="00EA04E7" w:rsidP="00EA04E7">
            <w:pPr>
              <w:pStyle w:val="TAL"/>
              <w:keepNext w:val="0"/>
              <w:rPr>
                <w:b/>
              </w:rPr>
            </w:pPr>
            <w:r w:rsidRPr="003D4ABF">
              <w:rPr>
                <w:b/>
              </w:rPr>
              <w:t>QoS Monitoring</w:t>
            </w:r>
          </w:p>
        </w:tc>
        <w:tc>
          <w:tcPr>
            <w:tcW w:w="2912" w:type="dxa"/>
          </w:tcPr>
          <w:p w14:paraId="2A2DAFA5" w14:textId="6040865C" w:rsidR="00EA04E7" w:rsidRPr="003D4ABF" w:rsidRDefault="00EA04E7" w:rsidP="00EA04E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EA04E7" w:rsidRPr="003D4ABF" w:rsidRDefault="00EA04E7" w:rsidP="00EA04E7">
            <w:pPr>
              <w:pStyle w:val="TAL"/>
              <w:keepNext w:val="0"/>
              <w:rPr>
                <w:szCs w:val="18"/>
              </w:rPr>
            </w:pPr>
          </w:p>
        </w:tc>
        <w:tc>
          <w:tcPr>
            <w:tcW w:w="1748" w:type="dxa"/>
          </w:tcPr>
          <w:p w14:paraId="73028BDA" w14:textId="77777777" w:rsidR="00EA04E7" w:rsidRPr="003D4ABF" w:rsidRDefault="00EA04E7" w:rsidP="00EA04E7">
            <w:pPr>
              <w:pStyle w:val="TAL"/>
              <w:keepNext w:val="0"/>
            </w:pPr>
          </w:p>
        </w:tc>
        <w:tc>
          <w:tcPr>
            <w:tcW w:w="1627" w:type="dxa"/>
          </w:tcPr>
          <w:p w14:paraId="43BC326A" w14:textId="77777777" w:rsidR="00EA04E7" w:rsidRPr="003D4ABF" w:rsidRDefault="00EA04E7" w:rsidP="00EA04E7">
            <w:pPr>
              <w:pStyle w:val="TAL"/>
              <w:keepNext w:val="0"/>
            </w:pPr>
          </w:p>
        </w:tc>
      </w:tr>
      <w:tr w:rsidR="00EA04E7" w:rsidRPr="003D4ABF" w14:paraId="582EC8B9" w14:textId="77777777" w:rsidTr="00B267EA">
        <w:trPr>
          <w:cantSplit/>
        </w:trPr>
        <w:tc>
          <w:tcPr>
            <w:tcW w:w="1980" w:type="dxa"/>
          </w:tcPr>
          <w:p w14:paraId="276D2701" w14:textId="456221EF" w:rsidR="00EA04E7" w:rsidRPr="003D4ABF" w:rsidRDefault="00EA04E7" w:rsidP="00EA04E7">
            <w:pPr>
              <w:pStyle w:val="TAL"/>
              <w:keepNext w:val="0"/>
            </w:pPr>
            <w:r w:rsidRPr="003D4ABF">
              <w:t>QoS</w:t>
            </w:r>
            <w:r>
              <w:t xml:space="preserve"> Monitoring</w:t>
            </w:r>
            <w:r w:rsidRPr="003D4ABF">
              <w:t xml:space="preserve"> parameter(s)</w:t>
            </w:r>
          </w:p>
        </w:tc>
        <w:tc>
          <w:tcPr>
            <w:tcW w:w="2912" w:type="dxa"/>
          </w:tcPr>
          <w:p w14:paraId="217E1912" w14:textId="0BA8EADE" w:rsidR="00EA04E7" w:rsidRPr="003D4ABF" w:rsidRDefault="00EA04E7" w:rsidP="00EA04E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EA04E7" w:rsidRPr="003D4ABF" w:rsidRDefault="00EA04E7" w:rsidP="00EA04E7">
            <w:pPr>
              <w:pStyle w:val="TAL"/>
              <w:keepNext w:val="0"/>
              <w:rPr>
                <w:szCs w:val="18"/>
              </w:rPr>
            </w:pPr>
          </w:p>
        </w:tc>
        <w:tc>
          <w:tcPr>
            <w:tcW w:w="1748" w:type="dxa"/>
          </w:tcPr>
          <w:p w14:paraId="4905C329" w14:textId="77777777" w:rsidR="00EA04E7" w:rsidRPr="003D4ABF" w:rsidRDefault="00EA04E7" w:rsidP="00EA04E7">
            <w:pPr>
              <w:pStyle w:val="TAL"/>
              <w:keepNext w:val="0"/>
            </w:pPr>
            <w:r w:rsidRPr="003D4ABF">
              <w:t>Yes</w:t>
            </w:r>
          </w:p>
        </w:tc>
        <w:tc>
          <w:tcPr>
            <w:tcW w:w="1627" w:type="dxa"/>
          </w:tcPr>
          <w:p w14:paraId="7D1CE29E" w14:textId="77777777" w:rsidR="00EA04E7" w:rsidRPr="003D4ABF" w:rsidRDefault="00EA04E7" w:rsidP="00EA04E7">
            <w:pPr>
              <w:pStyle w:val="TAL"/>
              <w:keepNext w:val="0"/>
            </w:pPr>
            <w:r w:rsidRPr="003D4ABF">
              <w:t>Added</w:t>
            </w:r>
          </w:p>
        </w:tc>
      </w:tr>
      <w:tr w:rsidR="00EA04E7" w:rsidRPr="003D4ABF" w14:paraId="6ADDD84E" w14:textId="77777777" w:rsidTr="00B267EA">
        <w:trPr>
          <w:cantSplit/>
        </w:trPr>
        <w:tc>
          <w:tcPr>
            <w:tcW w:w="1980" w:type="dxa"/>
          </w:tcPr>
          <w:p w14:paraId="15D74ED4" w14:textId="77777777" w:rsidR="00EA04E7" w:rsidRPr="003D4ABF" w:rsidRDefault="00EA04E7" w:rsidP="00EA04E7">
            <w:pPr>
              <w:pStyle w:val="TAL"/>
              <w:keepNext w:val="0"/>
            </w:pPr>
            <w:r w:rsidRPr="003D4ABF">
              <w:t>Reporting frequency</w:t>
            </w:r>
          </w:p>
        </w:tc>
        <w:tc>
          <w:tcPr>
            <w:tcW w:w="2912" w:type="dxa"/>
          </w:tcPr>
          <w:p w14:paraId="7FF7EAE3" w14:textId="266F4F2A" w:rsidR="00EA04E7" w:rsidRPr="003D4ABF" w:rsidRDefault="00EA04E7" w:rsidP="00EA04E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EA04E7" w:rsidRPr="003D4ABF" w:rsidRDefault="00EA04E7" w:rsidP="00EA04E7">
            <w:pPr>
              <w:pStyle w:val="TAL"/>
              <w:keepNext w:val="0"/>
              <w:rPr>
                <w:szCs w:val="18"/>
              </w:rPr>
            </w:pPr>
          </w:p>
        </w:tc>
        <w:tc>
          <w:tcPr>
            <w:tcW w:w="1748" w:type="dxa"/>
          </w:tcPr>
          <w:p w14:paraId="0B197871" w14:textId="77777777" w:rsidR="00EA04E7" w:rsidRPr="003D4ABF" w:rsidRDefault="00EA04E7" w:rsidP="00EA04E7">
            <w:pPr>
              <w:pStyle w:val="TAL"/>
              <w:keepNext w:val="0"/>
            </w:pPr>
            <w:r w:rsidRPr="003D4ABF">
              <w:t>Yes</w:t>
            </w:r>
          </w:p>
        </w:tc>
        <w:tc>
          <w:tcPr>
            <w:tcW w:w="1627" w:type="dxa"/>
          </w:tcPr>
          <w:p w14:paraId="6B2E50C7" w14:textId="77777777" w:rsidR="00EA04E7" w:rsidRPr="003D4ABF" w:rsidRDefault="00EA04E7" w:rsidP="00EA04E7">
            <w:pPr>
              <w:pStyle w:val="TAL"/>
              <w:keepNext w:val="0"/>
            </w:pPr>
            <w:r w:rsidRPr="003D4ABF">
              <w:t>Added</w:t>
            </w:r>
          </w:p>
        </w:tc>
      </w:tr>
      <w:tr w:rsidR="00EA04E7" w:rsidRPr="003D4ABF" w14:paraId="0C0E2FB4" w14:textId="77777777" w:rsidTr="00B267EA">
        <w:trPr>
          <w:cantSplit/>
        </w:trPr>
        <w:tc>
          <w:tcPr>
            <w:tcW w:w="1980" w:type="dxa"/>
          </w:tcPr>
          <w:p w14:paraId="5BC00578" w14:textId="77777777" w:rsidR="00EA04E7" w:rsidRPr="003D4ABF" w:rsidRDefault="00EA04E7" w:rsidP="00EA04E7">
            <w:pPr>
              <w:pStyle w:val="TAL"/>
              <w:keepNext w:val="0"/>
            </w:pPr>
            <w:r w:rsidRPr="003D4ABF">
              <w:t>Target of reporting</w:t>
            </w:r>
          </w:p>
        </w:tc>
        <w:tc>
          <w:tcPr>
            <w:tcW w:w="2912" w:type="dxa"/>
          </w:tcPr>
          <w:p w14:paraId="709EC467" w14:textId="49CF715C" w:rsidR="00EA04E7" w:rsidRPr="003D4ABF" w:rsidRDefault="00EA04E7" w:rsidP="00EA04E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EA04E7" w:rsidRPr="003D4ABF" w:rsidRDefault="00EA04E7" w:rsidP="00EA04E7">
            <w:pPr>
              <w:pStyle w:val="TAL"/>
              <w:keepNext w:val="0"/>
              <w:rPr>
                <w:szCs w:val="18"/>
              </w:rPr>
            </w:pPr>
          </w:p>
        </w:tc>
        <w:tc>
          <w:tcPr>
            <w:tcW w:w="1748" w:type="dxa"/>
          </w:tcPr>
          <w:p w14:paraId="091BA172" w14:textId="77777777" w:rsidR="00EA04E7" w:rsidRPr="003D4ABF" w:rsidRDefault="00EA04E7" w:rsidP="00EA04E7">
            <w:pPr>
              <w:pStyle w:val="TAL"/>
              <w:keepNext w:val="0"/>
            </w:pPr>
            <w:r w:rsidRPr="003D4ABF">
              <w:t>Yes</w:t>
            </w:r>
          </w:p>
        </w:tc>
        <w:tc>
          <w:tcPr>
            <w:tcW w:w="1627" w:type="dxa"/>
          </w:tcPr>
          <w:p w14:paraId="040D449F" w14:textId="77777777" w:rsidR="00EA04E7" w:rsidRPr="003D4ABF" w:rsidRDefault="00EA04E7" w:rsidP="00EA04E7">
            <w:pPr>
              <w:pStyle w:val="TAL"/>
              <w:keepNext w:val="0"/>
            </w:pPr>
            <w:r w:rsidRPr="003D4ABF">
              <w:t>Added</w:t>
            </w:r>
          </w:p>
        </w:tc>
      </w:tr>
      <w:tr w:rsidR="00EA04E7" w:rsidRPr="003D4ABF" w14:paraId="0F198391" w14:textId="77777777" w:rsidTr="00B267EA">
        <w:trPr>
          <w:cantSplit/>
        </w:trPr>
        <w:tc>
          <w:tcPr>
            <w:tcW w:w="1980" w:type="dxa"/>
          </w:tcPr>
          <w:p w14:paraId="068C7428" w14:textId="6E5C3377" w:rsidR="00EA04E7" w:rsidRPr="003D4ABF" w:rsidRDefault="00EA04E7" w:rsidP="00EA04E7">
            <w:pPr>
              <w:pStyle w:val="TAL"/>
              <w:keepNext w:val="0"/>
            </w:pPr>
            <w:r w:rsidRPr="003D4ABF">
              <w:t>Indication of direct event notification</w:t>
            </w:r>
          </w:p>
        </w:tc>
        <w:tc>
          <w:tcPr>
            <w:tcW w:w="2912" w:type="dxa"/>
          </w:tcPr>
          <w:p w14:paraId="5550DF99" w14:textId="06198E9A" w:rsidR="00EA04E7" w:rsidRPr="003D4ABF" w:rsidRDefault="00EA04E7" w:rsidP="00EA04E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EA04E7" w:rsidRPr="003D4ABF" w:rsidRDefault="00EA04E7" w:rsidP="00EA04E7">
            <w:pPr>
              <w:pStyle w:val="TAL"/>
              <w:keepNext w:val="0"/>
              <w:rPr>
                <w:szCs w:val="18"/>
              </w:rPr>
            </w:pPr>
          </w:p>
        </w:tc>
        <w:tc>
          <w:tcPr>
            <w:tcW w:w="1748" w:type="dxa"/>
          </w:tcPr>
          <w:p w14:paraId="58FF0073" w14:textId="45F0102B" w:rsidR="00EA04E7" w:rsidRPr="003D4ABF" w:rsidRDefault="00EA04E7" w:rsidP="00EA04E7">
            <w:pPr>
              <w:pStyle w:val="TAL"/>
              <w:keepNext w:val="0"/>
            </w:pPr>
            <w:r w:rsidRPr="003D4ABF">
              <w:t>Yes</w:t>
            </w:r>
          </w:p>
        </w:tc>
        <w:tc>
          <w:tcPr>
            <w:tcW w:w="1627" w:type="dxa"/>
          </w:tcPr>
          <w:p w14:paraId="49C11398" w14:textId="25A9123F" w:rsidR="00EA04E7" w:rsidRPr="003D4ABF" w:rsidRDefault="00EA04E7" w:rsidP="00EA04E7">
            <w:pPr>
              <w:pStyle w:val="TAL"/>
              <w:keepNext w:val="0"/>
            </w:pPr>
            <w:r w:rsidRPr="003D4ABF">
              <w:t>Added</w:t>
            </w:r>
          </w:p>
        </w:tc>
      </w:tr>
      <w:tr w:rsidR="00EA04E7" w:rsidRPr="003D4ABF" w14:paraId="56D6CE68" w14:textId="77777777" w:rsidTr="00F3561E">
        <w:trPr>
          <w:cantSplit/>
        </w:trPr>
        <w:tc>
          <w:tcPr>
            <w:tcW w:w="1980" w:type="dxa"/>
          </w:tcPr>
          <w:p w14:paraId="5EA893DA" w14:textId="06C7710F" w:rsidR="00EA04E7" w:rsidRPr="003D4ABF" w:rsidRDefault="00EA04E7" w:rsidP="00EA04E7">
            <w:pPr>
              <w:pStyle w:val="TAL"/>
              <w:keepNext w:val="0"/>
              <w:rPr>
                <w:b/>
              </w:rPr>
            </w:pPr>
            <w:r>
              <w:rPr>
                <w:b/>
              </w:rPr>
              <w:t>DataCollection_ApplicationIdentifier</w:t>
            </w:r>
          </w:p>
        </w:tc>
        <w:tc>
          <w:tcPr>
            <w:tcW w:w="2912" w:type="dxa"/>
          </w:tcPr>
          <w:p w14:paraId="043CF8B4" w14:textId="1304FC33" w:rsidR="00EA04E7" w:rsidRPr="0086681B" w:rsidRDefault="00EA04E7" w:rsidP="00EA04E7">
            <w:pPr>
              <w:pStyle w:val="TAL"/>
              <w:keepNext w:val="0"/>
            </w:pPr>
            <w:r>
              <w:t>Identifier used in SMF to decide whether this PCC Rule corresponds to an event exposure subscription (see clause 4.15.4.5.1 of TS 23.502 [3]).</w:t>
            </w:r>
          </w:p>
        </w:tc>
        <w:tc>
          <w:tcPr>
            <w:tcW w:w="1364" w:type="dxa"/>
          </w:tcPr>
          <w:p w14:paraId="321DB116" w14:textId="77777777" w:rsidR="00EA04E7" w:rsidRPr="003D4ABF" w:rsidRDefault="00EA04E7" w:rsidP="00EA04E7">
            <w:pPr>
              <w:pStyle w:val="TAL"/>
              <w:keepNext w:val="0"/>
              <w:rPr>
                <w:szCs w:val="18"/>
              </w:rPr>
            </w:pPr>
          </w:p>
        </w:tc>
        <w:tc>
          <w:tcPr>
            <w:tcW w:w="1748" w:type="dxa"/>
          </w:tcPr>
          <w:p w14:paraId="381F6C77" w14:textId="5EB3B18C" w:rsidR="00EA04E7" w:rsidRPr="003D4ABF" w:rsidRDefault="00EA04E7" w:rsidP="00EA04E7">
            <w:pPr>
              <w:pStyle w:val="TAL"/>
              <w:keepNext w:val="0"/>
            </w:pPr>
            <w:r w:rsidRPr="003D4ABF">
              <w:t>No</w:t>
            </w:r>
          </w:p>
        </w:tc>
        <w:tc>
          <w:tcPr>
            <w:tcW w:w="1627" w:type="dxa"/>
          </w:tcPr>
          <w:p w14:paraId="2890D20C" w14:textId="2EAF33E8" w:rsidR="00EA04E7" w:rsidRPr="003D4ABF" w:rsidRDefault="00EA04E7" w:rsidP="00EA04E7">
            <w:pPr>
              <w:pStyle w:val="TAL"/>
              <w:keepNext w:val="0"/>
            </w:pPr>
            <w:r w:rsidRPr="003D4ABF">
              <w:t>Added</w:t>
            </w:r>
          </w:p>
        </w:tc>
      </w:tr>
      <w:tr w:rsidR="00EA04E7" w:rsidRPr="003D4ABF" w14:paraId="584C40EC" w14:textId="77777777" w:rsidTr="00B267EA">
        <w:trPr>
          <w:cantSplit/>
        </w:trPr>
        <w:tc>
          <w:tcPr>
            <w:tcW w:w="1980" w:type="dxa"/>
          </w:tcPr>
          <w:p w14:paraId="1748B8C0" w14:textId="77777777" w:rsidR="00EA04E7" w:rsidRPr="003D4ABF" w:rsidRDefault="00EA04E7" w:rsidP="00EA04E7">
            <w:pPr>
              <w:pStyle w:val="TAL"/>
              <w:keepNext w:val="0"/>
              <w:rPr>
                <w:b/>
              </w:rPr>
            </w:pPr>
            <w:r w:rsidRPr="003D4ABF">
              <w:rPr>
                <w:b/>
              </w:rPr>
              <w:t>Alternative QoS Parameter Sets</w:t>
            </w:r>
          </w:p>
          <w:p w14:paraId="5BE4659B" w14:textId="77777777" w:rsidR="00EA04E7" w:rsidRPr="003D4ABF" w:rsidRDefault="00EA04E7" w:rsidP="00EA04E7">
            <w:pPr>
              <w:pStyle w:val="TAL"/>
              <w:keepNext w:val="0"/>
              <w:rPr>
                <w:b/>
              </w:rPr>
            </w:pPr>
            <w:r w:rsidRPr="003D4ABF">
              <w:rPr>
                <w:b/>
              </w:rPr>
              <w:t>(NOTE 24)</w:t>
            </w:r>
          </w:p>
          <w:p w14:paraId="641ACC90" w14:textId="77777777" w:rsidR="00EA04E7" w:rsidRPr="003D4ABF" w:rsidRDefault="00EA04E7" w:rsidP="00EA04E7">
            <w:pPr>
              <w:pStyle w:val="TAL"/>
              <w:keepNext w:val="0"/>
              <w:rPr>
                <w:b/>
              </w:rPr>
            </w:pPr>
            <w:r w:rsidRPr="003D4ABF">
              <w:rPr>
                <w:b/>
              </w:rPr>
              <w:t>(NOTE 26)</w:t>
            </w:r>
          </w:p>
        </w:tc>
        <w:tc>
          <w:tcPr>
            <w:tcW w:w="2912" w:type="dxa"/>
          </w:tcPr>
          <w:p w14:paraId="7326A7AC" w14:textId="77777777" w:rsidR="00EA04E7" w:rsidRPr="003D4ABF" w:rsidRDefault="00EA04E7" w:rsidP="00EA04E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EA04E7" w:rsidRPr="003D4ABF" w:rsidRDefault="00EA04E7" w:rsidP="00EA04E7">
            <w:pPr>
              <w:pStyle w:val="TAL"/>
              <w:keepNext w:val="0"/>
              <w:rPr>
                <w:szCs w:val="18"/>
              </w:rPr>
            </w:pPr>
          </w:p>
        </w:tc>
        <w:tc>
          <w:tcPr>
            <w:tcW w:w="1748" w:type="dxa"/>
          </w:tcPr>
          <w:p w14:paraId="418DC96B" w14:textId="77777777" w:rsidR="00EA04E7" w:rsidRPr="003D4ABF" w:rsidRDefault="00EA04E7" w:rsidP="00EA04E7">
            <w:pPr>
              <w:pStyle w:val="TAL"/>
              <w:keepNext w:val="0"/>
            </w:pPr>
          </w:p>
        </w:tc>
        <w:tc>
          <w:tcPr>
            <w:tcW w:w="1627" w:type="dxa"/>
          </w:tcPr>
          <w:p w14:paraId="7774D640" w14:textId="77777777" w:rsidR="00EA04E7" w:rsidRPr="003D4ABF" w:rsidRDefault="00EA04E7" w:rsidP="00EA04E7">
            <w:pPr>
              <w:pStyle w:val="TAL"/>
              <w:keepNext w:val="0"/>
            </w:pPr>
          </w:p>
        </w:tc>
      </w:tr>
      <w:tr w:rsidR="00EA04E7" w:rsidRPr="003D4ABF" w14:paraId="55C02A8D" w14:textId="77777777" w:rsidTr="00B267EA">
        <w:trPr>
          <w:cantSplit/>
        </w:trPr>
        <w:tc>
          <w:tcPr>
            <w:tcW w:w="1980" w:type="dxa"/>
          </w:tcPr>
          <w:p w14:paraId="00637854" w14:textId="77777777" w:rsidR="00EA04E7" w:rsidRPr="003D4ABF" w:rsidRDefault="00EA04E7" w:rsidP="00EA04E7">
            <w:pPr>
              <w:pStyle w:val="TAL"/>
              <w:keepNext w:val="0"/>
            </w:pPr>
            <w:r w:rsidRPr="003D4ABF">
              <w:t>Packet Delay Budget</w:t>
            </w:r>
          </w:p>
        </w:tc>
        <w:tc>
          <w:tcPr>
            <w:tcW w:w="2912" w:type="dxa"/>
          </w:tcPr>
          <w:p w14:paraId="030BD2C9" w14:textId="77777777" w:rsidR="00EA04E7" w:rsidRPr="003D4ABF" w:rsidRDefault="00EA04E7" w:rsidP="00EA04E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EA04E7" w:rsidRPr="003D4ABF" w:rsidRDefault="00EA04E7" w:rsidP="00EA04E7">
            <w:pPr>
              <w:pStyle w:val="TAL"/>
              <w:keepNext w:val="0"/>
              <w:rPr>
                <w:szCs w:val="18"/>
              </w:rPr>
            </w:pPr>
          </w:p>
        </w:tc>
        <w:tc>
          <w:tcPr>
            <w:tcW w:w="1748" w:type="dxa"/>
          </w:tcPr>
          <w:p w14:paraId="20AD99E0" w14:textId="77777777" w:rsidR="00EA04E7" w:rsidRPr="003D4ABF" w:rsidRDefault="00EA04E7" w:rsidP="00EA04E7">
            <w:pPr>
              <w:pStyle w:val="TAL"/>
              <w:keepNext w:val="0"/>
            </w:pPr>
            <w:r w:rsidRPr="003D4ABF">
              <w:t>Yes</w:t>
            </w:r>
          </w:p>
        </w:tc>
        <w:tc>
          <w:tcPr>
            <w:tcW w:w="1627" w:type="dxa"/>
          </w:tcPr>
          <w:p w14:paraId="3EF4F0A1" w14:textId="77777777" w:rsidR="00EA04E7" w:rsidRPr="003D4ABF" w:rsidRDefault="00EA04E7" w:rsidP="00EA04E7">
            <w:pPr>
              <w:pStyle w:val="TAL"/>
              <w:keepNext w:val="0"/>
            </w:pPr>
            <w:r w:rsidRPr="003D4ABF">
              <w:t>Added</w:t>
            </w:r>
          </w:p>
        </w:tc>
      </w:tr>
      <w:tr w:rsidR="00EA04E7" w:rsidRPr="003D4ABF" w14:paraId="0CDDB661" w14:textId="77777777" w:rsidTr="00B267EA">
        <w:trPr>
          <w:cantSplit/>
        </w:trPr>
        <w:tc>
          <w:tcPr>
            <w:tcW w:w="1980" w:type="dxa"/>
          </w:tcPr>
          <w:p w14:paraId="482D49CD" w14:textId="77777777" w:rsidR="00EA04E7" w:rsidRPr="003D4ABF" w:rsidRDefault="00EA04E7" w:rsidP="00EA04E7">
            <w:pPr>
              <w:pStyle w:val="TAL"/>
              <w:keepNext w:val="0"/>
            </w:pPr>
            <w:r w:rsidRPr="003D4ABF">
              <w:t>Packet Error Rate</w:t>
            </w:r>
          </w:p>
        </w:tc>
        <w:tc>
          <w:tcPr>
            <w:tcW w:w="2912" w:type="dxa"/>
          </w:tcPr>
          <w:p w14:paraId="0C750A81" w14:textId="77777777" w:rsidR="00EA04E7" w:rsidRPr="003D4ABF" w:rsidRDefault="00EA04E7" w:rsidP="00EA04E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EA04E7" w:rsidRPr="003D4ABF" w:rsidRDefault="00EA04E7" w:rsidP="00EA04E7">
            <w:pPr>
              <w:pStyle w:val="TAL"/>
              <w:keepNext w:val="0"/>
              <w:rPr>
                <w:szCs w:val="18"/>
              </w:rPr>
            </w:pPr>
          </w:p>
        </w:tc>
        <w:tc>
          <w:tcPr>
            <w:tcW w:w="1748" w:type="dxa"/>
          </w:tcPr>
          <w:p w14:paraId="5BA12F62" w14:textId="77777777" w:rsidR="00EA04E7" w:rsidRPr="003D4ABF" w:rsidRDefault="00EA04E7" w:rsidP="00EA04E7">
            <w:pPr>
              <w:pStyle w:val="TAL"/>
              <w:keepNext w:val="0"/>
            </w:pPr>
            <w:r w:rsidRPr="003D4ABF">
              <w:t>Yes</w:t>
            </w:r>
          </w:p>
        </w:tc>
        <w:tc>
          <w:tcPr>
            <w:tcW w:w="1627" w:type="dxa"/>
          </w:tcPr>
          <w:p w14:paraId="51A39D7D" w14:textId="77777777" w:rsidR="00EA04E7" w:rsidRPr="003D4ABF" w:rsidRDefault="00EA04E7" w:rsidP="00EA04E7">
            <w:pPr>
              <w:pStyle w:val="TAL"/>
              <w:keepNext w:val="0"/>
            </w:pPr>
            <w:r w:rsidRPr="003D4ABF">
              <w:t>Added</w:t>
            </w:r>
          </w:p>
        </w:tc>
      </w:tr>
      <w:tr w:rsidR="00EA04E7" w:rsidRPr="003D4ABF" w14:paraId="05652E3C" w14:textId="77777777" w:rsidTr="00B267EA">
        <w:trPr>
          <w:cantSplit/>
        </w:trPr>
        <w:tc>
          <w:tcPr>
            <w:tcW w:w="1980" w:type="dxa"/>
          </w:tcPr>
          <w:p w14:paraId="30AA6548" w14:textId="77777777" w:rsidR="00EA04E7" w:rsidRPr="003D4ABF" w:rsidRDefault="00EA04E7" w:rsidP="00EA04E7">
            <w:pPr>
              <w:pStyle w:val="TAL"/>
              <w:keepNext w:val="0"/>
            </w:pPr>
            <w:r w:rsidRPr="003D4ABF">
              <w:t>UL-guaranteed bitrate</w:t>
            </w:r>
          </w:p>
        </w:tc>
        <w:tc>
          <w:tcPr>
            <w:tcW w:w="2912" w:type="dxa"/>
          </w:tcPr>
          <w:p w14:paraId="13FC3DEC" w14:textId="77777777" w:rsidR="00EA04E7" w:rsidRPr="003D4ABF" w:rsidRDefault="00EA04E7" w:rsidP="00EA04E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EA04E7" w:rsidRPr="003D4ABF" w:rsidRDefault="00EA04E7" w:rsidP="00EA04E7">
            <w:pPr>
              <w:pStyle w:val="TAL"/>
              <w:keepNext w:val="0"/>
              <w:rPr>
                <w:szCs w:val="18"/>
              </w:rPr>
            </w:pPr>
          </w:p>
        </w:tc>
        <w:tc>
          <w:tcPr>
            <w:tcW w:w="1748" w:type="dxa"/>
          </w:tcPr>
          <w:p w14:paraId="0A3D25C5" w14:textId="77777777" w:rsidR="00EA04E7" w:rsidRPr="003D4ABF" w:rsidRDefault="00EA04E7" w:rsidP="00EA04E7">
            <w:pPr>
              <w:pStyle w:val="TAL"/>
              <w:keepNext w:val="0"/>
            </w:pPr>
            <w:r w:rsidRPr="003D4ABF">
              <w:t>Yes</w:t>
            </w:r>
          </w:p>
        </w:tc>
        <w:tc>
          <w:tcPr>
            <w:tcW w:w="1627" w:type="dxa"/>
          </w:tcPr>
          <w:p w14:paraId="66DE9E20" w14:textId="77777777" w:rsidR="00EA04E7" w:rsidRPr="003D4ABF" w:rsidRDefault="00EA04E7" w:rsidP="00EA04E7">
            <w:pPr>
              <w:pStyle w:val="TAL"/>
              <w:keepNext w:val="0"/>
            </w:pPr>
            <w:r w:rsidRPr="003D4ABF">
              <w:t>Added</w:t>
            </w:r>
          </w:p>
        </w:tc>
      </w:tr>
      <w:tr w:rsidR="00EA04E7" w:rsidRPr="003D4ABF" w14:paraId="2A711E89" w14:textId="77777777" w:rsidTr="00B267EA">
        <w:trPr>
          <w:cantSplit/>
        </w:trPr>
        <w:tc>
          <w:tcPr>
            <w:tcW w:w="1980" w:type="dxa"/>
          </w:tcPr>
          <w:p w14:paraId="15AB69E6" w14:textId="77777777" w:rsidR="00EA04E7" w:rsidRPr="003D4ABF" w:rsidRDefault="00EA04E7" w:rsidP="00EA04E7">
            <w:pPr>
              <w:pStyle w:val="TAL"/>
              <w:keepNext w:val="0"/>
            </w:pPr>
            <w:r w:rsidRPr="003D4ABF">
              <w:t>DL-guaranteed bitrate</w:t>
            </w:r>
          </w:p>
        </w:tc>
        <w:tc>
          <w:tcPr>
            <w:tcW w:w="2912" w:type="dxa"/>
          </w:tcPr>
          <w:p w14:paraId="6C0A5593" w14:textId="77777777" w:rsidR="00EA04E7" w:rsidRPr="003D4ABF" w:rsidRDefault="00EA04E7" w:rsidP="00EA04E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EA04E7" w:rsidRPr="003D4ABF" w:rsidRDefault="00EA04E7" w:rsidP="00EA04E7">
            <w:pPr>
              <w:pStyle w:val="TAL"/>
              <w:keepNext w:val="0"/>
              <w:rPr>
                <w:szCs w:val="18"/>
              </w:rPr>
            </w:pPr>
          </w:p>
        </w:tc>
        <w:tc>
          <w:tcPr>
            <w:tcW w:w="1748" w:type="dxa"/>
          </w:tcPr>
          <w:p w14:paraId="0555E711" w14:textId="77777777" w:rsidR="00EA04E7" w:rsidRPr="003D4ABF" w:rsidRDefault="00EA04E7" w:rsidP="00EA04E7">
            <w:pPr>
              <w:pStyle w:val="TAL"/>
              <w:keepNext w:val="0"/>
            </w:pPr>
            <w:r w:rsidRPr="003D4ABF">
              <w:t>Yes</w:t>
            </w:r>
          </w:p>
        </w:tc>
        <w:tc>
          <w:tcPr>
            <w:tcW w:w="1627" w:type="dxa"/>
          </w:tcPr>
          <w:p w14:paraId="4B8E3AC3" w14:textId="77777777" w:rsidR="00EA04E7" w:rsidRPr="003D4ABF" w:rsidRDefault="00EA04E7" w:rsidP="00EA04E7">
            <w:pPr>
              <w:pStyle w:val="TAL"/>
              <w:keepNext w:val="0"/>
            </w:pPr>
            <w:r w:rsidRPr="003D4ABF">
              <w:t>Added</w:t>
            </w:r>
          </w:p>
        </w:tc>
      </w:tr>
      <w:tr w:rsidR="00EA04E7" w:rsidRPr="003D4ABF" w14:paraId="525B357A" w14:textId="77777777" w:rsidTr="00BC0198">
        <w:trPr>
          <w:cantSplit/>
        </w:trPr>
        <w:tc>
          <w:tcPr>
            <w:tcW w:w="1980" w:type="dxa"/>
          </w:tcPr>
          <w:p w14:paraId="73796C0F" w14:textId="20A420D5" w:rsidR="00EA04E7" w:rsidRPr="003D4ABF" w:rsidRDefault="00EA04E7" w:rsidP="00EA04E7">
            <w:pPr>
              <w:pStyle w:val="TAL"/>
              <w:keepNext w:val="0"/>
            </w:pPr>
            <w:r>
              <w:t>Maximum Data Burst Volume (MDBV)</w:t>
            </w:r>
          </w:p>
        </w:tc>
        <w:tc>
          <w:tcPr>
            <w:tcW w:w="2912" w:type="dxa"/>
          </w:tcPr>
          <w:p w14:paraId="143382FF" w14:textId="2AA843D5" w:rsidR="00EA04E7" w:rsidRPr="003D4ABF" w:rsidRDefault="00EA04E7" w:rsidP="00EA04E7">
            <w:pPr>
              <w:pStyle w:val="TAL"/>
              <w:keepNext w:val="0"/>
              <w:rPr>
                <w:lang w:eastAsia="ja-JP"/>
              </w:rPr>
            </w:pPr>
            <w:r>
              <w:rPr>
                <w:lang w:eastAsia="ja-JP"/>
              </w:rPr>
              <w:t>The Maximum Data Burst Volume (MDBV) in this Alternative QoS Parameter Set.</w:t>
            </w:r>
          </w:p>
        </w:tc>
        <w:tc>
          <w:tcPr>
            <w:tcW w:w="1364" w:type="dxa"/>
          </w:tcPr>
          <w:p w14:paraId="17353ABE" w14:textId="77777777" w:rsidR="00EA04E7" w:rsidRPr="003D4ABF" w:rsidRDefault="00EA04E7" w:rsidP="00EA04E7">
            <w:pPr>
              <w:pStyle w:val="TAL"/>
              <w:keepNext w:val="0"/>
              <w:rPr>
                <w:szCs w:val="18"/>
              </w:rPr>
            </w:pPr>
          </w:p>
        </w:tc>
        <w:tc>
          <w:tcPr>
            <w:tcW w:w="1748" w:type="dxa"/>
          </w:tcPr>
          <w:p w14:paraId="701B5726" w14:textId="6CFF8A74" w:rsidR="00EA04E7" w:rsidRPr="003D4ABF" w:rsidRDefault="00EA04E7" w:rsidP="00EA04E7">
            <w:pPr>
              <w:pStyle w:val="TAL"/>
              <w:keepNext w:val="0"/>
            </w:pPr>
            <w:r w:rsidRPr="003D4ABF">
              <w:t>Yes</w:t>
            </w:r>
          </w:p>
        </w:tc>
        <w:tc>
          <w:tcPr>
            <w:tcW w:w="1627" w:type="dxa"/>
          </w:tcPr>
          <w:p w14:paraId="63EB3B9F" w14:textId="226F6BB2" w:rsidR="00EA04E7" w:rsidRPr="003D4ABF" w:rsidRDefault="00EA04E7" w:rsidP="00EA04E7">
            <w:pPr>
              <w:pStyle w:val="TAL"/>
              <w:keepNext w:val="0"/>
            </w:pPr>
            <w:r w:rsidRPr="003D4ABF">
              <w:t>Added</w:t>
            </w:r>
          </w:p>
        </w:tc>
      </w:tr>
      <w:tr w:rsidR="00EA04E7" w:rsidRPr="003D4ABF" w14:paraId="01B66192" w14:textId="77777777" w:rsidTr="00E9664B">
        <w:trPr>
          <w:cantSplit/>
        </w:trPr>
        <w:tc>
          <w:tcPr>
            <w:tcW w:w="1980" w:type="dxa"/>
          </w:tcPr>
          <w:p w14:paraId="5455D36D" w14:textId="71640C6D" w:rsidR="00EA04E7" w:rsidRPr="003D4ABF" w:rsidRDefault="00EA04E7" w:rsidP="00EA04E7">
            <w:pPr>
              <w:pStyle w:val="TAL"/>
              <w:keepNext w:val="0"/>
            </w:pPr>
            <w:r>
              <w:t>Averaging Window</w:t>
            </w:r>
          </w:p>
        </w:tc>
        <w:tc>
          <w:tcPr>
            <w:tcW w:w="2912" w:type="dxa"/>
          </w:tcPr>
          <w:p w14:paraId="7B9CED83" w14:textId="20F657CC" w:rsidR="00EA04E7" w:rsidRPr="003D4ABF" w:rsidRDefault="00EA04E7" w:rsidP="00EA04E7">
            <w:pPr>
              <w:pStyle w:val="TAL"/>
              <w:keepNext w:val="0"/>
              <w:rPr>
                <w:lang w:eastAsia="ja-JP"/>
              </w:rPr>
            </w:pPr>
            <w:r>
              <w:rPr>
                <w:lang w:eastAsia="ja-JP"/>
              </w:rPr>
              <w:t>The Averaging Window in this Alternative QoS Parameter Set</w:t>
            </w:r>
          </w:p>
        </w:tc>
        <w:tc>
          <w:tcPr>
            <w:tcW w:w="1364" w:type="dxa"/>
          </w:tcPr>
          <w:p w14:paraId="4E50B087" w14:textId="77777777" w:rsidR="00EA04E7" w:rsidRPr="003D4ABF" w:rsidRDefault="00EA04E7" w:rsidP="00EA04E7">
            <w:pPr>
              <w:pStyle w:val="TAL"/>
              <w:keepNext w:val="0"/>
              <w:rPr>
                <w:szCs w:val="18"/>
              </w:rPr>
            </w:pPr>
          </w:p>
        </w:tc>
        <w:tc>
          <w:tcPr>
            <w:tcW w:w="1748" w:type="dxa"/>
          </w:tcPr>
          <w:p w14:paraId="0891014A" w14:textId="6FFD1581" w:rsidR="00EA04E7" w:rsidRPr="003D4ABF" w:rsidRDefault="00EA04E7" w:rsidP="00EA04E7">
            <w:pPr>
              <w:pStyle w:val="TAL"/>
              <w:keepNext w:val="0"/>
            </w:pPr>
            <w:r w:rsidRPr="003D4ABF">
              <w:t>Yes</w:t>
            </w:r>
          </w:p>
        </w:tc>
        <w:tc>
          <w:tcPr>
            <w:tcW w:w="1627" w:type="dxa"/>
          </w:tcPr>
          <w:p w14:paraId="3DEB29FB" w14:textId="5B2EEC2C" w:rsidR="00EA04E7" w:rsidRPr="003D4ABF" w:rsidRDefault="00EA04E7" w:rsidP="00EA04E7">
            <w:pPr>
              <w:pStyle w:val="TAL"/>
              <w:keepNext w:val="0"/>
            </w:pPr>
            <w:r w:rsidRPr="003D4ABF">
              <w:t>Added</w:t>
            </w:r>
          </w:p>
        </w:tc>
      </w:tr>
      <w:tr w:rsidR="00EA04E7" w:rsidRPr="003D4ABF" w14:paraId="05F4472D" w14:textId="77777777" w:rsidTr="00F06CE7">
        <w:trPr>
          <w:cantSplit/>
        </w:trPr>
        <w:tc>
          <w:tcPr>
            <w:tcW w:w="1980" w:type="dxa"/>
          </w:tcPr>
          <w:p w14:paraId="07019345" w14:textId="503AB263" w:rsidR="00EA04E7" w:rsidRPr="003D4ABF" w:rsidRDefault="00EA04E7" w:rsidP="00EA04E7">
            <w:pPr>
              <w:pStyle w:val="TAL"/>
              <w:keepNext w:val="0"/>
            </w:pPr>
            <w:r>
              <w:lastRenderedPageBreak/>
              <w:t>UL-PDU Set Delay Budget</w:t>
            </w:r>
          </w:p>
        </w:tc>
        <w:tc>
          <w:tcPr>
            <w:tcW w:w="2912" w:type="dxa"/>
          </w:tcPr>
          <w:p w14:paraId="627B69D3" w14:textId="0E61FC57" w:rsidR="00EA04E7" w:rsidRPr="003D4ABF" w:rsidRDefault="00EA04E7" w:rsidP="00EA04E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EA04E7" w:rsidRPr="003D4ABF" w:rsidRDefault="00EA04E7" w:rsidP="00EA04E7">
            <w:pPr>
              <w:pStyle w:val="TAL"/>
              <w:keepNext w:val="0"/>
              <w:rPr>
                <w:szCs w:val="18"/>
              </w:rPr>
            </w:pPr>
          </w:p>
        </w:tc>
        <w:tc>
          <w:tcPr>
            <w:tcW w:w="1748" w:type="dxa"/>
          </w:tcPr>
          <w:p w14:paraId="5AF4B745" w14:textId="32214CD0" w:rsidR="00EA04E7" w:rsidRPr="003D4ABF" w:rsidRDefault="00EA04E7" w:rsidP="00EA04E7">
            <w:pPr>
              <w:pStyle w:val="TAL"/>
              <w:keepNext w:val="0"/>
            </w:pPr>
            <w:r w:rsidRPr="003D4ABF">
              <w:t>Yes</w:t>
            </w:r>
          </w:p>
        </w:tc>
        <w:tc>
          <w:tcPr>
            <w:tcW w:w="1627" w:type="dxa"/>
          </w:tcPr>
          <w:p w14:paraId="7927C66D" w14:textId="428C8B86" w:rsidR="00EA04E7" w:rsidRPr="003D4ABF" w:rsidRDefault="00EA04E7" w:rsidP="00EA04E7">
            <w:pPr>
              <w:pStyle w:val="TAL"/>
              <w:keepNext w:val="0"/>
            </w:pPr>
            <w:r w:rsidRPr="003D4ABF">
              <w:t>Added</w:t>
            </w:r>
          </w:p>
        </w:tc>
      </w:tr>
      <w:tr w:rsidR="00EA04E7" w:rsidRPr="003D4ABF" w14:paraId="6FEAFE37" w14:textId="77777777" w:rsidTr="00F06CE7">
        <w:trPr>
          <w:cantSplit/>
        </w:trPr>
        <w:tc>
          <w:tcPr>
            <w:tcW w:w="1980" w:type="dxa"/>
          </w:tcPr>
          <w:p w14:paraId="075B3B54" w14:textId="4E7294B7" w:rsidR="00EA04E7" w:rsidRPr="003D4ABF" w:rsidRDefault="00EA04E7" w:rsidP="00EA04E7">
            <w:pPr>
              <w:pStyle w:val="TAL"/>
              <w:keepNext w:val="0"/>
            </w:pPr>
            <w:r>
              <w:t>DL-PDU Set Delay Budget</w:t>
            </w:r>
          </w:p>
        </w:tc>
        <w:tc>
          <w:tcPr>
            <w:tcW w:w="2912" w:type="dxa"/>
          </w:tcPr>
          <w:p w14:paraId="51FFBEE9" w14:textId="5F436EFC" w:rsidR="00EA04E7" w:rsidRPr="003D4ABF" w:rsidRDefault="00EA04E7" w:rsidP="00EA04E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EA04E7" w:rsidRPr="003D4ABF" w:rsidRDefault="00EA04E7" w:rsidP="00EA04E7">
            <w:pPr>
              <w:pStyle w:val="TAL"/>
              <w:keepNext w:val="0"/>
              <w:rPr>
                <w:szCs w:val="18"/>
              </w:rPr>
            </w:pPr>
          </w:p>
        </w:tc>
        <w:tc>
          <w:tcPr>
            <w:tcW w:w="1748" w:type="dxa"/>
          </w:tcPr>
          <w:p w14:paraId="066CFFAB" w14:textId="7A56BB4D" w:rsidR="00EA04E7" w:rsidRPr="003D4ABF" w:rsidRDefault="00EA04E7" w:rsidP="00EA04E7">
            <w:pPr>
              <w:pStyle w:val="TAL"/>
              <w:keepNext w:val="0"/>
            </w:pPr>
            <w:r w:rsidRPr="003D4ABF">
              <w:t>Yes</w:t>
            </w:r>
          </w:p>
        </w:tc>
        <w:tc>
          <w:tcPr>
            <w:tcW w:w="1627" w:type="dxa"/>
          </w:tcPr>
          <w:p w14:paraId="1E990895" w14:textId="6C5C8337" w:rsidR="00EA04E7" w:rsidRPr="003D4ABF" w:rsidRDefault="00EA04E7" w:rsidP="00EA04E7">
            <w:pPr>
              <w:pStyle w:val="TAL"/>
              <w:keepNext w:val="0"/>
            </w:pPr>
            <w:r w:rsidRPr="003D4ABF">
              <w:t>Added</w:t>
            </w:r>
          </w:p>
        </w:tc>
      </w:tr>
      <w:tr w:rsidR="00EA04E7" w:rsidRPr="003D4ABF" w14:paraId="436893DF" w14:textId="77777777" w:rsidTr="00F06CE7">
        <w:trPr>
          <w:cantSplit/>
        </w:trPr>
        <w:tc>
          <w:tcPr>
            <w:tcW w:w="1980" w:type="dxa"/>
          </w:tcPr>
          <w:p w14:paraId="252765C4" w14:textId="639E67A0" w:rsidR="00EA04E7" w:rsidRPr="003D4ABF" w:rsidRDefault="00EA04E7" w:rsidP="00EA04E7">
            <w:pPr>
              <w:pStyle w:val="TAL"/>
              <w:keepNext w:val="0"/>
            </w:pPr>
            <w:r>
              <w:t>UL-PDU Set Error Rate</w:t>
            </w:r>
          </w:p>
        </w:tc>
        <w:tc>
          <w:tcPr>
            <w:tcW w:w="2912" w:type="dxa"/>
          </w:tcPr>
          <w:p w14:paraId="7377C553" w14:textId="37287DFA" w:rsidR="00EA04E7" w:rsidRPr="003D4ABF" w:rsidRDefault="00EA04E7" w:rsidP="00EA04E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EA04E7" w:rsidRPr="003D4ABF" w:rsidRDefault="00EA04E7" w:rsidP="00EA04E7">
            <w:pPr>
              <w:pStyle w:val="TAL"/>
              <w:keepNext w:val="0"/>
              <w:rPr>
                <w:szCs w:val="18"/>
              </w:rPr>
            </w:pPr>
          </w:p>
        </w:tc>
        <w:tc>
          <w:tcPr>
            <w:tcW w:w="1748" w:type="dxa"/>
          </w:tcPr>
          <w:p w14:paraId="4933C016" w14:textId="5883F06B" w:rsidR="00EA04E7" w:rsidRPr="003D4ABF" w:rsidRDefault="00EA04E7" w:rsidP="00EA04E7">
            <w:pPr>
              <w:pStyle w:val="TAL"/>
              <w:keepNext w:val="0"/>
            </w:pPr>
            <w:r w:rsidRPr="003D4ABF">
              <w:t>Yes</w:t>
            </w:r>
          </w:p>
        </w:tc>
        <w:tc>
          <w:tcPr>
            <w:tcW w:w="1627" w:type="dxa"/>
          </w:tcPr>
          <w:p w14:paraId="615CE275" w14:textId="58AB0AFE" w:rsidR="00EA04E7" w:rsidRPr="003D4ABF" w:rsidRDefault="00EA04E7" w:rsidP="00EA04E7">
            <w:pPr>
              <w:pStyle w:val="TAL"/>
              <w:keepNext w:val="0"/>
            </w:pPr>
            <w:r w:rsidRPr="003D4ABF">
              <w:t>Added</w:t>
            </w:r>
          </w:p>
        </w:tc>
      </w:tr>
      <w:tr w:rsidR="00EA04E7" w:rsidRPr="003D4ABF" w14:paraId="573D3D35" w14:textId="77777777" w:rsidTr="00F06CE7">
        <w:trPr>
          <w:cantSplit/>
        </w:trPr>
        <w:tc>
          <w:tcPr>
            <w:tcW w:w="1980" w:type="dxa"/>
          </w:tcPr>
          <w:p w14:paraId="1DFDA509" w14:textId="1B895495" w:rsidR="00EA04E7" w:rsidRPr="003D4ABF" w:rsidRDefault="00EA04E7" w:rsidP="00EA04E7">
            <w:pPr>
              <w:pStyle w:val="TAL"/>
              <w:keepNext w:val="0"/>
            </w:pPr>
            <w:r>
              <w:t>DL-PDU Set Error Rate</w:t>
            </w:r>
          </w:p>
        </w:tc>
        <w:tc>
          <w:tcPr>
            <w:tcW w:w="2912" w:type="dxa"/>
          </w:tcPr>
          <w:p w14:paraId="26B107A3" w14:textId="5161774B" w:rsidR="00EA04E7" w:rsidRPr="003D4ABF" w:rsidRDefault="00EA04E7" w:rsidP="00EA04E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EA04E7" w:rsidRPr="003D4ABF" w:rsidRDefault="00EA04E7" w:rsidP="00EA04E7">
            <w:pPr>
              <w:pStyle w:val="TAL"/>
              <w:keepNext w:val="0"/>
              <w:rPr>
                <w:szCs w:val="18"/>
              </w:rPr>
            </w:pPr>
          </w:p>
        </w:tc>
        <w:tc>
          <w:tcPr>
            <w:tcW w:w="1748" w:type="dxa"/>
          </w:tcPr>
          <w:p w14:paraId="4AF16468" w14:textId="34D18F1C" w:rsidR="00EA04E7" w:rsidRPr="003D4ABF" w:rsidRDefault="00EA04E7" w:rsidP="00EA04E7">
            <w:pPr>
              <w:pStyle w:val="TAL"/>
              <w:keepNext w:val="0"/>
            </w:pPr>
            <w:r w:rsidRPr="003D4ABF">
              <w:t>Yes</w:t>
            </w:r>
          </w:p>
        </w:tc>
        <w:tc>
          <w:tcPr>
            <w:tcW w:w="1627" w:type="dxa"/>
          </w:tcPr>
          <w:p w14:paraId="29A5C32C" w14:textId="666C0108" w:rsidR="00EA04E7" w:rsidRPr="003D4ABF" w:rsidRDefault="00EA04E7" w:rsidP="00EA04E7">
            <w:pPr>
              <w:pStyle w:val="TAL"/>
              <w:keepNext w:val="0"/>
            </w:pPr>
            <w:r w:rsidRPr="003D4ABF">
              <w:t>Added</w:t>
            </w:r>
          </w:p>
        </w:tc>
      </w:tr>
      <w:tr w:rsidR="00EA04E7" w:rsidRPr="003D4ABF" w14:paraId="6CB70EA7" w14:textId="77777777" w:rsidTr="00B267EA">
        <w:trPr>
          <w:cantSplit/>
        </w:trPr>
        <w:tc>
          <w:tcPr>
            <w:tcW w:w="1980" w:type="dxa"/>
          </w:tcPr>
          <w:p w14:paraId="50AD437D" w14:textId="77777777" w:rsidR="00EA04E7" w:rsidRPr="003D4ABF" w:rsidRDefault="00EA04E7" w:rsidP="00EA04E7">
            <w:pPr>
              <w:pStyle w:val="TAL"/>
              <w:keepNext w:val="0"/>
              <w:rPr>
                <w:b/>
              </w:rPr>
            </w:pPr>
            <w:r w:rsidRPr="003D4ABF">
              <w:rPr>
                <w:b/>
              </w:rPr>
              <w:t>TSC Assistance Container</w:t>
            </w:r>
          </w:p>
        </w:tc>
        <w:tc>
          <w:tcPr>
            <w:tcW w:w="2912" w:type="dxa"/>
          </w:tcPr>
          <w:p w14:paraId="2A8D43C4" w14:textId="5ABE695A" w:rsidR="00EA04E7" w:rsidRPr="003D4ABF" w:rsidRDefault="00EA04E7" w:rsidP="00EA04E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EA04E7" w:rsidRPr="003D4ABF" w:rsidRDefault="00EA04E7" w:rsidP="00EA04E7">
            <w:pPr>
              <w:pStyle w:val="TAL"/>
              <w:keepNext w:val="0"/>
              <w:rPr>
                <w:szCs w:val="18"/>
              </w:rPr>
            </w:pPr>
          </w:p>
        </w:tc>
        <w:tc>
          <w:tcPr>
            <w:tcW w:w="1748" w:type="dxa"/>
          </w:tcPr>
          <w:p w14:paraId="69847DFC" w14:textId="77777777" w:rsidR="00EA04E7" w:rsidRPr="003D4ABF" w:rsidRDefault="00EA04E7" w:rsidP="00EA04E7">
            <w:pPr>
              <w:pStyle w:val="TAL"/>
              <w:keepNext w:val="0"/>
            </w:pPr>
            <w:r w:rsidRPr="003D4ABF">
              <w:t>No</w:t>
            </w:r>
          </w:p>
        </w:tc>
        <w:tc>
          <w:tcPr>
            <w:tcW w:w="1627" w:type="dxa"/>
          </w:tcPr>
          <w:p w14:paraId="1AE20A6F" w14:textId="77777777" w:rsidR="00EA04E7" w:rsidRPr="003D4ABF" w:rsidRDefault="00EA04E7" w:rsidP="00EA04E7">
            <w:pPr>
              <w:pStyle w:val="TAL"/>
              <w:keepNext w:val="0"/>
            </w:pPr>
            <w:r w:rsidRPr="003D4ABF">
              <w:t>Added</w:t>
            </w:r>
          </w:p>
        </w:tc>
      </w:tr>
      <w:tr w:rsidR="00EA04E7" w:rsidRPr="003D4ABF" w14:paraId="373E12A2" w14:textId="77777777" w:rsidTr="00B267EA">
        <w:trPr>
          <w:cantSplit/>
        </w:trPr>
        <w:tc>
          <w:tcPr>
            <w:tcW w:w="1980" w:type="dxa"/>
          </w:tcPr>
          <w:p w14:paraId="5554C941" w14:textId="24479693" w:rsidR="00EA04E7" w:rsidRPr="003D4ABF" w:rsidRDefault="00EA04E7" w:rsidP="00EA04E7">
            <w:pPr>
              <w:pStyle w:val="TAL"/>
              <w:keepNext w:val="0"/>
              <w:rPr>
                <w:b/>
              </w:rPr>
            </w:pPr>
            <w:r>
              <w:rPr>
                <w:b/>
              </w:rPr>
              <w:t>Traffic Parameter Information</w:t>
            </w:r>
          </w:p>
        </w:tc>
        <w:tc>
          <w:tcPr>
            <w:tcW w:w="2912" w:type="dxa"/>
          </w:tcPr>
          <w:p w14:paraId="30B99808" w14:textId="603DCBAF" w:rsidR="00EA04E7" w:rsidRPr="003D4ABF" w:rsidRDefault="00EA04E7" w:rsidP="00EA04E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EA04E7" w:rsidRPr="003D4ABF" w:rsidRDefault="00EA04E7" w:rsidP="00EA04E7">
            <w:pPr>
              <w:pStyle w:val="TAL"/>
              <w:keepNext w:val="0"/>
              <w:rPr>
                <w:szCs w:val="18"/>
              </w:rPr>
            </w:pPr>
          </w:p>
        </w:tc>
        <w:tc>
          <w:tcPr>
            <w:tcW w:w="1748" w:type="dxa"/>
          </w:tcPr>
          <w:p w14:paraId="3463A067" w14:textId="36740F41" w:rsidR="00EA04E7" w:rsidRPr="003D4ABF" w:rsidRDefault="00EA04E7" w:rsidP="00EA04E7">
            <w:pPr>
              <w:pStyle w:val="TAL"/>
              <w:keepNext w:val="0"/>
            </w:pPr>
          </w:p>
        </w:tc>
        <w:tc>
          <w:tcPr>
            <w:tcW w:w="1627" w:type="dxa"/>
          </w:tcPr>
          <w:p w14:paraId="6D0D6DE6" w14:textId="7B74447B" w:rsidR="00EA04E7" w:rsidRPr="003D4ABF" w:rsidRDefault="00EA04E7" w:rsidP="00EA04E7">
            <w:pPr>
              <w:pStyle w:val="TAL"/>
              <w:keepNext w:val="0"/>
            </w:pPr>
          </w:p>
        </w:tc>
      </w:tr>
      <w:tr w:rsidR="00EA04E7" w:rsidRPr="003D4ABF" w14:paraId="556BA3EC" w14:textId="77777777" w:rsidTr="006D4696">
        <w:trPr>
          <w:cantSplit/>
        </w:trPr>
        <w:tc>
          <w:tcPr>
            <w:tcW w:w="1980" w:type="dxa"/>
          </w:tcPr>
          <w:p w14:paraId="4E6B2B49" w14:textId="7F28D58D" w:rsidR="00EA04E7" w:rsidRPr="003D4ABF" w:rsidRDefault="00EA04E7" w:rsidP="00EA04E7">
            <w:pPr>
              <w:pStyle w:val="TAL"/>
              <w:keepNext w:val="0"/>
            </w:pPr>
            <w:r>
              <w:t>Periodicity</w:t>
            </w:r>
          </w:p>
        </w:tc>
        <w:tc>
          <w:tcPr>
            <w:tcW w:w="2912" w:type="dxa"/>
          </w:tcPr>
          <w:p w14:paraId="00687042" w14:textId="5887CC59" w:rsidR="00EA04E7" w:rsidRPr="003D4ABF" w:rsidRDefault="00EA04E7" w:rsidP="00EA04E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EA04E7" w:rsidRPr="003D4ABF" w:rsidRDefault="00EA04E7" w:rsidP="00EA04E7">
            <w:pPr>
              <w:pStyle w:val="TAL"/>
              <w:keepNext w:val="0"/>
              <w:rPr>
                <w:szCs w:val="18"/>
              </w:rPr>
            </w:pPr>
          </w:p>
        </w:tc>
        <w:tc>
          <w:tcPr>
            <w:tcW w:w="1748" w:type="dxa"/>
          </w:tcPr>
          <w:p w14:paraId="468A400D" w14:textId="19B74318" w:rsidR="00EA04E7" w:rsidRPr="003D4ABF" w:rsidRDefault="00EA04E7" w:rsidP="00EA04E7">
            <w:pPr>
              <w:pStyle w:val="TAL"/>
              <w:keepNext w:val="0"/>
            </w:pPr>
            <w:r w:rsidRPr="003D4ABF">
              <w:t>Yes</w:t>
            </w:r>
          </w:p>
        </w:tc>
        <w:tc>
          <w:tcPr>
            <w:tcW w:w="1627" w:type="dxa"/>
          </w:tcPr>
          <w:p w14:paraId="40C80B70" w14:textId="2695BE2C" w:rsidR="00EA04E7" w:rsidRPr="003D4ABF" w:rsidRDefault="00EA04E7" w:rsidP="00EA04E7">
            <w:pPr>
              <w:pStyle w:val="TAL"/>
              <w:keepNext w:val="0"/>
            </w:pPr>
            <w:r w:rsidRPr="003D4ABF">
              <w:t>Added</w:t>
            </w:r>
          </w:p>
        </w:tc>
      </w:tr>
      <w:tr w:rsidR="00EA04E7" w:rsidRPr="003D4ABF" w14:paraId="5851633E" w14:textId="77777777" w:rsidTr="006D4696">
        <w:trPr>
          <w:cantSplit/>
        </w:trPr>
        <w:tc>
          <w:tcPr>
            <w:tcW w:w="1980" w:type="dxa"/>
          </w:tcPr>
          <w:p w14:paraId="1D7C8594" w14:textId="7BDE8B18" w:rsidR="00EA04E7" w:rsidRPr="003D4ABF" w:rsidRDefault="00EA04E7" w:rsidP="00EA04E7">
            <w:pPr>
              <w:pStyle w:val="TAL"/>
              <w:keepNext w:val="0"/>
              <w:rPr>
                <w:b/>
              </w:rPr>
            </w:pPr>
            <w:r>
              <w:rPr>
                <w:b/>
              </w:rPr>
              <w:t>Traffic Parameter Measurement</w:t>
            </w:r>
          </w:p>
        </w:tc>
        <w:tc>
          <w:tcPr>
            <w:tcW w:w="2912" w:type="dxa"/>
          </w:tcPr>
          <w:p w14:paraId="4D1D475F" w14:textId="0218A91A" w:rsidR="00EA04E7" w:rsidRPr="003D4ABF" w:rsidRDefault="00EA04E7" w:rsidP="00EA04E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EA04E7" w:rsidRPr="003D4ABF" w:rsidRDefault="00EA04E7" w:rsidP="00EA04E7">
            <w:pPr>
              <w:pStyle w:val="TAL"/>
              <w:keepNext w:val="0"/>
              <w:rPr>
                <w:szCs w:val="18"/>
              </w:rPr>
            </w:pPr>
          </w:p>
        </w:tc>
        <w:tc>
          <w:tcPr>
            <w:tcW w:w="1748" w:type="dxa"/>
          </w:tcPr>
          <w:p w14:paraId="1BAB6AB9" w14:textId="77777777" w:rsidR="00EA04E7" w:rsidRPr="003D4ABF" w:rsidRDefault="00EA04E7" w:rsidP="00EA04E7">
            <w:pPr>
              <w:pStyle w:val="TAL"/>
              <w:keepNext w:val="0"/>
            </w:pPr>
          </w:p>
        </w:tc>
        <w:tc>
          <w:tcPr>
            <w:tcW w:w="1627" w:type="dxa"/>
          </w:tcPr>
          <w:p w14:paraId="1A2A0012" w14:textId="77777777" w:rsidR="00EA04E7" w:rsidRPr="003D4ABF" w:rsidRDefault="00EA04E7" w:rsidP="00EA04E7">
            <w:pPr>
              <w:pStyle w:val="TAL"/>
              <w:keepNext w:val="0"/>
            </w:pPr>
          </w:p>
        </w:tc>
      </w:tr>
      <w:tr w:rsidR="00EA04E7" w:rsidRPr="003D4ABF" w14:paraId="50510F0E" w14:textId="77777777" w:rsidTr="00B267EA">
        <w:trPr>
          <w:cantSplit/>
        </w:trPr>
        <w:tc>
          <w:tcPr>
            <w:tcW w:w="1980" w:type="dxa"/>
          </w:tcPr>
          <w:p w14:paraId="635D90EA" w14:textId="3DBBD02A" w:rsidR="00EA04E7" w:rsidRPr="003D4ABF" w:rsidRDefault="00EA04E7" w:rsidP="00EA04E7">
            <w:pPr>
              <w:pStyle w:val="TAL"/>
              <w:keepNext w:val="0"/>
            </w:pPr>
            <w:r>
              <w:t>Traffic Parameter to be measured</w:t>
            </w:r>
          </w:p>
        </w:tc>
        <w:tc>
          <w:tcPr>
            <w:tcW w:w="2912" w:type="dxa"/>
          </w:tcPr>
          <w:p w14:paraId="178D4677" w14:textId="692DC20F" w:rsidR="00EA04E7" w:rsidRPr="003D4ABF" w:rsidRDefault="00EA04E7" w:rsidP="00EA04E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EA04E7" w:rsidRPr="003D4ABF" w:rsidRDefault="00EA04E7" w:rsidP="00EA04E7">
            <w:pPr>
              <w:pStyle w:val="TAL"/>
              <w:keepNext w:val="0"/>
              <w:rPr>
                <w:szCs w:val="18"/>
              </w:rPr>
            </w:pPr>
          </w:p>
        </w:tc>
        <w:tc>
          <w:tcPr>
            <w:tcW w:w="1748" w:type="dxa"/>
          </w:tcPr>
          <w:p w14:paraId="01B3134F" w14:textId="6EE13C10" w:rsidR="00EA04E7" w:rsidRPr="003D4ABF" w:rsidRDefault="00EA04E7" w:rsidP="00EA04E7">
            <w:pPr>
              <w:pStyle w:val="TAL"/>
              <w:keepNext w:val="0"/>
            </w:pPr>
            <w:r w:rsidRPr="003D4ABF">
              <w:t>Yes</w:t>
            </w:r>
          </w:p>
        </w:tc>
        <w:tc>
          <w:tcPr>
            <w:tcW w:w="1627" w:type="dxa"/>
          </w:tcPr>
          <w:p w14:paraId="4DF87944" w14:textId="51CA316A" w:rsidR="00EA04E7" w:rsidRPr="003D4ABF" w:rsidRDefault="00EA04E7" w:rsidP="00EA04E7">
            <w:pPr>
              <w:pStyle w:val="TAL"/>
              <w:keepNext w:val="0"/>
            </w:pPr>
            <w:r w:rsidRPr="003D4ABF">
              <w:t>Added</w:t>
            </w:r>
          </w:p>
        </w:tc>
      </w:tr>
      <w:tr w:rsidR="00EA04E7" w:rsidRPr="003D4ABF" w14:paraId="32FD8912" w14:textId="77777777" w:rsidTr="00B267EA">
        <w:trPr>
          <w:cantSplit/>
        </w:trPr>
        <w:tc>
          <w:tcPr>
            <w:tcW w:w="1980" w:type="dxa"/>
          </w:tcPr>
          <w:p w14:paraId="50BB6566" w14:textId="009B7729" w:rsidR="00EA04E7" w:rsidRPr="003D4ABF" w:rsidRDefault="00EA04E7" w:rsidP="00EA04E7">
            <w:pPr>
              <w:pStyle w:val="TAL"/>
              <w:keepNext w:val="0"/>
            </w:pPr>
            <w:r>
              <w:t>Reporting condition</w:t>
            </w:r>
          </w:p>
        </w:tc>
        <w:tc>
          <w:tcPr>
            <w:tcW w:w="2912" w:type="dxa"/>
          </w:tcPr>
          <w:p w14:paraId="402DE7AD" w14:textId="22172831" w:rsidR="00EA04E7" w:rsidRPr="003D4ABF" w:rsidRDefault="00EA04E7" w:rsidP="00EA04E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EA04E7" w:rsidRPr="003D4ABF" w:rsidRDefault="00EA04E7" w:rsidP="00EA04E7">
            <w:pPr>
              <w:pStyle w:val="TAL"/>
              <w:keepNext w:val="0"/>
              <w:rPr>
                <w:szCs w:val="18"/>
              </w:rPr>
            </w:pPr>
          </w:p>
        </w:tc>
        <w:tc>
          <w:tcPr>
            <w:tcW w:w="1748" w:type="dxa"/>
          </w:tcPr>
          <w:p w14:paraId="58B82FCF" w14:textId="04B7C3DF" w:rsidR="00EA04E7" w:rsidRPr="003D4ABF" w:rsidRDefault="00EA04E7" w:rsidP="00EA04E7">
            <w:pPr>
              <w:pStyle w:val="TAL"/>
              <w:keepNext w:val="0"/>
            </w:pPr>
            <w:r w:rsidRPr="003D4ABF">
              <w:t>Yes</w:t>
            </w:r>
          </w:p>
        </w:tc>
        <w:tc>
          <w:tcPr>
            <w:tcW w:w="1627" w:type="dxa"/>
          </w:tcPr>
          <w:p w14:paraId="2D0EFC9B" w14:textId="18E1E335" w:rsidR="00EA04E7" w:rsidRPr="003D4ABF" w:rsidRDefault="00EA04E7" w:rsidP="00EA04E7">
            <w:pPr>
              <w:pStyle w:val="TAL"/>
              <w:keepNext w:val="0"/>
            </w:pPr>
            <w:r w:rsidRPr="003D4ABF">
              <w:t>Added</w:t>
            </w:r>
          </w:p>
        </w:tc>
      </w:tr>
      <w:tr w:rsidR="00EA04E7" w:rsidRPr="003D4ABF" w14:paraId="36E291BF" w14:textId="77777777" w:rsidTr="00B267EA">
        <w:trPr>
          <w:cantSplit/>
        </w:trPr>
        <w:tc>
          <w:tcPr>
            <w:tcW w:w="1980" w:type="dxa"/>
          </w:tcPr>
          <w:p w14:paraId="45B9FDB3" w14:textId="77777777" w:rsidR="00EA04E7" w:rsidRPr="003D4ABF" w:rsidRDefault="00EA04E7" w:rsidP="00EA04E7">
            <w:pPr>
              <w:pStyle w:val="TAL"/>
              <w:keepNext w:val="0"/>
              <w:rPr>
                <w:b/>
              </w:rPr>
            </w:pPr>
            <w:r w:rsidRPr="003D4ABF">
              <w:rPr>
                <w:b/>
              </w:rPr>
              <w:t>Downlink Data Notification Control</w:t>
            </w:r>
          </w:p>
        </w:tc>
        <w:tc>
          <w:tcPr>
            <w:tcW w:w="2912" w:type="dxa"/>
          </w:tcPr>
          <w:p w14:paraId="0B469E90" w14:textId="77B99040" w:rsidR="00EA04E7" w:rsidRPr="003D4ABF" w:rsidRDefault="00EA04E7" w:rsidP="00EA04E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EA04E7" w:rsidRPr="003D4ABF" w:rsidRDefault="00EA04E7" w:rsidP="00EA04E7">
            <w:pPr>
              <w:pStyle w:val="TAL"/>
              <w:keepNext w:val="0"/>
              <w:rPr>
                <w:szCs w:val="18"/>
              </w:rPr>
            </w:pPr>
          </w:p>
        </w:tc>
        <w:tc>
          <w:tcPr>
            <w:tcW w:w="1748" w:type="dxa"/>
          </w:tcPr>
          <w:p w14:paraId="6B6F197E" w14:textId="77777777" w:rsidR="00EA04E7" w:rsidRPr="003D4ABF" w:rsidRDefault="00EA04E7" w:rsidP="00EA04E7">
            <w:pPr>
              <w:pStyle w:val="TAL"/>
              <w:keepNext w:val="0"/>
            </w:pPr>
          </w:p>
        </w:tc>
        <w:tc>
          <w:tcPr>
            <w:tcW w:w="1627" w:type="dxa"/>
          </w:tcPr>
          <w:p w14:paraId="2031F076" w14:textId="77777777" w:rsidR="00EA04E7" w:rsidRPr="003D4ABF" w:rsidRDefault="00EA04E7" w:rsidP="00EA04E7">
            <w:pPr>
              <w:pStyle w:val="TAL"/>
              <w:keepNext w:val="0"/>
            </w:pPr>
          </w:p>
        </w:tc>
      </w:tr>
      <w:tr w:rsidR="00EA04E7" w:rsidRPr="003D4ABF" w14:paraId="6DECD19A" w14:textId="77777777" w:rsidTr="00B267EA">
        <w:trPr>
          <w:cantSplit/>
        </w:trPr>
        <w:tc>
          <w:tcPr>
            <w:tcW w:w="1980" w:type="dxa"/>
          </w:tcPr>
          <w:p w14:paraId="2CFE0CAD" w14:textId="24DFE7E7" w:rsidR="00EA04E7" w:rsidRPr="003D4ABF" w:rsidRDefault="00EA04E7" w:rsidP="00EA04E7">
            <w:pPr>
              <w:pStyle w:val="TAL"/>
              <w:keepNext w:val="0"/>
            </w:pPr>
            <w:r w:rsidRPr="003D4ABF">
              <w:t>Notification control for DDD status</w:t>
            </w:r>
          </w:p>
        </w:tc>
        <w:tc>
          <w:tcPr>
            <w:tcW w:w="2912" w:type="dxa"/>
          </w:tcPr>
          <w:p w14:paraId="29391CD8" w14:textId="320BABF9" w:rsidR="00EA04E7" w:rsidRPr="003D4ABF" w:rsidRDefault="00EA04E7" w:rsidP="00EA04E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EA04E7" w:rsidRPr="003D4ABF" w:rsidRDefault="00EA04E7" w:rsidP="00EA04E7">
            <w:pPr>
              <w:pStyle w:val="TAL"/>
              <w:keepNext w:val="0"/>
              <w:rPr>
                <w:szCs w:val="18"/>
              </w:rPr>
            </w:pPr>
          </w:p>
        </w:tc>
        <w:tc>
          <w:tcPr>
            <w:tcW w:w="1748" w:type="dxa"/>
          </w:tcPr>
          <w:p w14:paraId="1A287598" w14:textId="77777777" w:rsidR="00EA04E7" w:rsidRPr="003D4ABF" w:rsidRDefault="00EA04E7" w:rsidP="00EA04E7">
            <w:pPr>
              <w:pStyle w:val="TAL"/>
              <w:keepNext w:val="0"/>
            </w:pPr>
            <w:r w:rsidRPr="003D4ABF">
              <w:t>Yes</w:t>
            </w:r>
          </w:p>
        </w:tc>
        <w:tc>
          <w:tcPr>
            <w:tcW w:w="1627" w:type="dxa"/>
          </w:tcPr>
          <w:p w14:paraId="1D33F939" w14:textId="77777777" w:rsidR="00EA04E7" w:rsidRPr="003D4ABF" w:rsidRDefault="00EA04E7" w:rsidP="00EA04E7">
            <w:pPr>
              <w:pStyle w:val="TAL"/>
              <w:keepNext w:val="0"/>
            </w:pPr>
            <w:r w:rsidRPr="003D4ABF">
              <w:t>Added</w:t>
            </w:r>
          </w:p>
        </w:tc>
      </w:tr>
      <w:tr w:rsidR="00EA04E7" w:rsidRPr="003D4ABF" w14:paraId="77DA768B" w14:textId="77777777" w:rsidTr="00B267EA">
        <w:trPr>
          <w:cantSplit/>
        </w:trPr>
        <w:tc>
          <w:tcPr>
            <w:tcW w:w="1980" w:type="dxa"/>
          </w:tcPr>
          <w:p w14:paraId="3131EF3E" w14:textId="04D14CD2" w:rsidR="00EA04E7" w:rsidRPr="003D4ABF" w:rsidRDefault="00EA04E7" w:rsidP="00EA04E7">
            <w:pPr>
              <w:pStyle w:val="TAL"/>
              <w:keepNext w:val="0"/>
            </w:pPr>
            <w:r w:rsidRPr="003D4ABF">
              <w:t>Notification Control for DDN Failure</w:t>
            </w:r>
          </w:p>
        </w:tc>
        <w:tc>
          <w:tcPr>
            <w:tcW w:w="2912" w:type="dxa"/>
          </w:tcPr>
          <w:p w14:paraId="63B3DF62" w14:textId="0BE5A669" w:rsidR="00EA04E7" w:rsidRPr="003D4ABF" w:rsidRDefault="00EA04E7" w:rsidP="00EA04E7">
            <w:pPr>
              <w:pStyle w:val="TAL"/>
              <w:keepNext w:val="0"/>
              <w:rPr>
                <w:lang w:eastAsia="ja-JP"/>
              </w:rPr>
            </w:pPr>
            <w:r w:rsidRPr="003D4ABF">
              <w:rPr>
                <w:lang w:eastAsia="ja-JP"/>
              </w:rPr>
              <w:t>Indicates that notifications of DDN Failure are required.</w:t>
            </w:r>
          </w:p>
        </w:tc>
        <w:tc>
          <w:tcPr>
            <w:tcW w:w="1364" w:type="dxa"/>
          </w:tcPr>
          <w:p w14:paraId="068DA5D8" w14:textId="77777777" w:rsidR="00EA04E7" w:rsidRPr="003D4ABF" w:rsidRDefault="00EA04E7" w:rsidP="00EA04E7">
            <w:pPr>
              <w:pStyle w:val="TAL"/>
              <w:keepNext w:val="0"/>
              <w:rPr>
                <w:szCs w:val="18"/>
              </w:rPr>
            </w:pPr>
          </w:p>
        </w:tc>
        <w:tc>
          <w:tcPr>
            <w:tcW w:w="1748" w:type="dxa"/>
          </w:tcPr>
          <w:p w14:paraId="032010E3" w14:textId="77777777" w:rsidR="00EA04E7" w:rsidRPr="003D4ABF" w:rsidRDefault="00EA04E7" w:rsidP="00EA04E7">
            <w:pPr>
              <w:pStyle w:val="TAL"/>
              <w:keepNext w:val="0"/>
            </w:pPr>
            <w:r w:rsidRPr="003D4ABF">
              <w:t>Yes</w:t>
            </w:r>
          </w:p>
        </w:tc>
        <w:tc>
          <w:tcPr>
            <w:tcW w:w="1627" w:type="dxa"/>
          </w:tcPr>
          <w:p w14:paraId="00347789" w14:textId="77777777" w:rsidR="00EA04E7" w:rsidRPr="003D4ABF" w:rsidRDefault="00EA04E7" w:rsidP="00EA04E7">
            <w:pPr>
              <w:pStyle w:val="TAL"/>
              <w:keepNext w:val="0"/>
            </w:pPr>
            <w:r w:rsidRPr="003D4ABF">
              <w:t>Added</w:t>
            </w:r>
          </w:p>
        </w:tc>
      </w:tr>
      <w:tr w:rsidR="00EA04E7" w:rsidRPr="003D4ABF" w14:paraId="1D6F01A1" w14:textId="77777777" w:rsidTr="00B267EA">
        <w:trPr>
          <w:cantSplit/>
        </w:trPr>
        <w:tc>
          <w:tcPr>
            <w:tcW w:w="1980" w:type="dxa"/>
          </w:tcPr>
          <w:p w14:paraId="4C38A12A" w14:textId="2517EAB5" w:rsidR="00EA04E7" w:rsidRPr="003D4ABF" w:rsidRDefault="00EA04E7" w:rsidP="00EA04E7">
            <w:pPr>
              <w:pStyle w:val="TAL"/>
              <w:rPr>
                <w:b/>
              </w:rPr>
            </w:pPr>
            <w:r>
              <w:rPr>
                <w:b/>
              </w:rPr>
              <w:t>PDU Set Control Information</w:t>
            </w:r>
          </w:p>
        </w:tc>
        <w:tc>
          <w:tcPr>
            <w:tcW w:w="2912" w:type="dxa"/>
          </w:tcPr>
          <w:p w14:paraId="338BA818" w14:textId="3051B3B0" w:rsidR="00EA04E7" w:rsidRPr="0086681B" w:rsidRDefault="00EA04E7" w:rsidP="00EA04E7">
            <w:pPr>
              <w:pStyle w:val="TAL"/>
            </w:pPr>
            <w:r w:rsidRPr="0086681B">
              <w:t>Information needed to support the delivery of PDU Sets of a service data flow.</w:t>
            </w:r>
          </w:p>
        </w:tc>
        <w:tc>
          <w:tcPr>
            <w:tcW w:w="1364" w:type="dxa"/>
          </w:tcPr>
          <w:p w14:paraId="0FBC6069" w14:textId="77777777" w:rsidR="00EA04E7" w:rsidRPr="003D4ABF" w:rsidRDefault="00EA04E7" w:rsidP="00EA04E7">
            <w:pPr>
              <w:pStyle w:val="TAL"/>
              <w:rPr>
                <w:szCs w:val="18"/>
              </w:rPr>
            </w:pPr>
          </w:p>
        </w:tc>
        <w:tc>
          <w:tcPr>
            <w:tcW w:w="1748" w:type="dxa"/>
          </w:tcPr>
          <w:p w14:paraId="48CB5EC1" w14:textId="77777777" w:rsidR="00EA04E7" w:rsidRPr="003D4ABF" w:rsidRDefault="00EA04E7" w:rsidP="00EA04E7">
            <w:pPr>
              <w:pStyle w:val="TAL"/>
            </w:pPr>
          </w:p>
        </w:tc>
        <w:tc>
          <w:tcPr>
            <w:tcW w:w="1627" w:type="dxa"/>
          </w:tcPr>
          <w:p w14:paraId="3CFEFE4F" w14:textId="77777777" w:rsidR="00EA04E7" w:rsidRPr="003D4ABF" w:rsidRDefault="00EA04E7" w:rsidP="00EA04E7">
            <w:pPr>
              <w:pStyle w:val="TAL"/>
            </w:pPr>
          </w:p>
        </w:tc>
      </w:tr>
      <w:tr w:rsidR="00EA04E7" w:rsidRPr="003D4ABF" w14:paraId="69AA5294" w14:textId="77777777" w:rsidTr="00B267EA">
        <w:trPr>
          <w:cantSplit/>
        </w:trPr>
        <w:tc>
          <w:tcPr>
            <w:tcW w:w="1980" w:type="dxa"/>
          </w:tcPr>
          <w:p w14:paraId="469E4AAA" w14:textId="2F4B9AE4" w:rsidR="00EA04E7" w:rsidRPr="003D4ABF" w:rsidRDefault="00EA04E7" w:rsidP="00EA04E7">
            <w:pPr>
              <w:pStyle w:val="TAL"/>
            </w:pPr>
            <w:r>
              <w:t>PDU Set QoS Parameters (UL/DL)</w:t>
            </w:r>
          </w:p>
        </w:tc>
        <w:tc>
          <w:tcPr>
            <w:tcW w:w="2912" w:type="dxa"/>
          </w:tcPr>
          <w:p w14:paraId="41A3390B" w14:textId="414CD99D" w:rsidR="00EA04E7" w:rsidRPr="003D4ABF" w:rsidRDefault="00EA04E7" w:rsidP="00EA04E7">
            <w:pPr>
              <w:pStyle w:val="TAL"/>
              <w:rPr>
                <w:lang w:eastAsia="ja-JP"/>
              </w:rPr>
            </w:pPr>
            <w:r>
              <w:rPr>
                <w:lang w:eastAsia="ja-JP"/>
              </w:rPr>
              <w:t>See clause 5.7.7 of TS 23.501 [2].</w:t>
            </w:r>
          </w:p>
        </w:tc>
        <w:tc>
          <w:tcPr>
            <w:tcW w:w="1364" w:type="dxa"/>
          </w:tcPr>
          <w:p w14:paraId="2DD03A4E" w14:textId="77777777" w:rsidR="00EA04E7" w:rsidRPr="003D4ABF" w:rsidRDefault="00EA04E7" w:rsidP="00EA04E7">
            <w:pPr>
              <w:pStyle w:val="TAL"/>
              <w:rPr>
                <w:szCs w:val="18"/>
              </w:rPr>
            </w:pPr>
          </w:p>
        </w:tc>
        <w:tc>
          <w:tcPr>
            <w:tcW w:w="1748" w:type="dxa"/>
          </w:tcPr>
          <w:p w14:paraId="28599DFA" w14:textId="79662EEB" w:rsidR="00EA04E7" w:rsidRPr="003D4ABF" w:rsidRDefault="00EA04E7" w:rsidP="00EA04E7">
            <w:pPr>
              <w:pStyle w:val="TAL"/>
            </w:pPr>
            <w:r w:rsidRPr="003D4ABF">
              <w:t>Yes</w:t>
            </w:r>
          </w:p>
        </w:tc>
        <w:tc>
          <w:tcPr>
            <w:tcW w:w="1627" w:type="dxa"/>
          </w:tcPr>
          <w:p w14:paraId="110E38EB" w14:textId="6022EF5F" w:rsidR="00EA04E7" w:rsidRPr="003D4ABF" w:rsidRDefault="00EA04E7" w:rsidP="00EA04E7">
            <w:pPr>
              <w:pStyle w:val="TAL"/>
            </w:pPr>
            <w:r w:rsidRPr="003D4ABF">
              <w:t>Added</w:t>
            </w:r>
          </w:p>
        </w:tc>
      </w:tr>
      <w:tr w:rsidR="00EA04E7" w:rsidRPr="003D4ABF" w14:paraId="6EBFEB35" w14:textId="77777777" w:rsidTr="00870CB9">
        <w:trPr>
          <w:cantSplit/>
        </w:trPr>
        <w:tc>
          <w:tcPr>
            <w:tcW w:w="1980" w:type="dxa"/>
          </w:tcPr>
          <w:p w14:paraId="478290F9" w14:textId="6FC5CABC" w:rsidR="00EA04E7" w:rsidRPr="003D4ABF" w:rsidRDefault="00EA04E7" w:rsidP="00EA04E7">
            <w:pPr>
              <w:pStyle w:val="TAL"/>
              <w:keepNext w:val="0"/>
              <w:rPr>
                <w:b/>
              </w:rPr>
            </w:pPr>
            <w:r>
              <w:rPr>
                <w:b/>
              </w:rPr>
              <w:t>Data Burst Handling Information</w:t>
            </w:r>
          </w:p>
        </w:tc>
        <w:tc>
          <w:tcPr>
            <w:tcW w:w="2912" w:type="dxa"/>
          </w:tcPr>
          <w:p w14:paraId="77006D2E" w14:textId="3B42429A" w:rsidR="00EA04E7" w:rsidRPr="003D4ABF" w:rsidRDefault="00EA04E7" w:rsidP="00EA04E7">
            <w:pPr>
              <w:pStyle w:val="TAL"/>
              <w:keepNext w:val="0"/>
              <w:rPr>
                <w:i/>
                <w:lang w:eastAsia="ja-JP"/>
              </w:rPr>
            </w:pPr>
            <w:r>
              <w:rPr>
                <w:i/>
                <w:lang w:eastAsia="ja-JP"/>
              </w:rPr>
              <w:t>This part describes Data Burst Handling Information</w:t>
            </w:r>
          </w:p>
        </w:tc>
        <w:tc>
          <w:tcPr>
            <w:tcW w:w="1364" w:type="dxa"/>
          </w:tcPr>
          <w:p w14:paraId="66697DE9" w14:textId="77777777" w:rsidR="00EA04E7" w:rsidRPr="003D4ABF" w:rsidRDefault="00EA04E7" w:rsidP="00EA04E7">
            <w:pPr>
              <w:pStyle w:val="TAL"/>
              <w:keepNext w:val="0"/>
              <w:rPr>
                <w:szCs w:val="18"/>
              </w:rPr>
            </w:pPr>
          </w:p>
        </w:tc>
        <w:tc>
          <w:tcPr>
            <w:tcW w:w="1748" w:type="dxa"/>
          </w:tcPr>
          <w:p w14:paraId="78104BC0" w14:textId="77777777" w:rsidR="00EA04E7" w:rsidRPr="003D4ABF" w:rsidRDefault="00EA04E7" w:rsidP="00EA04E7">
            <w:pPr>
              <w:pStyle w:val="TAL"/>
              <w:keepNext w:val="0"/>
            </w:pPr>
          </w:p>
        </w:tc>
        <w:tc>
          <w:tcPr>
            <w:tcW w:w="1627" w:type="dxa"/>
          </w:tcPr>
          <w:p w14:paraId="24370B79" w14:textId="77777777" w:rsidR="00EA04E7" w:rsidRPr="003D4ABF" w:rsidRDefault="00EA04E7" w:rsidP="00EA04E7">
            <w:pPr>
              <w:pStyle w:val="TAL"/>
              <w:keepNext w:val="0"/>
            </w:pPr>
          </w:p>
        </w:tc>
      </w:tr>
      <w:tr w:rsidR="00EA04E7" w:rsidRPr="003D4ABF" w14:paraId="60B9D4C7" w14:textId="77777777" w:rsidTr="00870CB9">
        <w:trPr>
          <w:cantSplit/>
        </w:trPr>
        <w:tc>
          <w:tcPr>
            <w:tcW w:w="1980" w:type="dxa"/>
          </w:tcPr>
          <w:p w14:paraId="53AF50AE" w14:textId="509445F2" w:rsidR="00EA04E7" w:rsidRPr="003D4ABF" w:rsidRDefault="00EA04E7" w:rsidP="00EA04E7">
            <w:pPr>
              <w:pStyle w:val="TAL"/>
              <w:keepNext w:val="0"/>
            </w:pPr>
            <w:r>
              <w:t>End of Data Burst Marking Indication</w:t>
            </w:r>
          </w:p>
        </w:tc>
        <w:tc>
          <w:tcPr>
            <w:tcW w:w="2912" w:type="dxa"/>
          </w:tcPr>
          <w:p w14:paraId="07B709F1" w14:textId="251443E1" w:rsidR="00EA04E7" w:rsidRPr="003D4ABF" w:rsidRDefault="00EA04E7" w:rsidP="00EA04E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EA04E7" w:rsidRPr="003D4ABF" w:rsidRDefault="00EA04E7" w:rsidP="00EA04E7">
            <w:pPr>
              <w:pStyle w:val="TAL"/>
              <w:keepNext w:val="0"/>
              <w:rPr>
                <w:szCs w:val="18"/>
              </w:rPr>
            </w:pPr>
          </w:p>
        </w:tc>
        <w:tc>
          <w:tcPr>
            <w:tcW w:w="1748" w:type="dxa"/>
          </w:tcPr>
          <w:p w14:paraId="2255FA47" w14:textId="191B0875" w:rsidR="00EA04E7" w:rsidRPr="003D4ABF" w:rsidRDefault="00EA04E7" w:rsidP="00EA04E7">
            <w:pPr>
              <w:pStyle w:val="TAL"/>
              <w:keepNext w:val="0"/>
            </w:pPr>
            <w:r w:rsidRPr="003D4ABF">
              <w:t>Yes</w:t>
            </w:r>
          </w:p>
        </w:tc>
        <w:tc>
          <w:tcPr>
            <w:tcW w:w="1627" w:type="dxa"/>
          </w:tcPr>
          <w:p w14:paraId="576F37BB" w14:textId="3D20416D" w:rsidR="00EA04E7" w:rsidRPr="003D4ABF" w:rsidRDefault="00EA04E7" w:rsidP="00EA04E7">
            <w:pPr>
              <w:pStyle w:val="TAL"/>
              <w:keepNext w:val="0"/>
            </w:pPr>
            <w:r w:rsidRPr="003D4ABF">
              <w:t>Added</w:t>
            </w:r>
          </w:p>
        </w:tc>
      </w:tr>
      <w:tr w:rsidR="00EA04E7" w:rsidRPr="003D4ABF" w14:paraId="7EA3687D" w14:textId="77777777" w:rsidTr="00CB2EA2">
        <w:trPr>
          <w:cantSplit/>
        </w:trPr>
        <w:tc>
          <w:tcPr>
            <w:tcW w:w="1980" w:type="dxa"/>
          </w:tcPr>
          <w:p w14:paraId="01651E66" w14:textId="6460E978" w:rsidR="00EA04E7" w:rsidRPr="003D4ABF" w:rsidRDefault="00EA04E7" w:rsidP="00EA04E7">
            <w:pPr>
              <w:pStyle w:val="TAL"/>
              <w:keepNext w:val="0"/>
            </w:pPr>
            <w:r>
              <w:lastRenderedPageBreak/>
              <w:t>Data Burst Size Marking Indication</w:t>
            </w:r>
          </w:p>
        </w:tc>
        <w:tc>
          <w:tcPr>
            <w:tcW w:w="2912" w:type="dxa"/>
          </w:tcPr>
          <w:p w14:paraId="1F4BED9F" w14:textId="22096739" w:rsidR="00EA04E7" w:rsidRPr="003D4ABF" w:rsidRDefault="00EA04E7" w:rsidP="00EA04E7">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EA04E7" w:rsidRPr="003D4ABF" w:rsidRDefault="00EA04E7" w:rsidP="00EA04E7">
            <w:pPr>
              <w:pStyle w:val="TAL"/>
              <w:keepNext w:val="0"/>
              <w:rPr>
                <w:szCs w:val="18"/>
              </w:rPr>
            </w:pPr>
          </w:p>
        </w:tc>
        <w:tc>
          <w:tcPr>
            <w:tcW w:w="1748" w:type="dxa"/>
          </w:tcPr>
          <w:p w14:paraId="5AD514F9" w14:textId="33D1E79B" w:rsidR="00EA04E7" w:rsidRPr="003D4ABF" w:rsidRDefault="00EA04E7" w:rsidP="00EA04E7">
            <w:pPr>
              <w:pStyle w:val="TAL"/>
              <w:keepNext w:val="0"/>
            </w:pPr>
            <w:r w:rsidRPr="003D4ABF">
              <w:t>Yes</w:t>
            </w:r>
          </w:p>
        </w:tc>
        <w:tc>
          <w:tcPr>
            <w:tcW w:w="1627" w:type="dxa"/>
          </w:tcPr>
          <w:p w14:paraId="3B928274" w14:textId="16AF05E5" w:rsidR="00EA04E7" w:rsidRPr="003D4ABF" w:rsidRDefault="00EA04E7" w:rsidP="00EA04E7">
            <w:pPr>
              <w:pStyle w:val="TAL"/>
              <w:keepNext w:val="0"/>
            </w:pPr>
            <w:r w:rsidRPr="003D4ABF">
              <w:t>Added</w:t>
            </w:r>
          </w:p>
        </w:tc>
      </w:tr>
      <w:tr w:rsidR="00EA04E7" w:rsidRPr="003D4ABF" w14:paraId="76568117" w14:textId="77777777" w:rsidTr="00C364BE">
        <w:trPr>
          <w:cantSplit/>
        </w:trPr>
        <w:tc>
          <w:tcPr>
            <w:tcW w:w="1980" w:type="dxa"/>
          </w:tcPr>
          <w:p w14:paraId="1B56E7AE" w14:textId="4C47CD77" w:rsidR="00EA04E7" w:rsidRPr="003D4ABF" w:rsidRDefault="00EA04E7" w:rsidP="00EA04E7">
            <w:pPr>
              <w:pStyle w:val="TAL"/>
              <w:keepNext w:val="0"/>
            </w:pPr>
            <w:r>
              <w:t>Time to Next Burst Marking Indication</w:t>
            </w:r>
          </w:p>
        </w:tc>
        <w:tc>
          <w:tcPr>
            <w:tcW w:w="2912" w:type="dxa"/>
          </w:tcPr>
          <w:p w14:paraId="7002B581" w14:textId="35AF4B7D" w:rsidR="00EA04E7" w:rsidRPr="003D4ABF" w:rsidRDefault="00EA04E7" w:rsidP="00EA04E7">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EA04E7" w:rsidRPr="003D4ABF" w:rsidRDefault="00EA04E7" w:rsidP="00EA04E7">
            <w:pPr>
              <w:pStyle w:val="TAL"/>
              <w:keepNext w:val="0"/>
              <w:rPr>
                <w:szCs w:val="18"/>
              </w:rPr>
            </w:pPr>
          </w:p>
        </w:tc>
        <w:tc>
          <w:tcPr>
            <w:tcW w:w="1748" w:type="dxa"/>
          </w:tcPr>
          <w:p w14:paraId="3F78188F" w14:textId="5DFFACD8" w:rsidR="00EA04E7" w:rsidRPr="003D4ABF" w:rsidRDefault="00EA04E7" w:rsidP="00EA04E7">
            <w:pPr>
              <w:pStyle w:val="TAL"/>
              <w:keepNext w:val="0"/>
            </w:pPr>
            <w:r w:rsidRPr="003D4ABF">
              <w:t>Yes</w:t>
            </w:r>
          </w:p>
        </w:tc>
        <w:tc>
          <w:tcPr>
            <w:tcW w:w="1627" w:type="dxa"/>
          </w:tcPr>
          <w:p w14:paraId="7D530E3F" w14:textId="3496B129" w:rsidR="00EA04E7" w:rsidRPr="003D4ABF" w:rsidRDefault="00EA04E7" w:rsidP="00EA04E7">
            <w:pPr>
              <w:pStyle w:val="TAL"/>
              <w:keepNext w:val="0"/>
            </w:pPr>
            <w:r w:rsidRPr="003D4ABF">
              <w:t>Added</w:t>
            </w:r>
          </w:p>
        </w:tc>
      </w:tr>
      <w:tr w:rsidR="00EA04E7" w:rsidRPr="003D4ABF" w14:paraId="6C50EFDB" w14:textId="77777777" w:rsidTr="00F11C45">
        <w:trPr>
          <w:cantSplit/>
        </w:trPr>
        <w:tc>
          <w:tcPr>
            <w:tcW w:w="1980" w:type="dxa"/>
          </w:tcPr>
          <w:p w14:paraId="68B422C1" w14:textId="5CB89DA0" w:rsidR="00EA04E7" w:rsidRPr="003D4ABF" w:rsidRDefault="00EA04E7" w:rsidP="00EA04E7">
            <w:pPr>
              <w:pStyle w:val="TAL"/>
              <w:keepNext w:val="0"/>
              <w:rPr>
                <w:b/>
              </w:rPr>
            </w:pPr>
            <w:r>
              <w:rPr>
                <w:b/>
              </w:rPr>
              <w:t>Protocol Description Information</w:t>
            </w:r>
          </w:p>
        </w:tc>
        <w:tc>
          <w:tcPr>
            <w:tcW w:w="2912" w:type="dxa"/>
          </w:tcPr>
          <w:p w14:paraId="61A63C93" w14:textId="2E771839" w:rsidR="00EA04E7" w:rsidRPr="00FE15C8" w:rsidRDefault="00EA04E7" w:rsidP="00EA04E7">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EA04E7" w:rsidRPr="003D4ABF" w:rsidRDefault="00EA04E7" w:rsidP="00EA04E7">
            <w:pPr>
              <w:pStyle w:val="TAL"/>
              <w:keepNext w:val="0"/>
              <w:rPr>
                <w:szCs w:val="18"/>
              </w:rPr>
            </w:pPr>
          </w:p>
        </w:tc>
        <w:tc>
          <w:tcPr>
            <w:tcW w:w="1748" w:type="dxa"/>
          </w:tcPr>
          <w:p w14:paraId="4EF8C9AF" w14:textId="77777777" w:rsidR="00EA04E7" w:rsidRPr="003D4ABF" w:rsidRDefault="00EA04E7" w:rsidP="00EA04E7">
            <w:pPr>
              <w:pStyle w:val="TAL"/>
              <w:keepNext w:val="0"/>
            </w:pPr>
          </w:p>
        </w:tc>
        <w:tc>
          <w:tcPr>
            <w:tcW w:w="1627" w:type="dxa"/>
          </w:tcPr>
          <w:p w14:paraId="395E28D3" w14:textId="77777777" w:rsidR="00EA04E7" w:rsidRPr="003D4ABF" w:rsidRDefault="00EA04E7" w:rsidP="00EA04E7">
            <w:pPr>
              <w:pStyle w:val="TAL"/>
              <w:keepNext w:val="0"/>
            </w:pPr>
          </w:p>
        </w:tc>
      </w:tr>
      <w:tr w:rsidR="00EA04E7" w:rsidRPr="003D4ABF" w14:paraId="71867FDF" w14:textId="77777777" w:rsidTr="00B267EA">
        <w:trPr>
          <w:cantSplit/>
        </w:trPr>
        <w:tc>
          <w:tcPr>
            <w:tcW w:w="1980" w:type="dxa"/>
          </w:tcPr>
          <w:p w14:paraId="462EF558" w14:textId="479BEF0A" w:rsidR="00EA04E7" w:rsidRPr="003D4ABF" w:rsidRDefault="00EA04E7" w:rsidP="00EA04E7">
            <w:pPr>
              <w:pStyle w:val="TAL"/>
            </w:pPr>
            <w:r>
              <w:t>Protocol Description (UL/DL)</w:t>
            </w:r>
          </w:p>
        </w:tc>
        <w:tc>
          <w:tcPr>
            <w:tcW w:w="2912" w:type="dxa"/>
          </w:tcPr>
          <w:p w14:paraId="66B31FAC" w14:textId="0A8F2906" w:rsidR="00EA04E7" w:rsidRDefault="00EA04E7" w:rsidP="00EA04E7">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EA04E7" w:rsidRPr="003D4ABF" w:rsidRDefault="00EA04E7" w:rsidP="00EA04E7">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EA04E7" w:rsidRPr="003D4ABF" w:rsidRDefault="00EA04E7" w:rsidP="00EA04E7">
            <w:pPr>
              <w:pStyle w:val="TAL"/>
              <w:rPr>
                <w:szCs w:val="18"/>
              </w:rPr>
            </w:pPr>
          </w:p>
        </w:tc>
        <w:tc>
          <w:tcPr>
            <w:tcW w:w="1748" w:type="dxa"/>
          </w:tcPr>
          <w:p w14:paraId="74CADC58" w14:textId="6FD487C8" w:rsidR="00EA04E7" w:rsidRPr="003D4ABF" w:rsidRDefault="00EA04E7" w:rsidP="00EA04E7">
            <w:pPr>
              <w:pStyle w:val="TAL"/>
            </w:pPr>
            <w:r>
              <w:t>No</w:t>
            </w:r>
          </w:p>
        </w:tc>
        <w:tc>
          <w:tcPr>
            <w:tcW w:w="1627" w:type="dxa"/>
          </w:tcPr>
          <w:p w14:paraId="25741641" w14:textId="176D12E9" w:rsidR="00EA04E7" w:rsidRPr="003D4ABF" w:rsidRDefault="00EA04E7" w:rsidP="00EA04E7">
            <w:pPr>
              <w:pStyle w:val="TAL"/>
            </w:pPr>
            <w:r w:rsidRPr="003D4ABF">
              <w:t>Added</w:t>
            </w:r>
          </w:p>
        </w:tc>
      </w:tr>
      <w:tr w:rsidR="00EA04E7" w:rsidRPr="003D4ABF" w14:paraId="78EAE46E" w14:textId="77777777" w:rsidTr="00C0241F">
        <w:trPr>
          <w:cantSplit/>
        </w:trPr>
        <w:tc>
          <w:tcPr>
            <w:tcW w:w="1980" w:type="dxa"/>
          </w:tcPr>
          <w:p w14:paraId="5A87A022" w14:textId="69629F57" w:rsidR="00EA04E7" w:rsidRPr="003D4ABF" w:rsidRDefault="00EA04E7" w:rsidP="00EA04E7">
            <w:pPr>
              <w:pStyle w:val="TAL"/>
              <w:keepNext w:val="0"/>
              <w:rPr>
                <w:b/>
              </w:rPr>
            </w:pPr>
            <w:r>
              <w:rPr>
                <w:b/>
              </w:rPr>
              <w:t>On-path N6 Signalling</w:t>
            </w:r>
          </w:p>
        </w:tc>
        <w:tc>
          <w:tcPr>
            <w:tcW w:w="2912" w:type="dxa"/>
          </w:tcPr>
          <w:p w14:paraId="20171EEE" w14:textId="4B37860C" w:rsidR="00EA04E7" w:rsidRPr="00FE15C8" w:rsidRDefault="00EA04E7" w:rsidP="00EA04E7">
            <w:pPr>
              <w:pStyle w:val="TAL"/>
              <w:keepNext w:val="0"/>
            </w:pPr>
            <w:r>
              <w:t>Information needed to use On-path signalling for retrieving media related information.</w:t>
            </w:r>
          </w:p>
        </w:tc>
        <w:tc>
          <w:tcPr>
            <w:tcW w:w="1364" w:type="dxa"/>
          </w:tcPr>
          <w:p w14:paraId="320A5D7D" w14:textId="77777777" w:rsidR="00EA04E7" w:rsidRPr="003D4ABF" w:rsidRDefault="00EA04E7" w:rsidP="00EA04E7">
            <w:pPr>
              <w:pStyle w:val="TAL"/>
              <w:keepNext w:val="0"/>
              <w:rPr>
                <w:szCs w:val="18"/>
              </w:rPr>
            </w:pPr>
          </w:p>
        </w:tc>
        <w:tc>
          <w:tcPr>
            <w:tcW w:w="1748" w:type="dxa"/>
          </w:tcPr>
          <w:p w14:paraId="52B153C2" w14:textId="77777777" w:rsidR="00EA04E7" w:rsidRPr="003D4ABF" w:rsidRDefault="00EA04E7" w:rsidP="00EA04E7">
            <w:pPr>
              <w:pStyle w:val="TAL"/>
              <w:keepNext w:val="0"/>
            </w:pPr>
          </w:p>
        </w:tc>
        <w:tc>
          <w:tcPr>
            <w:tcW w:w="1627" w:type="dxa"/>
          </w:tcPr>
          <w:p w14:paraId="77E72106" w14:textId="77777777" w:rsidR="00EA04E7" w:rsidRPr="003D4ABF" w:rsidRDefault="00EA04E7" w:rsidP="00EA04E7">
            <w:pPr>
              <w:pStyle w:val="TAL"/>
              <w:keepNext w:val="0"/>
            </w:pPr>
          </w:p>
        </w:tc>
      </w:tr>
      <w:tr w:rsidR="00EA04E7" w:rsidRPr="003D4ABF" w14:paraId="02BC4A2D" w14:textId="77777777" w:rsidTr="00C0241F">
        <w:trPr>
          <w:cantSplit/>
        </w:trPr>
        <w:tc>
          <w:tcPr>
            <w:tcW w:w="1980" w:type="dxa"/>
          </w:tcPr>
          <w:p w14:paraId="664A3689" w14:textId="77B00991" w:rsidR="00EA04E7" w:rsidRPr="003D4ABF" w:rsidRDefault="00EA04E7" w:rsidP="00EA04E7">
            <w:pPr>
              <w:pStyle w:val="TAL"/>
            </w:pPr>
            <w:r>
              <w:lastRenderedPageBreak/>
              <w:t>On-path N6 Signalling Information</w:t>
            </w:r>
          </w:p>
        </w:tc>
        <w:tc>
          <w:tcPr>
            <w:tcW w:w="2912" w:type="dxa"/>
          </w:tcPr>
          <w:p w14:paraId="52A3E91D" w14:textId="3B077215" w:rsidR="00EA04E7" w:rsidRPr="003D4ABF" w:rsidRDefault="00EA04E7" w:rsidP="00EA04E7">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EA04E7" w:rsidRPr="003D4ABF" w:rsidRDefault="00EA04E7" w:rsidP="00EA04E7">
            <w:pPr>
              <w:pStyle w:val="TAL"/>
              <w:rPr>
                <w:szCs w:val="18"/>
              </w:rPr>
            </w:pPr>
          </w:p>
        </w:tc>
        <w:tc>
          <w:tcPr>
            <w:tcW w:w="1748" w:type="dxa"/>
          </w:tcPr>
          <w:p w14:paraId="3BED3EFE" w14:textId="624DDC64" w:rsidR="00EA04E7" w:rsidRPr="003D4ABF" w:rsidRDefault="00EA04E7" w:rsidP="00EA04E7">
            <w:pPr>
              <w:pStyle w:val="TAL"/>
            </w:pPr>
          </w:p>
        </w:tc>
        <w:tc>
          <w:tcPr>
            <w:tcW w:w="1627" w:type="dxa"/>
          </w:tcPr>
          <w:p w14:paraId="17967968" w14:textId="0F76F97D" w:rsidR="00EA04E7" w:rsidRPr="003D4ABF" w:rsidRDefault="00EA04E7" w:rsidP="00EA04E7">
            <w:pPr>
              <w:pStyle w:val="TAL"/>
            </w:pPr>
          </w:p>
        </w:tc>
      </w:tr>
      <w:tr w:rsidR="00EA04E7" w:rsidRPr="003D4ABF" w14:paraId="44C0EF17" w14:textId="77777777" w:rsidTr="00B267EA">
        <w:trPr>
          <w:cantSplit/>
        </w:trPr>
        <w:tc>
          <w:tcPr>
            <w:tcW w:w="9631" w:type="dxa"/>
            <w:gridSpan w:val="5"/>
          </w:tcPr>
          <w:p w14:paraId="1302B70B" w14:textId="77777777" w:rsidR="00EA04E7" w:rsidRPr="003D4ABF" w:rsidRDefault="00EA04E7" w:rsidP="00EA04E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EA04E7" w:rsidRPr="003D4ABF" w:rsidRDefault="00EA04E7" w:rsidP="00EA04E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EA04E7" w:rsidRPr="003D4ABF" w:rsidRDefault="00EA04E7" w:rsidP="00EA04E7">
            <w:pPr>
              <w:pStyle w:val="TAN"/>
            </w:pPr>
            <w:r w:rsidRPr="003D4ABF">
              <w:t>NOTE 3:</w:t>
            </w:r>
            <w:r w:rsidRPr="003D4ABF">
              <w:tab/>
              <w:t>Either service data flow filter(s) or application identifier shall be defined per each rule.</w:t>
            </w:r>
          </w:p>
          <w:p w14:paraId="13B30659" w14:textId="77777777" w:rsidR="00EA04E7" w:rsidRPr="003D4ABF" w:rsidRDefault="00EA04E7" w:rsidP="00EA04E7">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EA04E7" w:rsidRPr="003D4ABF" w:rsidRDefault="00EA04E7" w:rsidP="00EA04E7">
            <w:pPr>
              <w:pStyle w:val="TAN"/>
            </w:pPr>
            <w:r w:rsidRPr="003D4ABF">
              <w:t>NOTE 5:</w:t>
            </w:r>
            <w:r w:rsidRPr="003D4ABF">
              <w:tab/>
              <w:t>Optional and applicable only if application identifier exists within the rule.</w:t>
            </w:r>
          </w:p>
          <w:p w14:paraId="6F286408" w14:textId="77777777" w:rsidR="00EA04E7" w:rsidRPr="003D4ABF" w:rsidRDefault="00EA04E7" w:rsidP="00EA04E7">
            <w:pPr>
              <w:pStyle w:val="TAN"/>
            </w:pPr>
            <w:r w:rsidRPr="003D4ABF">
              <w:t>NOTE 6:</w:t>
            </w:r>
            <w:r w:rsidRPr="003D4ABF">
              <w:tab/>
              <w:t>Applicable to sponsored data connectivity.</w:t>
            </w:r>
          </w:p>
          <w:p w14:paraId="7B9273B3" w14:textId="77777777" w:rsidR="00EA04E7" w:rsidRPr="003D4ABF" w:rsidRDefault="00EA04E7" w:rsidP="00EA04E7">
            <w:pPr>
              <w:pStyle w:val="TAN"/>
            </w:pPr>
            <w:r w:rsidRPr="003D4ABF">
              <w:t>NOTE 7:</w:t>
            </w:r>
            <w:r w:rsidRPr="003D4ABF">
              <w:tab/>
              <w:t>Mandatory if there is no default charging method for the PDU Session.</w:t>
            </w:r>
          </w:p>
          <w:p w14:paraId="3C6D9057" w14:textId="77777777" w:rsidR="00EA04E7" w:rsidRPr="003D4ABF" w:rsidRDefault="00EA04E7" w:rsidP="00EA04E7">
            <w:pPr>
              <w:pStyle w:val="TAN"/>
            </w:pPr>
            <w:r w:rsidRPr="003D4ABF">
              <w:t>NOTE 8:</w:t>
            </w:r>
            <w:r w:rsidRPr="003D4ABF">
              <w:tab/>
              <w:t>Optional and applicable only if application identifier exists within the rule.</w:t>
            </w:r>
          </w:p>
          <w:p w14:paraId="52472C40" w14:textId="77777777" w:rsidR="00EA04E7" w:rsidRPr="003D4ABF" w:rsidRDefault="00EA04E7" w:rsidP="00EA04E7">
            <w:pPr>
              <w:pStyle w:val="TAN"/>
            </w:pPr>
            <w:r w:rsidRPr="003D4ABF">
              <w:t>NOTE 9:</w:t>
            </w:r>
            <w:r w:rsidRPr="003D4ABF">
              <w:tab/>
              <w:t>If Redirect is enabled.</w:t>
            </w:r>
          </w:p>
          <w:p w14:paraId="0F797A81" w14:textId="77777777" w:rsidR="00EA04E7" w:rsidRPr="003D4ABF" w:rsidRDefault="00EA04E7" w:rsidP="00EA04E7">
            <w:pPr>
              <w:pStyle w:val="TAN"/>
            </w:pPr>
            <w:r w:rsidRPr="003D4ABF">
              <w:t>NOTE 10:</w:t>
            </w:r>
            <w:r w:rsidRPr="003D4ABF">
              <w:tab/>
              <w:t>Mandatory when Bind to QoS Flow associated with the default QoS rule is not present.</w:t>
            </w:r>
          </w:p>
          <w:p w14:paraId="425D65E1" w14:textId="77777777" w:rsidR="00EA04E7" w:rsidRPr="003D4ABF" w:rsidRDefault="00EA04E7" w:rsidP="00EA04E7">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EA04E7" w:rsidRPr="003D4ABF" w:rsidRDefault="00EA04E7" w:rsidP="00EA04E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EA04E7" w:rsidRPr="003D4ABF" w:rsidRDefault="00EA04E7" w:rsidP="00EA04E7">
            <w:pPr>
              <w:pStyle w:val="TAN"/>
            </w:pPr>
            <w:r w:rsidRPr="003D4ABF">
              <w:t>NOTE 13:</w:t>
            </w:r>
            <w:r w:rsidRPr="003D4ABF">
              <w:tab/>
              <w:t>Optional and applicable only for voice service data flow in this release.</w:t>
            </w:r>
          </w:p>
          <w:p w14:paraId="16313687" w14:textId="77777777" w:rsidR="00EA04E7" w:rsidRPr="003D4ABF" w:rsidRDefault="00EA04E7" w:rsidP="00EA04E7">
            <w:pPr>
              <w:pStyle w:val="TAN"/>
            </w:pPr>
            <w:r w:rsidRPr="003D4ABF">
              <w:t>NOTE 14:</w:t>
            </w:r>
            <w:r w:rsidRPr="003D4ABF">
              <w:tab/>
              <w:t>Optional and applicable only when a value different from the standardized value for this 5QI in Table 5.7.4-1 TS 23.501 [2] is required.</w:t>
            </w:r>
          </w:p>
          <w:p w14:paraId="79059F8C" w14:textId="77777777" w:rsidR="00EA04E7" w:rsidRPr="003D4ABF" w:rsidRDefault="00EA04E7" w:rsidP="00EA04E7">
            <w:pPr>
              <w:pStyle w:val="TAN"/>
            </w:pPr>
            <w:r w:rsidRPr="003D4ABF">
              <w:t>NOTE 15:</w:t>
            </w:r>
            <w:r w:rsidRPr="003D4ABF">
              <w:tab/>
              <w:t>Optional and applicable only for GBR service data flow.</w:t>
            </w:r>
          </w:p>
          <w:p w14:paraId="67C6BB23" w14:textId="77777777" w:rsidR="00EA04E7" w:rsidRPr="003D4ABF" w:rsidRDefault="00EA04E7" w:rsidP="00EA04E7">
            <w:pPr>
              <w:pStyle w:val="TAN"/>
            </w:pPr>
            <w:r w:rsidRPr="003D4ABF">
              <w:t>NOTE 16:</w:t>
            </w:r>
            <w:r w:rsidRPr="003D4ABF">
              <w:tab/>
              <w:t>Usage of the charging information in described in TS 32.255 [21].</w:t>
            </w:r>
          </w:p>
          <w:p w14:paraId="4E062287" w14:textId="77777777" w:rsidR="00EA04E7" w:rsidRPr="003D4ABF" w:rsidRDefault="00EA04E7" w:rsidP="00EA04E7">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EA04E7" w:rsidRPr="003D4ABF" w:rsidRDefault="00EA04E7" w:rsidP="00EA04E7">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EA04E7" w:rsidRPr="003D4ABF" w:rsidRDefault="00EA04E7" w:rsidP="00EA04E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EA04E7" w:rsidRPr="003D4ABF" w:rsidRDefault="00EA04E7" w:rsidP="00EA04E7">
            <w:pPr>
              <w:pStyle w:val="TAN"/>
            </w:pPr>
            <w:r w:rsidRPr="003D4ABF">
              <w:t>NOTE 20:</w:t>
            </w:r>
            <w:r w:rsidRPr="003D4ABF">
              <w:tab/>
              <w:t>Only applicable to a PCC Rules provided to a MA PDU Session.</w:t>
            </w:r>
          </w:p>
          <w:p w14:paraId="1B397878" w14:textId="77777777" w:rsidR="00EA04E7" w:rsidRPr="003D4ABF" w:rsidRDefault="00EA04E7" w:rsidP="00EA04E7">
            <w:pPr>
              <w:pStyle w:val="TAN"/>
            </w:pPr>
            <w:r w:rsidRPr="003D4ABF">
              <w:t>NOTE 21:</w:t>
            </w:r>
            <w:r w:rsidRPr="003D4ABF">
              <w:tab/>
              <w:t>Mandatory when MA PDU Session Control information is provided.</w:t>
            </w:r>
          </w:p>
          <w:p w14:paraId="06CF51CA" w14:textId="77777777" w:rsidR="00EA04E7" w:rsidRPr="003D4ABF" w:rsidRDefault="00EA04E7" w:rsidP="00EA04E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EA04E7" w:rsidRPr="003D4ABF" w:rsidRDefault="00EA04E7" w:rsidP="00EA04E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EA04E7" w:rsidRPr="003D4ABF" w:rsidRDefault="00EA04E7" w:rsidP="00EA04E7">
            <w:pPr>
              <w:pStyle w:val="TAN"/>
            </w:pPr>
            <w:r w:rsidRPr="003D4ABF">
              <w:t>NOTE 24:</w:t>
            </w:r>
            <w:r w:rsidRPr="003D4ABF">
              <w:tab/>
              <w:t>Optional and applicable only for GBR service data flow with QoS Notification Control enabled.</w:t>
            </w:r>
          </w:p>
          <w:p w14:paraId="2B367BF3" w14:textId="77777777" w:rsidR="00EA04E7" w:rsidRPr="003D4ABF" w:rsidRDefault="00EA04E7" w:rsidP="00EA04E7">
            <w:pPr>
              <w:pStyle w:val="TAN"/>
            </w:pPr>
            <w:r w:rsidRPr="003D4ABF">
              <w:t>NOTE 25:</w:t>
            </w:r>
            <w:r w:rsidRPr="003D4ABF">
              <w:tab/>
              <w:t>Optional and applicable only for GBR service data flow for which Alternative QoS Parameter Set(s) are provided.</w:t>
            </w:r>
          </w:p>
          <w:p w14:paraId="643DE028" w14:textId="77777777" w:rsidR="00EA04E7" w:rsidRPr="003D4ABF" w:rsidRDefault="00EA04E7" w:rsidP="00EA04E7">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EA04E7" w:rsidRDefault="00EA04E7" w:rsidP="00EA04E7">
            <w:pPr>
              <w:pStyle w:val="TAN"/>
            </w:pPr>
            <w:r w:rsidRPr="003D4ABF">
              <w:t>NOTE 27:</w:t>
            </w:r>
            <w:r w:rsidRPr="003D4ABF">
              <w:tab/>
              <w:t>Mandatory in MA PDU Session Control information only when there is application identifier in the service data flow template.</w:t>
            </w:r>
          </w:p>
          <w:p w14:paraId="1EE91CC3" w14:textId="77777777" w:rsidR="00EA04E7" w:rsidRDefault="00EA04E7" w:rsidP="00EA04E7">
            <w:pPr>
              <w:pStyle w:val="TAN"/>
            </w:pPr>
            <w:r>
              <w:t>NOTE 28:</w:t>
            </w:r>
            <w:r>
              <w:tab/>
              <w:t>If this parameter is used, it has to be present in every PCC rule of the PDU Session.</w:t>
            </w:r>
          </w:p>
          <w:p w14:paraId="495C2082" w14:textId="77777777" w:rsidR="00EA04E7" w:rsidRDefault="00EA04E7" w:rsidP="00EA04E7">
            <w:pPr>
              <w:pStyle w:val="TAN"/>
            </w:pPr>
            <w:r>
              <w:t>NOTE 29:</w:t>
            </w:r>
            <w:r>
              <w:tab/>
              <w:t>The use of traffic correlation is defined in TS 23.501 [2], clauses 5.6.7.1 and 5.29.</w:t>
            </w:r>
          </w:p>
          <w:p w14:paraId="409D909F" w14:textId="791A82F4" w:rsidR="00EA04E7" w:rsidRDefault="00EA04E7" w:rsidP="00EA04E7">
            <w:pPr>
              <w:pStyle w:val="TAN"/>
            </w:pPr>
            <w:r>
              <w:t>NOTE 30:</w:t>
            </w:r>
            <w:r>
              <w:tab/>
              <w:t>If Steering Mode is set to "Redundant", either a Maximum RTT or a Maximum Packet Loss Rate may be provided, but not both.</w:t>
            </w:r>
          </w:p>
          <w:p w14:paraId="777A932D" w14:textId="77777777" w:rsidR="00EA04E7" w:rsidRDefault="00EA04E7" w:rsidP="00EA04E7">
            <w:pPr>
              <w:pStyle w:val="TAN"/>
            </w:pPr>
            <w:r>
              <w:t>NOTE 31:</w:t>
            </w:r>
            <w:r>
              <w:tab/>
              <w:t>The Steering functionality "ATSSS-LL" shall not be provided together with Steering Mode "Redundant".</w:t>
            </w:r>
          </w:p>
          <w:p w14:paraId="528DD3B8" w14:textId="77777777" w:rsidR="00EA04E7" w:rsidRDefault="00EA04E7" w:rsidP="00EA04E7">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EA04E7" w:rsidRPr="003D4ABF" w:rsidRDefault="00EA04E7" w:rsidP="00EA04E7">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478D9CA4" w14:textId="5124B4AE"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w:t>
      </w:r>
      <w:r w:rsidR="009C1AC9">
        <w:lastRenderedPageBreak/>
        <w:t xml:space="preserve">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276" w:name="_Toc19197385"/>
      <w:bookmarkStart w:id="1277" w:name="_Toc27896538"/>
      <w:bookmarkStart w:id="1278" w:name="_Toc36192706"/>
      <w:bookmarkStart w:id="1279" w:name="_Toc37076437"/>
      <w:bookmarkStart w:id="1280" w:name="_Toc45194887"/>
      <w:bookmarkStart w:id="1281"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82"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58A87DE"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C31879">
        <w:t>TS 23.501 [</w:t>
      </w:r>
      <w:r>
        <w:t>2]).</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lastRenderedPageBreak/>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283" w:name="_CR6_3_2"/>
      <w:bookmarkStart w:id="1284" w:name="_Toc217026613"/>
      <w:bookmarkEnd w:id="1283"/>
      <w:r w:rsidRPr="003D4ABF">
        <w:t>6.3.2</w:t>
      </w:r>
      <w:r w:rsidRPr="003D4ABF">
        <w:tab/>
        <w:t>Policy and charging control rule operations</w:t>
      </w:r>
      <w:bookmarkEnd w:id="1276"/>
      <w:bookmarkEnd w:id="1277"/>
      <w:bookmarkEnd w:id="1278"/>
      <w:bookmarkEnd w:id="1279"/>
      <w:bookmarkEnd w:id="1280"/>
      <w:bookmarkEnd w:id="1281"/>
      <w:bookmarkEnd w:id="1282"/>
      <w:bookmarkEnd w:id="1284"/>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w:t>
      </w:r>
      <w:r w:rsidRPr="003D4ABF">
        <w:lastRenderedPageBreak/>
        <w:t>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85" w:name="_CR6_4"/>
      <w:bookmarkStart w:id="1286" w:name="_Toc19197386"/>
      <w:bookmarkStart w:id="1287" w:name="_Toc27896539"/>
      <w:bookmarkStart w:id="1288" w:name="_Toc36192707"/>
      <w:bookmarkStart w:id="1289" w:name="_Toc37076438"/>
      <w:bookmarkStart w:id="1290" w:name="_Toc45194888"/>
      <w:bookmarkStart w:id="1291" w:name="_Toc47594300"/>
      <w:bookmarkStart w:id="1292" w:name="_Toc51836931"/>
      <w:bookmarkStart w:id="1293" w:name="_Toc217026614"/>
      <w:bookmarkEnd w:id="1285"/>
      <w:r w:rsidRPr="003D4ABF">
        <w:t>6.4</w:t>
      </w:r>
      <w:r w:rsidRPr="003D4ABF">
        <w:tab/>
        <w:t>PDU Session related policy information</w:t>
      </w:r>
      <w:bookmarkEnd w:id="1286"/>
      <w:bookmarkEnd w:id="1287"/>
      <w:bookmarkEnd w:id="1288"/>
      <w:bookmarkEnd w:id="1289"/>
      <w:bookmarkEnd w:id="1290"/>
      <w:bookmarkEnd w:id="1291"/>
      <w:bookmarkEnd w:id="1292"/>
      <w:bookmarkEnd w:id="1293"/>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94" w:name="_CRTable6_41"/>
      <w:r w:rsidRPr="003D4ABF">
        <w:t xml:space="preserve">Table </w:t>
      </w:r>
      <w:bookmarkEnd w:id="129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Explicitly subscribed by invoking Npcf_SMPolicyControl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lastRenderedPageBreak/>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lastRenderedPageBreak/>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lastRenderedPageBreak/>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95" w:name="_Toc19197387"/>
      <w:bookmarkStart w:id="1296" w:name="_Toc27896540"/>
      <w:bookmarkStart w:id="1297" w:name="_Toc36192708"/>
      <w:bookmarkStart w:id="1298" w:name="_Toc37076439"/>
      <w:bookmarkStart w:id="1299" w:name="_Toc45194889"/>
      <w:bookmarkStart w:id="130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01"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lastRenderedPageBreak/>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02" w:name="_CR6_5"/>
      <w:bookmarkStart w:id="1303" w:name="_Toc217026615"/>
      <w:bookmarkEnd w:id="1302"/>
      <w:r w:rsidRPr="003D4ABF">
        <w:t>6.5</w:t>
      </w:r>
      <w:r w:rsidRPr="003D4ABF">
        <w:tab/>
        <w:t>Access and mobility related policy information</w:t>
      </w:r>
      <w:bookmarkEnd w:id="1295"/>
      <w:bookmarkEnd w:id="1296"/>
      <w:bookmarkEnd w:id="1297"/>
      <w:bookmarkEnd w:id="1298"/>
      <w:bookmarkEnd w:id="1299"/>
      <w:bookmarkEnd w:id="1300"/>
      <w:bookmarkEnd w:id="1301"/>
      <w:bookmarkEnd w:id="130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04" w:name="_CRTable6_51"/>
      <w:r w:rsidRPr="003D4ABF">
        <w:rPr>
          <w:rFonts w:eastAsia="DengXian"/>
        </w:rPr>
        <w:t xml:space="preserve">Table </w:t>
      </w:r>
      <w:bookmarkEnd w:id="130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lastRenderedPageBreak/>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692CF2" w:rsidRPr="003D4ABF" w14:paraId="1C7F3280" w14:textId="77777777" w:rsidTr="00844BD5">
        <w:trPr>
          <w:cantSplit/>
        </w:trPr>
        <w:tc>
          <w:tcPr>
            <w:tcW w:w="9628" w:type="dxa"/>
            <w:gridSpan w:val="5"/>
          </w:tcPr>
          <w:p w14:paraId="3343D701" w14:textId="7E2E4100" w:rsidR="00692CF2" w:rsidRPr="003D4ABF" w:rsidRDefault="00692CF2" w:rsidP="00692CF2">
            <w:pPr>
              <w:pStyle w:val="TAN"/>
            </w:pPr>
            <w:r w:rsidRPr="003D4ABF">
              <w:lastRenderedPageBreak/>
              <w:t>NOTE 1:</w:t>
            </w:r>
            <w:r w:rsidRPr="003D4ABF">
              <w:tab/>
              <w:t>If management of service area restrictions by PCF is enabled.</w:t>
            </w:r>
          </w:p>
          <w:p w14:paraId="4C9C12A9" w14:textId="0E930342" w:rsidR="00692CF2" w:rsidRPr="003D4ABF" w:rsidRDefault="00692CF2" w:rsidP="00692CF2">
            <w:pPr>
              <w:pStyle w:val="TAN"/>
            </w:pPr>
            <w:r w:rsidRPr="003D4ABF">
              <w:t>NOTE 2:</w:t>
            </w:r>
            <w:r w:rsidRPr="003D4ABF">
              <w:tab/>
              <w:t>If management of RFSP index by PCF is enabled.</w:t>
            </w:r>
          </w:p>
          <w:p w14:paraId="1A84BA4F" w14:textId="240FAF16" w:rsidR="00692CF2" w:rsidRPr="003D4ABF" w:rsidRDefault="00692CF2" w:rsidP="00692CF2">
            <w:pPr>
              <w:pStyle w:val="TAN"/>
            </w:pPr>
            <w:r w:rsidRPr="003D4ABF">
              <w:t>NOTE 3:</w:t>
            </w:r>
            <w:r w:rsidRPr="003D4ABF">
              <w:tab/>
              <w:t>Either the list of allowed TAIs or the list of non-allowed TAIs are provided by the PCF.</w:t>
            </w:r>
          </w:p>
          <w:p w14:paraId="70EC252A" w14:textId="6857117D" w:rsidR="00692CF2" w:rsidRPr="003D4ABF" w:rsidRDefault="00692CF2" w:rsidP="00692CF2">
            <w:pPr>
              <w:pStyle w:val="TAN"/>
            </w:pPr>
            <w:r w:rsidRPr="003D4ABF">
              <w:t>NOTE 4:</w:t>
            </w:r>
            <w:r w:rsidRPr="003D4ABF">
              <w:tab/>
              <w:t>Both the maximum number of allowed TAIs and the list of allowed TAIs may be sent by PCF.</w:t>
            </w:r>
          </w:p>
          <w:p w14:paraId="2E5AAC80" w14:textId="422D13EE" w:rsidR="00692CF2" w:rsidRPr="003D4ABF" w:rsidRDefault="00692CF2" w:rsidP="00692CF2">
            <w:pPr>
              <w:pStyle w:val="TAN"/>
            </w:pPr>
            <w:r w:rsidRPr="003D4ABF">
              <w:t>NOTE 5:</w:t>
            </w:r>
            <w:r w:rsidRPr="003D4ABF">
              <w:tab/>
              <w:t>If management of UE-AMBR by PCF is enabled.</w:t>
            </w:r>
          </w:p>
          <w:p w14:paraId="6798883C" w14:textId="77777777" w:rsidR="00692CF2" w:rsidRPr="003D4ABF" w:rsidRDefault="00692CF2" w:rsidP="00692CF2">
            <w:pPr>
              <w:pStyle w:val="TAN"/>
            </w:pPr>
            <w:r w:rsidRPr="003D4ABF">
              <w:t>NOTE 6:</w:t>
            </w:r>
            <w:r w:rsidRPr="003D4ABF">
              <w:tab/>
              <w:t>If SMF selection management by PCF is enabled.</w:t>
            </w:r>
          </w:p>
          <w:p w14:paraId="4F8DC0DF" w14:textId="77777777" w:rsidR="00692CF2" w:rsidRPr="003D4ABF" w:rsidRDefault="00692CF2" w:rsidP="00692CF2">
            <w:pPr>
              <w:pStyle w:val="TAN"/>
            </w:pPr>
            <w:r w:rsidRPr="003D4ABF">
              <w:t>NOTE 7:</w:t>
            </w:r>
            <w:r w:rsidRPr="003D4ABF">
              <w:tab/>
              <w:t>The List of S-NSSAIs contains S-NSSAIs, valid in the serving network, of the Allowed NSSAI.</w:t>
            </w:r>
          </w:p>
          <w:p w14:paraId="513BABFB" w14:textId="77777777" w:rsidR="00692CF2" w:rsidRDefault="00692CF2" w:rsidP="00692CF2">
            <w:pPr>
              <w:pStyle w:val="TAN"/>
            </w:pPr>
            <w:r w:rsidRPr="003D4ABF">
              <w:t>NOTE 8:</w:t>
            </w:r>
            <w:r w:rsidRPr="003D4ABF">
              <w:tab/>
              <w:t>If management of UE-Slice-MBR by PCF is enabled.</w:t>
            </w:r>
          </w:p>
          <w:p w14:paraId="646A32BF" w14:textId="4591CC44" w:rsidR="00692CF2" w:rsidRDefault="00692CF2" w:rsidP="00692CF2">
            <w:pPr>
              <w:pStyle w:val="TAN"/>
            </w:pPr>
            <w:r>
              <w:t>NOTE 9:</w:t>
            </w:r>
            <w:r>
              <w:tab/>
              <w:t>If management of 5G access stratum time distribution is enabled.</w:t>
            </w:r>
          </w:p>
          <w:p w14:paraId="5FAB0882" w14:textId="77777777" w:rsidR="00692CF2" w:rsidRDefault="00692CF2" w:rsidP="00692CF2">
            <w:pPr>
              <w:pStyle w:val="TAN"/>
            </w:pPr>
            <w:r>
              <w:t>NOTE 10:</w:t>
            </w:r>
            <w:r>
              <w:tab/>
              <w:t>If 5G access stratum time distribution or (g)PTP time synchronization is enabled.</w:t>
            </w:r>
          </w:p>
          <w:p w14:paraId="047FD1D3" w14:textId="77777777" w:rsidR="00692CF2" w:rsidRDefault="00692CF2" w:rsidP="00692CF2">
            <w:pPr>
              <w:pStyle w:val="TAN"/>
            </w:pPr>
            <w:r>
              <w:t>NOTE 11:</w:t>
            </w:r>
            <w:r>
              <w:tab/>
              <w:t>If required based on operator policy when the RFSP index provided by the PCF indicates a change in priority from 5G access to E-UTRAN access.</w:t>
            </w:r>
          </w:p>
          <w:p w14:paraId="50A54105" w14:textId="77777777" w:rsidR="00692CF2" w:rsidRDefault="00692CF2" w:rsidP="00692CF2">
            <w:pPr>
              <w:pStyle w:val="TAN"/>
            </w:pPr>
            <w:r>
              <w:t>NOTE 12:</w:t>
            </w:r>
            <w:r>
              <w:tab/>
              <w:t>If slice replacement management by PCF is enabled.</w:t>
            </w:r>
          </w:p>
          <w:p w14:paraId="2A169E90" w14:textId="1ECEB386" w:rsidR="00692CF2" w:rsidRDefault="00692CF2" w:rsidP="00692CF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692CF2" w:rsidRDefault="00692CF2" w:rsidP="00692CF2">
            <w:pPr>
              <w:pStyle w:val="TAN"/>
            </w:pPr>
            <w:r>
              <w:t>NOTE 14:</w:t>
            </w:r>
            <w:r>
              <w:tab/>
              <w:t>The S-NSSAI deregistration timer is mandatory for every S-NSSAI in the list of S-NSSAIs that are on demand S-NSSAI.</w:t>
            </w:r>
          </w:p>
          <w:p w14:paraId="61AF488D" w14:textId="6D8FFB69" w:rsidR="00692CF2" w:rsidRPr="003D4ABF" w:rsidRDefault="00692CF2" w:rsidP="00692CF2">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05" w:name="_Toc19197388"/>
      <w:bookmarkStart w:id="1306" w:name="_Toc27896541"/>
      <w:bookmarkStart w:id="1307" w:name="_Toc36192709"/>
      <w:bookmarkStart w:id="1308" w:name="_Toc37076440"/>
      <w:bookmarkStart w:id="1309" w:name="_Toc45194890"/>
      <w:bookmarkStart w:id="1310" w:name="_Toc47594302"/>
      <w:bookmarkStart w:id="131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07E55B8A" w14:textId="77777777" w:rsidR="00787F8E" w:rsidRPr="003D4ABF" w:rsidRDefault="00787F8E" w:rsidP="00787F8E">
      <w:pPr>
        <w:pStyle w:val="Heading2"/>
      </w:pPr>
      <w:bookmarkStart w:id="1312" w:name="_CR6_6"/>
      <w:bookmarkStart w:id="1313" w:name="_Toc217026616"/>
      <w:bookmarkEnd w:id="1312"/>
      <w:r w:rsidRPr="003D4ABF">
        <w:lastRenderedPageBreak/>
        <w:t>6.6</w:t>
      </w:r>
      <w:r w:rsidRPr="003D4ABF">
        <w:tab/>
        <w:t>UE policy information</w:t>
      </w:r>
      <w:bookmarkEnd w:id="1305"/>
      <w:bookmarkEnd w:id="1306"/>
      <w:bookmarkEnd w:id="1307"/>
      <w:bookmarkEnd w:id="1308"/>
      <w:bookmarkEnd w:id="1309"/>
      <w:bookmarkEnd w:id="1310"/>
      <w:bookmarkEnd w:id="1311"/>
      <w:bookmarkEnd w:id="1313"/>
    </w:p>
    <w:p w14:paraId="04F56DEA" w14:textId="77777777" w:rsidR="00787F8E" w:rsidRPr="003D4ABF" w:rsidRDefault="00787F8E" w:rsidP="00787F8E">
      <w:pPr>
        <w:pStyle w:val="Heading3"/>
      </w:pPr>
      <w:bookmarkStart w:id="1314" w:name="_CR6_6_1"/>
      <w:bookmarkStart w:id="1315" w:name="_Toc19197389"/>
      <w:bookmarkStart w:id="1316" w:name="_Toc27896542"/>
      <w:bookmarkStart w:id="1317" w:name="_Toc36192710"/>
      <w:bookmarkStart w:id="1318" w:name="_Toc37076441"/>
      <w:bookmarkStart w:id="1319" w:name="_Toc45194891"/>
      <w:bookmarkStart w:id="1320" w:name="_Toc47594303"/>
      <w:bookmarkStart w:id="1321" w:name="_Toc51836934"/>
      <w:bookmarkStart w:id="1322" w:name="_Toc217026617"/>
      <w:bookmarkEnd w:id="1314"/>
      <w:r w:rsidRPr="003D4ABF">
        <w:t>6.6.1</w:t>
      </w:r>
      <w:r w:rsidRPr="003D4ABF">
        <w:tab/>
        <w:t>Access Network Discovery &amp; Selection Policy Information</w:t>
      </w:r>
      <w:bookmarkEnd w:id="1315"/>
      <w:bookmarkEnd w:id="1316"/>
      <w:bookmarkEnd w:id="1317"/>
      <w:bookmarkEnd w:id="1318"/>
      <w:bookmarkEnd w:id="1319"/>
      <w:bookmarkEnd w:id="1320"/>
      <w:bookmarkEnd w:id="1321"/>
      <w:bookmarkEnd w:id="1322"/>
    </w:p>
    <w:p w14:paraId="56866700" w14:textId="77777777" w:rsidR="00787F8E" w:rsidRPr="003D4ABF" w:rsidRDefault="00787F8E" w:rsidP="00787F8E">
      <w:pPr>
        <w:pStyle w:val="Heading4"/>
      </w:pPr>
      <w:bookmarkStart w:id="1323" w:name="_CR6_6_1_1"/>
      <w:bookmarkStart w:id="1324" w:name="_Toc19197390"/>
      <w:bookmarkStart w:id="1325" w:name="_Toc27896543"/>
      <w:bookmarkStart w:id="1326" w:name="_Toc36192711"/>
      <w:bookmarkStart w:id="1327" w:name="_Toc37076442"/>
      <w:bookmarkStart w:id="1328" w:name="_Toc45194892"/>
      <w:bookmarkStart w:id="1329" w:name="_Toc47594304"/>
      <w:bookmarkStart w:id="1330" w:name="_Toc51836935"/>
      <w:bookmarkStart w:id="1331" w:name="_Toc217026618"/>
      <w:bookmarkEnd w:id="1323"/>
      <w:r w:rsidRPr="003D4ABF">
        <w:t>6.6.1.1</w:t>
      </w:r>
      <w:r w:rsidRPr="003D4ABF">
        <w:tab/>
        <w:t>General</w:t>
      </w:r>
      <w:bookmarkEnd w:id="1324"/>
      <w:bookmarkEnd w:id="1325"/>
      <w:bookmarkEnd w:id="1326"/>
      <w:bookmarkEnd w:id="1327"/>
      <w:bookmarkEnd w:id="1328"/>
      <w:bookmarkEnd w:id="1329"/>
      <w:bookmarkEnd w:id="1330"/>
      <w:bookmarkEnd w:id="1331"/>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ePDG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32" w:name="_CRTable6_6_1_11"/>
      <w:r w:rsidRPr="003D4ABF">
        <w:t xml:space="preserve">Table </w:t>
      </w:r>
      <w:bookmarkEnd w:id="1332"/>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33" w:name="_Toc19197391"/>
      <w:bookmarkStart w:id="1334" w:name="_Toc27896544"/>
      <w:bookmarkStart w:id="1335" w:name="_Toc36192712"/>
      <w:bookmarkStart w:id="1336" w:name="_Toc37076443"/>
      <w:bookmarkStart w:id="1337" w:name="_Toc45194893"/>
      <w:bookmarkStart w:id="1338" w:name="_Toc47594305"/>
      <w:bookmarkStart w:id="133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lastRenderedPageBreak/>
        <w:t>NOTE:</w:t>
      </w:r>
      <w:r>
        <w:tab/>
        <w:t>The details of extended WLANSP rule will be specified by CT WG1.</w:t>
      </w:r>
    </w:p>
    <w:p w14:paraId="6A8D66AD" w14:textId="77777777" w:rsidR="00787F8E" w:rsidRPr="003D4ABF" w:rsidRDefault="00787F8E" w:rsidP="00787F8E">
      <w:pPr>
        <w:pStyle w:val="Heading4"/>
      </w:pPr>
      <w:bookmarkStart w:id="1340" w:name="_CR6_6_1_2"/>
      <w:bookmarkStart w:id="1341" w:name="_Toc217026619"/>
      <w:bookmarkEnd w:id="1340"/>
      <w:r w:rsidRPr="003D4ABF">
        <w:t>6.6.1.2</w:t>
      </w:r>
      <w:r w:rsidRPr="003D4ABF">
        <w:tab/>
        <w:t>UE selecting a WLANSP rule</w:t>
      </w:r>
      <w:bookmarkEnd w:id="1333"/>
      <w:bookmarkEnd w:id="1334"/>
      <w:bookmarkEnd w:id="1335"/>
      <w:bookmarkEnd w:id="1336"/>
      <w:bookmarkEnd w:id="1337"/>
      <w:bookmarkEnd w:id="1338"/>
      <w:bookmarkEnd w:id="1339"/>
      <w:bookmarkEnd w:id="1341"/>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42" w:name="_Toc19197392"/>
      <w:bookmarkStart w:id="1343" w:name="_Toc27896545"/>
      <w:bookmarkStart w:id="1344" w:name="_Toc36192713"/>
      <w:bookmarkStart w:id="1345" w:name="_Toc37076444"/>
      <w:bookmarkStart w:id="1346" w:name="_Toc45194894"/>
      <w:bookmarkStart w:id="1347" w:name="_Toc47594306"/>
      <w:bookmarkStart w:id="1348"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49" w:name="_CR6_6_1_3"/>
      <w:bookmarkStart w:id="1350" w:name="_Toc217026620"/>
      <w:bookmarkEnd w:id="1349"/>
      <w:r w:rsidRPr="003D4ABF">
        <w:t>6.6.1.3</w:t>
      </w:r>
      <w:r w:rsidRPr="003D4ABF">
        <w:tab/>
        <w:t>UE procedure for selecting a WLAN access based on WLANSP rules</w:t>
      </w:r>
      <w:bookmarkEnd w:id="1342"/>
      <w:bookmarkEnd w:id="1343"/>
      <w:bookmarkEnd w:id="1344"/>
      <w:bookmarkEnd w:id="1345"/>
      <w:bookmarkEnd w:id="1346"/>
      <w:bookmarkEnd w:id="1347"/>
      <w:bookmarkEnd w:id="1348"/>
      <w:bookmarkEnd w:id="1350"/>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lastRenderedPageBreak/>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51" w:name="_CR6_6_2"/>
      <w:bookmarkStart w:id="1352" w:name="_Toc19197393"/>
      <w:bookmarkStart w:id="1353" w:name="_Toc27896546"/>
      <w:bookmarkStart w:id="1354" w:name="_Toc36192714"/>
      <w:bookmarkStart w:id="1355" w:name="_Toc37076445"/>
      <w:bookmarkStart w:id="1356" w:name="_Toc45194895"/>
      <w:bookmarkStart w:id="1357" w:name="_Toc47594307"/>
      <w:bookmarkStart w:id="1358" w:name="_Toc51836938"/>
      <w:bookmarkStart w:id="1359" w:name="_Toc217026621"/>
      <w:bookmarkEnd w:id="1351"/>
      <w:r w:rsidRPr="003D4ABF">
        <w:t>6.6.2</w:t>
      </w:r>
      <w:r w:rsidRPr="003D4ABF">
        <w:tab/>
        <w:t>UE Route Selection Policy information</w:t>
      </w:r>
      <w:bookmarkEnd w:id="1352"/>
      <w:bookmarkEnd w:id="1353"/>
      <w:bookmarkEnd w:id="1354"/>
      <w:bookmarkEnd w:id="1355"/>
      <w:bookmarkEnd w:id="1356"/>
      <w:bookmarkEnd w:id="1357"/>
      <w:bookmarkEnd w:id="1358"/>
      <w:bookmarkEnd w:id="1359"/>
    </w:p>
    <w:p w14:paraId="17FD826B" w14:textId="77777777" w:rsidR="00787F8E" w:rsidRPr="003D4ABF" w:rsidRDefault="00787F8E" w:rsidP="00787F8E">
      <w:pPr>
        <w:pStyle w:val="Heading4"/>
      </w:pPr>
      <w:bookmarkStart w:id="1360" w:name="_CR6_6_2_1"/>
      <w:bookmarkStart w:id="1361" w:name="_Toc19197394"/>
      <w:bookmarkStart w:id="1362" w:name="_Toc27896547"/>
      <w:bookmarkStart w:id="1363" w:name="_Toc36192715"/>
      <w:bookmarkStart w:id="1364" w:name="_Toc37076446"/>
      <w:bookmarkStart w:id="1365" w:name="_Toc45194896"/>
      <w:bookmarkStart w:id="1366" w:name="_Toc47594308"/>
      <w:bookmarkStart w:id="1367" w:name="_Toc51836939"/>
      <w:bookmarkStart w:id="1368" w:name="_Toc217026622"/>
      <w:bookmarkEnd w:id="1360"/>
      <w:r w:rsidRPr="003D4ABF">
        <w:t>6.6.2.1</w:t>
      </w:r>
      <w:r w:rsidRPr="003D4ABF">
        <w:tab/>
        <w:t>Structure Description</w:t>
      </w:r>
      <w:bookmarkEnd w:id="1361"/>
      <w:bookmarkEnd w:id="1362"/>
      <w:bookmarkEnd w:id="1363"/>
      <w:bookmarkEnd w:id="1364"/>
      <w:bookmarkEnd w:id="1365"/>
      <w:bookmarkEnd w:id="1366"/>
      <w:bookmarkEnd w:id="1367"/>
      <w:bookmarkEnd w:id="136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69" w:name="_CRTable6_6_2_11"/>
      <w:r w:rsidRPr="003D4ABF">
        <w:rPr>
          <w:lang w:eastAsia="zh-CN"/>
        </w:rPr>
        <w:t xml:space="preserve">Table </w:t>
      </w:r>
      <w:bookmarkEnd w:id="136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70" w:name="_CRTable6_6_2_12"/>
      <w:r w:rsidRPr="003D4ABF">
        <w:lastRenderedPageBreak/>
        <w:t xml:space="preserve">Table </w:t>
      </w:r>
      <w:bookmarkEnd w:id="137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71" w:name="_CRTable6_6_2_13"/>
      <w:r w:rsidRPr="003D4ABF">
        <w:lastRenderedPageBreak/>
        <w:t xml:space="preserve">Table </w:t>
      </w:r>
      <w:bookmarkEnd w:id="137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372" w:name="_Toc19197395"/>
      <w:bookmarkStart w:id="1373" w:name="_Toc27896548"/>
      <w:bookmarkStart w:id="1374" w:name="_Toc36192716"/>
      <w:bookmarkStart w:id="1375" w:name="_Toc37076447"/>
      <w:bookmarkStart w:id="1376" w:name="_Toc45194897"/>
      <w:bookmarkStart w:id="1377" w:name="_Toc47594309"/>
      <w:bookmarkStart w:id="1378"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79" w:name="_CR6_6_2_2"/>
      <w:bookmarkStart w:id="1380" w:name="_Toc217026623"/>
      <w:bookmarkEnd w:id="1379"/>
      <w:r w:rsidRPr="003D4ABF">
        <w:t>6.6.2.2</w:t>
      </w:r>
      <w:r w:rsidRPr="003D4ABF">
        <w:tab/>
        <w:t>Configuration and Provision of URSP</w:t>
      </w:r>
      <w:bookmarkEnd w:id="1372"/>
      <w:bookmarkEnd w:id="1373"/>
      <w:bookmarkEnd w:id="1374"/>
      <w:bookmarkEnd w:id="1375"/>
      <w:bookmarkEnd w:id="1376"/>
      <w:bookmarkEnd w:id="1377"/>
      <w:bookmarkEnd w:id="1378"/>
      <w:bookmarkEnd w:id="1380"/>
    </w:p>
    <w:p w14:paraId="200C71AE" w14:textId="0C1FA337" w:rsidR="00537A8E" w:rsidRDefault="00537A8E" w:rsidP="00E20298">
      <w:pPr>
        <w:pStyle w:val="Heading5"/>
      </w:pPr>
      <w:bookmarkStart w:id="1381" w:name="_CR6_6_2_2_1"/>
      <w:bookmarkStart w:id="1382" w:name="_Toc217026624"/>
      <w:bookmarkEnd w:id="1381"/>
      <w:r>
        <w:t>6.6.2.2.1</w:t>
      </w:r>
      <w:r>
        <w:tab/>
        <w:t>General</w:t>
      </w:r>
      <w:bookmarkEnd w:id="1382"/>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383" w:name="_CR6_6_2_2_2"/>
      <w:bookmarkStart w:id="1384" w:name="_Toc217026625"/>
      <w:bookmarkEnd w:id="1383"/>
      <w:r>
        <w:t>6.6.2.2.2</w:t>
      </w:r>
      <w:r>
        <w:tab/>
        <w:t>URSP rules for an SNPN-enabled UE</w:t>
      </w:r>
      <w:bookmarkEnd w:id="1384"/>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85" w:name="_Toc19197396"/>
      <w:bookmarkStart w:id="1386" w:name="_Toc27896549"/>
      <w:bookmarkStart w:id="1387" w:name="_Toc36192717"/>
      <w:bookmarkStart w:id="1388" w:name="_Toc37076448"/>
      <w:bookmarkStart w:id="1389" w:name="_Toc45194898"/>
      <w:bookmarkStart w:id="1390" w:name="_Toc47594310"/>
      <w:bookmarkStart w:id="139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92" w:name="_CR6_6_2_2_3"/>
      <w:bookmarkStart w:id="1393" w:name="_Toc217026626"/>
      <w:bookmarkEnd w:id="1392"/>
      <w:r>
        <w:t>6.6.2.2.3</w:t>
      </w:r>
      <w:r w:rsidR="00081C45">
        <w:tab/>
        <w:t>Void</w:t>
      </w:r>
      <w:bookmarkEnd w:id="1393"/>
    </w:p>
    <w:p w14:paraId="134E1C25" w14:textId="0EE968DF" w:rsidR="00936F1A" w:rsidRDefault="00936F1A" w:rsidP="00936F1A"/>
    <w:p w14:paraId="58BB3BC2" w14:textId="08A7F83A" w:rsidR="00787F8E" w:rsidRPr="003D4ABF" w:rsidRDefault="00787F8E" w:rsidP="00787F8E">
      <w:pPr>
        <w:pStyle w:val="Heading4"/>
      </w:pPr>
      <w:bookmarkStart w:id="1394" w:name="_CR6_6_2_3"/>
      <w:bookmarkStart w:id="1395" w:name="_Toc217026627"/>
      <w:bookmarkEnd w:id="1394"/>
      <w:r w:rsidRPr="003D4ABF">
        <w:t>6.6.2.3</w:t>
      </w:r>
      <w:r w:rsidRPr="003D4ABF">
        <w:tab/>
        <w:t>UE procedure for associating applications to PDU Sessions based on URSP</w:t>
      </w:r>
      <w:bookmarkEnd w:id="1385"/>
      <w:bookmarkEnd w:id="1386"/>
      <w:bookmarkEnd w:id="1387"/>
      <w:bookmarkEnd w:id="1388"/>
      <w:bookmarkEnd w:id="1389"/>
      <w:bookmarkEnd w:id="1390"/>
      <w:bookmarkEnd w:id="1391"/>
      <w:bookmarkEnd w:id="1395"/>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96"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397" w:name="_CR6_6_2_4"/>
      <w:bookmarkStart w:id="1398" w:name="_Toc217026628"/>
      <w:bookmarkEnd w:id="1397"/>
      <w:r>
        <w:t>6.6.2.4</w:t>
      </w:r>
      <w:r>
        <w:tab/>
      </w:r>
      <w:r w:rsidR="00B74353">
        <w:t xml:space="preserve">Support </w:t>
      </w:r>
      <w:r>
        <w:t>of URSP rule enforcement</w:t>
      </w:r>
      <w:r w:rsidR="00B74353">
        <w:t xml:space="preserve"> reporting</w:t>
      </w:r>
      <w:bookmarkEnd w:id="1398"/>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99" w:name="_CR6_6_3"/>
      <w:bookmarkStart w:id="1400" w:name="_Toc217026629"/>
      <w:bookmarkEnd w:id="1399"/>
      <w:r w:rsidRPr="003D4ABF">
        <w:t>6.6.3</w:t>
      </w:r>
      <w:r w:rsidRPr="003D4ABF">
        <w:tab/>
        <w:t>V2X Policy information</w:t>
      </w:r>
      <w:bookmarkEnd w:id="1396"/>
      <w:bookmarkEnd w:id="1400"/>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01" w:name="_CR6_6_4"/>
      <w:bookmarkStart w:id="1402" w:name="_Toc217026630"/>
      <w:bookmarkEnd w:id="1401"/>
      <w:r w:rsidRPr="003D4ABF">
        <w:t>6.6.4</w:t>
      </w:r>
      <w:r w:rsidRPr="003D4ABF">
        <w:tab/>
        <w:t>ProSe Policy information</w:t>
      </w:r>
      <w:bookmarkEnd w:id="1402"/>
    </w:p>
    <w:p w14:paraId="5509D2CA" w14:textId="0597874C" w:rsidR="00E873DB" w:rsidRPr="003D4ABF" w:rsidRDefault="00E873DB" w:rsidP="00E873DB">
      <w:r w:rsidRPr="003D4ABF">
        <w:t xml:space="preserve">The ProSe Policy information (ProSeP)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03" w:name="_CR6_6_5"/>
      <w:bookmarkStart w:id="1404" w:name="_Toc217026631"/>
      <w:bookmarkEnd w:id="1403"/>
      <w:r>
        <w:t>6.6.5</w:t>
      </w:r>
      <w:r>
        <w:tab/>
        <w:t>Ranging/Sidelink Positioning Policy information</w:t>
      </w:r>
      <w:bookmarkEnd w:id="1404"/>
    </w:p>
    <w:p w14:paraId="7B2579AE" w14:textId="4267EB8B" w:rsidR="00E30D89" w:rsidRPr="00E30D89" w:rsidRDefault="00E30D89" w:rsidP="0086681B">
      <w:r>
        <w:t xml:space="preserve">The Ranging/Sidelink Positioning Policy information (RSLPP) is defined in </w:t>
      </w:r>
      <w:r w:rsidR="00C31879">
        <w:t>TS 23.586 [</w:t>
      </w:r>
      <w:r>
        <w:t>41].</w:t>
      </w:r>
    </w:p>
    <w:p w14:paraId="0D4B19E7" w14:textId="162680AB" w:rsidR="0050393F" w:rsidRDefault="0050393F" w:rsidP="0050393F">
      <w:pPr>
        <w:pStyle w:val="Heading3"/>
      </w:pPr>
      <w:bookmarkStart w:id="1405" w:name="_CR6_6_6"/>
      <w:bookmarkStart w:id="1406" w:name="_Toc217026632"/>
      <w:bookmarkEnd w:id="1405"/>
      <w:r>
        <w:t>6.6.6</w:t>
      </w:r>
      <w:r>
        <w:tab/>
        <w:t>A2X Policy information</w:t>
      </w:r>
      <w:bookmarkEnd w:id="1406"/>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07" w:name="_CR6_6_7"/>
      <w:bookmarkStart w:id="1408" w:name="_Toc217026633"/>
      <w:bookmarkEnd w:id="1407"/>
      <w:r>
        <w:lastRenderedPageBreak/>
        <w:t>6.6.7</w:t>
      </w:r>
      <w:r>
        <w:tab/>
        <w:t>UE Policy Association supplementary information</w:t>
      </w:r>
      <w:bookmarkEnd w:id="1408"/>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09" w:name="_CRTable6_6_71"/>
      <w:r>
        <w:t xml:space="preserve">Table </w:t>
      </w:r>
      <w:bookmarkEnd w:id="1409"/>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10" w:name="_CRAnnexAinformative"/>
      <w:bookmarkEnd w:id="1410"/>
      <w:r w:rsidRPr="003D4ABF">
        <w:br w:type="page"/>
      </w:r>
      <w:bookmarkStart w:id="1411" w:name="_Toc19197397"/>
      <w:bookmarkStart w:id="1412" w:name="_Toc27896550"/>
      <w:bookmarkStart w:id="1413" w:name="_Toc36192718"/>
      <w:bookmarkStart w:id="1414" w:name="_Toc37076449"/>
      <w:bookmarkStart w:id="1415" w:name="_Toc45194899"/>
      <w:bookmarkStart w:id="1416" w:name="_Toc47594311"/>
      <w:bookmarkStart w:id="1417" w:name="_Toc51836943"/>
      <w:bookmarkStart w:id="1418" w:name="_Toc217026634"/>
      <w:r w:rsidRPr="003D4ABF">
        <w:lastRenderedPageBreak/>
        <w:t>Annex A (informative):</w:t>
      </w:r>
      <w:r w:rsidRPr="003D4ABF">
        <w:br/>
        <w:t>URSP rules example</w:t>
      </w:r>
      <w:bookmarkEnd w:id="1411"/>
      <w:bookmarkEnd w:id="1412"/>
      <w:bookmarkEnd w:id="1413"/>
      <w:bookmarkEnd w:id="1414"/>
      <w:bookmarkEnd w:id="1415"/>
      <w:bookmarkEnd w:id="1416"/>
      <w:bookmarkEnd w:id="1417"/>
      <w:bookmarkEnd w:id="141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19" w:name="_CRTableA1"/>
      <w:r w:rsidRPr="003D4ABF">
        <w:t xml:space="preserve">Table </w:t>
      </w:r>
      <w:bookmarkEnd w:id="1419"/>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20" w:name="_CRAnnexBinformative"/>
      <w:bookmarkEnd w:id="1420"/>
      <w:r w:rsidRPr="003D4ABF">
        <w:br w:type="page"/>
      </w:r>
      <w:bookmarkStart w:id="1421" w:name="_Toc19197398"/>
      <w:bookmarkStart w:id="1422" w:name="_Toc27896551"/>
      <w:bookmarkStart w:id="1423" w:name="_Toc36192719"/>
      <w:bookmarkStart w:id="1424" w:name="_Toc37076450"/>
      <w:bookmarkStart w:id="1425" w:name="_Toc45194900"/>
      <w:bookmarkStart w:id="1426" w:name="_Toc47594312"/>
      <w:bookmarkStart w:id="1427" w:name="_Toc51836944"/>
      <w:bookmarkStart w:id="1428" w:name="_Toc217026635"/>
      <w:r w:rsidRPr="003D4ABF">
        <w:lastRenderedPageBreak/>
        <w:t>Annex B (informative):</w:t>
      </w:r>
      <w:r w:rsidRPr="003D4ABF">
        <w:br/>
        <w:t>Deployment option to support of BSF and DRA coexistence due to network migration</w:t>
      </w:r>
      <w:bookmarkEnd w:id="1421"/>
      <w:bookmarkEnd w:id="1422"/>
      <w:bookmarkEnd w:id="1423"/>
      <w:bookmarkEnd w:id="1424"/>
      <w:bookmarkEnd w:id="1425"/>
      <w:bookmarkEnd w:id="1426"/>
      <w:bookmarkEnd w:id="1427"/>
      <w:bookmarkEnd w:id="1428"/>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29" w:name="_CRAnnexCNormative"/>
      <w:bookmarkEnd w:id="1429"/>
      <w:r w:rsidRPr="003D4ABF">
        <w:br w:type="page"/>
      </w:r>
      <w:bookmarkStart w:id="1430" w:name="_Toc19197399"/>
      <w:bookmarkStart w:id="1431" w:name="_Toc27896552"/>
      <w:bookmarkStart w:id="1432" w:name="_Toc36192720"/>
      <w:bookmarkStart w:id="1433" w:name="_Toc37076451"/>
      <w:bookmarkStart w:id="1434" w:name="_Toc45194901"/>
      <w:bookmarkStart w:id="1435" w:name="_Toc47594313"/>
      <w:bookmarkStart w:id="1436" w:name="_Toc51836945"/>
      <w:bookmarkStart w:id="1437" w:name="_Toc217026636"/>
      <w:r w:rsidRPr="003D4ABF">
        <w:lastRenderedPageBreak/>
        <w:t>Annex C (Normative):</w:t>
      </w:r>
      <w:r w:rsidRPr="003D4ABF">
        <w:br/>
        <w:t>Support for Application Functions supporting Rx interface</w:t>
      </w:r>
      <w:bookmarkEnd w:id="1430"/>
      <w:bookmarkEnd w:id="1431"/>
      <w:bookmarkEnd w:id="1432"/>
      <w:bookmarkEnd w:id="1433"/>
      <w:bookmarkEnd w:id="1434"/>
      <w:bookmarkEnd w:id="1435"/>
      <w:bookmarkEnd w:id="1436"/>
      <w:bookmarkEnd w:id="1437"/>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33" o:title=""/>
          </v:shape>
          <o:OLEObject Type="Embed" ProgID="Word.Picture.8" ShapeID="_x0000_i1033" DrawAspect="Content" ObjectID="_1827639223" r:id="rId34"/>
        </w:object>
      </w:r>
    </w:p>
    <w:p w14:paraId="2FB2A753" w14:textId="77777777" w:rsidR="00787F8E" w:rsidRPr="003D4ABF" w:rsidRDefault="00787F8E" w:rsidP="00787F8E">
      <w:pPr>
        <w:pStyle w:val="TF"/>
      </w:pPr>
      <w:bookmarkStart w:id="1438" w:name="_CRFigureC1"/>
      <w:r w:rsidRPr="003D4ABF">
        <w:t xml:space="preserve">Figure </w:t>
      </w:r>
      <w:bookmarkEnd w:id="1438"/>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39" w:name="_CRTableC1"/>
      <w:r w:rsidRPr="003D4ABF">
        <w:lastRenderedPageBreak/>
        <w:t xml:space="preserve">Table </w:t>
      </w:r>
      <w:bookmarkEnd w:id="1439"/>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timezone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40" w:name="_CRAnnexDinformative"/>
      <w:bookmarkEnd w:id="1440"/>
      <w:r w:rsidRPr="003D4ABF">
        <w:br w:type="page"/>
      </w:r>
      <w:bookmarkStart w:id="1441" w:name="_Toc19197400"/>
      <w:bookmarkStart w:id="1442" w:name="_Toc27896553"/>
      <w:bookmarkStart w:id="1443" w:name="_Toc36192721"/>
      <w:bookmarkStart w:id="1444" w:name="_Toc37076452"/>
      <w:bookmarkStart w:id="1445" w:name="_Toc45194902"/>
      <w:bookmarkStart w:id="1446" w:name="_Toc47594314"/>
      <w:bookmarkStart w:id="1447" w:name="_Toc51836946"/>
      <w:bookmarkStart w:id="1448" w:name="_Toc217026637"/>
      <w:r w:rsidRPr="003D4ABF">
        <w:lastRenderedPageBreak/>
        <w:t>Annex D (informative):</w:t>
      </w:r>
      <w:r w:rsidRPr="003D4ABF">
        <w:br/>
        <w:t>PCC usage for sponsored data connectivity</w:t>
      </w:r>
      <w:bookmarkEnd w:id="1441"/>
      <w:bookmarkEnd w:id="1442"/>
      <w:bookmarkEnd w:id="1443"/>
      <w:bookmarkEnd w:id="1444"/>
      <w:bookmarkEnd w:id="1445"/>
      <w:bookmarkEnd w:id="1446"/>
      <w:bookmarkEnd w:id="1447"/>
      <w:bookmarkEnd w:id="1448"/>
    </w:p>
    <w:p w14:paraId="33BFA502" w14:textId="77777777" w:rsidR="00787F8E" w:rsidRPr="003D4ABF" w:rsidRDefault="00787F8E" w:rsidP="00787F8E">
      <w:pPr>
        <w:pStyle w:val="Heading1"/>
      </w:pPr>
      <w:bookmarkStart w:id="1449" w:name="_CRD_1"/>
      <w:bookmarkStart w:id="1450" w:name="_Toc19197401"/>
      <w:bookmarkStart w:id="1451" w:name="_Toc27896554"/>
      <w:bookmarkStart w:id="1452" w:name="_Toc36192722"/>
      <w:bookmarkStart w:id="1453" w:name="_Toc37076453"/>
      <w:bookmarkStart w:id="1454" w:name="_Toc45194903"/>
      <w:bookmarkStart w:id="1455" w:name="_Toc47594315"/>
      <w:bookmarkStart w:id="1456" w:name="_Toc51836947"/>
      <w:bookmarkStart w:id="1457" w:name="_Toc217026638"/>
      <w:bookmarkEnd w:id="1449"/>
      <w:r w:rsidRPr="003D4ABF">
        <w:t>D.1</w:t>
      </w:r>
      <w:r w:rsidRPr="003D4ABF">
        <w:tab/>
        <w:t>General</w:t>
      </w:r>
      <w:bookmarkEnd w:id="1450"/>
      <w:bookmarkEnd w:id="1451"/>
      <w:bookmarkEnd w:id="1452"/>
      <w:bookmarkEnd w:id="1453"/>
      <w:bookmarkEnd w:id="1454"/>
      <w:bookmarkEnd w:id="1455"/>
      <w:bookmarkEnd w:id="1456"/>
      <w:bookmarkEnd w:id="1457"/>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58" w:name="_MON_1587198493"/>
    <w:bookmarkEnd w:id="1458"/>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35" o:title=""/>
          </v:shape>
          <o:OLEObject Type="Embed" ProgID="Word.Picture.8" ShapeID="_x0000_i1034" DrawAspect="Content" ObjectID="_1827639224" r:id="rId36"/>
        </w:object>
      </w:r>
    </w:p>
    <w:p w14:paraId="7DEB4C45" w14:textId="77777777" w:rsidR="00787F8E" w:rsidRPr="003D4ABF" w:rsidRDefault="00787F8E" w:rsidP="00787F8E">
      <w:pPr>
        <w:pStyle w:val="TF"/>
      </w:pPr>
      <w:bookmarkStart w:id="1459" w:name="_CRFigureD_11"/>
      <w:r w:rsidRPr="003D4ABF">
        <w:t xml:space="preserve">Figure </w:t>
      </w:r>
      <w:bookmarkEnd w:id="1459"/>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60" w:name="_CRD_2"/>
      <w:bookmarkStart w:id="1461" w:name="_Toc19197402"/>
      <w:bookmarkStart w:id="1462" w:name="_Toc27896555"/>
      <w:bookmarkStart w:id="1463" w:name="_Toc36192723"/>
      <w:bookmarkStart w:id="1464" w:name="_Toc37076454"/>
      <w:bookmarkStart w:id="1465" w:name="_Toc45194904"/>
      <w:bookmarkStart w:id="1466" w:name="_Toc47594316"/>
      <w:bookmarkStart w:id="1467" w:name="_Toc51836948"/>
      <w:bookmarkStart w:id="1468" w:name="_Toc217026639"/>
      <w:bookmarkEnd w:id="1460"/>
      <w:r w:rsidRPr="003D4ABF">
        <w:lastRenderedPageBreak/>
        <w:t>D.2</w:t>
      </w:r>
      <w:r w:rsidRPr="003D4ABF">
        <w:tab/>
        <w:t>Reporting for sponsored data connectivity</w:t>
      </w:r>
      <w:bookmarkEnd w:id="1461"/>
      <w:bookmarkEnd w:id="1462"/>
      <w:bookmarkEnd w:id="1463"/>
      <w:bookmarkEnd w:id="1464"/>
      <w:bookmarkEnd w:id="1465"/>
      <w:bookmarkEnd w:id="1466"/>
      <w:bookmarkEnd w:id="1467"/>
      <w:bookmarkEnd w:id="146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69" w:name="_CRAnnexEinformative"/>
      <w:bookmarkEnd w:id="1469"/>
      <w:r w:rsidRPr="003D4ABF">
        <w:br w:type="page"/>
      </w:r>
      <w:bookmarkStart w:id="1470" w:name="_Toc19197403"/>
      <w:bookmarkStart w:id="1471" w:name="_Toc27896556"/>
      <w:bookmarkStart w:id="1472" w:name="_Toc36192724"/>
      <w:bookmarkStart w:id="1473" w:name="_Toc37076455"/>
      <w:bookmarkStart w:id="1474" w:name="_Toc45194905"/>
      <w:bookmarkStart w:id="1475" w:name="_Toc47594317"/>
      <w:bookmarkStart w:id="1476" w:name="_Toc51836949"/>
      <w:bookmarkStart w:id="1477" w:name="_Toc217026640"/>
      <w:r w:rsidRPr="003D4ABF">
        <w:lastRenderedPageBreak/>
        <w:t>Annex E (informative):</w:t>
      </w:r>
      <w:r w:rsidRPr="003D4ABF">
        <w:br/>
        <w:t>Change history</w:t>
      </w:r>
      <w:bookmarkStart w:id="1478" w:name="historyclause"/>
      <w:bookmarkEnd w:id="1470"/>
      <w:bookmarkEnd w:id="1471"/>
      <w:bookmarkEnd w:id="1472"/>
      <w:bookmarkEnd w:id="1473"/>
      <w:bookmarkEnd w:id="1474"/>
      <w:bookmarkEnd w:id="1475"/>
      <w:bookmarkEnd w:id="1476"/>
      <w:bookmarkEnd w:id="1477"/>
      <w:bookmarkEnd w:id="14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r>
              <w:rPr>
                <w:sz w:val="16"/>
                <w:szCs w:val="16"/>
              </w:rPr>
              <w:t>MoQ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5A65CE36" w:rsidR="005C311C" w:rsidRDefault="005C311C" w:rsidP="004A36E4">
            <w:pPr>
              <w:pStyle w:val="TAL"/>
              <w:keepNext w:val="0"/>
              <w:rPr>
                <w:sz w:val="16"/>
                <w:szCs w:val="16"/>
              </w:rPr>
            </w:pPr>
            <w:r>
              <w:rPr>
                <w:sz w:val="16"/>
                <w:szCs w:val="16"/>
              </w:rPr>
              <w:t>Correcting XRM related typos in 3GPP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080D2" w14:textId="77777777" w:rsidR="00485295" w:rsidRDefault="00485295">
      <w:r>
        <w:separator/>
      </w:r>
    </w:p>
  </w:endnote>
  <w:endnote w:type="continuationSeparator" w:id="0">
    <w:p w14:paraId="30ED69BE" w14:textId="77777777" w:rsidR="00485295" w:rsidRDefault="0048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3330" w14:textId="77777777" w:rsidR="00A501A7" w:rsidRPr="00A501A7" w:rsidRDefault="00A501A7" w:rsidP="00A501A7">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636" w14:textId="77777777" w:rsidR="00A501A7" w:rsidRDefault="00A501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2E40A" w14:textId="77777777" w:rsidR="00A501A7" w:rsidRPr="00A501A7" w:rsidRDefault="00A501A7" w:rsidP="00A501A7">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A501A7" w:rsidRDefault="006A4701" w:rsidP="00A501A7">
    <w:pPr>
      <w:pStyle w:val="Footer"/>
      <w:rPr>
        <w:rFonts w:cs="Arial"/>
        <w:sz w:val="20"/>
      </w:rPr>
    </w:pPr>
    <w:r w:rsidRPr="00A501A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90A45" w14:textId="77777777" w:rsidR="00485295" w:rsidRDefault="00485295">
      <w:r>
        <w:separator/>
      </w:r>
    </w:p>
  </w:footnote>
  <w:footnote w:type="continuationSeparator" w:id="0">
    <w:p w14:paraId="5BEF0DAA" w14:textId="77777777" w:rsidR="00485295" w:rsidRDefault="00485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510A" w14:textId="77777777" w:rsidR="00A501A7" w:rsidRDefault="00A501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957CC" w14:textId="77777777" w:rsidR="00A501A7" w:rsidRDefault="00A50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7FAB" w14:textId="77777777" w:rsidR="00A501A7" w:rsidRDefault="00A501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487A090C" w:rsidR="006A4701" w:rsidRDefault="006A4701">
    <w:pPr>
      <w:framePr w:h="284" w:hRule="exact" w:wrap="around" w:vAnchor="text" w:hAnchor="margin" w:xAlign="right" w:y="1"/>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STYLEREF ZA </w:instrText>
    </w:r>
    <w:r w:rsidRPr="00A501A7">
      <w:rPr>
        <w:rFonts w:ascii="Arial" w:hAnsi="Arial" w:cs="Arial"/>
        <w:b/>
        <w:szCs w:val="18"/>
      </w:rPr>
      <w:fldChar w:fldCharType="separate"/>
    </w:r>
    <w:r w:rsidR="00A501A7">
      <w:rPr>
        <w:rFonts w:ascii="Arial" w:hAnsi="Arial" w:cs="Arial"/>
        <w:b/>
        <w:noProof/>
        <w:szCs w:val="18"/>
      </w:rPr>
      <w:t>3GPP TS 23.503 V19.6.0 (2025-12)</w:t>
    </w:r>
    <w:r w:rsidRPr="00A501A7">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PAGE </w:instrText>
    </w:r>
    <w:r w:rsidRPr="00A501A7">
      <w:rPr>
        <w:rFonts w:ascii="Arial" w:hAnsi="Arial" w:cs="Arial"/>
        <w:b/>
        <w:szCs w:val="18"/>
      </w:rPr>
      <w:fldChar w:fldCharType="separate"/>
    </w:r>
    <w:r w:rsidRPr="00A501A7">
      <w:rPr>
        <w:rFonts w:ascii="Arial" w:hAnsi="Arial" w:cs="Arial"/>
        <w:b/>
        <w:noProof/>
        <w:szCs w:val="18"/>
      </w:rPr>
      <w:t>14</w:t>
    </w:r>
    <w:r w:rsidRPr="00A501A7">
      <w:rPr>
        <w:rFonts w:ascii="Arial" w:hAnsi="Arial" w:cs="Arial"/>
        <w:b/>
        <w:szCs w:val="18"/>
      </w:rPr>
      <w:fldChar w:fldCharType="end"/>
    </w:r>
  </w:p>
  <w:p w14:paraId="5F44060A" w14:textId="53A63384" w:rsidR="006A4701" w:rsidRDefault="006A4701">
    <w:pPr>
      <w:framePr w:h="284" w:hRule="exact" w:wrap="around" w:vAnchor="text" w:hAnchor="margin" w:y="7"/>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STYLEREF ZGSM </w:instrText>
    </w:r>
    <w:r w:rsidRPr="00A501A7">
      <w:rPr>
        <w:rFonts w:ascii="Arial" w:hAnsi="Arial" w:cs="Arial"/>
        <w:b/>
        <w:szCs w:val="18"/>
      </w:rPr>
      <w:fldChar w:fldCharType="separate"/>
    </w:r>
    <w:r w:rsidR="00A501A7">
      <w:rPr>
        <w:rFonts w:ascii="Arial" w:hAnsi="Arial" w:cs="Arial"/>
        <w:b/>
        <w:noProof/>
        <w:szCs w:val="18"/>
      </w:rPr>
      <w:t>Release 19</w:t>
    </w:r>
    <w:r w:rsidRPr="00A501A7">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675F0"/>
    <w:rsid w:val="00271C0B"/>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85295"/>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60D40"/>
    <w:rsid w:val="0056281F"/>
    <w:rsid w:val="00565087"/>
    <w:rsid w:val="00591DB1"/>
    <w:rsid w:val="00597B11"/>
    <w:rsid w:val="005B03F9"/>
    <w:rsid w:val="005C311C"/>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514D"/>
    <w:rsid w:val="007A53CC"/>
    <w:rsid w:val="007B57D2"/>
    <w:rsid w:val="007B600E"/>
    <w:rsid w:val="007C00B4"/>
    <w:rsid w:val="007D5CAC"/>
    <w:rsid w:val="007E7D86"/>
    <w:rsid w:val="007F0230"/>
    <w:rsid w:val="007F0F4A"/>
    <w:rsid w:val="007F5F54"/>
    <w:rsid w:val="007F6AA3"/>
    <w:rsid w:val="007F737E"/>
    <w:rsid w:val="008000C1"/>
    <w:rsid w:val="008028A4"/>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01A7"/>
    <w:rsid w:val="00A53724"/>
    <w:rsid w:val="00A56066"/>
    <w:rsid w:val="00A70B1F"/>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04E7"/>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1A7"/>
    <w:pPr>
      <w:overflowPunct w:val="0"/>
      <w:autoSpaceDE w:val="0"/>
      <w:autoSpaceDN w:val="0"/>
      <w:adjustRightInd w:val="0"/>
      <w:spacing w:after="180"/>
      <w:textAlignment w:val="baseline"/>
    </w:pPr>
  </w:style>
  <w:style w:type="paragraph" w:styleId="Heading1">
    <w:name w:val="heading 1"/>
    <w:next w:val="Normal"/>
    <w:qFormat/>
    <w:rsid w:val="00A501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1A7"/>
    <w:pPr>
      <w:pBdr>
        <w:top w:val="none" w:sz="0" w:space="0" w:color="auto"/>
      </w:pBdr>
      <w:spacing w:before="180"/>
      <w:outlineLvl w:val="1"/>
    </w:pPr>
    <w:rPr>
      <w:sz w:val="32"/>
    </w:rPr>
  </w:style>
  <w:style w:type="paragraph" w:styleId="Heading3">
    <w:name w:val="heading 3"/>
    <w:basedOn w:val="Heading2"/>
    <w:next w:val="Normal"/>
    <w:qFormat/>
    <w:rsid w:val="00A501A7"/>
    <w:pPr>
      <w:spacing w:before="120"/>
      <w:outlineLvl w:val="2"/>
    </w:pPr>
    <w:rPr>
      <w:sz w:val="28"/>
    </w:rPr>
  </w:style>
  <w:style w:type="paragraph" w:styleId="Heading4">
    <w:name w:val="heading 4"/>
    <w:basedOn w:val="Heading3"/>
    <w:next w:val="Normal"/>
    <w:link w:val="Heading4Char"/>
    <w:qFormat/>
    <w:rsid w:val="00A501A7"/>
    <w:pPr>
      <w:ind w:left="1418" w:hanging="1418"/>
      <w:outlineLvl w:val="3"/>
    </w:pPr>
    <w:rPr>
      <w:sz w:val="24"/>
    </w:rPr>
  </w:style>
  <w:style w:type="paragraph" w:styleId="Heading5">
    <w:name w:val="heading 5"/>
    <w:basedOn w:val="Heading4"/>
    <w:next w:val="Normal"/>
    <w:qFormat/>
    <w:rsid w:val="00A501A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501A7"/>
    <w:pPr>
      <w:ind w:left="0" w:firstLine="0"/>
      <w:outlineLvl w:val="7"/>
    </w:pPr>
  </w:style>
  <w:style w:type="paragraph" w:styleId="Heading9">
    <w:name w:val="heading 9"/>
    <w:basedOn w:val="Heading8"/>
    <w:next w:val="Normal"/>
    <w:qFormat/>
    <w:rsid w:val="00A501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501A7"/>
    <w:pPr>
      <w:ind w:left="1985" w:hanging="1985"/>
      <w:outlineLvl w:val="9"/>
    </w:pPr>
    <w:rPr>
      <w:sz w:val="20"/>
    </w:rPr>
  </w:style>
  <w:style w:type="paragraph" w:styleId="TOC9">
    <w:name w:val="toc 9"/>
    <w:basedOn w:val="TOC8"/>
    <w:uiPriority w:val="39"/>
    <w:rsid w:val="00A501A7"/>
    <w:pPr>
      <w:ind w:left="1418" w:hanging="1418"/>
    </w:pPr>
  </w:style>
  <w:style w:type="paragraph" w:styleId="TOC8">
    <w:name w:val="toc 8"/>
    <w:basedOn w:val="TOC1"/>
    <w:uiPriority w:val="39"/>
    <w:rsid w:val="00A501A7"/>
    <w:pPr>
      <w:spacing w:before="180"/>
      <w:ind w:left="2693" w:hanging="2693"/>
    </w:pPr>
    <w:rPr>
      <w:b/>
    </w:rPr>
  </w:style>
  <w:style w:type="paragraph" w:styleId="TOC1">
    <w:name w:val="toc 1"/>
    <w:uiPriority w:val="39"/>
    <w:rsid w:val="00A501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501A7"/>
    <w:pPr>
      <w:keepLines/>
      <w:tabs>
        <w:tab w:val="center" w:pos="4536"/>
        <w:tab w:val="right" w:pos="9072"/>
      </w:tabs>
    </w:pPr>
    <w:rPr>
      <w:noProof/>
    </w:rPr>
  </w:style>
  <w:style w:type="character" w:customStyle="1" w:styleId="ZGSM">
    <w:name w:val="ZGSM"/>
    <w:rsid w:val="00A501A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501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501A7"/>
    <w:pPr>
      <w:ind w:left="1701" w:hanging="1701"/>
    </w:pPr>
  </w:style>
  <w:style w:type="paragraph" w:styleId="TOC4">
    <w:name w:val="toc 4"/>
    <w:basedOn w:val="TOC3"/>
    <w:uiPriority w:val="39"/>
    <w:rsid w:val="00A501A7"/>
    <w:pPr>
      <w:ind w:left="1418" w:hanging="1418"/>
    </w:pPr>
  </w:style>
  <w:style w:type="paragraph" w:styleId="TOC3">
    <w:name w:val="toc 3"/>
    <w:basedOn w:val="TOC2"/>
    <w:uiPriority w:val="39"/>
    <w:rsid w:val="00A501A7"/>
    <w:pPr>
      <w:ind w:left="1134" w:hanging="1134"/>
    </w:pPr>
  </w:style>
  <w:style w:type="paragraph" w:styleId="TOC2">
    <w:name w:val="toc 2"/>
    <w:basedOn w:val="TOC1"/>
    <w:uiPriority w:val="39"/>
    <w:rsid w:val="00A501A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501A7"/>
    <w:pPr>
      <w:outlineLvl w:val="9"/>
    </w:pPr>
  </w:style>
  <w:style w:type="paragraph" w:customStyle="1" w:styleId="NF">
    <w:name w:val="NF"/>
    <w:basedOn w:val="NO"/>
    <w:rsid w:val="00A501A7"/>
    <w:pPr>
      <w:keepNext/>
      <w:spacing w:after="0"/>
    </w:pPr>
    <w:rPr>
      <w:rFonts w:ascii="Arial" w:hAnsi="Arial"/>
      <w:sz w:val="18"/>
    </w:rPr>
  </w:style>
  <w:style w:type="paragraph" w:customStyle="1" w:styleId="NO">
    <w:name w:val="NO"/>
    <w:basedOn w:val="Normal"/>
    <w:link w:val="NOZchn"/>
    <w:rsid w:val="00A501A7"/>
    <w:pPr>
      <w:keepLines/>
      <w:ind w:left="1135" w:hanging="851"/>
    </w:pPr>
  </w:style>
  <w:style w:type="paragraph" w:customStyle="1" w:styleId="PL">
    <w:name w:val="PL"/>
    <w:rsid w:val="00A501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1A7"/>
    <w:pPr>
      <w:jc w:val="right"/>
    </w:pPr>
  </w:style>
  <w:style w:type="paragraph" w:customStyle="1" w:styleId="TAL">
    <w:name w:val="TAL"/>
    <w:basedOn w:val="Normal"/>
    <w:link w:val="TALChar"/>
    <w:rsid w:val="00A501A7"/>
    <w:pPr>
      <w:keepNext/>
      <w:keepLines/>
      <w:spacing w:after="0"/>
    </w:pPr>
    <w:rPr>
      <w:rFonts w:ascii="Arial" w:hAnsi="Arial"/>
      <w:sz w:val="18"/>
    </w:rPr>
  </w:style>
  <w:style w:type="paragraph" w:customStyle="1" w:styleId="TAH">
    <w:name w:val="TAH"/>
    <w:basedOn w:val="TAC"/>
    <w:link w:val="TAHCar"/>
    <w:rsid w:val="00A501A7"/>
    <w:rPr>
      <w:b/>
    </w:rPr>
  </w:style>
  <w:style w:type="paragraph" w:customStyle="1" w:styleId="TAC">
    <w:name w:val="TAC"/>
    <w:basedOn w:val="TAL"/>
    <w:rsid w:val="00A501A7"/>
    <w:pPr>
      <w:jc w:val="center"/>
    </w:pPr>
  </w:style>
  <w:style w:type="paragraph" w:customStyle="1" w:styleId="LD">
    <w:name w:val="LD"/>
    <w:rsid w:val="00A501A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501A7"/>
    <w:pPr>
      <w:keepLines/>
      <w:ind w:left="1702" w:hanging="1418"/>
    </w:pPr>
  </w:style>
  <w:style w:type="paragraph" w:customStyle="1" w:styleId="FP">
    <w:name w:val="FP"/>
    <w:basedOn w:val="Normal"/>
    <w:rsid w:val="00A501A7"/>
    <w:pPr>
      <w:spacing w:after="0"/>
    </w:pPr>
  </w:style>
  <w:style w:type="paragraph" w:customStyle="1" w:styleId="NW">
    <w:name w:val="NW"/>
    <w:basedOn w:val="NO"/>
    <w:rsid w:val="00A501A7"/>
    <w:pPr>
      <w:spacing w:after="0"/>
    </w:pPr>
  </w:style>
  <w:style w:type="paragraph" w:customStyle="1" w:styleId="EW">
    <w:name w:val="EW"/>
    <w:basedOn w:val="EX"/>
    <w:rsid w:val="00A501A7"/>
    <w:pPr>
      <w:spacing w:after="0"/>
    </w:pPr>
  </w:style>
  <w:style w:type="paragraph" w:customStyle="1" w:styleId="B1">
    <w:name w:val="B1"/>
    <w:basedOn w:val="List"/>
    <w:link w:val="B1Char"/>
    <w:rsid w:val="00A501A7"/>
    <w:pPr>
      <w:ind w:left="568" w:hanging="284"/>
      <w:contextualSpacing w:val="0"/>
    </w:pPr>
  </w:style>
  <w:style w:type="paragraph" w:styleId="TOC6">
    <w:name w:val="toc 6"/>
    <w:basedOn w:val="TOC5"/>
    <w:next w:val="Normal"/>
    <w:uiPriority w:val="39"/>
    <w:rsid w:val="00A501A7"/>
    <w:pPr>
      <w:ind w:left="1985" w:hanging="1985"/>
    </w:pPr>
  </w:style>
  <w:style w:type="paragraph" w:styleId="TOC7">
    <w:name w:val="toc 7"/>
    <w:basedOn w:val="TOC6"/>
    <w:next w:val="Normal"/>
    <w:uiPriority w:val="39"/>
    <w:rsid w:val="00A501A7"/>
    <w:pPr>
      <w:ind w:left="2268" w:hanging="2268"/>
    </w:pPr>
  </w:style>
  <w:style w:type="paragraph" w:customStyle="1" w:styleId="EditorsNote">
    <w:name w:val="Editor's Note"/>
    <w:basedOn w:val="NO"/>
    <w:link w:val="EditorsNoteChar"/>
    <w:rsid w:val="00A501A7"/>
    <w:pPr>
      <w:ind w:left="1559" w:hanging="1276"/>
    </w:pPr>
    <w:rPr>
      <w:color w:val="FF0000"/>
    </w:rPr>
  </w:style>
  <w:style w:type="paragraph" w:customStyle="1" w:styleId="TH">
    <w:name w:val="TH"/>
    <w:basedOn w:val="Normal"/>
    <w:link w:val="THChar"/>
    <w:rsid w:val="00A501A7"/>
    <w:pPr>
      <w:keepNext/>
      <w:keepLines/>
      <w:spacing w:before="60"/>
      <w:jc w:val="center"/>
    </w:pPr>
    <w:rPr>
      <w:rFonts w:ascii="Arial" w:hAnsi="Arial"/>
      <w:b/>
    </w:rPr>
  </w:style>
  <w:style w:type="paragraph" w:customStyle="1" w:styleId="ZA">
    <w:name w:val="ZA"/>
    <w:rsid w:val="00A501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1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01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01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501A7"/>
    <w:pPr>
      <w:ind w:left="851" w:hanging="851"/>
    </w:pPr>
  </w:style>
  <w:style w:type="paragraph" w:customStyle="1" w:styleId="ZH">
    <w:name w:val="ZH"/>
    <w:rsid w:val="00A501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501A7"/>
    <w:pPr>
      <w:keepNext w:val="0"/>
      <w:spacing w:before="0" w:after="240"/>
    </w:pPr>
  </w:style>
  <w:style w:type="paragraph" w:customStyle="1" w:styleId="ZG">
    <w:name w:val="ZG"/>
    <w:rsid w:val="00A501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501A7"/>
    <w:pPr>
      <w:ind w:left="851" w:hanging="284"/>
      <w:contextualSpacing w:val="0"/>
    </w:pPr>
  </w:style>
  <w:style w:type="paragraph" w:customStyle="1" w:styleId="B3">
    <w:name w:val="B3"/>
    <w:basedOn w:val="List3"/>
    <w:rsid w:val="00A501A7"/>
    <w:pPr>
      <w:ind w:left="1135" w:hanging="284"/>
      <w:contextualSpacing w:val="0"/>
    </w:pPr>
  </w:style>
  <w:style w:type="paragraph" w:customStyle="1" w:styleId="B4">
    <w:name w:val="B4"/>
    <w:basedOn w:val="List4"/>
    <w:rsid w:val="00A501A7"/>
    <w:pPr>
      <w:ind w:left="1418" w:hanging="284"/>
      <w:contextualSpacing w:val="0"/>
    </w:pPr>
  </w:style>
  <w:style w:type="paragraph" w:customStyle="1" w:styleId="B5">
    <w:name w:val="B5"/>
    <w:basedOn w:val="List5"/>
    <w:rsid w:val="00A501A7"/>
    <w:pPr>
      <w:ind w:left="1702" w:hanging="284"/>
      <w:contextualSpacing w:val="0"/>
    </w:pPr>
  </w:style>
  <w:style w:type="paragraph" w:customStyle="1" w:styleId="ZTD">
    <w:name w:val="ZTD"/>
    <w:basedOn w:val="ZB"/>
    <w:rsid w:val="00A501A7"/>
    <w:pPr>
      <w:framePr w:hRule="auto" w:wrap="notBeside" w:y="852"/>
    </w:pPr>
    <w:rPr>
      <w:i w:val="0"/>
      <w:sz w:val="40"/>
    </w:rPr>
  </w:style>
  <w:style w:type="paragraph" w:customStyle="1" w:styleId="ZV">
    <w:name w:val="ZV"/>
    <w:basedOn w:val="ZU"/>
    <w:rsid w:val="00A501A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194</Pages>
  <Words>116668</Words>
  <Characters>594247</Characters>
  <Application>Microsoft Office Word</Application>
  <DocSecurity>0</DocSecurity>
  <Lines>16431</Lines>
  <Paragraphs>10506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700562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MCC Changes</cp:lastModifiedBy>
  <cp:revision>2</cp:revision>
  <cp:lastPrinted>2019-02-25T14:05:00Z</cp:lastPrinted>
  <dcterms:created xsi:type="dcterms:W3CDTF">2025-12-19T08:46:00Z</dcterms:created>
  <dcterms:modified xsi:type="dcterms:W3CDTF">2025-12-19T08:46:00Z</dcterms:modified>
</cp:coreProperties>
</file>