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A76CF2">
        <w:trPr>
          <w:cantSplit/>
        </w:trPr>
        <w:tc>
          <w:tcPr>
            <w:tcW w:w="10423" w:type="dxa"/>
            <w:gridSpan w:val="2"/>
            <w:shd w:val="clear" w:color="auto" w:fill="auto"/>
          </w:tcPr>
          <w:p w14:paraId="14DC60FD" w14:textId="5DA7F6C9"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262E92">
              <w:t>1</w:t>
            </w:r>
            <w:r w:rsidR="006F091C">
              <w:t>1</w:t>
            </w:r>
            <w:r w:rsidRPr="003D4ABF">
              <w:t xml:space="preserve">.0 </w:t>
            </w:r>
            <w:r w:rsidRPr="003D4ABF">
              <w:rPr>
                <w:sz w:val="32"/>
              </w:rPr>
              <w:t>(202</w:t>
            </w:r>
            <w:r w:rsidR="00880C6E">
              <w:rPr>
                <w:sz w:val="32"/>
              </w:rPr>
              <w:t>5</w:t>
            </w:r>
            <w:r w:rsidRPr="003D4ABF">
              <w:rPr>
                <w:sz w:val="32"/>
              </w:rPr>
              <w:t>-</w:t>
            </w:r>
            <w:r w:rsidR="006F091C">
              <w:rPr>
                <w:sz w:val="32"/>
              </w:rPr>
              <w:t>12</w:t>
            </w:r>
            <w:r w:rsidRPr="003D4ABF">
              <w:rPr>
                <w:sz w:val="32"/>
              </w:rPr>
              <w:t>)</w:t>
            </w:r>
          </w:p>
        </w:tc>
      </w:tr>
      <w:tr w:rsidR="004F0988" w:rsidRPr="003D4ABF" w14:paraId="72C13D05" w14:textId="77777777" w:rsidTr="00A76CF2">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A76CF2">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A76CF2">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A76CF2">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7639012"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827639013" r:id="rId12"/>
              </w:object>
            </w:r>
          </w:p>
        </w:tc>
      </w:tr>
      <w:tr w:rsidR="00C074DD" w:rsidRPr="003D4ABF" w14:paraId="6E10FA5B" w14:textId="77777777" w:rsidTr="00A76CF2">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A76CF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3FFD3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880C6E">
              <w:rPr>
                <w:noProof/>
                <w:sz w:val="18"/>
              </w:rPr>
              <w:t>5</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662A90B0" w14:textId="5E24959F" w:rsidR="00B316EF" w:rsidRDefault="00023F69">
      <w:pPr>
        <w:pStyle w:val="TOC1"/>
        <w:rPr>
          <w:rFonts w:asciiTheme="minorHAnsi" w:eastAsiaTheme="minorEastAsia" w:hAnsiTheme="minorHAnsi" w:cstheme="minorBidi"/>
          <w:kern w:val="2"/>
          <w:sz w:val="24"/>
          <w:szCs w:val="24"/>
          <w14:ligatures w14:val="standardContextual"/>
        </w:rPr>
      </w:pPr>
      <w:r w:rsidRPr="003D4ABF">
        <w:rPr>
          <w:noProof w:val="0"/>
        </w:rPr>
        <w:fldChar w:fldCharType="begin"/>
      </w:r>
      <w:r w:rsidRPr="003D4ABF">
        <w:instrText xml:space="preserve"> TOC \o "1-9" </w:instrText>
      </w:r>
      <w:r w:rsidRPr="003D4ABF">
        <w:rPr>
          <w:noProof w:val="0"/>
        </w:rPr>
        <w:fldChar w:fldCharType="separate"/>
      </w:r>
      <w:r w:rsidR="00B316EF">
        <w:t>Foreword</w:t>
      </w:r>
      <w:r w:rsidR="00B316EF">
        <w:tab/>
      </w:r>
      <w:r w:rsidR="00B316EF">
        <w:fldChar w:fldCharType="begin"/>
      </w:r>
      <w:r w:rsidR="00B316EF">
        <w:instrText xml:space="preserve"> PAGEREF _Toc217026218 \h </w:instrText>
      </w:r>
      <w:r w:rsidR="00B316EF">
        <w:fldChar w:fldCharType="separate"/>
      </w:r>
      <w:r w:rsidR="00B316EF">
        <w:t>7</w:t>
      </w:r>
      <w:r w:rsidR="00B316EF">
        <w:fldChar w:fldCharType="end"/>
      </w:r>
    </w:p>
    <w:p w14:paraId="09FD9FF5" w14:textId="26DF3244" w:rsidR="00B316EF" w:rsidRDefault="00B316EF">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_Toc217026219 \h </w:instrText>
      </w:r>
      <w:r>
        <w:fldChar w:fldCharType="separate"/>
      </w:r>
      <w:r>
        <w:t>7</w:t>
      </w:r>
      <w:r>
        <w:fldChar w:fldCharType="end"/>
      </w:r>
    </w:p>
    <w:p w14:paraId="61EE42AF" w14:textId="0647E697" w:rsidR="00B316EF" w:rsidRDefault="00B316E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_Toc217026220 \h </w:instrText>
      </w:r>
      <w:r>
        <w:fldChar w:fldCharType="separate"/>
      </w:r>
      <w:r>
        <w:t>8</w:t>
      </w:r>
      <w:r>
        <w:fldChar w:fldCharType="end"/>
      </w:r>
    </w:p>
    <w:p w14:paraId="0C8114C2" w14:textId="2F24CABE" w:rsidR="00B316EF" w:rsidRDefault="00B316E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_Toc217026221 \h </w:instrText>
      </w:r>
      <w:r>
        <w:fldChar w:fldCharType="separate"/>
      </w:r>
      <w:r>
        <w:t>8</w:t>
      </w:r>
      <w:r>
        <w:fldChar w:fldCharType="end"/>
      </w:r>
    </w:p>
    <w:p w14:paraId="4F062081" w14:textId="386DBAF6" w:rsidR="00B316EF" w:rsidRDefault="00B316E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_Toc217026222 \h </w:instrText>
      </w:r>
      <w:r>
        <w:fldChar w:fldCharType="separate"/>
      </w:r>
      <w:r>
        <w:t>10</w:t>
      </w:r>
      <w:r>
        <w:fldChar w:fldCharType="end"/>
      </w:r>
    </w:p>
    <w:p w14:paraId="3919E063" w14:textId="4550491B" w:rsidR="00B316EF" w:rsidRDefault="00B316E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_Toc217026223 \h </w:instrText>
      </w:r>
      <w:r>
        <w:fldChar w:fldCharType="separate"/>
      </w:r>
      <w:r>
        <w:t>10</w:t>
      </w:r>
      <w:r>
        <w:fldChar w:fldCharType="end"/>
      </w:r>
    </w:p>
    <w:p w14:paraId="30C2028B" w14:textId="4559572F" w:rsidR="00B316EF" w:rsidRDefault="00B316E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_Toc217026224 \h </w:instrText>
      </w:r>
      <w:r>
        <w:fldChar w:fldCharType="separate"/>
      </w:r>
      <w:r>
        <w:t>12</w:t>
      </w:r>
      <w:r>
        <w:fldChar w:fldCharType="end"/>
      </w:r>
    </w:p>
    <w:p w14:paraId="1DE85A67" w14:textId="1A925865" w:rsidR="00B316EF" w:rsidRDefault="00B316E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_Toc217026225 \h </w:instrText>
      </w:r>
      <w:r>
        <w:fldChar w:fldCharType="separate"/>
      </w:r>
      <w:r>
        <w:t>13</w:t>
      </w:r>
      <w:r>
        <w:fldChar w:fldCharType="end"/>
      </w:r>
    </w:p>
    <w:p w14:paraId="75E0D4F7" w14:textId="049BA4BD" w:rsidR="00B316EF" w:rsidRDefault="00B316EF">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_Toc217026226 \h </w:instrText>
      </w:r>
      <w:r>
        <w:fldChar w:fldCharType="separate"/>
      </w:r>
      <w:r>
        <w:t>13</w:t>
      </w:r>
      <w:r>
        <w:fldChar w:fldCharType="end"/>
      </w:r>
    </w:p>
    <w:p w14:paraId="4D5706BC" w14:textId="737840A5" w:rsidR="00B316EF" w:rsidRDefault="00B316E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_Toc217026227 \h </w:instrText>
      </w:r>
      <w:r>
        <w:fldChar w:fldCharType="separate"/>
      </w:r>
      <w:r>
        <w:t>14</w:t>
      </w:r>
      <w:r>
        <w:fldChar w:fldCharType="end"/>
      </w:r>
    </w:p>
    <w:p w14:paraId="1EAA2FA4" w14:textId="4424043B" w:rsidR="00B316EF" w:rsidRDefault="00B316EF">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_Toc217026228 \h </w:instrText>
      </w:r>
      <w:r>
        <w:fldChar w:fldCharType="separate"/>
      </w:r>
      <w:r>
        <w:t>14</w:t>
      </w:r>
      <w:r>
        <w:fldChar w:fldCharType="end"/>
      </w:r>
    </w:p>
    <w:p w14:paraId="01F27C26" w14:textId="2457C6FE" w:rsidR="00B316EF" w:rsidRDefault="00B316EF">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_Toc217026229 \h </w:instrText>
      </w:r>
      <w:r>
        <w:fldChar w:fldCharType="separate"/>
      </w:r>
      <w:r>
        <w:t>14</w:t>
      </w:r>
      <w:r>
        <w:fldChar w:fldCharType="end"/>
      </w:r>
    </w:p>
    <w:p w14:paraId="4E9181EA" w14:textId="61CAF05D" w:rsidR="00B316EF" w:rsidRDefault="00B316EF">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_Toc217026230 \h </w:instrText>
      </w:r>
      <w:r>
        <w:fldChar w:fldCharType="separate"/>
      </w:r>
      <w:r>
        <w:t>14</w:t>
      </w:r>
      <w:r>
        <w:fldChar w:fldCharType="end"/>
      </w:r>
    </w:p>
    <w:p w14:paraId="3F31CC1F" w14:textId="15C42922" w:rsidR="00B316EF" w:rsidRDefault="00B316EF">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_Toc217026231 \h </w:instrText>
      </w:r>
      <w:r>
        <w:fldChar w:fldCharType="separate"/>
      </w:r>
      <w:r>
        <w:t>14</w:t>
      </w:r>
      <w:r>
        <w:fldChar w:fldCharType="end"/>
      </w:r>
    </w:p>
    <w:p w14:paraId="74709122" w14:textId="6EE77669" w:rsidR="00B316EF" w:rsidRDefault="00B316EF">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_Toc217026232 \h </w:instrText>
      </w:r>
      <w:r>
        <w:fldChar w:fldCharType="separate"/>
      </w:r>
      <w:r>
        <w:t>15</w:t>
      </w:r>
      <w:r>
        <w:fldChar w:fldCharType="end"/>
      </w:r>
    </w:p>
    <w:p w14:paraId="1D7CB752" w14:textId="18336FF5" w:rsidR="00B316EF" w:rsidRDefault="00B316EF">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_Toc217026233 \h </w:instrText>
      </w:r>
      <w:r>
        <w:fldChar w:fldCharType="separate"/>
      </w:r>
      <w:r>
        <w:t>15</w:t>
      </w:r>
      <w:r>
        <w:fldChar w:fldCharType="end"/>
      </w:r>
    </w:p>
    <w:p w14:paraId="549182E7" w14:textId="1A72FC26" w:rsidR="00B316EF" w:rsidRDefault="00B316EF">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_Toc217026234 \h </w:instrText>
      </w:r>
      <w:r>
        <w:fldChar w:fldCharType="separate"/>
      </w:r>
      <w:r>
        <w:t>15</w:t>
      </w:r>
      <w:r>
        <w:fldChar w:fldCharType="end"/>
      </w:r>
    </w:p>
    <w:p w14:paraId="6D57C802" w14:textId="0C2BBECE" w:rsidR="00B316EF" w:rsidRDefault="00B316EF">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_Toc217026235 \h </w:instrText>
      </w:r>
      <w:r>
        <w:fldChar w:fldCharType="separate"/>
      </w:r>
      <w:r>
        <w:t>16</w:t>
      </w:r>
      <w:r>
        <w:fldChar w:fldCharType="end"/>
      </w:r>
    </w:p>
    <w:p w14:paraId="5BA0EABD" w14:textId="04FF489A" w:rsidR="00B316EF" w:rsidRDefault="00B316EF">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_Toc217026236 \h </w:instrText>
      </w:r>
      <w:r>
        <w:fldChar w:fldCharType="separate"/>
      </w:r>
      <w:r>
        <w:t>16</w:t>
      </w:r>
      <w:r>
        <w:fldChar w:fldCharType="end"/>
      </w:r>
    </w:p>
    <w:p w14:paraId="475A31CC" w14:textId="3E4AC828" w:rsidR="00B316EF" w:rsidRDefault="00B316EF">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_Toc217026237 \h </w:instrText>
      </w:r>
      <w:r>
        <w:fldChar w:fldCharType="separate"/>
      </w:r>
      <w:r>
        <w:t>16</w:t>
      </w:r>
      <w:r>
        <w:fldChar w:fldCharType="end"/>
      </w:r>
    </w:p>
    <w:p w14:paraId="6A35307B" w14:textId="0BF4EED7" w:rsidR="00B316EF" w:rsidRDefault="00B316EF">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_Toc217026238 \h </w:instrText>
      </w:r>
      <w:r>
        <w:fldChar w:fldCharType="separate"/>
      </w:r>
      <w:r>
        <w:t>16</w:t>
      </w:r>
      <w:r>
        <w:fldChar w:fldCharType="end"/>
      </w:r>
    </w:p>
    <w:p w14:paraId="1591C291" w14:textId="64191CB2" w:rsidR="00B316EF" w:rsidRDefault="00B316EF">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_Toc217026239 \h </w:instrText>
      </w:r>
      <w:r>
        <w:fldChar w:fldCharType="separate"/>
      </w:r>
      <w:r>
        <w:t>16</w:t>
      </w:r>
      <w:r>
        <w:fldChar w:fldCharType="end"/>
      </w:r>
    </w:p>
    <w:p w14:paraId="13E1ED06" w14:textId="0CC8940B" w:rsidR="00B316EF" w:rsidRDefault="00B316EF">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_Toc217026240 \h </w:instrText>
      </w:r>
      <w:r>
        <w:fldChar w:fldCharType="separate"/>
      </w:r>
      <w:r>
        <w:t>17</w:t>
      </w:r>
      <w:r>
        <w:fldChar w:fldCharType="end"/>
      </w:r>
    </w:p>
    <w:p w14:paraId="5D4EC96F" w14:textId="5D8B4F34" w:rsidR="00B316EF" w:rsidRDefault="00B316EF">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_Toc217026241 \h </w:instrText>
      </w:r>
      <w:r>
        <w:fldChar w:fldCharType="separate"/>
      </w:r>
      <w:r>
        <w:t>17</w:t>
      </w:r>
      <w:r>
        <w:fldChar w:fldCharType="end"/>
      </w:r>
    </w:p>
    <w:p w14:paraId="32928164" w14:textId="25AA974B" w:rsidR="00B316EF" w:rsidRDefault="00B316EF">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_Toc217026242 \h </w:instrText>
      </w:r>
      <w:r>
        <w:fldChar w:fldCharType="separate"/>
      </w:r>
      <w:r>
        <w:t>17</w:t>
      </w:r>
      <w:r>
        <w:fldChar w:fldCharType="end"/>
      </w:r>
    </w:p>
    <w:p w14:paraId="397A998B" w14:textId="21204112" w:rsidR="00B316EF" w:rsidRDefault="00B316EF">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_Toc217026243 \h </w:instrText>
      </w:r>
      <w:r>
        <w:fldChar w:fldCharType="separate"/>
      </w:r>
      <w:r>
        <w:t>17</w:t>
      </w:r>
      <w:r>
        <w:fldChar w:fldCharType="end"/>
      </w:r>
    </w:p>
    <w:p w14:paraId="2F613686" w14:textId="6BF078BB" w:rsidR="00B316EF" w:rsidRDefault="00B316EF">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_Toc217026244 \h </w:instrText>
      </w:r>
      <w:r>
        <w:fldChar w:fldCharType="separate"/>
      </w:r>
      <w:r>
        <w:t>18</w:t>
      </w:r>
      <w:r>
        <w:fldChar w:fldCharType="end"/>
      </w:r>
    </w:p>
    <w:p w14:paraId="3F758207" w14:textId="258F8F82" w:rsidR="00B316EF" w:rsidRDefault="00B316EF">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_Toc217026245 \h </w:instrText>
      </w:r>
      <w:r>
        <w:fldChar w:fldCharType="separate"/>
      </w:r>
      <w:r>
        <w:t>18</w:t>
      </w:r>
      <w:r>
        <w:fldChar w:fldCharType="end"/>
      </w:r>
    </w:p>
    <w:p w14:paraId="1A0A2E19" w14:textId="144BB2BD" w:rsidR="00B316EF" w:rsidRDefault="00B316EF">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_Toc217026246 \h </w:instrText>
      </w:r>
      <w:r>
        <w:fldChar w:fldCharType="separate"/>
      </w:r>
      <w:r>
        <w:t>18</w:t>
      </w:r>
      <w:r>
        <w:fldChar w:fldCharType="end"/>
      </w:r>
    </w:p>
    <w:p w14:paraId="1397299C" w14:textId="37523FAA" w:rsidR="00B316EF" w:rsidRDefault="00B316EF">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_Toc217026247 \h </w:instrText>
      </w:r>
      <w:r>
        <w:fldChar w:fldCharType="separate"/>
      </w:r>
      <w:r>
        <w:t>18</w:t>
      </w:r>
      <w:r>
        <w:fldChar w:fldCharType="end"/>
      </w:r>
    </w:p>
    <w:p w14:paraId="292405D0" w14:textId="294ADC85" w:rsidR="00B316EF" w:rsidRDefault="00B316EF">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_Toc217026248 \h </w:instrText>
      </w:r>
      <w:r>
        <w:fldChar w:fldCharType="separate"/>
      </w:r>
      <w:r>
        <w:t>18</w:t>
      </w:r>
      <w:r>
        <w:fldChar w:fldCharType="end"/>
      </w:r>
    </w:p>
    <w:p w14:paraId="65FFC29E" w14:textId="4441D9CD" w:rsidR="00B316EF" w:rsidRDefault="00B316EF">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_Toc217026249 \h </w:instrText>
      </w:r>
      <w:r>
        <w:fldChar w:fldCharType="separate"/>
      </w:r>
      <w:r>
        <w:t>19</w:t>
      </w:r>
      <w:r>
        <w:fldChar w:fldCharType="end"/>
      </w:r>
    </w:p>
    <w:p w14:paraId="1FDA213C" w14:textId="0C178D4D" w:rsidR="00B316EF" w:rsidRDefault="00B316EF">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_Toc217026250 \h </w:instrText>
      </w:r>
      <w:r>
        <w:fldChar w:fldCharType="separate"/>
      </w:r>
      <w:r>
        <w:t>19</w:t>
      </w:r>
      <w:r>
        <w:fldChar w:fldCharType="end"/>
      </w:r>
    </w:p>
    <w:p w14:paraId="0E39BB9D" w14:textId="72A57450" w:rsidR="00B316EF" w:rsidRDefault="00B316EF">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_Toc217026251 \h </w:instrText>
      </w:r>
      <w:r>
        <w:fldChar w:fldCharType="separate"/>
      </w:r>
      <w:r>
        <w:t>19</w:t>
      </w:r>
      <w:r>
        <w:fldChar w:fldCharType="end"/>
      </w:r>
    </w:p>
    <w:p w14:paraId="57DF2E15" w14:textId="4F92719E" w:rsidR="00B316EF" w:rsidRDefault="00B316EF">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_Toc217026252 \h </w:instrText>
      </w:r>
      <w:r>
        <w:fldChar w:fldCharType="separate"/>
      </w:r>
      <w:r>
        <w:t>20</w:t>
      </w:r>
      <w:r>
        <w:fldChar w:fldCharType="end"/>
      </w:r>
    </w:p>
    <w:p w14:paraId="27F7B060" w14:textId="6BC079CB" w:rsidR="00B316EF" w:rsidRDefault="00B316EF">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_Toc217026253 \h </w:instrText>
      </w:r>
      <w:r>
        <w:fldChar w:fldCharType="separate"/>
      </w:r>
      <w:r>
        <w:t>20</w:t>
      </w:r>
      <w:r>
        <w:fldChar w:fldCharType="end"/>
      </w:r>
    </w:p>
    <w:p w14:paraId="6436170F" w14:textId="1425FD83" w:rsidR="00B316EF" w:rsidRDefault="00B316EF">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_Toc217026254 \h </w:instrText>
      </w:r>
      <w:r>
        <w:fldChar w:fldCharType="separate"/>
      </w:r>
      <w:r>
        <w:t>20</w:t>
      </w:r>
      <w:r>
        <w:fldChar w:fldCharType="end"/>
      </w:r>
    </w:p>
    <w:p w14:paraId="0A1F7F88" w14:textId="374467C4" w:rsidR="00B316EF" w:rsidRDefault="00B316E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_Toc217026255 \h </w:instrText>
      </w:r>
      <w:r>
        <w:fldChar w:fldCharType="separate"/>
      </w:r>
      <w:r>
        <w:t>20</w:t>
      </w:r>
      <w:r>
        <w:fldChar w:fldCharType="end"/>
      </w:r>
    </w:p>
    <w:p w14:paraId="756C3927" w14:textId="2BD2E01E" w:rsidR="00B316EF" w:rsidRDefault="00B316EF">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_Toc217026256 \h </w:instrText>
      </w:r>
      <w:r>
        <w:fldChar w:fldCharType="separate"/>
      </w:r>
      <w:r>
        <w:t>20</w:t>
      </w:r>
      <w:r>
        <w:fldChar w:fldCharType="end"/>
      </w:r>
    </w:p>
    <w:p w14:paraId="53D98893" w14:textId="09DED341" w:rsidR="00B316EF" w:rsidRDefault="00B316EF">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_Toc217026257 \h </w:instrText>
      </w:r>
      <w:r>
        <w:fldChar w:fldCharType="separate"/>
      </w:r>
      <w:r>
        <w:t>20</w:t>
      </w:r>
      <w:r>
        <w:fldChar w:fldCharType="end"/>
      </w:r>
    </w:p>
    <w:p w14:paraId="5B594F89" w14:textId="41AEB1E4" w:rsidR="00B316EF" w:rsidRDefault="00B316EF">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_Toc217026258 \h </w:instrText>
      </w:r>
      <w:r>
        <w:fldChar w:fldCharType="separate"/>
      </w:r>
      <w:r>
        <w:t>22</w:t>
      </w:r>
      <w:r>
        <w:fldChar w:fldCharType="end"/>
      </w:r>
    </w:p>
    <w:p w14:paraId="0C4D1656" w14:textId="487A19A4" w:rsidR="00B316EF" w:rsidRDefault="00B316EF">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_Toc217026259 \h </w:instrText>
      </w:r>
      <w:r>
        <w:fldChar w:fldCharType="separate"/>
      </w:r>
      <w:r>
        <w:t>24</w:t>
      </w:r>
      <w:r>
        <w:fldChar w:fldCharType="end"/>
      </w:r>
    </w:p>
    <w:p w14:paraId="045E9360" w14:textId="3553F558" w:rsidR="00B316EF" w:rsidRDefault="00B316EF">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_Toc217026260 \h </w:instrText>
      </w:r>
      <w:r>
        <w:fldChar w:fldCharType="separate"/>
      </w:r>
      <w:r>
        <w:t>24</w:t>
      </w:r>
      <w:r>
        <w:fldChar w:fldCharType="end"/>
      </w:r>
    </w:p>
    <w:p w14:paraId="3B486AD8" w14:textId="6774089E" w:rsidR="00B316EF" w:rsidRDefault="00B316E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_Toc217026261 \h </w:instrText>
      </w:r>
      <w:r>
        <w:fldChar w:fldCharType="separate"/>
      </w:r>
      <w:r>
        <w:t>24</w:t>
      </w:r>
      <w:r>
        <w:fldChar w:fldCharType="end"/>
      </w:r>
    </w:p>
    <w:p w14:paraId="6437B74F" w14:textId="6019DEB8" w:rsidR="00B316EF" w:rsidRDefault="00B316E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_Toc217026262 \h </w:instrText>
      </w:r>
      <w:r>
        <w:fldChar w:fldCharType="separate"/>
      </w:r>
      <w:r>
        <w:t>25</w:t>
      </w:r>
      <w:r>
        <w:fldChar w:fldCharType="end"/>
      </w:r>
    </w:p>
    <w:p w14:paraId="48803F8B" w14:textId="2DCBAFEC" w:rsidR="00B316EF" w:rsidRDefault="00B316EF">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_Toc217026263 \h </w:instrText>
      </w:r>
      <w:r>
        <w:fldChar w:fldCharType="separate"/>
      </w:r>
      <w:r>
        <w:t>25</w:t>
      </w:r>
      <w:r>
        <w:fldChar w:fldCharType="end"/>
      </w:r>
    </w:p>
    <w:p w14:paraId="7B129C45" w14:textId="1804936F" w:rsidR="00B316EF" w:rsidRDefault="00B316EF">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_Toc217026264 \h </w:instrText>
      </w:r>
      <w:r>
        <w:fldChar w:fldCharType="separate"/>
      </w:r>
      <w:r>
        <w:t>26</w:t>
      </w:r>
      <w:r>
        <w:fldChar w:fldCharType="end"/>
      </w:r>
    </w:p>
    <w:p w14:paraId="14020F09" w14:textId="143B2895" w:rsidR="00B316EF" w:rsidRDefault="00B316EF">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_Toc217026265 \h </w:instrText>
      </w:r>
      <w:r>
        <w:fldChar w:fldCharType="separate"/>
      </w:r>
      <w:r>
        <w:t>26</w:t>
      </w:r>
      <w:r>
        <w:fldChar w:fldCharType="end"/>
      </w:r>
    </w:p>
    <w:p w14:paraId="2E078B6F" w14:textId="7C07609F" w:rsidR="00B316EF" w:rsidRDefault="00B316EF">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_Toc217026266 \h </w:instrText>
      </w:r>
      <w:r>
        <w:fldChar w:fldCharType="separate"/>
      </w:r>
      <w:r>
        <w:t>26</w:t>
      </w:r>
      <w:r>
        <w:fldChar w:fldCharType="end"/>
      </w:r>
    </w:p>
    <w:p w14:paraId="727CFFE2" w14:textId="4B5D63DB" w:rsidR="00B316EF" w:rsidRDefault="00B316EF">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_Toc217026267 \h </w:instrText>
      </w:r>
      <w:r>
        <w:fldChar w:fldCharType="separate"/>
      </w:r>
      <w:r>
        <w:t>26</w:t>
      </w:r>
      <w:r>
        <w:fldChar w:fldCharType="end"/>
      </w:r>
    </w:p>
    <w:p w14:paraId="407163C8" w14:textId="5FA963E0" w:rsidR="00B316EF" w:rsidRDefault="00B316EF">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_Toc217026268 \h </w:instrText>
      </w:r>
      <w:r>
        <w:fldChar w:fldCharType="separate"/>
      </w:r>
      <w:r>
        <w:t>26</w:t>
      </w:r>
      <w:r>
        <w:fldChar w:fldCharType="end"/>
      </w:r>
    </w:p>
    <w:p w14:paraId="590DD209" w14:textId="5BA6BA8C" w:rsidR="00B316EF" w:rsidRDefault="00B316EF">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_Toc217026269 \h </w:instrText>
      </w:r>
      <w:r>
        <w:fldChar w:fldCharType="separate"/>
      </w:r>
      <w:r>
        <w:t>27</w:t>
      </w:r>
      <w:r>
        <w:fldChar w:fldCharType="end"/>
      </w:r>
    </w:p>
    <w:p w14:paraId="023F9012" w14:textId="448F27CD" w:rsidR="00B316EF" w:rsidRDefault="00B316EF">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_Toc217026270 \h </w:instrText>
      </w:r>
      <w:r>
        <w:fldChar w:fldCharType="separate"/>
      </w:r>
      <w:r>
        <w:t>27</w:t>
      </w:r>
      <w:r>
        <w:fldChar w:fldCharType="end"/>
      </w:r>
    </w:p>
    <w:p w14:paraId="5B86AC1F" w14:textId="14CCAA87" w:rsidR="00B316EF" w:rsidRDefault="00B316EF">
      <w:pPr>
        <w:pStyle w:val="TOC3"/>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_Toc217026271 \h </w:instrText>
      </w:r>
      <w:r>
        <w:fldChar w:fldCharType="separate"/>
      </w:r>
      <w:r>
        <w:t>27</w:t>
      </w:r>
      <w:r>
        <w:fldChar w:fldCharType="end"/>
      </w:r>
    </w:p>
    <w:p w14:paraId="58861A32" w14:textId="0B77BA65" w:rsidR="00B316EF" w:rsidRDefault="00B316EF">
      <w:pPr>
        <w:pStyle w:val="TOC3"/>
        <w:rPr>
          <w:rFonts w:asciiTheme="minorHAnsi" w:eastAsiaTheme="minorEastAsia" w:hAnsiTheme="minorHAnsi" w:cstheme="minorBidi"/>
          <w:kern w:val="2"/>
          <w:sz w:val="24"/>
          <w:szCs w:val="24"/>
          <w14:ligatures w14:val="standardContextual"/>
        </w:rPr>
      </w:pPr>
      <w:r>
        <w:lastRenderedPageBreak/>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_Toc217026272 \h </w:instrText>
      </w:r>
      <w:r>
        <w:fldChar w:fldCharType="separate"/>
      </w:r>
      <w:r>
        <w:t>27</w:t>
      </w:r>
      <w:r>
        <w:fldChar w:fldCharType="end"/>
      </w:r>
    </w:p>
    <w:p w14:paraId="2BA7E774" w14:textId="43F5B50F" w:rsidR="00B316EF" w:rsidRDefault="00B316EF">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_Toc217026273 \h </w:instrText>
      </w:r>
      <w:r>
        <w:fldChar w:fldCharType="separate"/>
      </w:r>
      <w:r>
        <w:t>27</w:t>
      </w:r>
      <w:r>
        <w:fldChar w:fldCharType="end"/>
      </w:r>
    </w:p>
    <w:p w14:paraId="63670735" w14:textId="3E429308" w:rsidR="00B316EF" w:rsidRDefault="00B316EF">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_Toc217026274 \h </w:instrText>
      </w:r>
      <w:r>
        <w:fldChar w:fldCharType="separate"/>
      </w:r>
      <w:r>
        <w:t>28</w:t>
      </w:r>
      <w:r>
        <w:fldChar w:fldCharType="end"/>
      </w:r>
    </w:p>
    <w:p w14:paraId="028C73B2" w14:textId="00A84DFE" w:rsidR="00B316EF" w:rsidRDefault="00B316E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_Toc217026275 \h </w:instrText>
      </w:r>
      <w:r>
        <w:fldChar w:fldCharType="separate"/>
      </w:r>
      <w:r>
        <w:t>28</w:t>
      </w:r>
      <w:r>
        <w:fldChar w:fldCharType="end"/>
      </w:r>
    </w:p>
    <w:p w14:paraId="613F154E" w14:textId="629C4FCF" w:rsidR="00B316EF" w:rsidRDefault="00B316EF">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_Toc217026276 \h </w:instrText>
      </w:r>
      <w:r>
        <w:fldChar w:fldCharType="separate"/>
      </w:r>
      <w:r>
        <w:t>28</w:t>
      </w:r>
      <w:r>
        <w:fldChar w:fldCharType="end"/>
      </w:r>
    </w:p>
    <w:p w14:paraId="4C214088" w14:textId="6FF83111" w:rsidR="00B316EF" w:rsidRDefault="00B316E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_Toc217026277 \h </w:instrText>
      </w:r>
      <w:r>
        <w:fldChar w:fldCharType="separate"/>
      </w:r>
      <w:r>
        <w:t>28</w:t>
      </w:r>
      <w:r>
        <w:fldChar w:fldCharType="end"/>
      </w:r>
    </w:p>
    <w:p w14:paraId="32B5812A" w14:textId="4C38F37D" w:rsidR="00B316EF" w:rsidRDefault="00B316EF">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_Toc217026278 \h </w:instrText>
      </w:r>
      <w:r>
        <w:fldChar w:fldCharType="separate"/>
      </w:r>
      <w:r>
        <w:t>28</w:t>
      </w:r>
      <w:r>
        <w:fldChar w:fldCharType="end"/>
      </w:r>
    </w:p>
    <w:p w14:paraId="78290757" w14:textId="2C69E50E" w:rsidR="00B316EF" w:rsidRDefault="00B316EF">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_Toc217026279 \h </w:instrText>
      </w:r>
      <w:r>
        <w:fldChar w:fldCharType="separate"/>
      </w:r>
      <w:r>
        <w:t>28</w:t>
      </w:r>
      <w:r>
        <w:fldChar w:fldCharType="end"/>
      </w:r>
    </w:p>
    <w:p w14:paraId="590B81B3" w14:textId="7130FFAC" w:rsidR="00B316EF" w:rsidRDefault="00B316EF">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_Toc217026280 \h </w:instrText>
      </w:r>
      <w:r>
        <w:fldChar w:fldCharType="separate"/>
      </w:r>
      <w:r>
        <w:t>28</w:t>
      </w:r>
      <w:r>
        <w:fldChar w:fldCharType="end"/>
      </w:r>
    </w:p>
    <w:p w14:paraId="297B9BDA" w14:textId="66FB21D9" w:rsidR="00B316EF" w:rsidRDefault="00B316EF">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_Toc217026281 \h </w:instrText>
      </w:r>
      <w:r>
        <w:fldChar w:fldCharType="separate"/>
      </w:r>
      <w:r>
        <w:t>29</w:t>
      </w:r>
      <w:r>
        <w:fldChar w:fldCharType="end"/>
      </w:r>
    </w:p>
    <w:p w14:paraId="0616BC49" w14:textId="165887F7" w:rsidR="00B316EF" w:rsidRDefault="00B316EF">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_Toc217026282 \h </w:instrText>
      </w:r>
      <w:r>
        <w:fldChar w:fldCharType="separate"/>
      </w:r>
      <w:r>
        <w:t>30</w:t>
      </w:r>
      <w:r>
        <w:fldChar w:fldCharType="end"/>
      </w:r>
    </w:p>
    <w:p w14:paraId="3141F7F0" w14:textId="6249C8E8" w:rsidR="00B316EF" w:rsidRDefault="00B316EF">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_Toc217026283 \h </w:instrText>
      </w:r>
      <w:r>
        <w:fldChar w:fldCharType="separate"/>
      </w:r>
      <w:r>
        <w:t>31</w:t>
      </w:r>
      <w:r>
        <w:fldChar w:fldCharType="end"/>
      </w:r>
    </w:p>
    <w:p w14:paraId="4AD18D9A" w14:textId="1A17464A" w:rsidR="00B316EF" w:rsidRDefault="00B316EF">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_Toc217026284 \h </w:instrText>
      </w:r>
      <w:r>
        <w:fldChar w:fldCharType="separate"/>
      </w:r>
      <w:r>
        <w:t>36</w:t>
      </w:r>
      <w:r>
        <w:fldChar w:fldCharType="end"/>
      </w:r>
    </w:p>
    <w:p w14:paraId="6432177F" w14:textId="4F415E46" w:rsidR="00B316EF" w:rsidRDefault="00B316EF">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_Toc217026285 \h </w:instrText>
      </w:r>
      <w:r>
        <w:fldChar w:fldCharType="separate"/>
      </w:r>
      <w:r>
        <w:t>37</w:t>
      </w:r>
      <w:r>
        <w:fldChar w:fldCharType="end"/>
      </w:r>
    </w:p>
    <w:p w14:paraId="70BC5912" w14:textId="655165CA" w:rsidR="00B316EF" w:rsidRDefault="00B316EF">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_Toc217026286 \h </w:instrText>
      </w:r>
      <w:r>
        <w:fldChar w:fldCharType="separate"/>
      </w:r>
      <w:r>
        <w:t>37</w:t>
      </w:r>
      <w:r>
        <w:fldChar w:fldCharType="end"/>
      </w:r>
    </w:p>
    <w:p w14:paraId="04B20400" w14:textId="6FFCF96B" w:rsidR="00B316EF" w:rsidRDefault="00B316EF">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_Toc217026287 \h </w:instrText>
      </w:r>
      <w:r>
        <w:fldChar w:fldCharType="separate"/>
      </w:r>
      <w:r>
        <w:t>38</w:t>
      </w:r>
      <w:r>
        <w:fldChar w:fldCharType="end"/>
      </w:r>
    </w:p>
    <w:p w14:paraId="3C501C3D" w14:textId="6A848043" w:rsidR="00B316EF" w:rsidRDefault="00B316EF">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_Toc217026288 \h </w:instrText>
      </w:r>
      <w:r>
        <w:fldChar w:fldCharType="separate"/>
      </w:r>
      <w:r>
        <w:t>38</w:t>
      </w:r>
      <w:r>
        <w:fldChar w:fldCharType="end"/>
      </w:r>
    </w:p>
    <w:p w14:paraId="68581864" w14:textId="008A0CAA" w:rsidR="00B316EF" w:rsidRDefault="00B316E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_Toc217026289 \h </w:instrText>
      </w:r>
      <w:r>
        <w:fldChar w:fldCharType="separate"/>
      </w:r>
      <w:r>
        <w:t>38</w:t>
      </w:r>
      <w:r>
        <w:fldChar w:fldCharType="end"/>
      </w:r>
    </w:p>
    <w:p w14:paraId="16AC9211" w14:textId="62C197AD" w:rsidR="00B316EF" w:rsidRDefault="00B316EF">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_Toc217026290 \h </w:instrText>
      </w:r>
      <w:r>
        <w:fldChar w:fldCharType="separate"/>
      </w:r>
      <w:r>
        <w:t>38</w:t>
      </w:r>
      <w:r>
        <w:fldChar w:fldCharType="end"/>
      </w:r>
    </w:p>
    <w:p w14:paraId="756C5291" w14:textId="257BCACA" w:rsidR="00B316EF" w:rsidRDefault="00B316EF">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_Toc217026291 \h </w:instrText>
      </w:r>
      <w:r>
        <w:fldChar w:fldCharType="separate"/>
      </w:r>
      <w:r>
        <w:t>41</w:t>
      </w:r>
      <w:r>
        <w:fldChar w:fldCharType="end"/>
      </w:r>
    </w:p>
    <w:p w14:paraId="57A86DF3" w14:textId="47803029" w:rsidR="00B316EF" w:rsidRDefault="00B316EF">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_Toc217026292 \h </w:instrText>
      </w:r>
      <w:r>
        <w:fldChar w:fldCharType="separate"/>
      </w:r>
      <w:r>
        <w:t>41</w:t>
      </w:r>
      <w:r>
        <w:fldChar w:fldCharType="end"/>
      </w:r>
    </w:p>
    <w:p w14:paraId="738EE50E" w14:textId="0CC6C82C" w:rsidR="00B316EF" w:rsidRDefault="00B316EF">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_Toc217026293 \h </w:instrText>
      </w:r>
      <w:r>
        <w:fldChar w:fldCharType="separate"/>
      </w:r>
      <w:r>
        <w:t>44</w:t>
      </w:r>
      <w:r>
        <w:fldChar w:fldCharType="end"/>
      </w:r>
    </w:p>
    <w:p w14:paraId="4BF64BDD" w14:textId="1E8AF1EB" w:rsidR="00B316EF" w:rsidRDefault="00B316EF">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_Toc217026294 \h </w:instrText>
      </w:r>
      <w:r>
        <w:fldChar w:fldCharType="separate"/>
      </w:r>
      <w:r>
        <w:t>47</w:t>
      </w:r>
      <w:r>
        <w:fldChar w:fldCharType="end"/>
      </w:r>
    </w:p>
    <w:p w14:paraId="42C927D7" w14:textId="72805B2B" w:rsidR="00B316EF" w:rsidRDefault="00B316EF">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_Toc217026295 \h </w:instrText>
      </w:r>
      <w:r>
        <w:fldChar w:fldCharType="separate"/>
      </w:r>
      <w:r>
        <w:t>47</w:t>
      </w:r>
      <w:r>
        <w:fldChar w:fldCharType="end"/>
      </w:r>
    </w:p>
    <w:p w14:paraId="3A0A32AE" w14:textId="482ACDC9" w:rsidR="00B316EF" w:rsidRDefault="00B316EF">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_Toc217026296 \h </w:instrText>
      </w:r>
      <w:r>
        <w:fldChar w:fldCharType="separate"/>
      </w:r>
      <w:r>
        <w:t>48</w:t>
      </w:r>
      <w:r>
        <w:fldChar w:fldCharType="end"/>
      </w:r>
    </w:p>
    <w:p w14:paraId="3447134E" w14:textId="1C7C8F75" w:rsidR="00B316EF" w:rsidRDefault="00B316EF">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_Toc217026297 \h </w:instrText>
      </w:r>
      <w:r>
        <w:fldChar w:fldCharType="separate"/>
      </w:r>
      <w:r>
        <w:t>48</w:t>
      </w:r>
      <w:r>
        <w:fldChar w:fldCharType="end"/>
      </w:r>
    </w:p>
    <w:p w14:paraId="25BC65DD" w14:textId="40EA9635" w:rsidR="00B316EF" w:rsidRDefault="00B316EF">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_Toc217026298 \h </w:instrText>
      </w:r>
      <w:r>
        <w:fldChar w:fldCharType="separate"/>
      </w:r>
      <w:r>
        <w:t>50</w:t>
      </w:r>
      <w:r>
        <w:fldChar w:fldCharType="end"/>
      </w:r>
    </w:p>
    <w:p w14:paraId="479C908C" w14:textId="4ABB4942" w:rsidR="00B316EF" w:rsidRDefault="00B316EF">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_Toc217026299 \h </w:instrText>
      </w:r>
      <w:r>
        <w:fldChar w:fldCharType="separate"/>
      </w:r>
      <w:r>
        <w:t>51</w:t>
      </w:r>
      <w:r>
        <w:fldChar w:fldCharType="end"/>
      </w:r>
    </w:p>
    <w:p w14:paraId="5C622CB7" w14:textId="4B65C201" w:rsidR="00B316EF" w:rsidRDefault="00B316EF">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_Toc217026300 \h </w:instrText>
      </w:r>
      <w:r>
        <w:fldChar w:fldCharType="separate"/>
      </w:r>
      <w:r>
        <w:t>53</w:t>
      </w:r>
      <w:r>
        <w:fldChar w:fldCharType="end"/>
      </w:r>
    </w:p>
    <w:p w14:paraId="3D5A4ADD" w14:textId="35A800CF" w:rsidR="00B316EF" w:rsidRDefault="00B316EF">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_Toc217026301 \h </w:instrText>
      </w:r>
      <w:r>
        <w:fldChar w:fldCharType="separate"/>
      </w:r>
      <w:r>
        <w:t>57</w:t>
      </w:r>
      <w:r>
        <w:fldChar w:fldCharType="end"/>
      </w:r>
    </w:p>
    <w:p w14:paraId="4BF6C6B8" w14:textId="3E7C4A3A" w:rsidR="00B316EF" w:rsidRDefault="00B316EF">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_Toc217026302 \h </w:instrText>
      </w:r>
      <w:r>
        <w:fldChar w:fldCharType="separate"/>
      </w:r>
      <w:r>
        <w:t>57</w:t>
      </w:r>
      <w:r>
        <w:fldChar w:fldCharType="end"/>
      </w:r>
    </w:p>
    <w:p w14:paraId="553250CB" w14:textId="29C12645" w:rsidR="00B316EF" w:rsidRDefault="00B316EF">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_Toc217026303 \h </w:instrText>
      </w:r>
      <w:r>
        <w:fldChar w:fldCharType="separate"/>
      </w:r>
      <w:r>
        <w:t>57</w:t>
      </w:r>
      <w:r>
        <w:fldChar w:fldCharType="end"/>
      </w:r>
    </w:p>
    <w:p w14:paraId="06524E52" w14:textId="47F1333E" w:rsidR="00B316EF" w:rsidRDefault="00B316EF">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_Toc217026304 \h </w:instrText>
      </w:r>
      <w:r>
        <w:fldChar w:fldCharType="separate"/>
      </w:r>
      <w:r>
        <w:t>57</w:t>
      </w:r>
      <w:r>
        <w:fldChar w:fldCharType="end"/>
      </w:r>
    </w:p>
    <w:p w14:paraId="1E9359B6" w14:textId="1C3D57F3" w:rsidR="00B316EF" w:rsidRDefault="00B316EF">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_Toc217026305 \h </w:instrText>
      </w:r>
      <w:r>
        <w:fldChar w:fldCharType="separate"/>
      </w:r>
      <w:r>
        <w:t>58</w:t>
      </w:r>
      <w:r>
        <w:fldChar w:fldCharType="end"/>
      </w:r>
    </w:p>
    <w:p w14:paraId="15E55E41" w14:textId="763F22C2" w:rsidR="00B316EF" w:rsidRDefault="00B316E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_Toc217026306 \h </w:instrText>
      </w:r>
      <w:r>
        <w:fldChar w:fldCharType="separate"/>
      </w:r>
      <w:r>
        <w:t>59</w:t>
      </w:r>
      <w:r>
        <w:fldChar w:fldCharType="end"/>
      </w:r>
    </w:p>
    <w:p w14:paraId="1B5DB3DD" w14:textId="331FF7DC" w:rsidR="00B316EF" w:rsidRDefault="00B316EF">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_Toc217026307 \h </w:instrText>
      </w:r>
      <w:r>
        <w:fldChar w:fldCharType="separate"/>
      </w:r>
      <w:r>
        <w:t>59</w:t>
      </w:r>
      <w:r>
        <w:fldChar w:fldCharType="end"/>
      </w:r>
    </w:p>
    <w:p w14:paraId="74C9ED5D" w14:textId="24C57E9A" w:rsidR="00B316EF" w:rsidRDefault="00B316EF">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_Toc217026308 \h </w:instrText>
      </w:r>
      <w:r>
        <w:fldChar w:fldCharType="separate"/>
      </w:r>
      <w:r>
        <w:t>60</w:t>
      </w:r>
      <w:r>
        <w:fldChar w:fldCharType="end"/>
      </w:r>
    </w:p>
    <w:p w14:paraId="01A3FEF4" w14:textId="0BE7C132" w:rsidR="00B316EF" w:rsidRDefault="00B316EF">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_Toc217026309 \h </w:instrText>
      </w:r>
      <w:r>
        <w:fldChar w:fldCharType="separate"/>
      </w:r>
      <w:r>
        <w:t>60</w:t>
      </w:r>
      <w:r>
        <w:fldChar w:fldCharType="end"/>
      </w:r>
    </w:p>
    <w:p w14:paraId="0B7874FD" w14:textId="4D7E76F2" w:rsidR="00B316EF" w:rsidRDefault="00B316EF">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_Toc217026310 \h </w:instrText>
      </w:r>
      <w:r>
        <w:fldChar w:fldCharType="separate"/>
      </w:r>
      <w:r>
        <w:t>60</w:t>
      </w:r>
      <w:r>
        <w:fldChar w:fldCharType="end"/>
      </w:r>
    </w:p>
    <w:p w14:paraId="272CD70B" w14:textId="487F9BEE" w:rsidR="00B316EF" w:rsidRDefault="00B316E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_Toc217026311 \h </w:instrText>
      </w:r>
      <w:r>
        <w:fldChar w:fldCharType="separate"/>
      </w:r>
      <w:r>
        <w:t>60</w:t>
      </w:r>
      <w:r>
        <w:fldChar w:fldCharType="end"/>
      </w:r>
    </w:p>
    <w:p w14:paraId="7E428AC2" w14:textId="4097EDDF" w:rsidR="00B316EF" w:rsidRDefault="00B316EF">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_Toc217026312 \h </w:instrText>
      </w:r>
      <w:r>
        <w:fldChar w:fldCharType="separate"/>
      </w:r>
      <w:r>
        <w:t>61</w:t>
      </w:r>
      <w:r>
        <w:fldChar w:fldCharType="end"/>
      </w:r>
    </w:p>
    <w:p w14:paraId="59D24127" w14:textId="328C0E87" w:rsidR="00B316EF" w:rsidRDefault="00B316EF">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_Toc217026313 \h </w:instrText>
      </w:r>
      <w:r>
        <w:fldChar w:fldCharType="separate"/>
      </w:r>
      <w:r>
        <w:t>63</w:t>
      </w:r>
      <w:r>
        <w:fldChar w:fldCharType="end"/>
      </w:r>
    </w:p>
    <w:p w14:paraId="721A6362" w14:textId="1548AAC6" w:rsidR="00B316EF" w:rsidRDefault="00B316EF">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_Toc217026314 \h </w:instrText>
      </w:r>
      <w:r>
        <w:fldChar w:fldCharType="separate"/>
      </w:r>
      <w:r>
        <w:t>63</w:t>
      </w:r>
      <w:r>
        <w:fldChar w:fldCharType="end"/>
      </w:r>
    </w:p>
    <w:p w14:paraId="7963AE38" w14:textId="2B6A34C1" w:rsidR="00B316EF" w:rsidRDefault="00B316EF">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_Toc217026315 \h </w:instrText>
      </w:r>
      <w:r>
        <w:fldChar w:fldCharType="separate"/>
      </w:r>
      <w:r>
        <w:t>64</w:t>
      </w:r>
      <w:r>
        <w:fldChar w:fldCharType="end"/>
      </w:r>
    </w:p>
    <w:p w14:paraId="001F91DC" w14:textId="4999E060" w:rsidR="00B316EF" w:rsidRDefault="00B316EF">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_Toc217026316 \h </w:instrText>
      </w:r>
      <w:r>
        <w:fldChar w:fldCharType="separate"/>
      </w:r>
      <w:r>
        <w:t>73</w:t>
      </w:r>
      <w:r>
        <w:fldChar w:fldCharType="end"/>
      </w:r>
    </w:p>
    <w:p w14:paraId="562B4D9B" w14:textId="7BEFDB17" w:rsidR="00B316EF" w:rsidRDefault="00B316EF">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_Toc217026317 \h </w:instrText>
      </w:r>
      <w:r>
        <w:fldChar w:fldCharType="separate"/>
      </w:r>
      <w:r>
        <w:t>74</w:t>
      </w:r>
      <w:r>
        <w:fldChar w:fldCharType="end"/>
      </w:r>
    </w:p>
    <w:p w14:paraId="564D255A" w14:textId="0521F981" w:rsidR="00B316EF" w:rsidRDefault="00B316EF">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_Toc217026318 \h </w:instrText>
      </w:r>
      <w:r>
        <w:fldChar w:fldCharType="separate"/>
      </w:r>
      <w:r>
        <w:t>74</w:t>
      </w:r>
      <w:r>
        <w:fldChar w:fldCharType="end"/>
      </w:r>
    </w:p>
    <w:p w14:paraId="689EC117" w14:textId="0DC7BF35" w:rsidR="00B316EF" w:rsidRDefault="00B316EF">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_Toc217026319 \h </w:instrText>
      </w:r>
      <w:r>
        <w:fldChar w:fldCharType="separate"/>
      </w:r>
      <w:r>
        <w:t>75</w:t>
      </w:r>
      <w:r>
        <w:fldChar w:fldCharType="end"/>
      </w:r>
    </w:p>
    <w:p w14:paraId="2D626F91" w14:textId="6AD4AED0" w:rsidR="00B316EF" w:rsidRDefault="00B316EF">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_Toc217026320 \h </w:instrText>
      </w:r>
      <w:r>
        <w:fldChar w:fldCharType="separate"/>
      </w:r>
      <w:r>
        <w:t>75</w:t>
      </w:r>
      <w:r>
        <w:fldChar w:fldCharType="end"/>
      </w:r>
    </w:p>
    <w:p w14:paraId="345EC9D8" w14:textId="6D8C3C33" w:rsidR="00B316EF" w:rsidRDefault="00B316EF">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_Toc217026321 \h </w:instrText>
      </w:r>
      <w:r>
        <w:fldChar w:fldCharType="separate"/>
      </w:r>
      <w:r>
        <w:t>76</w:t>
      </w:r>
      <w:r>
        <w:fldChar w:fldCharType="end"/>
      </w:r>
    </w:p>
    <w:p w14:paraId="337237D7" w14:textId="4B39C3BA" w:rsidR="00B316EF" w:rsidRDefault="00B316EF">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_Toc217026322 \h </w:instrText>
      </w:r>
      <w:r>
        <w:fldChar w:fldCharType="separate"/>
      </w:r>
      <w:r>
        <w:t>77</w:t>
      </w:r>
      <w:r>
        <w:fldChar w:fldCharType="end"/>
      </w:r>
    </w:p>
    <w:p w14:paraId="3FD4FAD0" w14:textId="2A29A9CC" w:rsidR="00B316EF" w:rsidRDefault="00B316EF">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_Toc217026323 \h </w:instrText>
      </w:r>
      <w:r>
        <w:fldChar w:fldCharType="separate"/>
      </w:r>
      <w:r>
        <w:t>78</w:t>
      </w:r>
      <w:r>
        <w:fldChar w:fldCharType="end"/>
      </w:r>
    </w:p>
    <w:p w14:paraId="68A6D0E1" w14:textId="2F659560" w:rsidR="00B316EF" w:rsidRDefault="00B316EF">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_Toc217026324 \h </w:instrText>
      </w:r>
      <w:r>
        <w:fldChar w:fldCharType="separate"/>
      </w:r>
      <w:r>
        <w:t>78</w:t>
      </w:r>
      <w:r>
        <w:fldChar w:fldCharType="end"/>
      </w:r>
    </w:p>
    <w:p w14:paraId="62A84757" w14:textId="20F85517" w:rsidR="00B316EF" w:rsidRDefault="00B316EF">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_Toc217026325 \h </w:instrText>
      </w:r>
      <w:r>
        <w:fldChar w:fldCharType="separate"/>
      </w:r>
      <w:r>
        <w:t>79</w:t>
      </w:r>
      <w:r>
        <w:fldChar w:fldCharType="end"/>
      </w:r>
    </w:p>
    <w:p w14:paraId="6CC5BB41" w14:textId="412370F8" w:rsidR="00B316EF" w:rsidRDefault="00B316EF">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_Toc217026326 \h </w:instrText>
      </w:r>
      <w:r>
        <w:fldChar w:fldCharType="separate"/>
      </w:r>
      <w:r>
        <w:t>79</w:t>
      </w:r>
      <w:r>
        <w:fldChar w:fldCharType="end"/>
      </w:r>
    </w:p>
    <w:p w14:paraId="78ADA6F8" w14:textId="45CCF774" w:rsidR="00B316EF" w:rsidRDefault="00B316EF">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_Toc217026327 \h </w:instrText>
      </w:r>
      <w:r>
        <w:fldChar w:fldCharType="separate"/>
      </w:r>
      <w:r>
        <w:t>81</w:t>
      </w:r>
      <w:r>
        <w:fldChar w:fldCharType="end"/>
      </w:r>
    </w:p>
    <w:p w14:paraId="38EB69C3" w14:textId="7D617698" w:rsidR="00B316EF" w:rsidRDefault="00B316EF">
      <w:pPr>
        <w:pStyle w:val="TOC4"/>
        <w:rPr>
          <w:rFonts w:asciiTheme="minorHAnsi" w:eastAsiaTheme="minorEastAsia" w:hAnsiTheme="minorHAnsi" w:cstheme="minorBidi"/>
          <w:kern w:val="2"/>
          <w:sz w:val="24"/>
          <w:szCs w:val="24"/>
          <w14:ligatures w14:val="standardContextual"/>
        </w:rPr>
      </w:pPr>
      <w:r>
        <w:t>6.1.3.18</w:t>
      </w:r>
      <w:r>
        <w:rPr>
          <w:rFonts w:asciiTheme="minorHAnsi" w:eastAsiaTheme="minorEastAsia" w:hAnsiTheme="minorHAnsi" w:cstheme="minorBidi"/>
          <w:kern w:val="2"/>
          <w:sz w:val="24"/>
          <w:szCs w:val="24"/>
          <w14:ligatures w14:val="standardContextual"/>
        </w:rPr>
        <w:tab/>
      </w:r>
      <w:r>
        <w:t>Event reporting from the</w:t>
      </w:r>
      <w:r w:rsidRPr="00EE0D08">
        <w:rPr>
          <w:rFonts w:eastAsia="SimSun"/>
          <w:lang w:eastAsia="zh-CN"/>
        </w:rPr>
        <w:t xml:space="preserve"> </w:t>
      </w:r>
      <w:r>
        <w:t>PCF</w:t>
      </w:r>
      <w:r>
        <w:tab/>
      </w:r>
      <w:r>
        <w:fldChar w:fldCharType="begin"/>
      </w:r>
      <w:r>
        <w:instrText xml:space="preserve"> PAGEREF _Toc217026328 \h </w:instrText>
      </w:r>
      <w:r>
        <w:fldChar w:fldCharType="separate"/>
      </w:r>
      <w:r>
        <w:t>81</w:t>
      </w:r>
      <w:r>
        <w:fldChar w:fldCharType="end"/>
      </w:r>
    </w:p>
    <w:p w14:paraId="3A452672" w14:textId="00FBCBB4" w:rsidR="00B316EF" w:rsidRDefault="00B316EF">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_Toc217026329 \h </w:instrText>
      </w:r>
      <w:r>
        <w:fldChar w:fldCharType="separate"/>
      </w:r>
      <w:r>
        <w:t>87</w:t>
      </w:r>
      <w:r>
        <w:fldChar w:fldCharType="end"/>
      </w:r>
    </w:p>
    <w:p w14:paraId="09E0BDA2" w14:textId="58BF1863" w:rsidR="00B316EF" w:rsidRDefault="00B316EF">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_Toc217026330 \h </w:instrText>
      </w:r>
      <w:r>
        <w:fldChar w:fldCharType="separate"/>
      </w:r>
      <w:r>
        <w:t>87</w:t>
      </w:r>
      <w:r>
        <w:fldChar w:fldCharType="end"/>
      </w:r>
    </w:p>
    <w:p w14:paraId="0DD797A4" w14:textId="5AA8B3D1" w:rsidR="00B316EF" w:rsidRDefault="00B316EF">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_Toc217026331 \h </w:instrText>
      </w:r>
      <w:r>
        <w:fldChar w:fldCharType="separate"/>
      </w:r>
      <w:r>
        <w:t>90</w:t>
      </w:r>
      <w:r>
        <w:fldChar w:fldCharType="end"/>
      </w:r>
    </w:p>
    <w:p w14:paraId="22E1335D" w14:textId="6EAD78A8" w:rsidR="00B316EF" w:rsidRDefault="00B316EF">
      <w:pPr>
        <w:pStyle w:val="TOC4"/>
        <w:rPr>
          <w:rFonts w:asciiTheme="minorHAnsi" w:eastAsiaTheme="minorEastAsia" w:hAnsiTheme="minorHAnsi" w:cstheme="minorBidi"/>
          <w:kern w:val="2"/>
          <w:sz w:val="24"/>
          <w:szCs w:val="24"/>
          <w14:ligatures w14:val="standardContextual"/>
        </w:rPr>
      </w:pPr>
      <w:r>
        <w:lastRenderedPageBreak/>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_Toc217026332 \h </w:instrText>
      </w:r>
      <w:r>
        <w:fldChar w:fldCharType="separate"/>
      </w:r>
      <w:r>
        <w:t>92</w:t>
      </w:r>
      <w:r>
        <w:fldChar w:fldCharType="end"/>
      </w:r>
    </w:p>
    <w:p w14:paraId="347C46E2" w14:textId="5F107B42" w:rsidR="00B316EF" w:rsidRDefault="00B316EF">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_Toc217026333 \h </w:instrText>
      </w:r>
      <w:r>
        <w:fldChar w:fldCharType="separate"/>
      </w:r>
      <w:r>
        <w:t>94</w:t>
      </w:r>
      <w:r>
        <w:fldChar w:fldCharType="end"/>
      </w:r>
    </w:p>
    <w:p w14:paraId="1EB82C9D" w14:textId="69FBB4FA"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_Toc217026334 \h </w:instrText>
      </w:r>
      <w:r>
        <w:fldChar w:fldCharType="separate"/>
      </w:r>
      <w:r>
        <w:t>95</w:t>
      </w:r>
      <w:r>
        <w:fldChar w:fldCharType="end"/>
      </w:r>
    </w:p>
    <w:p w14:paraId="1A9434B7" w14:textId="1A1B5C9B"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_Toc217026335 \h </w:instrText>
      </w:r>
      <w:r>
        <w:fldChar w:fldCharType="separate"/>
      </w:r>
      <w:r>
        <w:t>95</w:t>
      </w:r>
      <w:r>
        <w:fldChar w:fldCharType="end"/>
      </w:r>
    </w:p>
    <w:p w14:paraId="42B7145E" w14:textId="7A363540"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_Toc217026336 \h </w:instrText>
      </w:r>
      <w:r>
        <w:fldChar w:fldCharType="separate"/>
      </w:r>
      <w:r>
        <w:t>97</w:t>
      </w:r>
      <w:r>
        <w:fldChar w:fldCharType="end"/>
      </w:r>
    </w:p>
    <w:p w14:paraId="0495235B" w14:textId="4AB09D80"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_Toc217026337 \h </w:instrText>
      </w:r>
      <w:r>
        <w:fldChar w:fldCharType="separate"/>
      </w:r>
      <w:r>
        <w:t>97</w:t>
      </w:r>
      <w:r>
        <w:fldChar w:fldCharType="end"/>
      </w:r>
    </w:p>
    <w:p w14:paraId="687A1F4A" w14:textId="5C4AE094"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_Toc217026338 \h </w:instrText>
      </w:r>
      <w:r>
        <w:fldChar w:fldCharType="separate"/>
      </w:r>
      <w:r>
        <w:t>98</w:t>
      </w:r>
      <w:r>
        <w:fldChar w:fldCharType="end"/>
      </w:r>
    </w:p>
    <w:p w14:paraId="300F53CB" w14:textId="1898F892"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r>
      <w:r>
        <w:instrText xml:space="preserve"> PAGEREF _Toc217026339 \h </w:instrText>
      </w:r>
      <w:r>
        <w:fldChar w:fldCharType="separate"/>
      </w:r>
      <w:r>
        <w:t>98</w:t>
      </w:r>
      <w:r>
        <w:fldChar w:fldCharType="end"/>
      </w:r>
    </w:p>
    <w:p w14:paraId="570E5A87" w14:textId="6A44FB67"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_Toc217026340 \h </w:instrText>
      </w:r>
      <w:r>
        <w:fldChar w:fldCharType="separate"/>
      </w:r>
      <w:r>
        <w:t>98</w:t>
      </w:r>
      <w:r>
        <w:fldChar w:fldCharType="end"/>
      </w:r>
    </w:p>
    <w:p w14:paraId="5CB3C755" w14:textId="35CAE01B"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_Toc217026341 \h </w:instrText>
      </w:r>
      <w:r>
        <w:fldChar w:fldCharType="separate"/>
      </w:r>
      <w:r>
        <w:t>99</w:t>
      </w:r>
      <w:r>
        <w:fldChar w:fldCharType="end"/>
      </w:r>
    </w:p>
    <w:p w14:paraId="77F2DCFF" w14:textId="13AC77A1"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_Toc217026342 \h </w:instrText>
      </w:r>
      <w:r>
        <w:fldChar w:fldCharType="separate"/>
      </w:r>
      <w:r>
        <w:t>99</w:t>
      </w:r>
      <w:r>
        <w:fldChar w:fldCharType="end"/>
      </w:r>
    </w:p>
    <w:p w14:paraId="3B1509AA" w14:textId="27F77DE1"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_Toc217026343 \h </w:instrText>
      </w:r>
      <w:r>
        <w:fldChar w:fldCharType="separate"/>
      </w:r>
      <w:r>
        <w:t>100</w:t>
      </w:r>
      <w:r>
        <w:fldChar w:fldCharType="end"/>
      </w:r>
    </w:p>
    <w:p w14:paraId="31208F4F" w14:textId="161AF889"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_Toc217026344 \h </w:instrText>
      </w:r>
      <w:r>
        <w:fldChar w:fldCharType="separate"/>
      </w:r>
      <w:r>
        <w:t>100</w:t>
      </w:r>
      <w:r>
        <w:fldChar w:fldCharType="end"/>
      </w:r>
    </w:p>
    <w:p w14:paraId="4926874A" w14:textId="6AE79880"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_Toc217026345 \h </w:instrText>
      </w:r>
      <w:r>
        <w:fldChar w:fldCharType="separate"/>
      </w:r>
      <w:r>
        <w:t>100</w:t>
      </w:r>
      <w:r>
        <w:fldChar w:fldCharType="end"/>
      </w:r>
    </w:p>
    <w:p w14:paraId="6621078F" w14:textId="37B103AD"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_Toc217026346 \h </w:instrText>
      </w:r>
      <w:r>
        <w:fldChar w:fldCharType="separate"/>
      </w:r>
      <w:r>
        <w:t>100</w:t>
      </w:r>
      <w:r>
        <w:fldChar w:fldCharType="end"/>
      </w:r>
    </w:p>
    <w:p w14:paraId="1C2BE573" w14:textId="049DA5B7" w:rsidR="00B316EF" w:rsidRDefault="00B316EF">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_Toc217026347 \h </w:instrText>
      </w:r>
      <w:r>
        <w:fldChar w:fldCharType="separate"/>
      </w:r>
      <w:r>
        <w:t>101</w:t>
      </w:r>
      <w:r>
        <w:fldChar w:fldCharType="end"/>
      </w:r>
    </w:p>
    <w:p w14:paraId="5B0E20DA" w14:textId="086CB178" w:rsidR="00B316EF" w:rsidRDefault="00B316EF">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_Toc217026348 \h </w:instrText>
      </w:r>
      <w:r>
        <w:fldChar w:fldCharType="separate"/>
      </w:r>
      <w:r>
        <w:t>102</w:t>
      </w:r>
      <w:r>
        <w:fldChar w:fldCharType="end"/>
      </w:r>
    </w:p>
    <w:p w14:paraId="480F2E40" w14:textId="709EF424" w:rsidR="00B316EF" w:rsidRDefault="00B316EF">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_Toc217026349 \h </w:instrText>
      </w:r>
      <w:r>
        <w:fldChar w:fldCharType="separate"/>
      </w:r>
      <w:r>
        <w:t>102</w:t>
      </w:r>
      <w:r>
        <w:fldChar w:fldCharType="end"/>
      </w:r>
    </w:p>
    <w:p w14:paraId="096E2C0A" w14:textId="40BCD2BB" w:rsidR="00B316EF" w:rsidRDefault="00B316EF">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_Toc217026350 \h </w:instrText>
      </w:r>
      <w:r>
        <w:fldChar w:fldCharType="separate"/>
      </w:r>
      <w:r>
        <w:t>103</w:t>
      </w:r>
      <w:r>
        <w:fldChar w:fldCharType="end"/>
      </w:r>
    </w:p>
    <w:p w14:paraId="629C267D" w14:textId="5B4E90A5" w:rsidR="00B316EF" w:rsidRDefault="00B316EF">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_Toc217026351 \h </w:instrText>
      </w:r>
      <w:r>
        <w:fldChar w:fldCharType="separate"/>
      </w:r>
      <w:r>
        <w:t>103</w:t>
      </w:r>
      <w:r>
        <w:fldChar w:fldCharType="end"/>
      </w:r>
    </w:p>
    <w:p w14:paraId="1B7D85B8" w14:textId="45A85053" w:rsidR="00B316EF" w:rsidRDefault="00B316EF">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_Toc217026352 \h </w:instrText>
      </w:r>
      <w:r>
        <w:fldChar w:fldCharType="separate"/>
      </w:r>
      <w:r>
        <w:t>103</w:t>
      </w:r>
      <w:r>
        <w:fldChar w:fldCharType="end"/>
      </w:r>
    </w:p>
    <w:p w14:paraId="397FA46F" w14:textId="28529748" w:rsidR="00B316EF" w:rsidRDefault="00B316EF">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_Toc217026353 \h </w:instrText>
      </w:r>
      <w:r>
        <w:fldChar w:fldCharType="separate"/>
      </w:r>
      <w:r>
        <w:t>104</w:t>
      </w:r>
      <w:r>
        <w:fldChar w:fldCharType="end"/>
      </w:r>
    </w:p>
    <w:p w14:paraId="70D3FFD4" w14:textId="14E544F6" w:rsidR="00B316EF" w:rsidRDefault="00B316EF">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_Toc217026354 \h </w:instrText>
      </w:r>
      <w:r>
        <w:fldChar w:fldCharType="separate"/>
      </w:r>
      <w:r>
        <w:t>104</w:t>
      </w:r>
      <w:r>
        <w:fldChar w:fldCharType="end"/>
      </w:r>
    </w:p>
    <w:p w14:paraId="100A4920" w14:textId="0C6D3FCE" w:rsidR="00B316EF" w:rsidRDefault="00B316E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_Toc217026355 \h </w:instrText>
      </w:r>
      <w:r>
        <w:fldChar w:fldCharType="separate"/>
      </w:r>
      <w:r>
        <w:t>104</w:t>
      </w:r>
      <w:r>
        <w:fldChar w:fldCharType="end"/>
      </w:r>
    </w:p>
    <w:p w14:paraId="75A413AF" w14:textId="5490B64A" w:rsidR="00B316EF" w:rsidRDefault="00B316EF">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_Toc217026356 \h </w:instrText>
      </w:r>
      <w:r>
        <w:fldChar w:fldCharType="separate"/>
      </w:r>
      <w:r>
        <w:t>104</w:t>
      </w:r>
      <w:r>
        <w:fldChar w:fldCharType="end"/>
      </w:r>
    </w:p>
    <w:p w14:paraId="32941038" w14:textId="1A6CF80F" w:rsidR="00B316EF" w:rsidRDefault="00B316EF">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_Toc217026357 \h </w:instrText>
      </w:r>
      <w:r>
        <w:fldChar w:fldCharType="separate"/>
      </w:r>
      <w:r>
        <w:t>104</w:t>
      </w:r>
      <w:r>
        <w:fldChar w:fldCharType="end"/>
      </w:r>
    </w:p>
    <w:p w14:paraId="753F00B1" w14:textId="2E569789" w:rsidR="00B316EF" w:rsidRDefault="00B316EF">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_Toc217026358 \h </w:instrText>
      </w:r>
      <w:r>
        <w:fldChar w:fldCharType="separate"/>
      </w:r>
      <w:r>
        <w:t>106</w:t>
      </w:r>
      <w:r>
        <w:fldChar w:fldCharType="end"/>
      </w:r>
    </w:p>
    <w:p w14:paraId="0D0A8A07" w14:textId="5FD0861D" w:rsidR="00B316EF" w:rsidRDefault="00B316EF">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_Toc217026359 \h </w:instrText>
      </w:r>
      <w:r>
        <w:fldChar w:fldCharType="separate"/>
      </w:r>
      <w:r>
        <w:t>106</w:t>
      </w:r>
      <w:r>
        <w:fldChar w:fldCharType="end"/>
      </w:r>
    </w:p>
    <w:p w14:paraId="685DEE9B" w14:textId="660FE508" w:rsidR="00B316EF" w:rsidRDefault="00B316EF">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_Toc217026360 \h </w:instrText>
      </w:r>
      <w:r>
        <w:fldChar w:fldCharType="separate"/>
      </w:r>
      <w:r>
        <w:t>106</w:t>
      </w:r>
      <w:r>
        <w:fldChar w:fldCharType="end"/>
      </w:r>
    </w:p>
    <w:p w14:paraId="769795C2" w14:textId="3B206DB5" w:rsidR="00B316EF" w:rsidRDefault="00B316EF">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_Toc217026361 \h </w:instrText>
      </w:r>
      <w:r>
        <w:fldChar w:fldCharType="separate"/>
      </w:r>
      <w:r>
        <w:t>106</w:t>
      </w:r>
      <w:r>
        <w:fldChar w:fldCharType="end"/>
      </w:r>
    </w:p>
    <w:p w14:paraId="3059316F" w14:textId="3C111F75" w:rsidR="00B316EF" w:rsidRDefault="00B316EF">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_Toc217026362 \h </w:instrText>
      </w:r>
      <w:r>
        <w:fldChar w:fldCharType="separate"/>
      </w:r>
      <w:r>
        <w:t>110</w:t>
      </w:r>
      <w:r>
        <w:fldChar w:fldCharType="end"/>
      </w:r>
    </w:p>
    <w:p w14:paraId="68CA2FD6" w14:textId="6044D83D" w:rsidR="00B316EF" w:rsidRDefault="00B316EF">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_Toc217026363 \h </w:instrText>
      </w:r>
      <w:r>
        <w:fldChar w:fldCharType="separate"/>
      </w:r>
      <w:r>
        <w:t>115</w:t>
      </w:r>
      <w:r>
        <w:fldChar w:fldCharType="end"/>
      </w:r>
    </w:p>
    <w:p w14:paraId="2F9A0DA5" w14:textId="0E27A3AF" w:rsidR="00B316EF" w:rsidRDefault="00B316EF">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_Toc217026364 \h </w:instrText>
      </w:r>
      <w:r>
        <w:fldChar w:fldCharType="separate"/>
      </w:r>
      <w:r>
        <w:t>115</w:t>
      </w:r>
      <w:r>
        <w:fldChar w:fldCharType="end"/>
      </w:r>
    </w:p>
    <w:p w14:paraId="440A31CE" w14:textId="4C20FB06" w:rsidR="00B316EF" w:rsidRDefault="00B316EF">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EE0D08">
        <w:rPr>
          <w:rFonts w:eastAsia="SimSun" w:cs="Arial"/>
          <w:lang w:eastAsia="zh-CN"/>
        </w:rPr>
        <w:t>Application specific policy information management</w:t>
      </w:r>
      <w:r>
        <w:tab/>
      </w:r>
      <w:r>
        <w:fldChar w:fldCharType="begin"/>
      </w:r>
      <w:r>
        <w:instrText xml:space="preserve"> PAGEREF _Toc217026365 \h </w:instrText>
      </w:r>
      <w:r>
        <w:fldChar w:fldCharType="separate"/>
      </w:r>
      <w:r>
        <w:t>115</w:t>
      </w:r>
      <w:r>
        <w:fldChar w:fldCharType="end"/>
      </w:r>
    </w:p>
    <w:p w14:paraId="562594E2" w14:textId="65F0A671" w:rsidR="00B316EF" w:rsidRDefault="00B316EF">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_Toc217026366 \h </w:instrText>
      </w:r>
      <w:r>
        <w:fldChar w:fldCharType="separate"/>
      </w:r>
      <w:r>
        <w:t>116</w:t>
      </w:r>
      <w:r>
        <w:fldChar w:fldCharType="end"/>
      </w:r>
    </w:p>
    <w:p w14:paraId="7ACD9543" w14:textId="61CC710F" w:rsidR="00B316EF" w:rsidRDefault="00B316EF">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_Toc217026367 \h </w:instrText>
      </w:r>
      <w:r>
        <w:fldChar w:fldCharType="separate"/>
      </w:r>
      <w:r>
        <w:t>117</w:t>
      </w:r>
      <w:r>
        <w:fldChar w:fldCharType="end"/>
      </w:r>
    </w:p>
    <w:p w14:paraId="3BE43283" w14:textId="61DC27C3" w:rsidR="00B316EF" w:rsidRDefault="00B316EF">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_Toc217026368 \h </w:instrText>
      </w:r>
      <w:r>
        <w:fldChar w:fldCharType="separate"/>
      </w:r>
      <w:r>
        <w:t>117</w:t>
      </w:r>
      <w:r>
        <w:fldChar w:fldCharType="end"/>
      </w:r>
    </w:p>
    <w:p w14:paraId="3C729924" w14:textId="2F62763D" w:rsidR="00B316EF" w:rsidRDefault="00B316EF">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_Toc217026369 \h </w:instrText>
      </w:r>
      <w:r>
        <w:fldChar w:fldCharType="separate"/>
      </w:r>
      <w:r>
        <w:t>117</w:t>
      </w:r>
      <w:r>
        <w:fldChar w:fldCharType="end"/>
      </w:r>
    </w:p>
    <w:p w14:paraId="1369D3D8" w14:textId="6851F0A3" w:rsidR="00B316EF" w:rsidRDefault="00B316EF">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_Toc217026370 \h </w:instrText>
      </w:r>
      <w:r>
        <w:fldChar w:fldCharType="separate"/>
      </w:r>
      <w:r>
        <w:t>117</w:t>
      </w:r>
      <w:r>
        <w:fldChar w:fldCharType="end"/>
      </w:r>
    </w:p>
    <w:p w14:paraId="5DF0D02C" w14:textId="1A0DCD9F" w:rsidR="00B316EF" w:rsidRDefault="00B316EF">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_Toc217026371 \h </w:instrText>
      </w:r>
      <w:r>
        <w:fldChar w:fldCharType="separate"/>
      </w:r>
      <w:r>
        <w:t>118</w:t>
      </w:r>
      <w:r>
        <w:fldChar w:fldCharType="end"/>
      </w:r>
    </w:p>
    <w:p w14:paraId="7A6F057E" w14:textId="661ABC66" w:rsidR="00B316EF" w:rsidRDefault="00B316EF">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_Toc217026372 \h </w:instrText>
      </w:r>
      <w:r>
        <w:fldChar w:fldCharType="separate"/>
      </w:r>
      <w:r>
        <w:t>118</w:t>
      </w:r>
      <w:r>
        <w:fldChar w:fldCharType="end"/>
      </w:r>
    </w:p>
    <w:p w14:paraId="1032A6FE" w14:textId="07D005AA" w:rsidR="00B316EF" w:rsidRDefault="00B316EF">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_Toc217026373 \h </w:instrText>
      </w:r>
      <w:r>
        <w:fldChar w:fldCharType="separate"/>
      </w:r>
      <w:r>
        <w:t>118</w:t>
      </w:r>
      <w:r>
        <w:fldChar w:fldCharType="end"/>
      </w:r>
    </w:p>
    <w:p w14:paraId="023D0743" w14:textId="0F5FE6CB" w:rsidR="00B316EF" w:rsidRDefault="00B316EF">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_Toc217026374 \h </w:instrText>
      </w:r>
      <w:r>
        <w:fldChar w:fldCharType="separate"/>
      </w:r>
      <w:r>
        <w:t>118</w:t>
      </w:r>
      <w:r>
        <w:fldChar w:fldCharType="end"/>
      </w:r>
    </w:p>
    <w:p w14:paraId="7A4C5686" w14:textId="66BC2AB8" w:rsidR="00B316EF" w:rsidRDefault="00B316EF">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_Toc217026375 \h </w:instrText>
      </w:r>
      <w:r>
        <w:fldChar w:fldCharType="separate"/>
      </w:r>
      <w:r>
        <w:t>119</w:t>
      </w:r>
      <w:r>
        <w:fldChar w:fldCharType="end"/>
      </w:r>
    </w:p>
    <w:p w14:paraId="5DA053EF" w14:textId="6F1A9495" w:rsidR="00B316EF" w:rsidRDefault="00B316EF">
      <w:pPr>
        <w:pStyle w:val="TOC3"/>
        <w:rPr>
          <w:rFonts w:asciiTheme="minorHAnsi" w:eastAsiaTheme="minorEastAsia" w:hAnsiTheme="minorHAnsi" w:cstheme="minorBidi"/>
          <w:kern w:val="2"/>
          <w:sz w:val="24"/>
          <w:szCs w:val="24"/>
          <w14:ligatures w14:val="standardContextual"/>
        </w:rPr>
      </w:pPr>
      <w:r w:rsidRPr="00EE0D08">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_Toc217026376 \h </w:instrText>
      </w:r>
      <w:r>
        <w:fldChar w:fldCharType="separate"/>
      </w:r>
      <w:r>
        <w:t>119</w:t>
      </w:r>
      <w:r>
        <w:fldChar w:fldCharType="end"/>
      </w:r>
    </w:p>
    <w:p w14:paraId="6AC0CEF7" w14:textId="4B7E35EA" w:rsidR="00B316EF" w:rsidRDefault="00B316E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_Toc217026377 \h </w:instrText>
      </w:r>
      <w:r>
        <w:fldChar w:fldCharType="separate"/>
      </w:r>
      <w:r>
        <w:t>119</w:t>
      </w:r>
      <w:r>
        <w:fldChar w:fldCharType="end"/>
      </w:r>
    </w:p>
    <w:p w14:paraId="01D0BD17" w14:textId="20805930" w:rsidR="00B316EF" w:rsidRDefault="00B316EF">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_Toc217026378 \h </w:instrText>
      </w:r>
      <w:r>
        <w:fldChar w:fldCharType="separate"/>
      </w:r>
      <w:r>
        <w:t>121</w:t>
      </w:r>
      <w:r>
        <w:fldChar w:fldCharType="end"/>
      </w:r>
    </w:p>
    <w:p w14:paraId="3FF2C949" w14:textId="038E0C52" w:rsidR="00B316EF" w:rsidRDefault="00B316EF">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_Toc217026379 \h </w:instrText>
      </w:r>
      <w:r>
        <w:fldChar w:fldCharType="separate"/>
      </w:r>
      <w:r>
        <w:t>121</w:t>
      </w:r>
      <w:r>
        <w:fldChar w:fldCharType="end"/>
      </w:r>
    </w:p>
    <w:p w14:paraId="6020DC9F" w14:textId="1CA68955" w:rsidR="00B316EF" w:rsidRDefault="00B316EF">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_Toc217026380 \h </w:instrText>
      </w:r>
      <w:r>
        <w:fldChar w:fldCharType="separate"/>
      </w:r>
      <w:r>
        <w:t>122</w:t>
      </w:r>
      <w:r>
        <w:fldChar w:fldCharType="end"/>
      </w:r>
    </w:p>
    <w:p w14:paraId="67BCAE34" w14:textId="78B9AD09" w:rsidR="00B316EF" w:rsidRDefault="00B316EF">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_Toc217026381 \h </w:instrText>
      </w:r>
      <w:r>
        <w:fldChar w:fldCharType="separate"/>
      </w:r>
      <w:r>
        <w:t>123</w:t>
      </w:r>
      <w:r>
        <w:fldChar w:fldCharType="end"/>
      </w:r>
    </w:p>
    <w:p w14:paraId="4C73F70D" w14:textId="54132D37" w:rsidR="00B316EF" w:rsidRDefault="00B316EF">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_Toc217026382 \h </w:instrText>
      </w:r>
      <w:r>
        <w:fldChar w:fldCharType="separate"/>
      </w:r>
      <w:r>
        <w:t>124</w:t>
      </w:r>
      <w:r>
        <w:fldChar w:fldCharType="end"/>
      </w:r>
    </w:p>
    <w:p w14:paraId="17D998B9" w14:textId="03F48376" w:rsidR="00B316EF" w:rsidRDefault="00B316EF">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_Toc217026383 \h </w:instrText>
      </w:r>
      <w:r>
        <w:fldChar w:fldCharType="separate"/>
      </w:r>
      <w:r>
        <w:t>124</w:t>
      </w:r>
      <w:r>
        <w:fldChar w:fldCharType="end"/>
      </w:r>
    </w:p>
    <w:p w14:paraId="11C4B35F" w14:textId="46546F19" w:rsidR="00B316EF" w:rsidRDefault="00B316EF">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_Toc217026384 \h </w:instrText>
      </w:r>
      <w:r>
        <w:fldChar w:fldCharType="separate"/>
      </w:r>
      <w:r>
        <w:t>124</w:t>
      </w:r>
      <w:r>
        <w:fldChar w:fldCharType="end"/>
      </w:r>
    </w:p>
    <w:p w14:paraId="422205E6" w14:textId="7D5DF4D5" w:rsidR="00B316EF" w:rsidRDefault="00B316EF">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_Toc217026385 \h </w:instrText>
      </w:r>
      <w:r>
        <w:fldChar w:fldCharType="separate"/>
      </w:r>
      <w:r>
        <w:t>124</w:t>
      </w:r>
      <w:r>
        <w:fldChar w:fldCharType="end"/>
      </w:r>
    </w:p>
    <w:p w14:paraId="2E491FD9" w14:textId="36300AD4" w:rsidR="00B316EF" w:rsidRDefault="00B316EF">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_Toc217026386 \h </w:instrText>
      </w:r>
      <w:r>
        <w:fldChar w:fldCharType="separate"/>
      </w:r>
      <w:r>
        <w:t>125</w:t>
      </w:r>
      <w:r>
        <w:fldChar w:fldCharType="end"/>
      </w:r>
    </w:p>
    <w:p w14:paraId="465792C3" w14:textId="4DFDBCE9" w:rsidR="00B316EF" w:rsidRDefault="00B316EF">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_Toc217026387 \h </w:instrText>
      </w:r>
      <w:r>
        <w:fldChar w:fldCharType="separate"/>
      </w:r>
      <w:r>
        <w:t>125</w:t>
      </w:r>
      <w:r>
        <w:fldChar w:fldCharType="end"/>
      </w:r>
    </w:p>
    <w:p w14:paraId="28A60EE5" w14:textId="54C6C589" w:rsidR="00B316EF" w:rsidRDefault="00B316EF">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_Toc217026388 \h </w:instrText>
      </w:r>
      <w:r>
        <w:fldChar w:fldCharType="separate"/>
      </w:r>
      <w:r>
        <w:t>125</w:t>
      </w:r>
      <w:r>
        <w:fldChar w:fldCharType="end"/>
      </w:r>
    </w:p>
    <w:p w14:paraId="059628AF" w14:textId="73FDF8CD" w:rsidR="00B316EF" w:rsidRDefault="00B316EF">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_Toc217026389 \h </w:instrText>
      </w:r>
      <w:r>
        <w:fldChar w:fldCharType="separate"/>
      </w:r>
      <w:r>
        <w:t>125</w:t>
      </w:r>
      <w:r>
        <w:fldChar w:fldCharType="end"/>
      </w:r>
    </w:p>
    <w:p w14:paraId="6CA36B9B" w14:textId="3E8C41EA" w:rsidR="00B316EF" w:rsidRDefault="00B316EF">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_Toc217026390 \h </w:instrText>
      </w:r>
      <w:r>
        <w:fldChar w:fldCharType="separate"/>
      </w:r>
      <w:r>
        <w:t>126</w:t>
      </w:r>
      <w:r>
        <w:fldChar w:fldCharType="end"/>
      </w:r>
    </w:p>
    <w:p w14:paraId="546415B0" w14:textId="042C0ABB" w:rsidR="00B316EF" w:rsidRDefault="00B316EF">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_Toc217026391 \h </w:instrText>
      </w:r>
      <w:r>
        <w:fldChar w:fldCharType="separate"/>
      </w:r>
      <w:r>
        <w:t>126</w:t>
      </w:r>
      <w:r>
        <w:fldChar w:fldCharType="end"/>
      </w:r>
    </w:p>
    <w:p w14:paraId="1EA0EEDC" w14:textId="621D2FB2" w:rsidR="00B316EF" w:rsidRDefault="00B316EF">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_Toc217026392 \h </w:instrText>
      </w:r>
      <w:r>
        <w:fldChar w:fldCharType="separate"/>
      </w:r>
      <w:r>
        <w:t>126</w:t>
      </w:r>
      <w:r>
        <w:fldChar w:fldCharType="end"/>
      </w:r>
    </w:p>
    <w:p w14:paraId="1EF8334F" w14:textId="114C2502" w:rsidR="00B316EF" w:rsidRDefault="00B316EF">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_Toc217026393 \h </w:instrText>
      </w:r>
      <w:r>
        <w:fldChar w:fldCharType="separate"/>
      </w:r>
      <w:r>
        <w:t>126</w:t>
      </w:r>
      <w:r>
        <w:fldChar w:fldCharType="end"/>
      </w:r>
    </w:p>
    <w:p w14:paraId="32D518D2" w14:textId="3924F9F1" w:rsidR="00B316EF" w:rsidRDefault="00B316EF">
      <w:pPr>
        <w:pStyle w:val="TOC2"/>
        <w:rPr>
          <w:rFonts w:asciiTheme="minorHAnsi" w:eastAsiaTheme="minorEastAsia" w:hAnsiTheme="minorHAnsi" w:cstheme="minorBidi"/>
          <w:kern w:val="2"/>
          <w:sz w:val="24"/>
          <w:szCs w:val="24"/>
          <w14:ligatures w14:val="standardContextual"/>
        </w:rPr>
      </w:pPr>
      <w:r>
        <w:lastRenderedPageBreak/>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_Toc217026394 \h </w:instrText>
      </w:r>
      <w:r>
        <w:fldChar w:fldCharType="separate"/>
      </w:r>
      <w:r>
        <w:t>126</w:t>
      </w:r>
      <w:r>
        <w:fldChar w:fldCharType="end"/>
      </w:r>
    </w:p>
    <w:p w14:paraId="3425EFD4" w14:textId="3CD73925" w:rsidR="00B316EF" w:rsidRDefault="00B316E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_Toc217026395 \h </w:instrText>
      </w:r>
      <w:r>
        <w:fldChar w:fldCharType="separate"/>
      </w:r>
      <w:r>
        <w:t>126</w:t>
      </w:r>
      <w:r>
        <w:fldChar w:fldCharType="end"/>
      </w:r>
    </w:p>
    <w:p w14:paraId="2E6E730E" w14:textId="0AA3472E" w:rsidR="00B316EF" w:rsidRDefault="00B316E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_Toc217026396 \h </w:instrText>
      </w:r>
      <w:r>
        <w:fldChar w:fldCharType="separate"/>
      </w:r>
      <w:r>
        <w:t>141</w:t>
      </w:r>
      <w:r>
        <w:fldChar w:fldCharType="end"/>
      </w:r>
    </w:p>
    <w:p w14:paraId="5E40AE29" w14:textId="2592C76D" w:rsidR="00B316EF" w:rsidRDefault="00B316E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_Toc217026397 \h </w:instrText>
      </w:r>
      <w:r>
        <w:fldChar w:fldCharType="separate"/>
      </w:r>
      <w:r>
        <w:t>142</w:t>
      </w:r>
      <w:r>
        <w:fldChar w:fldCharType="end"/>
      </w:r>
    </w:p>
    <w:p w14:paraId="72663F12" w14:textId="6DDC0B0E" w:rsidR="00B316EF" w:rsidRDefault="00B316EF">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_Toc217026398 \h </w:instrText>
      </w:r>
      <w:r>
        <w:fldChar w:fldCharType="separate"/>
      </w:r>
      <w:r>
        <w:t>147</w:t>
      </w:r>
      <w:r>
        <w:fldChar w:fldCharType="end"/>
      </w:r>
    </w:p>
    <w:p w14:paraId="578E901F" w14:textId="379F492C" w:rsidR="00B316EF" w:rsidRDefault="00B316EF">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_Toc217026399 \h </w:instrText>
      </w:r>
      <w:r>
        <w:fldChar w:fldCharType="separate"/>
      </w:r>
      <w:r>
        <w:t>150</w:t>
      </w:r>
      <w:r>
        <w:fldChar w:fldCharType="end"/>
      </w:r>
    </w:p>
    <w:p w14:paraId="133BD566" w14:textId="4C8ABB81" w:rsidR="00B316EF" w:rsidRDefault="00B316EF">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_Toc217026400 \h </w:instrText>
      </w:r>
      <w:r>
        <w:fldChar w:fldCharType="separate"/>
      </w:r>
      <w:r>
        <w:t>150</w:t>
      </w:r>
      <w:r>
        <w:fldChar w:fldCharType="end"/>
      </w:r>
    </w:p>
    <w:p w14:paraId="79765F40" w14:textId="22E94202" w:rsidR="00B316EF" w:rsidRDefault="00B316EF">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_Toc217026401 \h </w:instrText>
      </w:r>
      <w:r>
        <w:fldChar w:fldCharType="separate"/>
      </w:r>
      <w:r>
        <w:t>150</w:t>
      </w:r>
      <w:r>
        <w:fldChar w:fldCharType="end"/>
      </w:r>
    </w:p>
    <w:p w14:paraId="4D31191A" w14:textId="1EE341EA" w:rsidR="00B316EF" w:rsidRDefault="00B316EF">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_Toc217026402 \h </w:instrText>
      </w:r>
      <w:r>
        <w:fldChar w:fldCharType="separate"/>
      </w:r>
      <w:r>
        <w:t>151</w:t>
      </w:r>
      <w:r>
        <w:fldChar w:fldCharType="end"/>
      </w:r>
    </w:p>
    <w:p w14:paraId="6F9CE836" w14:textId="34981536" w:rsidR="00B316EF" w:rsidRDefault="00B316EF">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_Toc217026403 \h </w:instrText>
      </w:r>
      <w:r>
        <w:fldChar w:fldCharType="separate"/>
      </w:r>
      <w:r>
        <w:t>152</w:t>
      </w:r>
      <w:r>
        <w:fldChar w:fldCharType="end"/>
      </w:r>
    </w:p>
    <w:p w14:paraId="718563CA" w14:textId="623B7888" w:rsidR="00B316EF" w:rsidRDefault="00B316EF">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_Toc217026404 \h </w:instrText>
      </w:r>
      <w:r>
        <w:fldChar w:fldCharType="separate"/>
      </w:r>
      <w:r>
        <w:t>152</w:t>
      </w:r>
      <w:r>
        <w:fldChar w:fldCharType="end"/>
      </w:r>
    </w:p>
    <w:p w14:paraId="2552261C" w14:textId="5CE6574A" w:rsidR="00B316EF" w:rsidRDefault="00B316EF">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_Toc217026405 \h </w:instrText>
      </w:r>
      <w:r>
        <w:fldChar w:fldCharType="separate"/>
      </w:r>
      <w:r>
        <w:t>152</w:t>
      </w:r>
      <w:r>
        <w:fldChar w:fldCharType="end"/>
      </w:r>
    </w:p>
    <w:p w14:paraId="5B8CBF09" w14:textId="5A9CE1AC" w:rsidR="00B316EF" w:rsidRDefault="00B316EF">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_Toc217026406 \h </w:instrText>
      </w:r>
      <w:r>
        <w:fldChar w:fldCharType="separate"/>
      </w:r>
      <w:r>
        <w:t>158</w:t>
      </w:r>
      <w:r>
        <w:fldChar w:fldCharType="end"/>
      </w:r>
    </w:p>
    <w:p w14:paraId="4189A552" w14:textId="1C4D488D" w:rsidR="00B316EF" w:rsidRDefault="00B316EF">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_Toc217026407 \h </w:instrText>
      </w:r>
      <w:r>
        <w:fldChar w:fldCharType="separate"/>
      </w:r>
      <w:r>
        <w:t>158</w:t>
      </w:r>
      <w:r>
        <w:fldChar w:fldCharType="end"/>
      </w:r>
    </w:p>
    <w:p w14:paraId="58980797" w14:textId="5E511FE0" w:rsidR="00B316EF" w:rsidRDefault="00B316EF">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_Toc217026408 \h </w:instrText>
      </w:r>
      <w:r>
        <w:fldChar w:fldCharType="separate"/>
      </w:r>
      <w:r>
        <w:t>158</w:t>
      </w:r>
      <w:r>
        <w:fldChar w:fldCharType="end"/>
      </w:r>
    </w:p>
    <w:p w14:paraId="5B680CA9" w14:textId="4844F10F" w:rsidR="00B316EF" w:rsidRDefault="00B316EF">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_Toc217026409 \h </w:instrText>
      </w:r>
      <w:r>
        <w:fldChar w:fldCharType="separate"/>
      </w:r>
      <w:r>
        <w:t>159</w:t>
      </w:r>
      <w:r>
        <w:fldChar w:fldCharType="end"/>
      </w:r>
    </w:p>
    <w:p w14:paraId="41BAA34F" w14:textId="1CD60BD1" w:rsidR="00B316EF" w:rsidRDefault="00B316EF">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_Toc217026410 \h </w:instrText>
      </w:r>
      <w:r>
        <w:fldChar w:fldCharType="separate"/>
      </w:r>
      <w:r>
        <w:t>159</w:t>
      </w:r>
      <w:r>
        <w:fldChar w:fldCharType="end"/>
      </w:r>
    </w:p>
    <w:p w14:paraId="3017E777" w14:textId="353BFFEC" w:rsidR="00B316EF" w:rsidRDefault="00B316EF">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_Toc217026411 \h </w:instrText>
      </w:r>
      <w:r>
        <w:fldChar w:fldCharType="separate"/>
      </w:r>
      <w:r>
        <w:t>162</w:t>
      </w:r>
      <w:r>
        <w:fldChar w:fldCharType="end"/>
      </w:r>
    </w:p>
    <w:p w14:paraId="20178AF0" w14:textId="1C798C1A" w:rsidR="00B316EF" w:rsidRDefault="00B316EF">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_Toc217026412 \h </w:instrText>
      </w:r>
      <w:r>
        <w:fldChar w:fldCharType="separate"/>
      </w:r>
      <w:r>
        <w:t>163</w:t>
      </w:r>
      <w:r>
        <w:fldChar w:fldCharType="end"/>
      </w:r>
    </w:p>
    <w:p w14:paraId="4239D056" w14:textId="4156B914" w:rsidR="00B316EF" w:rsidRDefault="00B316EF">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r>
      <w:r>
        <w:instrText xml:space="preserve"> PAGEREF _Toc217026413 \h </w:instrText>
      </w:r>
      <w:r>
        <w:fldChar w:fldCharType="separate"/>
      </w:r>
      <w:r>
        <w:t>163</w:t>
      </w:r>
      <w:r>
        <w:fldChar w:fldCharType="end"/>
      </w:r>
    </w:p>
    <w:p w14:paraId="3EFA4118" w14:textId="00528A73" w:rsidR="00B316EF" w:rsidRDefault="00B316EF">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r>
      <w:r>
        <w:instrText xml:space="preserve"> PAGEREF _Toc217026414 \h </w:instrText>
      </w:r>
      <w:r>
        <w:fldChar w:fldCharType="separate"/>
      </w:r>
      <w:r>
        <w:t>163</w:t>
      </w:r>
      <w:r>
        <w:fldChar w:fldCharType="end"/>
      </w:r>
    </w:p>
    <w:p w14:paraId="21A004FF" w14:textId="050EB832" w:rsidR="00B316EF" w:rsidRDefault="00B316EF">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_Toc217026415 \h </w:instrText>
      </w:r>
      <w:r>
        <w:fldChar w:fldCharType="separate"/>
      </w:r>
      <w:r>
        <w:t>163</w:t>
      </w:r>
      <w:r>
        <w:fldChar w:fldCharType="end"/>
      </w:r>
    </w:p>
    <w:p w14:paraId="12EC64DC" w14:textId="408F8791" w:rsidR="00B316EF" w:rsidRDefault="00B316EF">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_Toc217026416 \h </w:instrText>
      </w:r>
      <w:r>
        <w:fldChar w:fldCharType="separate"/>
      </w:r>
      <w:r>
        <w:t>164</w:t>
      </w:r>
      <w:r>
        <w:fldChar w:fldCharType="end"/>
      </w:r>
    </w:p>
    <w:p w14:paraId="11E60492" w14:textId="6D0DBA4E" w:rsidR="00B316EF" w:rsidRDefault="00B316EF">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_Toc217026417 \h </w:instrText>
      </w:r>
      <w:r>
        <w:fldChar w:fldCharType="separate"/>
      </w:r>
      <w:r>
        <w:t>165</w:t>
      </w:r>
      <w:r>
        <w:fldChar w:fldCharType="end"/>
      </w:r>
    </w:p>
    <w:p w14:paraId="404A14CE" w14:textId="25D0F431" w:rsidR="00B316EF" w:rsidRDefault="00B316EF">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_Toc217026418 \h </w:instrText>
      </w:r>
      <w:r>
        <w:fldChar w:fldCharType="separate"/>
      </w:r>
      <w:r>
        <w:t>170</w:t>
      </w:r>
      <w:r>
        <w:fldChar w:fldCharType="end"/>
      </w:r>
    </w:p>
    <w:p w14:paraId="750CEC6A" w14:textId="6EC18B1B" w:rsidR="00B316EF" w:rsidRDefault="00B316EF">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_Toc217026419 \h </w:instrText>
      </w:r>
      <w:r>
        <w:fldChar w:fldCharType="separate"/>
      </w:r>
      <w:r>
        <w:t>171</w:t>
      </w:r>
      <w:r>
        <w:fldChar w:fldCharType="end"/>
      </w:r>
    </w:p>
    <w:p w14:paraId="0BD68696" w14:textId="04543E05" w:rsidR="00B316EF" w:rsidRDefault="00B316EF">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_Toc217026420 \h </w:instrText>
      </w:r>
      <w:r>
        <w:fldChar w:fldCharType="separate"/>
      </w:r>
      <w:r>
        <w:t>173</w:t>
      </w:r>
      <w:r>
        <w:fldChar w:fldCharType="end"/>
      </w:r>
    </w:p>
    <w:p w14:paraId="3FF5E782" w14:textId="2B659B87" w:rsidR="00B316EF" w:rsidRDefault="00B316EF">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_Toc217026421 \h </w:instrText>
      </w:r>
      <w:r>
        <w:fldChar w:fldCharType="separate"/>
      </w:r>
      <w:r>
        <w:t>173</w:t>
      </w:r>
      <w:r>
        <w:fldChar w:fldCharType="end"/>
      </w:r>
    </w:p>
    <w:p w14:paraId="57BF36D9" w14:textId="59EF31AF" w:rsidR="00B316EF" w:rsidRDefault="00B316EF">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_Toc217026422 \h </w:instrText>
      </w:r>
      <w:r>
        <w:fldChar w:fldCharType="separate"/>
      </w:r>
      <w:r>
        <w:t>174</w:t>
      </w:r>
      <w:r>
        <w:fldChar w:fldCharType="end"/>
      </w:r>
    </w:p>
    <w:p w14:paraId="5DA80DC1" w14:textId="46C9B17F" w:rsidR="00B316EF" w:rsidRDefault="00B316EF">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_Toc217026423 \h </w:instrText>
      </w:r>
      <w:r>
        <w:fldChar w:fldCharType="separate"/>
      </w:r>
      <w:r>
        <w:t>175</w:t>
      </w:r>
      <w:r>
        <w:fldChar w:fldCharType="end"/>
      </w:r>
    </w:p>
    <w:p w14:paraId="2CACE4FA" w14:textId="132486AC"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217026218"/>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217026219"/>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217026220"/>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217026221"/>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37EC8590" w:rsidR="00787F8E" w:rsidRPr="003D4ABF" w:rsidRDefault="00787F8E" w:rsidP="00787F8E">
      <w:pPr>
        <w:pStyle w:val="EX"/>
        <w:rPr>
          <w:lang w:eastAsia="zh-CN"/>
        </w:rPr>
      </w:pPr>
      <w:r w:rsidRPr="003D4ABF">
        <w:t>[1]</w:t>
      </w:r>
      <w:r w:rsidRPr="003D4ABF">
        <w:tab/>
      </w:r>
      <w:r w:rsidR="00FD4120" w:rsidRPr="003D4ABF">
        <w:t>3GPP</w:t>
      </w:r>
      <w:r w:rsidR="00FD4120">
        <w:t> </w:t>
      </w:r>
      <w:r w:rsidR="00FD4120" w:rsidRPr="003D4ABF">
        <w:t>TR</w:t>
      </w:r>
      <w:r w:rsidR="00FD4120">
        <w:t> </w:t>
      </w:r>
      <w:r w:rsidR="00FD4120" w:rsidRPr="003D4ABF">
        <w:t>21.905:</w:t>
      </w:r>
      <w:r w:rsidRPr="003D4ABF">
        <w:t xml:space="preserve"> "Vocabulary for 3GPP Specifications".</w:t>
      </w:r>
    </w:p>
    <w:p w14:paraId="3DAA249E" w14:textId="3BEF1A8F" w:rsidR="00787F8E" w:rsidRPr="003D4ABF" w:rsidRDefault="00787F8E" w:rsidP="00787F8E">
      <w:pPr>
        <w:pStyle w:val="EX"/>
        <w:rPr>
          <w:lang w:eastAsia="zh-CN"/>
        </w:rPr>
      </w:pPr>
      <w:r w:rsidRPr="003D4ABF">
        <w:t>[2]</w:t>
      </w:r>
      <w:r w:rsidRPr="003D4ABF">
        <w:tab/>
      </w:r>
      <w:r w:rsidR="00FD4120" w:rsidRPr="003D4ABF">
        <w:t>3GPP</w:t>
      </w:r>
      <w:r w:rsidR="00FD4120">
        <w:t> </w:t>
      </w:r>
      <w:r w:rsidR="00FD4120" w:rsidRPr="003D4ABF">
        <w:t>TS</w:t>
      </w:r>
      <w:r w:rsidR="00FD4120">
        <w:t> </w:t>
      </w:r>
      <w:r w:rsidR="00FD4120" w:rsidRPr="003D4ABF">
        <w:t>23.501:</w:t>
      </w:r>
      <w:r w:rsidRPr="003D4ABF">
        <w:t xml:space="preserve"> "Technical Specification Group Services and System Aspects; System Architecture for the 5G System".</w:t>
      </w:r>
    </w:p>
    <w:p w14:paraId="434BA6ED" w14:textId="1A75D551" w:rsidR="00787F8E" w:rsidRPr="003D4ABF" w:rsidRDefault="00787F8E" w:rsidP="00787F8E">
      <w:pPr>
        <w:pStyle w:val="EX"/>
        <w:rPr>
          <w:lang w:eastAsia="zh-CN"/>
        </w:rPr>
      </w:pPr>
      <w:r w:rsidRPr="003D4ABF">
        <w:t>[3]</w:t>
      </w:r>
      <w:r w:rsidRPr="003D4ABF">
        <w:tab/>
      </w:r>
      <w:r w:rsidR="00FD4120" w:rsidRPr="003D4ABF">
        <w:t>3GPP</w:t>
      </w:r>
      <w:r w:rsidR="00FD4120">
        <w:t> </w:t>
      </w:r>
      <w:r w:rsidR="00FD4120" w:rsidRPr="003D4ABF">
        <w:t>TS</w:t>
      </w:r>
      <w:r w:rsidR="00FD4120">
        <w:t> </w:t>
      </w:r>
      <w:r w:rsidR="00FD4120" w:rsidRPr="003D4ABF">
        <w:t>23.502:</w:t>
      </w:r>
      <w:r w:rsidRPr="003D4ABF">
        <w:t xml:space="preserve"> "Procedures for the 5G System; Stage 2".</w:t>
      </w:r>
    </w:p>
    <w:p w14:paraId="484FB0A8" w14:textId="026D73D5" w:rsidR="00787F8E" w:rsidRPr="003D4ABF" w:rsidRDefault="00787F8E" w:rsidP="00787F8E">
      <w:pPr>
        <w:pStyle w:val="EX"/>
      </w:pPr>
      <w:r w:rsidRPr="003D4ABF">
        <w:t>[</w:t>
      </w:r>
      <w:r w:rsidRPr="003D4ABF">
        <w:rPr>
          <w:noProof/>
        </w:rPr>
        <w:t>4</w:t>
      </w:r>
      <w:r w:rsidRPr="003D4ABF">
        <w:t>]</w:t>
      </w:r>
      <w:r w:rsidRPr="003D4ABF">
        <w:tab/>
      </w:r>
      <w:r w:rsidR="00FD4120" w:rsidRPr="003D4ABF">
        <w:t>3GPP</w:t>
      </w:r>
      <w:r w:rsidR="00FD4120">
        <w:t> </w:t>
      </w:r>
      <w:r w:rsidR="00FD4120" w:rsidRPr="003D4ABF">
        <w:t>TS</w:t>
      </w:r>
      <w:r w:rsidR="00FD4120">
        <w:t> </w:t>
      </w:r>
      <w:r w:rsidR="00FD4120" w:rsidRPr="003D4ABF">
        <w:t>23.203:</w:t>
      </w:r>
      <w:r w:rsidRPr="003D4ABF">
        <w:t xml:space="preserve"> "Policies and Charging control architecture; Stage 2".</w:t>
      </w:r>
    </w:p>
    <w:p w14:paraId="3438FFB6" w14:textId="6EC22DD3" w:rsidR="00787F8E" w:rsidRPr="003D4ABF" w:rsidRDefault="00787F8E" w:rsidP="00787F8E">
      <w:pPr>
        <w:pStyle w:val="EX"/>
      </w:pPr>
      <w:r w:rsidRPr="003D4ABF">
        <w:t>[5]</w:t>
      </w:r>
      <w:r w:rsidRPr="003D4ABF">
        <w:tab/>
      </w:r>
      <w:r w:rsidR="00FD4120" w:rsidRPr="003D4ABF">
        <w:t>3GPP</w:t>
      </w:r>
      <w:r w:rsidR="00FD4120">
        <w:t> </w:t>
      </w:r>
      <w:r w:rsidR="00FD4120" w:rsidRPr="003D4ABF">
        <w:t>TS</w:t>
      </w:r>
      <w:r w:rsidR="00FD4120">
        <w:t> </w:t>
      </w:r>
      <w:r w:rsidR="00FD4120" w:rsidRPr="003D4ABF">
        <w:t>23.228:</w:t>
      </w:r>
      <w:r w:rsidRPr="003D4ABF">
        <w:t xml:space="preserve"> "IP Multimedia Subsystem (IMS); Stage 2".</w:t>
      </w:r>
    </w:p>
    <w:p w14:paraId="09B6CB6D" w14:textId="517FCC9A" w:rsidR="00787F8E" w:rsidRPr="003D4ABF" w:rsidRDefault="00787F8E" w:rsidP="00787F8E">
      <w:pPr>
        <w:pStyle w:val="EX"/>
      </w:pPr>
      <w:r w:rsidRPr="003D4ABF">
        <w:t>[6]</w:t>
      </w:r>
      <w:r w:rsidRPr="003D4ABF">
        <w:tab/>
      </w:r>
      <w:r w:rsidR="00FD4120" w:rsidRPr="003D4ABF">
        <w:t>3GPP</w:t>
      </w:r>
      <w:r w:rsidR="00FD4120">
        <w:t> </w:t>
      </w:r>
      <w:r w:rsidR="00FD4120" w:rsidRPr="003D4ABF">
        <w:t>TS</w:t>
      </w:r>
      <w:r w:rsidR="00FD4120">
        <w:t> </w:t>
      </w:r>
      <w:r w:rsidR="00FD4120"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61E94084" w:rsidR="00787F8E" w:rsidRPr="003D4ABF" w:rsidRDefault="00787F8E" w:rsidP="00E20298">
      <w:pPr>
        <w:pStyle w:val="EX"/>
      </w:pPr>
      <w:r w:rsidRPr="00E20298">
        <w:t>[8]</w:t>
      </w:r>
      <w:r w:rsidRPr="00E20298">
        <w:tab/>
      </w:r>
      <w:r w:rsidR="00FD4120" w:rsidRPr="00E20298">
        <w:t>3GPP</w:t>
      </w:r>
      <w:r w:rsidR="00FD4120">
        <w:t> </w:t>
      </w:r>
      <w:r w:rsidR="00FD4120" w:rsidRPr="00E20298">
        <w:t>TS</w:t>
      </w:r>
      <w:r w:rsidR="00FD4120">
        <w:t> </w:t>
      </w:r>
      <w:r w:rsidR="00FD4120" w:rsidRPr="00E20298">
        <w:t>32.240:</w:t>
      </w:r>
      <w:r w:rsidRPr="00E20298">
        <w:t xml:space="preserve"> "Charging management; Charging architecture and principles".</w:t>
      </w:r>
    </w:p>
    <w:p w14:paraId="6FACD94C" w14:textId="75E3F2F1" w:rsidR="00787F8E" w:rsidRPr="003D4ABF" w:rsidRDefault="00787F8E" w:rsidP="00E20298">
      <w:pPr>
        <w:pStyle w:val="EX"/>
      </w:pPr>
      <w:r w:rsidRPr="00E20298">
        <w:t>[9]</w:t>
      </w:r>
      <w:r w:rsidRPr="00E20298">
        <w:tab/>
      </w:r>
      <w:r w:rsidR="00FD4120" w:rsidRPr="00E20298">
        <w:t>3GPP</w:t>
      </w:r>
      <w:r w:rsidR="00FD4120">
        <w:t> </w:t>
      </w:r>
      <w:r w:rsidR="00FD4120" w:rsidRPr="00E20298">
        <w:t>TS</w:t>
      </w:r>
      <w:r w:rsidR="00FD4120">
        <w:t> </w:t>
      </w:r>
      <w:r w:rsidR="00FD4120" w:rsidRPr="00E20298">
        <w:t>23.402:</w:t>
      </w:r>
      <w:r w:rsidRPr="00E20298">
        <w:t xml:space="preserve"> "Architecture enhancements for non-3GPP accesses".</w:t>
      </w:r>
    </w:p>
    <w:p w14:paraId="55191C6A" w14:textId="3629829E" w:rsidR="00787F8E" w:rsidRPr="003D4ABF" w:rsidRDefault="00787F8E" w:rsidP="00E20298">
      <w:pPr>
        <w:pStyle w:val="EX"/>
      </w:pPr>
      <w:r w:rsidRPr="00E20298">
        <w:t>[10]</w:t>
      </w:r>
      <w:r w:rsidRPr="00E20298">
        <w:tab/>
      </w:r>
      <w:r w:rsidR="00FD4120" w:rsidRPr="00E20298">
        <w:t>3GPP</w:t>
      </w:r>
      <w:r w:rsidR="00FD4120">
        <w:t> </w:t>
      </w:r>
      <w:r w:rsidR="00FD4120" w:rsidRPr="00E20298">
        <w:t>TS</w:t>
      </w:r>
      <w:r w:rsidR="00FD4120">
        <w:t> </w:t>
      </w:r>
      <w:r w:rsidR="00FD4120" w:rsidRPr="00E20298">
        <w:t>23.161:</w:t>
      </w:r>
      <w:r w:rsidRPr="00E20298">
        <w:t xml:space="preserve"> "Network-Based IP Flow Mobility (NBIFOM); Stage 2".</w:t>
      </w:r>
    </w:p>
    <w:p w14:paraId="3F63E640" w14:textId="02670832" w:rsidR="00787F8E" w:rsidRPr="003D4ABF" w:rsidRDefault="00787F8E" w:rsidP="00E20298">
      <w:pPr>
        <w:pStyle w:val="EX"/>
      </w:pPr>
      <w:r w:rsidRPr="00E20298">
        <w:t>[11]</w:t>
      </w:r>
      <w:r w:rsidRPr="00E20298">
        <w:tab/>
      </w:r>
      <w:r w:rsidR="00FD4120" w:rsidRPr="00E20298">
        <w:t>3GPP</w:t>
      </w:r>
      <w:r w:rsidR="00FD4120">
        <w:t> </w:t>
      </w:r>
      <w:r w:rsidR="00FD4120" w:rsidRPr="00E20298">
        <w:t>TS</w:t>
      </w:r>
      <w:r w:rsidR="00FD4120">
        <w:t> </w:t>
      </w:r>
      <w:r w:rsidR="00FD4120" w:rsidRPr="00E20298">
        <w:t>23.261:</w:t>
      </w:r>
      <w:r w:rsidRPr="00E20298">
        <w:t xml:space="preserve"> "IP flow mobility and seamless Wireless Local Area Network (WLAN) offload; Stage 2".</w:t>
      </w:r>
    </w:p>
    <w:p w14:paraId="7684F39F" w14:textId="789E6D0B" w:rsidR="00787F8E" w:rsidRPr="003D4ABF" w:rsidRDefault="00787F8E" w:rsidP="00787F8E">
      <w:pPr>
        <w:pStyle w:val="EX"/>
      </w:pPr>
      <w:r w:rsidRPr="003D4ABF">
        <w:lastRenderedPageBreak/>
        <w:t>[12]</w:t>
      </w:r>
      <w:r w:rsidRPr="003D4ABF">
        <w:tab/>
      </w:r>
      <w:r w:rsidR="00FD4120" w:rsidRPr="003D4ABF">
        <w:t>3GPP</w:t>
      </w:r>
      <w:r w:rsidR="00FD4120">
        <w:t> </w:t>
      </w:r>
      <w:r w:rsidR="00FD4120" w:rsidRPr="003D4ABF">
        <w:t>TS</w:t>
      </w:r>
      <w:r w:rsidR="00FD4120">
        <w:t> </w:t>
      </w:r>
      <w:r w:rsidR="00FD4120" w:rsidRPr="003D4ABF">
        <w:t>23.167:</w:t>
      </w:r>
      <w:r w:rsidRPr="003D4ABF">
        <w:t xml:space="preserve"> "3rd Generation Partnership Project; Technical Specification Group Services and Systems Aspects; IP Multimedia Subsystem (IMS) emergency sessions".</w:t>
      </w:r>
    </w:p>
    <w:p w14:paraId="65831AD0" w14:textId="6FE90A44" w:rsidR="00787F8E" w:rsidRPr="003D4ABF" w:rsidRDefault="00787F8E" w:rsidP="00787F8E">
      <w:pPr>
        <w:pStyle w:val="EX"/>
      </w:pPr>
      <w:r w:rsidRPr="003D4ABF">
        <w:t>[13]</w:t>
      </w:r>
      <w:r w:rsidRPr="003D4ABF">
        <w:tab/>
      </w:r>
      <w:r w:rsidR="00FD4120" w:rsidRPr="003D4ABF">
        <w:t>3GPP</w:t>
      </w:r>
      <w:r w:rsidR="00FD4120">
        <w:t> </w:t>
      </w:r>
      <w:r w:rsidR="00FD4120" w:rsidRPr="003D4ABF">
        <w:t>TS</w:t>
      </w:r>
      <w:r w:rsidR="00FD4120">
        <w:t> </w:t>
      </w:r>
      <w:r w:rsidR="00FD4120"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3172ADB9" w:rsidR="00787F8E" w:rsidRPr="003D4ABF" w:rsidRDefault="00787F8E" w:rsidP="00787F8E">
      <w:pPr>
        <w:pStyle w:val="EX"/>
        <w:rPr>
          <w:lang w:eastAsia="zh-CN"/>
        </w:rPr>
      </w:pPr>
      <w:r w:rsidRPr="003D4ABF">
        <w:t>[15]</w:t>
      </w:r>
      <w:r w:rsidRPr="003D4ABF">
        <w:tab/>
      </w:r>
      <w:r w:rsidR="00FD4120" w:rsidRPr="003D4ABF">
        <w:t>3GPP</w:t>
      </w:r>
      <w:r w:rsidR="00FD4120">
        <w:t> </w:t>
      </w:r>
      <w:r w:rsidR="00FD4120" w:rsidRPr="003D4ABF">
        <w:t>TS</w:t>
      </w:r>
      <w:r w:rsidR="00FD4120">
        <w:t> </w:t>
      </w:r>
      <w:r w:rsidR="00FD4120" w:rsidRPr="003D4ABF">
        <w:t>22.011:</w:t>
      </w:r>
      <w:r w:rsidRPr="003D4ABF">
        <w:t xml:space="preserve"> "Service Accessibility".</w:t>
      </w:r>
    </w:p>
    <w:p w14:paraId="741083E8" w14:textId="573EAB70" w:rsidR="00787F8E" w:rsidRPr="003D4ABF" w:rsidRDefault="00787F8E" w:rsidP="00787F8E">
      <w:pPr>
        <w:pStyle w:val="EX"/>
        <w:rPr>
          <w:lang w:eastAsia="zh-CN"/>
        </w:rPr>
      </w:pPr>
      <w:r w:rsidRPr="003D4ABF">
        <w:t>[16]</w:t>
      </w:r>
      <w:r w:rsidRPr="003D4ABF">
        <w:tab/>
      </w:r>
      <w:r w:rsidR="00FD4120" w:rsidRPr="003D4ABF">
        <w:t>3GPP</w:t>
      </w:r>
      <w:r w:rsidR="00FD4120">
        <w:t> </w:t>
      </w:r>
      <w:r w:rsidR="00FD4120" w:rsidRPr="003D4ABF">
        <w:t>TS</w:t>
      </w:r>
      <w:r w:rsidR="00FD4120">
        <w:t> </w:t>
      </w:r>
      <w:r w:rsidR="00FD4120" w:rsidRPr="003D4ABF">
        <w:t>23.221:</w:t>
      </w:r>
      <w:r w:rsidRPr="003D4ABF">
        <w:t xml:space="preserve"> "Architectural requirements".</w:t>
      </w:r>
    </w:p>
    <w:p w14:paraId="38A154D1" w14:textId="5FF2C2E1" w:rsidR="00787F8E" w:rsidRPr="003D4ABF" w:rsidRDefault="00787F8E" w:rsidP="00787F8E">
      <w:pPr>
        <w:pStyle w:val="EX"/>
        <w:rPr>
          <w:lang w:eastAsia="zh-CN"/>
        </w:rPr>
      </w:pPr>
      <w:r w:rsidRPr="003D4ABF">
        <w:t>[17]</w:t>
      </w:r>
      <w:r w:rsidRPr="003D4ABF">
        <w:tab/>
      </w:r>
      <w:r w:rsidR="00FD4120" w:rsidRPr="003D4ABF">
        <w:t>3GPP</w:t>
      </w:r>
      <w:r w:rsidR="00FD4120">
        <w:t> </w:t>
      </w:r>
      <w:r w:rsidR="00FD4120" w:rsidRPr="003D4ABF">
        <w:t>TS</w:t>
      </w:r>
      <w:r w:rsidR="00FD4120">
        <w:t> </w:t>
      </w:r>
      <w:r w:rsidR="00FD4120" w:rsidRPr="003D4ABF">
        <w:t>29.551:</w:t>
      </w:r>
      <w:r w:rsidRPr="003D4ABF">
        <w:t xml:space="preserve"> "5G System; Packet Flow Description Management Service; Stage 3".</w:t>
      </w:r>
    </w:p>
    <w:p w14:paraId="203FA161" w14:textId="2CDC2BA4" w:rsidR="00787F8E" w:rsidRPr="003D4ABF" w:rsidRDefault="00787F8E" w:rsidP="00787F8E">
      <w:pPr>
        <w:pStyle w:val="EX"/>
        <w:rPr>
          <w:lang w:eastAsia="zh-CN"/>
        </w:rPr>
      </w:pPr>
      <w:r w:rsidRPr="003D4ABF">
        <w:t>[18]</w:t>
      </w:r>
      <w:r w:rsidRPr="003D4ABF">
        <w:tab/>
      </w:r>
      <w:r w:rsidR="00FD4120" w:rsidRPr="003D4ABF">
        <w:t>3GPP</w:t>
      </w:r>
      <w:r w:rsidR="00FD4120">
        <w:t> </w:t>
      </w:r>
      <w:r w:rsidR="00FD4120" w:rsidRPr="003D4ABF">
        <w:t>TS</w:t>
      </w:r>
      <w:r w:rsidR="00FD4120">
        <w:t> </w:t>
      </w:r>
      <w:r w:rsidR="00FD4120" w:rsidRPr="003D4ABF">
        <w:t>32.421:</w:t>
      </w:r>
      <w:r w:rsidRPr="003D4ABF">
        <w:t xml:space="preserve"> "Telecommunication management; Subscriber and equipment trace; Trace concepts and requirements".</w:t>
      </w:r>
    </w:p>
    <w:p w14:paraId="441EDCB5" w14:textId="326FB0DC" w:rsidR="00787F8E" w:rsidRPr="003D4ABF" w:rsidRDefault="00787F8E" w:rsidP="00787F8E">
      <w:pPr>
        <w:pStyle w:val="EX"/>
        <w:rPr>
          <w:lang w:eastAsia="zh-CN"/>
        </w:rPr>
      </w:pPr>
      <w:r w:rsidRPr="003D4ABF">
        <w:t>[19]</w:t>
      </w:r>
      <w:r w:rsidRPr="003D4ABF">
        <w:tab/>
      </w:r>
      <w:r w:rsidR="00FD4120" w:rsidRPr="003D4ABF">
        <w:t>3GPP</w:t>
      </w:r>
      <w:r w:rsidR="00FD4120">
        <w:t> </w:t>
      </w:r>
      <w:r w:rsidR="00FD4120" w:rsidRPr="003D4ABF">
        <w:t>TS</w:t>
      </w:r>
      <w:r w:rsidR="00FD4120">
        <w:t> </w:t>
      </w:r>
      <w:r w:rsidR="00FD4120" w:rsidRPr="003D4ABF">
        <w:t>24.526:</w:t>
      </w:r>
      <w:r w:rsidRPr="003D4ABF">
        <w:t xml:space="preserve"> "UE Equipment (UE) policies for 5G System (5GS); Stage 3".</w:t>
      </w:r>
    </w:p>
    <w:p w14:paraId="6F05D6C1" w14:textId="089AA5E8" w:rsidR="00787F8E" w:rsidRPr="003D4ABF" w:rsidRDefault="00787F8E" w:rsidP="00787F8E">
      <w:pPr>
        <w:pStyle w:val="EX"/>
        <w:rPr>
          <w:lang w:eastAsia="zh-CN"/>
        </w:rPr>
      </w:pPr>
      <w:r w:rsidRPr="003D4ABF">
        <w:t>[20]</w:t>
      </w:r>
      <w:r w:rsidRPr="003D4ABF">
        <w:tab/>
      </w:r>
      <w:r w:rsidR="00FD4120" w:rsidRPr="003D4ABF">
        <w:t>3GPP</w:t>
      </w:r>
      <w:r w:rsidR="00FD4120">
        <w:t> </w:t>
      </w:r>
      <w:r w:rsidR="00FD4120" w:rsidRPr="003D4ABF">
        <w:t>TS</w:t>
      </w:r>
      <w:r w:rsidR="00FD4120">
        <w:t> </w:t>
      </w:r>
      <w:r w:rsidR="00FD4120" w:rsidRPr="003D4ABF">
        <w:t>32.291:</w:t>
      </w:r>
      <w:r w:rsidRPr="003D4ABF">
        <w:t xml:space="preserve"> "Charging management; 5G system, Charging service; stage 3".</w:t>
      </w:r>
    </w:p>
    <w:p w14:paraId="4E0CA37F" w14:textId="5297C589" w:rsidR="00787F8E" w:rsidRPr="003D4ABF" w:rsidRDefault="00787F8E" w:rsidP="00787F8E">
      <w:pPr>
        <w:pStyle w:val="EX"/>
        <w:rPr>
          <w:lang w:eastAsia="zh-CN"/>
        </w:rPr>
      </w:pPr>
      <w:r w:rsidRPr="003D4ABF">
        <w:rPr>
          <w:lang w:eastAsia="zh-CN"/>
        </w:rPr>
        <w:t>[21]</w:t>
      </w:r>
      <w:r w:rsidRPr="003D4ABF">
        <w:rPr>
          <w:lang w:eastAsia="zh-CN"/>
        </w:rPr>
        <w:tab/>
      </w:r>
      <w:r w:rsidR="00FD4120" w:rsidRPr="003D4ABF">
        <w:rPr>
          <w:lang w:eastAsia="zh-CN"/>
        </w:rPr>
        <w:t>3GPP</w:t>
      </w:r>
      <w:r w:rsidR="00FD4120">
        <w:rPr>
          <w:lang w:eastAsia="zh-CN"/>
        </w:rPr>
        <w:t> </w:t>
      </w:r>
      <w:r w:rsidR="00FD4120" w:rsidRPr="003D4ABF">
        <w:rPr>
          <w:lang w:eastAsia="zh-CN"/>
        </w:rPr>
        <w:t>TS</w:t>
      </w:r>
      <w:r w:rsidR="00FD4120">
        <w:rPr>
          <w:lang w:eastAsia="zh-CN"/>
        </w:rPr>
        <w:t> </w:t>
      </w:r>
      <w:r w:rsidR="00FD4120" w:rsidRPr="003D4ABF">
        <w:rPr>
          <w:lang w:eastAsia="zh-CN"/>
        </w:rPr>
        <w:t>32.255:</w:t>
      </w:r>
      <w:r w:rsidRPr="003D4ABF">
        <w:rPr>
          <w:lang w:eastAsia="zh-CN"/>
        </w:rPr>
        <w:t xml:space="preserve"> "Telecommunication management; Charging management; 5G Data connectivity domain charging; Stage 2".</w:t>
      </w:r>
    </w:p>
    <w:p w14:paraId="55E922DE" w14:textId="3131F88E" w:rsidR="00787F8E" w:rsidRPr="003D4ABF" w:rsidRDefault="00787F8E" w:rsidP="00787F8E">
      <w:pPr>
        <w:pStyle w:val="EX"/>
        <w:rPr>
          <w:lang w:eastAsia="zh-CN"/>
        </w:rPr>
      </w:pPr>
      <w:r w:rsidRPr="003D4ABF">
        <w:t>[22]</w:t>
      </w:r>
      <w:r w:rsidRPr="003D4ABF">
        <w:tab/>
      </w:r>
      <w:r w:rsidR="00FD4120" w:rsidRPr="003D4ABF">
        <w:t>3GPP</w:t>
      </w:r>
      <w:r w:rsidR="00FD4120">
        <w:t> </w:t>
      </w:r>
      <w:r w:rsidR="00FD4120" w:rsidRPr="003D4ABF">
        <w:t>TS</w:t>
      </w:r>
      <w:r w:rsidR="00FD4120">
        <w:t> </w:t>
      </w:r>
      <w:r w:rsidR="00FD4120" w:rsidRPr="003D4ABF">
        <w:t>24.501:</w:t>
      </w:r>
      <w:r w:rsidRPr="003D4ABF">
        <w:t xml:space="preserve"> "Non-Access-Stratum (NAS) protocol for 5G System (5GS); Stage 3".</w:t>
      </w:r>
    </w:p>
    <w:p w14:paraId="6BEB6F6B" w14:textId="7FB2F57C" w:rsidR="00787F8E" w:rsidRPr="003D4ABF" w:rsidRDefault="00787F8E" w:rsidP="00787F8E">
      <w:pPr>
        <w:pStyle w:val="EX"/>
        <w:rPr>
          <w:lang w:eastAsia="zh-CN"/>
        </w:rPr>
      </w:pPr>
      <w:r w:rsidRPr="003D4ABF">
        <w:t>[23]</w:t>
      </w:r>
      <w:r w:rsidRPr="003D4ABF">
        <w:tab/>
      </w:r>
      <w:r w:rsidR="00FD4120" w:rsidRPr="003D4ABF">
        <w:t>3GPP</w:t>
      </w:r>
      <w:r w:rsidR="00FD4120">
        <w:t> </w:t>
      </w:r>
      <w:r w:rsidR="00FD4120" w:rsidRPr="003D4ABF">
        <w:t>TS</w:t>
      </w:r>
      <w:r w:rsidR="00FD4120">
        <w:t> </w:t>
      </w:r>
      <w:r w:rsidR="00FD4120" w:rsidRPr="003D4ABF">
        <w:t>23.280:</w:t>
      </w:r>
      <w:r w:rsidRPr="003D4ABF">
        <w:t xml:space="preserve"> "Common functional architecture to support mission critical services; Stage 2".</w:t>
      </w:r>
    </w:p>
    <w:p w14:paraId="421E54BB" w14:textId="4F4C2098" w:rsidR="00787F8E" w:rsidRPr="003D4ABF" w:rsidRDefault="00787F8E" w:rsidP="00787F8E">
      <w:pPr>
        <w:pStyle w:val="EX"/>
        <w:rPr>
          <w:lang w:eastAsia="zh-CN"/>
        </w:rPr>
      </w:pPr>
      <w:r w:rsidRPr="003D4ABF">
        <w:t>[24]</w:t>
      </w:r>
      <w:r w:rsidRPr="003D4ABF">
        <w:tab/>
      </w:r>
      <w:r w:rsidR="00FD4120" w:rsidRPr="003D4ABF">
        <w:t>3GPP</w:t>
      </w:r>
      <w:r w:rsidR="00FD4120">
        <w:t> </w:t>
      </w:r>
      <w:r w:rsidR="00FD4120" w:rsidRPr="003D4ABF">
        <w:t>TS</w:t>
      </w:r>
      <w:r w:rsidR="00FD4120">
        <w:t> </w:t>
      </w:r>
      <w:r w:rsidR="00FD4120" w:rsidRPr="003D4ABF">
        <w:t>23.288:</w:t>
      </w:r>
      <w:r w:rsidRPr="003D4ABF">
        <w:t xml:space="preserve"> "Architecture enhancements for 5G System (5GS) to support network data analytics services".</w:t>
      </w:r>
    </w:p>
    <w:p w14:paraId="20A56353" w14:textId="46EAFB8B" w:rsidR="00787F8E" w:rsidRPr="003D4ABF" w:rsidRDefault="00787F8E" w:rsidP="00787F8E">
      <w:pPr>
        <w:pStyle w:val="EX"/>
        <w:rPr>
          <w:lang w:eastAsia="zh-CN"/>
        </w:rPr>
      </w:pPr>
      <w:r w:rsidRPr="003D4ABF">
        <w:t>[25]</w:t>
      </w:r>
      <w:r w:rsidRPr="003D4ABF">
        <w:tab/>
      </w:r>
      <w:r w:rsidR="00FD4120" w:rsidRPr="003D4ABF">
        <w:t>3GPP</w:t>
      </w:r>
      <w:r w:rsidR="00FD4120">
        <w:t> </w:t>
      </w:r>
      <w:r w:rsidR="00FD4120" w:rsidRPr="003D4ABF">
        <w:t>TS</w:t>
      </w:r>
      <w:r w:rsidR="00FD4120">
        <w:t> </w:t>
      </w:r>
      <w:r w:rsidR="00FD4120" w:rsidRPr="003D4ABF">
        <w:t>23.216:</w:t>
      </w:r>
      <w:r w:rsidRPr="003D4ABF">
        <w:t xml:space="preserve"> "Single Radio Voice Call Continuity (SRVCC); Stage 2".</w:t>
      </w:r>
    </w:p>
    <w:p w14:paraId="03E03562" w14:textId="7C18AEA0" w:rsidR="00787F8E" w:rsidRPr="003D4ABF" w:rsidRDefault="00787F8E" w:rsidP="00787F8E">
      <w:pPr>
        <w:pStyle w:val="EX"/>
        <w:rPr>
          <w:lang w:eastAsia="zh-CN"/>
        </w:rPr>
      </w:pPr>
      <w:r w:rsidRPr="003D4ABF">
        <w:t>[26]</w:t>
      </w:r>
      <w:r w:rsidRPr="003D4ABF">
        <w:tab/>
      </w:r>
      <w:r w:rsidR="00FD4120" w:rsidRPr="003D4ABF">
        <w:t>3GPP</w:t>
      </w:r>
      <w:r w:rsidR="00FD4120">
        <w:t> </w:t>
      </w:r>
      <w:r w:rsidR="00FD4120" w:rsidRPr="003D4ABF">
        <w:t>TS</w:t>
      </w:r>
      <w:r w:rsidR="00FD4120">
        <w:t> </w:t>
      </w:r>
      <w:r w:rsidR="00FD4120" w:rsidRPr="003D4ABF">
        <w:t>23.272:</w:t>
      </w:r>
      <w:r w:rsidRPr="003D4ABF">
        <w:t xml:space="preserve"> "Circuit Switched (CS) fallback in Evolved Packet System (EPS); Stage 2".</w:t>
      </w:r>
    </w:p>
    <w:p w14:paraId="4B6C95FE" w14:textId="008EF789" w:rsidR="00787F8E" w:rsidRPr="003D4ABF" w:rsidRDefault="00787F8E" w:rsidP="00787F8E">
      <w:pPr>
        <w:pStyle w:val="EX"/>
        <w:rPr>
          <w:lang w:eastAsia="zh-CN"/>
        </w:rPr>
      </w:pPr>
      <w:r w:rsidRPr="003D4ABF">
        <w:t>[27]</w:t>
      </w:r>
      <w:r w:rsidRPr="003D4ABF">
        <w:tab/>
      </w:r>
      <w:r w:rsidR="00FD4120" w:rsidRPr="003D4ABF">
        <w:t>3GPP</w:t>
      </w:r>
      <w:r w:rsidR="00FD4120">
        <w:t> </w:t>
      </w:r>
      <w:r w:rsidR="00FD4120" w:rsidRPr="003D4ABF">
        <w:t>TS</w:t>
      </w:r>
      <w:r w:rsidR="00FD4120">
        <w:t> </w:t>
      </w:r>
      <w:r w:rsidR="00FD4120" w:rsidRPr="003D4ABF">
        <w:t>23.316:</w:t>
      </w:r>
      <w:r w:rsidRPr="003D4ABF">
        <w:t xml:space="preserve"> "Wireless and wireline convergence access support for the 5G System (5GS)".</w:t>
      </w:r>
    </w:p>
    <w:p w14:paraId="1FC2FD41" w14:textId="753830BD" w:rsidR="00787F8E" w:rsidRPr="003D4ABF" w:rsidRDefault="00787F8E" w:rsidP="00787F8E">
      <w:pPr>
        <w:pStyle w:val="EX"/>
        <w:rPr>
          <w:lang w:eastAsia="zh-CN"/>
        </w:rPr>
      </w:pPr>
      <w:r w:rsidRPr="003D4ABF">
        <w:t>[28]</w:t>
      </w:r>
      <w:r w:rsidRPr="003D4ABF">
        <w:tab/>
      </w:r>
      <w:r w:rsidR="00FD4120" w:rsidRPr="003D4ABF">
        <w:t>3GPP</w:t>
      </w:r>
      <w:r w:rsidR="00FD4120">
        <w:t> </w:t>
      </w:r>
      <w:r w:rsidR="00FD4120" w:rsidRPr="003D4ABF">
        <w:t>TS</w:t>
      </w:r>
      <w:r w:rsidR="00FD4120">
        <w:t> </w:t>
      </w:r>
      <w:r w:rsidR="00FD4120" w:rsidRPr="003D4ABF">
        <w:t>23.287:</w:t>
      </w:r>
      <w:r w:rsidRPr="003D4ABF">
        <w:t xml:space="preserve"> "Architecture enhancements for 5G System (5GS) to support Vehicle-to-Everything (V2X) services".</w:t>
      </w:r>
    </w:p>
    <w:p w14:paraId="167A6123" w14:textId="05AB34B6" w:rsidR="00787F8E" w:rsidRPr="003D4ABF" w:rsidRDefault="00787F8E" w:rsidP="00787F8E">
      <w:pPr>
        <w:pStyle w:val="EX"/>
        <w:rPr>
          <w:lang w:eastAsia="zh-CN"/>
        </w:rPr>
      </w:pPr>
      <w:bookmarkStart w:id="45" w:name="_Toc19197267"/>
      <w:r w:rsidRPr="003D4ABF">
        <w:t>[29]</w:t>
      </w:r>
      <w:r w:rsidRPr="003D4ABF">
        <w:tab/>
      </w:r>
      <w:r w:rsidR="00FD4120" w:rsidRPr="003D4ABF">
        <w:t>3GPP</w:t>
      </w:r>
      <w:r w:rsidR="00FD4120">
        <w:t> </w:t>
      </w:r>
      <w:r w:rsidR="00FD4120" w:rsidRPr="003D4ABF">
        <w:t>TS</w:t>
      </w:r>
      <w:r w:rsidR="00FD4120">
        <w:t> </w:t>
      </w:r>
      <w:r w:rsidR="00FD4120" w:rsidRPr="003D4ABF">
        <w:t>24.229:</w:t>
      </w:r>
      <w:r w:rsidRPr="003D4ABF">
        <w:t xml:space="preserve"> "IP multimedia call control protocol based on Session Initiation Protocol (SIP) and Session Description Protocol (SDP); Stage 3".</w:t>
      </w:r>
    </w:p>
    <w:p w14:paraId="6FED29DE" w14:textId="789D1360" w:rsidR="00787F8E" w:rsidRPr="003D4ABF" w:rsidRDefault="00787F8E" w:rsidP="00787F8E">
      <w:pPr>
        <w:pStyle w:val="EX"/>
        <w:rPr>
          <w:lang w:eastAsia="zh-CN"/>
        </w:rPr>
      </w:pPr>
      <w:r w:rsidRPr="003D4ABF">
        <w:t>[30]</w:t>
      </w:r>
      <w:r w:rsidRPr="003D4ABF">
        <w:tab/>
      </w:r>
      <w:r w:rsidR="00FD4120" w:rsidRPr="003D4ABF">
        <w:t>3GPP</w:t>
      </w:r>
      <w:r w:rsidR="00FD4120">
        <w:t> </w:t>
      </w:r>
      <w:r w:rsidR="00FD4120" w:rsidRPr="003D4ABF">
        <w:t>TS</w:t>
      </w:r>
      <w:r w:rsidR="00FD4120">
        <w:t> </w:t>
      </w:r>
      <w:r w:rsidR="00FD4120" w:rsidRPr="003D4ABF">
        <w:t>24.237:</w:t>
      </w:r>
      <w:r w:rsidRPr="003D4ABF">
        <w:t xml:space="preserve"> "IP Multimedia (IM) Core Network (CN) subsystem IP Multimedia Subsystem (IMS) Service Continuity; Stage 3".</w:t>
      </w:r>
    </w:p>
    <w:p w14:paraId="786C25A7" w14:textId="3F0A0CC0" w:rsidR="00787F8E" w:rsidRPr="003D4ABF" w:rsidRDefault="00787F8E" w:rsidP="00787F8E">
      <w:pPr>
        <w:pStyle w:val="EX"/>
        <w:rPr>
          <w:lang w:eastAsia="zh-CN"/>
        </w:rPr>
      </w:pPr>
      <w:r w:rsidRPr="003D4ABF">
        <w:t>[31]</w:t>
      </w:r>
      <w:r w:rsidRPr="003D4ABF">
        <w:tab/>
      </w:r>
      <w:r w:rsidR="00FD4120" w:rsidRPr="003D4ABF">
        <w:t>3GPP</w:t>
      </w:r>
      <w:r w:rsidR="00FD4120">
        <w:t> </w:t>
      </w:r>
      <w:r w:rsidR="00FD4120" w:rsidRPr="003D4ABF">
        <w:t>TS</w:t>
      </w:r>
      <w:r w:rsidR="00FD4120">
        <w:t> </w:t>
      </w:r>
      <w:r w:rsidR="00FD4120" w:rsidRPr="003D4ABF">
        <w:t>26.114:</w:t>
      </w:r>
      <w:r w:rsidRPr="003D4ABF">
        <w:t xml:space="preserve"> "IP Multimedia Subsystem (IMS); Multimedia telephony; Media handling and interaction".</w:t>
      </w:r>
    </w:p>
    <w:p w14:paraId="67ED692F" w14:textId="78E5A9B1"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FD4120" w:rsidRPr="003D4ABF">
        <w:t>3GPP</w:t>
      </w:r>
      <w:r w:rsidR="00FD4120">
        <w:t> </w:t>
      </w:r>
      <w:r w:rsidR="00FD4120" w:rsidRPr="003D4ABF">
        <w:t>TS</w:t>
      </w:r>
      <w:r w:rsidR="00FD4120">
        <w:t> </w:t>
      </w:r>
      <w:r w:rsidR="00FD4120" w:rsidRPr="003D4ABF">
        <w:t>29.510:</w:t>
      </w:r>
      <w:r w:rsidR="009D0ABB" w:rsidRPr="003D4ABF">
        <w:t xml:space="preserve"> "5G System; Network Function Repository Services; Stage 3".</w:t>
      </w:r>
    </w:p>
    <w:p w14:paraId="4AE2F050" w14:textId="6AF1ACF9" w:rsidR="00663770" w:rsidRPr="003D4ABF" w:rsidRDefault="00663770" w:rsidP="00663770">
      <w:pPr>
        <w:pStyle w:val="EX"/>
        <w:rPr>
          <w:lang w:eastAsia="zh-CN"/>
        </w:rPr>
      </w:pPr>
      <w:bookmarkStart w:id="51" w:name="_Toc51836807"/>
      <w:r w:rsidRPr="003D4ABF">
        <w:t>[33]</w:t>
      </w:r>
      <w:r w:rsidRPr="003D4ABF">
        <w:tab/>
      </w:r>
      <w:r w:rsidR="00FD4120" w:rsidRPr="003D4ABF">
        <w:t>3GPP</w:t>
      </w:r>
      <w:r w:rsidR="00FD4120">
        <w:t> </w:t>
      </w:r>
      <w:r w:rsidR="00FD4120" w:rsidRPr="003D4ABF">
        <w:t>TS</w:t>
      </w:r>
      <w:r w:rsidR="00FD4120">
        <w:t> </w:t>
      </w:r>
      <w:r w:rsidR="00FD4120" w:rsidRPr="003D4ABF">
        <w:t>23.548:</w:t>
      </w:r>
      <w:r w:rsidRPr="003D4ABF">
        <w:t xml:space="preserve"> "5G System Enhancements for Edge Computing; Stage 2".</w:t>
      </w:r>
    </w:p>
    <w:p w14:paraId="28F88A6A" w14:textId="610083F5" w:rsidR="00E873DB" w:rsidRPr="003D4ABF" w:rsidRDefault="00E873DB" w:rsidP="00E873DB">
      <w:pPr>
        <w:pStyle w:val="EX"/>
        <w:rPr>
          <w:lang w:eastAsia="zh-CN"/>
        </w:rPr>
      </w:pPr>
      <w:r w:rsidRPr="003D4ABF">
        <w:t>[34]</w:t>
      </w:r>
      <w:r w:rsidRPr="003D4ABF">
        <w:tab/>
      </w:r>
      <w:r w:rsidR="00FD4120" w:rsidRPr="003D4ABF">
        <w:t>3GPP</w:t>
      </w:r>
      <w:r w:rsidR="00FD4120">
        <w:t> </w:t>
      </w:r>
      <w:r w:rsidR="00FD4120" w:rsidRPr="003D4ABF">
        <w:t>TS</w:t>
      </w:r>
      <w:r w:rsidR="00FD4120">
        <w:t> </w:t>
      </w:r>
      <w:r w:rsidR="00FD4120" w:rsidRPr="003D4ABF">
        <w:t>23.304:</w:t>
      </w:r>
      <w:r w:rsidRPr="003D4ABF">
        <w:t xml:space="preserve"> "Proximity based Services (ProSe) in the 5G System (5GS)".</w:t>
      </w:r>
    </w:p>
    <w:p w14:paraId="41A7ABBE" w14:textId="559CA626" w:rsidR="006A4701" w:rsidRPr="003D4ABF" w:rsidRDefault="006A4701" w:rsidP="006A4701">
      <w:pPr>
        <w:pStyle w:val="EX"/>
        <w:rPr>
          <w:lang w:eastAsia="zh-CN"/>
        </w:rPr>
      </w:pPr>
      <w:r w:rsidRPr="003D4ABF">
        <w:t>[35]</w:t>
      </w:r>
      <w:r w:rsidRPr="003D4ABF">
        <w:tab/>
      </w:r>
      <w:r w:rsidR="00FD4120" w:rsidRPr="003D4ABF">
        <w:t>3GPP</w:t>
      </w:r>
      <w:r w:rsidR="00FD4120">
        <w:t> </w:t>
      </w:r>
      <w:r w:rsidR="00FD4120" w:rsidRPr="003D4ABF">
        <w:t>TS</w:t>
      </w:r>
      <w:r w:rsidR="00FD4120">
        <w:t> </w:t>
      </w:r>
      <w:r w:rsidR="00FD4120" w:rsidRPr="003D4ABF">
        <w:t>29.500:</w:t>
      </w:r>
      <w:r w:rsidRPr="003D4ABF">
        <w:t xml:space="preserve"> "5G System; Technical Realization of Service Based Architecture; Stage 3".</w:t>
      </w:r>
    </w:p>
    <w:p w14:paraId="59769A86" w14:textId="69970880" w:rsidR="003D76BA" w:rsidRPr="003D4ABF" w:rsidRDefault="003D76BA" w:rsidP="003D76BA">
      <w:pPr>
        <w:pStyle w:val="EX"/>
        <w:rPr>
          <w:lang w:eastAsia="zh-CN"/>
        </w:rPr>
      </w:pPr>
      <w:r w:rsidRPr="003D4ABF">
        <w:t>[3</w:t>
      </w:r>
      <w:r>
        <w:t>6</w:t>
      </w:r>
      <w:r w:rsidRPr="003D4ABF">
        <w:t>]</w:t>
      </w:r>
      <w:r w:rsidRPr="003D4ABF">
        <w:tab/>
      </w:r>
      <w:r w:rsidR="00FD4120" w:rsidRPr="003D4ABF">
        <w:t>3GPP</w:t>
      </w:r>
      <w:r w:rsidR="00FD4120">
        <w:t> TS 29.514:</w:t>
      </w:r>
      <w:r>
        <w:t xml:space="preserve"> "Policy Authorization Service; Stage 3".</w:t>
      </w:r>
    </w:p>
    <w:p w14:paraId="20066A51" w14:textId="48C9BFA2" w:rsidR="00202011" w:rsidRDefault="00202011" w:rsidP="00202011">
      <w:pPr>
        <w:pStyle w:val="EX"/>
        <w:rPr>
          <w:lang w:eastAsia="zh-CN"/>
        </w:rPr>
      </w:pPr>
      <w:r>
        <w:rPr>
          <w:lang w:eastAsia="zh-CN"/>
        </w:rPr>
        <w:t>[37]</w:t>
      </w:r>
      <w:r>
        <w:rPr>
          <w:lang w:eastAsia="zh-CN"/>
        </w:rPr>
        <w:tab/>
        <w:t>IETF </w:t>
      </w:r>
      <w:r w:rsidR="00251FA5">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214F1320" w:rsidR="00623A69" w:rsidRDefault="00623A69" w:rsidP="00623A69">
      <w:pPr>
        <w:pStyle w:val="EX"/>
        <w:rPr>
          <w:lang w:eastAsia="zh-CN"/>
        </w:rPr>
      </w:pPr>
      <w:r>
        <w:rPr>
          <w:lang w:eastAsia="zh-CN"/>
        </w:rPr>
        <w:t>[39]</w:t>
      </w:r>
      <w:r>
        <w:rPr>
          <w:lang w:eastAsia="zh-CN"/>
        </w:rPr>
        <w:tab/>
        <w:t>GSMA PRD NG.1</w:t>
      </w:r>
      <w:r w:rsidR="00251FA5">
        <w:rPr>
          <w:lang w:eastAsia="zh-CN"/>
        </w:rPr>
        <w:t>41</w:t>
      </w:r>
      <w:r>
        <w:rPr>
          <w:lang w:eastAsia="zh-CN"/>
        </w:rPr>
        <w:t xml:space="preserve">, Version </w:t>
      </w:r>
      <w:r w:rsidR="002A4E34">
        <w:rPr>
          <w:lang w:eastAsia="zh-CN"/>
        </w:rPr>
        <w:t>3</w:t>
      </w:r>
      <w:r>
        <w:rPr>
          <w:lang w:eastAsia="zh-CN"/>
        </w:rPr>
        <w:t>.0: "</w:t>
      </w:r>
      <w:r w:rsidR="00251FA5">
        <w:rPr>
          <w:lang w:eastAsia="zh-CN"/>
        </w:rPr>
        <w:t>Guidelines for URSP</w:t>
      </w:r>
      <w:r>
        <w:rPr>
          <w:lang w:eastAsia="zh-CN"/>
        </w:rPr>
        <w:t>".</w:t>
      </w:r>
    </w:p>
    <w:p w14:paraId="01354066" w14:textId="03A3F32A" w:rsidR="00445F9F" w:rsidRPr="003D4ABF" w:rsidRDefault="00445F9F" w:rsidP="00445F9F">
      <w:pPr>
        <w:pStyle w:val="EX"/>
        <w:rPr>
          <w:lang w:eastAsia="zh-CN"/>
        </w:rPr>
      </w:pPr>
      <w:r w:rsidRPr="003D4ABF">
        <w:t>[</w:t>
      </w:r>
      <w:r>
        <w:t>40</w:t>
      </w:r>
      <w:r w:rsidRPr="003D4ABF">
        <w:t>]</w:t>
      </w:r>
      <w:r w:rsidRPr="003D4ABF">
        <w:tab/>
      </w:r>
      <w:r w:rsidR="00FD4120" w:rsidRPr="003D4ABF">
        <w:t>3GPP</w:t>
      </w:r>
      <w:r w:rsidR="00FD4120">
        <w:t> TS 26.522:</w:t>
      </w:r>
      <w:r>
        <w:t xml:space="preserve"> "5G Real-time Media Transport Protocol Configurations".</w:t>
      </w:r>
    </w:p>
    <w:p w14:paraId="100D103B" w14:textId="3BF36FBA" w:rsidR="007D5CAC" w:rsidRPr="003D4ABF" w:rsidRDefault="007D5CAC" w:rsidP="007D5CAC">
      <w:pPr>
        <w:pStyle w:val="EX"/>
        <w:rPr>
          <w:lang w:eastAsia="zh-CN"/>
        </w:rPr>
      </w:pPr>
      <w:r w:rsidRPr="003D4ABF">
        <w:lastRenderedPageBreak/>
        <w:t>[</w:t>
      </w:r>
      <w:r>
        <w:t>41</w:t>
      </w:r>
      <w:r w:rsidRPr="003D4ABF">
        <w:t>]</w:t>
      </w:r>
      <w:r w:rsidRPr="003D4ABF">
        <w:tab/>
      </w:r>
      <w:r w:rsidR="00FD4120" w:rsidRPr="003D4ABF">
        <w:t>3GPP</w:t>
      </w:r>
      <w:r w:rsidR="00FD4120">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79A9278D" w:rsidR="009824A8" w:rsidRPr="003D4ABF" w:rsidRDefault="009824A8" w:rsidP="009824A8">
      <w:pPr>
        <w:pStyle w:val="EX"/>
        <w:rPr>
          <w:lang w:eastAsia="zh-CN"/>
        </w:rPr>
      </w:pPr>
      <w:r w:rsidRPr="003D4ABF">
        <w:t>[</w:t>
      </w:r>
      <w:r>
        <w:t>43</w:t>
      </w:r>
      <w:r w:rsidRPr="003D4ABF">
        <w:t>]</w:t>
      </w:r>
      <w:r w:rsidRPr="003D4ABF">
        <w:tab/>
      </w:r>
      <w:r w:rsidR="00FD4120" w:rsidRPr="003D4ABF">
        <w:t>3GPP</w:t>
      </w:r>
      <w:r w:rsidR="00FD4120">
        <w:t> TS 23.256:</w:t>
      </w:r>
      <w:r>
        <w:t xml:space="preserve"> "Support of Uncrewed Aerial Systems (UAS) connectivity, identification and tracking; Stage 2".</w:t>
      </w:r>
    </w:p>
    <w:p w14:paraId="2CE147CF" w14:textId="6FB8C703" w:rsidR="001919FA" w:rsidRPr="003D4ABF" w:rsidRDefault="001919FA" w:rsidP="001919FA">
      <w:pPr>
        <w:pStyle w:val="EX"/>
        <w:rPr>
          <w:lang w:eastAsia="zh-CN"/>
        </w:rPr>
      </w:pPr>
      <w:r w:rsidRPr="003D4ABF">
        <w:t>[</w:t>
      </w:r>
      <w:r>
        <w:t>44</w:t>
      </w:r>
      <w:r w:rsidRPr="003D4ABF">
        <w:t>]</w:t>
      </w:r>
      <w:r w:rsidRPr="003D4ABF">
        <w:tab/>
      </w:r>
      <w:r w:rsidR="00FD4120" w:rsidRPr="003D4ABF">
        <w:t>3GPP</w:t>
      </w:r>
      <w:r w:rsidR="00FD4120">
        <w:t> TS 29.512:</w:t>
      </w:r>
      <w:r>
        <w:t xml:space="preserve"> "Session Management Policy Control Service; Stage 3".</w:t>
      </w:r>
    </w:p>
    <w:p w14:paraId="19E9111C" w14:textId="77777777" w:rsidR="00787F8E" w:rsidRPr="003D4ABF" w:rsidRDefault="00787F8E" w:rsidP="00787F8E">
      <w:pPr>
        <w:pStyle w:val="Heading1"/>
      </w:pPr>
      <w:bookmarkStart w:id="52" w:name="_CR3"/>
      <w:bookmarkStart w:id="53" w:name="_Toc217026222"/>
      <w:bookmarkEnd w:id="52"/>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217026223"/>
      <w:bookmarkEnd w:id="54"/>
      <w:r w:rsidRPr="003D4ABF">
        <w:t>3.1</w:t>
      </w:r>
      <w:r w:rsidRPr="003D4ABF">
        <w:tab/>
        <w:t>Definitions</w:t>
      </w:r>
      <w:bookmarkEnd w:id="55"/>
      <w:bookmarkEnd w:id="56"/>
      <w:bookmarkEnd w:id="57"/>
      <w:bookmarkEnd w:id="58"/>
      <w:bookmarkEnd w:id="59"/>
      <w:bookmarkEnd w:id="60"/>
      <w:bookmarkEnd w:id="61"/>
      <w:bookmarkEnd w:id="62"/>
    </w:p>
    <w:p w14:paraId="0C1CCD1C" w14:textId="19C65BE3" w:rsidR="00787F8E" w:rsidRPr="003D4ABF" w:rsidRDefault="00787F8E" w:rsidP="00787F8E">
      <w:pPr>
        <w:rPr>
          <w:lang w:eastAsia="zh-CN"/>
        </w:rPr>
      </w:pPr>
      <w:r w:rsidRPr="003D4ABF">
        <w:t xml:space="preserve">For the purposes of the present document, the terms and definitions given in </w:t>
      </w:r>
      <w:r w:rsidR="00FD4120" w:rsidRPr="003D4ABF">
        <w:t>TR</w:t>
      </w:r>
      <w:r w:rsidR="00FD4120">
        <w:t> </w:t>
      </w:r>
      <w:r w:rsidR="00FD4120" w:rsidRPr="003D4ABF">
        <w:t>21.905</w:t>
      </w:r>
      <w:r w:rsidR="00FD4120">
        <w:t> </w:t>
      </w:r>
      <w:r w:rsidR="00FD4120" w:rsidRPr="003D4ABF">
        <w:t>[</w:t>
      </w:r>
      <w:r w:rsidRPr="003D4ABF">
        <w:t xml:space="preserve">1],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the following apply. A term defined in the present document takes precedence over the definition of the same term, if any, in </w:t>
      </w:r>
      <w:r w:rsidR="00FD4120" w:rsidRPr="003D4ABF">
        <w:t>TR</w:t>
      </w:r>
      <w:r w:rsidR="00FD4120">
        <w:t> </w:t>
      </w:r>
      <w:r w:rsidR="00FD4120" w:rsidRPr="003D4ABF">
        <w:t>21.905</w:t>
      </w:r>
      <w:r w:rsidR="00FD4120">
        <w:t> </w:t>
      </w:r>
      <w:r w:rsidR="00FD4120" w:rsidRPr="003D4ABF">
        <w:t>[</w:t>
      </w:r>
      <w:r w:rsidRPr="003D4ABF">
        <w:t>1].</w:t>
      </w:r>
    </w:p>
    <w:p w14:paraId="41597B3E" w14:textId="5803F5C0" w:rsidR="000E4766" w:rsidRPr="001F3C35" w:rsidRDefault="000E4766" w:rsidP="00787F8E">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3FD8EBB"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4BBC29EA" w14:textId="581832B8" w:rsidR="000E4766" w:rsidRPr="001F3C35" w:rsidRDefault="000E4766" w:rsidP="00787F8E">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4AF59E06"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470C814D" w:rsidR="00787F8E" w:rsidRPr="003D4ABF" w:rsidRDefault="00787F8E" w:rsidP="00787F8E">
      <w:r w:rsidRPr="003D4ABF">
        <w:rPr>
          <w:b/>
        </w:rPr>
        <w:lastRenderedPageBreak/>
        <w:t>Non-3GPP access network selection information:</w:t>
      </w:r>
      <w:r w:rsidRPr="003D4ABF">
        <w:t xml:space="preserve"> It consists of ePDG identifier configuration, N3IWF identification and non-3GPP access node selection information, as defined in clause 6.3.6.1 in </w:t>
      </w:r>
      <w:r w:rsidR="00FD4120" w:rsidRPr="003D4ABF">
        <w:t>TS</w:t>
      </w:r>
      <w:r w:rsidR="00FD4120">
        <w:t> </w:t>
      </w:r>
      <w:r w:rsidR="00FD4120" w:rsidRPr="003D4ABF">
        <w:t>23.501</w:t>
      </w:r>
      <w:r w:rsidR="00FD4120">
        <w:t> </w:t>
      </w:r>
      <w:r w:rsidR="00FD4120"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100F83B" w14:textId="77777777" w:rsidR="000E4766" w:rsidRDefault="000E4766" w:rsidP="00787F8E">
      <w:r w:rsidRPr="001F3C35">
        <w:rPr>
          <w:b/>
          <w:bCs/>
        </w:rPr>
        <w:t>PCF for the PDU Session:</w:t>
      </w:r>
      <w:r>
        <w:t xml:space="preserve"> A PCF providing session management policy control for a PDU Session of a UE.</w:t>
      </w:r>
    </w:p>
    <w:p w14:paraId="2C60040C" w14:textId="77777777" w:rsidR="000E4766" w:rsidRDefault="000E4766" w:rsidP="00787F8E">
      <w:r w:rsidRPr="001F3C35">
        <w:rPr>
          <w:b/>
          <w:bCs/>
        </w:rPr>
        <w:t>PCF for the UE:</w:t>
      </w:r>
      <w:r>
        <w:t xml:space="preserve"> A PCF providing non-session management policy control for a UE, i.e. access and mobility related policy control and/or UE policy control.</w:t>
      </w:r>
    </w:p>
    <w:p w14:paraId="02F052B9" w14:textId="4457FCE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lastRenderedPageBreak/>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7F5D2086" w14:textId="6F5023F5" w:rsidR="000E4766" w:rsidRPr="001F3C35" w:rsidRDefault="000E4766" w:rsidP="00787F8E">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3E8E8FC9" w14:textId="7CE885AC"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6E768171" w14:textId="543F13C4" w:rsidR="000E4766" w:rsidRPr="001F3C35" w:rsidRDefault="000E4766" w:rsidP="00787F8E">
      <w:r w:rsidRPr="001F3C35">
        <w:rPr>
          <w:b/>
          <w:bCs/>
        </w:rPr>
        <w:t>UE Policy Association:</w:t>
      </w:r>
      <w:r>
        <w:t xml:space="preserve"> An association between the AMF and the PCF (i.e. the PCF for the UE) for providing UE policy information from the PCF to the UE.</w:t>
      </w:r>
    </w:p>
    <w:p w14:paraId="256BB6CF" w14:textId="4B35EA9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217026224"/>
      <w:bookmarkEnd w:id="70"/>
      <w:r w:rsidRPr="003D4ABF">
        <w:t>3.2</w:t>
      </w:r>
      <w:r w:rsidRPr="003D4ABF">
        <w:tab/>
        <w:t>Abbreviations</w:t>
      </w:r>
      <w:bookmarkEnd w:id="63"/>
      <w:bookmarkEnd w:id="64"/>
      <w:bookmarkEnd w:id="65"/>
      <w:bookmarkEnd w:id="66"/>
      <w:bookmarkEnd w:id="67"/>
      <w:bookmarkEnd w:id="68"/>
      <w:bookmarkEnd w:id="69"/>
      <w:bookmarkEnd w:id="71"/>
    </w:p>
    <w:p w14:paraId="03486D4C" w14:textId="65864316" w:rsidR="00787F8E" w:rsidRPr="003D4ABF" w:rsidRDefault="00787F8E" w:rsidP="00787F8E">
      <w:pPr>
        <w:keepNext/>
        <w:rPr>
          <w:lang w:eastAsia="zh-CN"/>
        </w:rPr>
      </w:pPr>
      <w:r w:rsidRPr="003D4ABF">
        <w:t xml:space="preserve">For the purposes of the present document, the abbreviations given in </w:t>
      </w:r>
      <w:r w:rsidR="00FD4120" w:rsidRPr="003D4ABF">
        <w:t>TR</w:t>
      </w:r>
      <w:r w:rsidR="00FD4120">
        <w:t> </w:t>
      </w:r>
      <w:r w:rsidR="00FD4120" w:rsidRPr="003D4ABF">
        <w:t>21.905</w:t>
      </w:r>
      <w:r w:rsidR="00FD4120">
        <w:t> </w:t>
      </w:r>
      <w:r w:rsidR="00FD4120" w:rsidRPr="003D4ABF">
        <w:t>[</w:t>
      </w:r>
      <w:r w:rsidRPr="003D4ABF">
        <w:t xml:space="preserve">1],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w:t>
      </w:r>
      <w:r w:rsidR="00FD4120" w:rsidRPr="003D4ABF">
        <w:t>TS</w:t>
      </w:r>
      <w:r w:rsidR="00FD4120">
        <w:t> </w:t>
      </w:r>
      <w:r w:rsidR="00FD4120" w:rsidRPr="003D4ABF">
        <w:t>23.316</w:t>
      </w:r>
      <w:r w:rsidR="00FD4120">
        <w:t> </w:t>
      </w:r>
      <w:r w:rsidR="00FD4120" w:rsidRPr="003D4ABF">
        <w:t>[</w:t>
      </w:r>
      <w:r w:rsidRPr="003D4ABF">
        <w:t xml:space="preserve">27] and the following apply. An abbreviation defined in the present document takes precedence over the definition of the same abbreviation, if any, in </w:t>
      </w:r>
      <w:r w:rsidR="00FD4120" w:rsidRPr="003D4ABF">
        <w:t>TR</w:t>
      </w:r>
      <w:r w:rsidR="00FD4120">
        <w:t> </w:t>
      </w:r>
      <w:r w:rsidR="00FD4120" w:rsidRPr="003D4ABF">
        <w:t>21.905</w:t>
      </w:r>
      <w:r w:rsidR="00FD4120">
        <w:t> </w:t>
      </w:r>
      <w:r w:rsidR="00FD4120"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lastRenderedPageBreak/>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217026225"/>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217026226"/>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7A1D718F"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FD4120" w:rsidRPr="003D4ABF">
        <w:rPr>
          <w:rFonts w:eastAsia="DengXian"/>
          <w:lang w:eastAsia="ja-JP"/>
        </w:rPr>
        <w:t>TS</w:t>
      </w:r>
      <w:r w:rsidR="00FD4120">
        <w:rPr>
          <w:rFonts w:eastAsia="DengXian"/>
          <w:lang w:eastAsia="ja-JP"/>
        </w:rPr>
        <w:t> </w:t>
      </w:r>
      <w:r w:rsidR="00FD4120" w:rsidRPr="003D4ABF">
        <w:rPr>
          <w:rFonts w:eastAsia="DengXian"/>
          <w:lang w:eastAsia="ja-JP"/>
        </w:rPr>
        <w:t>23.501</w:t>
      </w:r>
      <w:r w:rsidR="00FD4120">
        <w:rPr>
          <w:rFonts w:eastAsia="DengXian"/>
          <w:lang w:eastAsia="ja-JP"/>
        </w:rPr>
        <w:t> </w:t>
      </w:r>
      <w:r w:rsidR="00FD4120" w:rsidRPr="003D4ABF">
        <w:rPr>
          <w:rFonts w:eastAsia="DengXian"/>
          <w:lang w:eastAsia="ja-JP"/>
        </w:rPr>
        <w:t>[</w:t>
      </w:r>
      <w:r w:rsidRPr="003D4ABF">
        <w:rPr>
          <w:rFonts w:eastAsia="DengXian"/>
          <w:lang w:eastAsia="ja-JP"/>
        </w:rPr>
        <w:t>2].</w:t>
      </w:r>
    </w:p>
    <w:p w14:paraId="19CA95AF" w14:textId="5BFEADEE"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FD4120" w:rsidRPr="003D4ABF">
        <w:rPr>
          <w:rFonts w:eastAsia="DengXian"/>
          <w:lang w:eastAsia="ja-JP"/>
        </w:rPr>
        <w:t>TS</w:t>
      </w:r>
      <w:r w:rsidR="00FD4120">
        <w:rPr>
          <w:rFonts w:eastAsia="DengXian"/>
          <w:lang w:eastAsia="ja-JP"/>
        </w:rPr>
        <w:t> </w:t>
      </w:r>
      <w:r w:rsidR="00FD4120" w:rsidRPr="003D4ABF">
        <w:rPr>
          <w:rFonts w:eastAsia="DengXian"/>
          <w:lang w:eastAsia="ja-JP"/>
        </w:rPr>
        <w:t>23.501</w:t>
      </w:r>
      <w:r w:rsidR="00FD4120">
        <w:rPr>
          <w:rFonts w:eastAsia="DengXian"/>
          <w:lang w:eastAsia="ja-JP"/>
        </w:rPr>
        <w:t> </w:t>
      </w:r>
      <w:r w:rsidR="00FD4120"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217026227"/>
      <w:bookmarkEnd w:id="90"/>
      <w:r w:rsidRPr="003D4ABF">
        <w:lastRenderedPageBreak/>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217026228"/>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217026229"/>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69C127B2"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FD4120" w:rsidRPr="003D4ABF">
        <w:t>TS</w:t>
      </w:r>
      <w:r w:rsidR="00FD4120">
        <w:t> </w:t>
      </w:r>
      <w:r w:rsidR="00FD4120" w:rsidRPr="003D4ABF">
        <w:t>23.287</w:t>
      </w:r>
      <w:r w:rsidR="00FD4120">
        <w:t> </w:t>
      </w:r>
      <w:r w:rsidR="00FD4120" w:rsidRPr="003D4ABF">
        <w:t>[</w:t>
      </w:r>
      <w:r w:rsidRPr="003D4ABF">
        <w:t>28].</w:t>
      </w:r>
    </w:p>
    <w:p w14:paraId="791E5882" w14:textId="7E89953A"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FD4120">
        <w:t>TS 23.304 [</w:t>
      </w:r>
      <w:r>
        <w:t>34].</w:t>
      </w:r>
    </w:p>
    <w:p w14:paraId="2105D2D5" w14:textId="3C2E7D2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FD4120">
        <w:t>TS 23.586 [</w:t>
      </w:r>
      <w:r>
        <w:t>41].</w:t>
      </w:r>
    </w:p>
    <w:p w14:paraId="67094355" w14:textId="239733B3"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FD4120">
        <w:t>TS 23.256 [</w:t>
      </w:r>
      <w:r>
        <w:t>43].</w:t>
      </w:r>
    </w:p>
    <w:p w14:paraId="7CAE1837" w14:textId="13B018F1" w:rsidR="00787F8E" w:rsidRPr="003D4ABF" w:rsidRDefault="00787F8E" w:rsidP="00787F8E">
      <w:pPr>
        <w:pStyle w:val="Heading3"/>
      </w:pPr>
      <w:bookmarkStart w:id="124" w:name="_CR4_2_3"/>
      <w:bookmarkStart w:id="125" w:name="_Toc217026230"/>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217026231"/>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217026232"/>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217026233"/>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D298D9E"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199EF289" w14:textId="0A0D01F1"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01CB2B52" w14:textId="6FBCFBB3"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221CCF7D" w14:textId="233AB102" w:rsidR="00787F8E" w:rsidRPr="003D4ABF" w:rsidRDefault="00787F8E" w:rsidP="00787F8E">
      <w:pPr>
        <w:pStyle w:val="B1"/>
      </w:pPr>
      <w:r w:rsidRPr="003D4ABF">
        <w:t>-</w:t>
      </w:r>
      <w:r w:rsidRPr="003D4ABF">
        <w:tab/>
        <w:t xml:space="preserve">Service specific parameter provisioning for V2X communication (see clause 5.20 of </w:t>
      </w:r>
      <w:r w:rsidR="00FD4120" w:rsidRPr="003D4ABF">
        <w:t>TS</w:t>
      </w:r>
      <w:r w:rsidR="00FD4120">
        <w:t> </w:t>
      </w:r>
      <w:r w:rsidR="00FD4120" w:rsidRPr="003D4ABF">
        <w:t>23.501</w:t>
      </w:r>
      <w:r w:rsidR="00FD4120">
        <w:t> </w:t>
      </w:r>
      <w:r w:rsidR="00FD4120" w:rsidRPr="003D4ABF">
        <w:t>[</w:t>
      </w:r>
      <w:r w:rsidRPr="003D4ABF">
        <w:t xml:space="preserve">2] and clause 4.15.6.7 of </w:t>
      </w:r>
      <w:r w:rsidR="00FD4120" w:rsidRPr="003D4ABF">
        <w:t>TS</w:t>
      </w:r>
      <w:r w:rsidR="00FD4120">
        <w:t> </w:t>
      </w:r>
      <w:r w:rsidR="00FD4120" w:rsidRPr="003D4ABF">
        <w:t>23.502</w:t>
      </w:r>
      <w:r w:rsidR="00FD4120">
        <w:t> </w:t>
      </w:r>
      <w:r w:rsidR="00FD4120" w:rsidRPr="003D4ABF">
        <w:t>[</w:t>
      </w:r>
      <w:r w:rsidRPr="003D4ABF">
        <w:t>3]);</w:t>
      </w:r>
    </w:p>
    <w:p w14:paraId="4650A542" w14:textId="6439012D" w:rsidR="00787F8E" w:rsidRPr="003D4ABF" w:rsidRDefault="00787F8E" w:rsidP="00787F8E">
      <w:pPr>
        <w:pStyle w:val="B1"/>
      </w:pPr>
      <w:r w:rsidRPr="003D4ABF">
        <w:t>-</w:t>
      </w:r>
      <w:r w:rsidRPr="003D4ABF">
        <w:tab/>
        <w:t xml:space="preserve">5G VN group management (see clause 5.29 of </w:t>
      </w:r>
      <w:r w:rsidR="00FD4120" w:rsidRPr="003D4ABF">
        <w:t>TS</w:t>
      </w:r>
      <w:r w:rsidR="00FD4120">
        <w:t> </w:t>
      </w:r>
      <w:r w:rsidR="00FD4120" w:rsidRPr="003D4ABF">
        <w:t>23.501</w:t>
      </w:r>
      <w:r w:rsidR="00FD4120">
        <w:t> </w:t>
      </w:r>
      <w:r w:rsidR="00FD4120" w:rsidRPr="003D4ABF">
        <w:t>[</w:t>
      </w:r>
      <w:r w:rsidRPr="003D4ABF">
        <w:t xml:space="preserve">2] and clause 4.15.6 of </w:t>
      </w:r>
      <w:r w:rsidR="00FD4120" w:rsidRPr="003D4ABF">
        <w:t>TS</w:t>
      </w:r>
      <w:r w:rsidR="00FD4120">
        <w:t> </w:t>
      </w:r>
      <w:r w:rsidR="00FD4120" w:rsidRPr="003D4ABF">
        <w:t>23.502</w:t>
      </w:r>
      <w:r w:rsidR="00FD4120">
        <w:t> </w:t>
      </w:r>
      <w:r w:rsidR="00FD4120" w:rsidRPr="003D4ABF">
        <w:t>[</w:t>
      </w:r>
      <w:r w:rsidRPr="003D4ABF">
        <w:t>3])</w:t>
      </w:r>
      <w:r w:rsidR="00E873DB" w:rsidRPr="003D4ABF">
        <w:t>;</w:t>
      </w:r>
    </w:p>
    <w:p w14:paraId="3C5C2D6B" w14:textId="6CBEF373"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FD4120" w:rsidRPr="003D4ABF">
        <w:t>TS</w:t>
      </w:r>
      <w:r w:rsidR="00FD4120">
        <w:t> </w:t>
      </w:r>
      <w:r w:rsidR="00FD4120" w:rsidRPr="003D4ABF">
        <w:t>23.501</w:t>
      </w:r>
      <w:r w:rsidR="00FD4120">
        <w:t> </w:t>
      </w:r>
      <w:r w:rsidR="00FD4120" w:rsidRPr="003D4ABF">
        <w:t>[</w:t>
      </w:r>
      <w:r w:rsidRPr="003D4ABF">
        <w:t xml:space="preserve">2] and clause 4.15.6.7 of </w:t>
      </w:r>
      <w:r w:rsidR="00FD4120" w:rsidRPr="003D4ABF">
        <w:t>TS</w:t>
      </w:r>
      <w:r w:rsidR="00FD4120">
        <w:t> </w:t>
      </w:r>
      <w:r w:rsidR="00FD4120" w:rsidRPr="003D4ABF">
        <w:t>23.502</w:t>
      </w:r>
      <w:r w:rsidR="00FD4120">
        <w:t> </w:t>
      </w:r>
      <w:r w:rsidR="00FD4120" w:rsidRPr="003D4ABF">
        <w:t>[</w:t>
      </w:r>
      <w:r w:rsidRPr="003D4ABF">
        <w:t>3])</w:t>
      </w:r>
      <w:r w:rsidR="00DD14AB">
        <w:t>;</w:t>
      </w:r>
    </w:p>
    <w:p w14:paraId="6B072B69" w14:textId="5F3CEEE5"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FD4120">
        <w:t>TS 23.501 [</w:t>
      </w:r>
      <w:r>
        <w:t xml:space="preserve">2] and clause 4.15.6.7 of </w:t>
      </w:r>
      <w:r w:rsidR="00FD4120">
        <w:t>TS 23.502 [</w:t>
      </w:r>
      <w:r>
        <w:t>3])</w:t>
      </w:r>
      <w:r w:rsidR="00DD14AB">
        <w:t>;</w:t>
      </w:r>
    </w:p>
    <w:p w14:paraId="3A6CC175" w14:textId="1A4E1402" w:rsidR="00844BD5" w:rsidRPr="003D4ABF" w:rsidRDefault="00844BD5" w:rsidP="00640110">
      <w:pPr>
        <w:pStyle w:val="B1"/>
      </w:pPr>
      <w:r w:rsidRPr="003D4ABF">
        <w:t>-</w:t>
      </w:r>
      <w:r w:rsidRPr="003D4ABF">
        <w:tab/>
        <w:t xml:space="preserve">Service specific parameter provisioning for time synchronization service (see clause 5.27.1.8 of </w:t>
      </w:r>
      <w:r w:rsidR="00FD4120" w:rsidRPr="003D4ABF">
        <w:t>TS</w:t>
      </w:r>
      <w:r w:rsidR="00FD4120">
        <w:t> </w:t>
      </w:r>
      <w:r w:rsidR="00FD4120" w:rsidRPr="003D4ABF">
        <w:t>23.501</w:t>
      </w:r>
      <w:r w:rsidR="00FD4120">
        <w:t> </w:t>
      </w:r>
      <w:r w:rsidR="00FD4120" w:rsidRPr="003D4ABF">
        <w:t>[</w:t>
      </w:r>
      <w:r w:rsidRPr="003D4ABF">
        <w:t xml:space="preserve">2] and clause 4.15.9 of </w:t>
      </w:r>
      <w:r w:rsidR="00FD4120" w:rsidRPr="003D4ABF">
        <w:t>TS</w:t>
      </w:r>
      <w:r w:rsidR="00FD4120">
        <w:t> </w:t>
      </w:r>
      <w:r w:rsidR="00FD4120" w:rsidRPr="003D4ABF">
        <w:t>23.502</w:t>
      </w:r>
      <w:r w:rsidR="00FD4120">
        <w:t> </w:t>
      </w:r>
      <w:r w:rsidR="00FD4120" w:rsidRPr="003D4ABF">
        <w:t>[</w:t>
      </w:r>
      <w:r w:rsidRPr="003D4ABF">
        <w:t>3])</w:t>
      </w:r>
      <w:r w:rsidR="00DD14AB">
        <w:t>;</w:t>
      </w:r>
    </w:p>
    <w:p w14:paraId="3FFF5676" w14:textId="3FA274B9"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FD4120">
        <w:t>TS 23.502 [</w:t>
      </w:r>
      <w:r>
        <w:t>3]</w:t>
      </w:r>
      <w:r w:rsidR="00DD14AB">
        <w:t>;</w:t>
      </w:r>
    </w:p>
    <w:p w14:paraId="791397F8" w14:textId="5C572648" w:rsidR="009824A8" w:rsidRPr="003D4ABF" w:rsidRDefault="009824A8" w:rsidP="009824A8">
      <w:pPr>
        <w:pStyle w:val="B1"/>
      </w:pPr>
      <w:r>
        <w:t>-</w:t>
      </w:r>
      <w:r>
        <w:tab/>
        <w:t xml:space="preserve">Service specific parameter provisioning for A2X communication (see clause 5.20 of </w:t>
      </w:r>
      <w:r w:rsidR="00FD4120">
        <w:t>TS 23.501 [</w:t>
      </w:r>
      <w:r>
        <w:t xml:space="preserve">2] and clause 4.15.6.7 of </w:t>
      </w:r>
      <w:r w:rsidR="00FD4120">
        <w:t>TS 23.502 [</w:t>
      </w:r>
      <w:r>
        <w:t>3]).</w:t>
      </w:r>
    </w:p>
    <w:p w14:paraId="1985B410" w14:textId="5CA6F70B" w:rsidR="008D2612" w:rsidRDefault="008D2612" w:rsidP="008D2612">
      <w:pPr>
        <w:pStyle w:val="Heading3"/>
      </w:pPr>
      <w:bookmarkStart w:id="158" w:name="_CR4_2_7"/>
      <w:bookmarkStart w:id="159" w:name="_Toc217026234"/>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217026235"/>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217026236"/>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217026237"/>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217026238"/>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217026239"/>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217026240"/>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217026241"/>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217026242"/>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217026243"/>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217026244"/>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217026245"/>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217026246"/>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217026247"/>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217026248"/>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217026249"/>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217026250"/>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217026251"/>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2751EAEC" w:rsidR="00787F8E" w:rsidRPr="003D4ABF" w:rsidRDefault="00787F8E" w:rsidP="00787F8E">
      <w:pPr>
        <w:pStyle w:val="B1"/>
      </w:pPr>
      <w:r w:rsidRPr="003D4ABF">
        <w:t>-</w:t>
      </w:r>
      <w:r w:rsidRPr="003D4ABF">
        <w:tab/>
        <w:t xml:space="preserve">Set or change a chargeable party at AF session setup (see clause 4.15.6.4 and 4.15.6.5 of </w:t>
      </w:r>
      <w:r w:rsidR="00FD4120" w:rsidRPr="003D4ABF">
        <w:t>TS</w:t>
      </w:r>
      <w:r w:rsidR="00FD4120">
        <w:t> </w:t>
      </w:r>
      <w:r w:rsidR="00FD4120" w:rsidRPr="003D4ABF">
        <w:t>23.502</w:t>
      </w:r>
      <w:r w:rsidR="00FD4120">
        <w:t> </w:t>
      </w:r>
      <w:r w:rsidR="00FD4120" w:rsidRPr="003D4ABF">
        <w:t>[</w:t>
      </w:r>
      <w:r w:rsidRPr="003D4ABF">
        <w:t>3]);</w:t>
      </w:r>
    </w:p>
    <w:p w14:paraId="0D2A162E" w14:textId="3459D1CA"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00DD14AB">
        <w:t xml:space="preserve"> and clause 6.1.3.22</w:t>
      </w:r>
      <w:r w:rsidRPr="003D4ABF">
        <w:t>);</w:t>
      </w:r>
    </w:p>
    <w:p w14:paraId="7C2D58AA" w14:textId="3564CB88"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FD4120">
        <w:t>TS 23.502 [</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A14049A"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FD4120" w:rsidRPr="003D4ABF">
        <w:t>TS</w:t>
      </w:r>
      <w:r w:rsidR="00FD4120">
        <w:t> </w:t>
      </w:r>
      <w:r w:rsidR="00FD4120" w:rsidRPr="003D4ABF">
        <w:t>23.501</w:t>
      </w:r>
      <w:r w:rsidR="00FD4120">
        <w:t> </w:t>
      </w:r>
      <w:r w:rsidR="00FD4120" w:rsidRPr="003D4ABF">
        <w:t>[</w:t>
      </w:r>
      <w:r w:rsidRPr="003D4ABF">
        <w:t>2]</w:t>
      </w:r>
      <w:r w:rsidR="00DD14AB">
        <w:t>,</w:t>
      </w:r>
      <w:r w:rsidRPr="003D4ABF">
        <w:t xml:space="preserve"> clause 4.15.9 of </w:t>
      </w:r>
      <w:r w:rsidR="00FD4120" w:rsidRPr="003D4ABF">
        <w:t>TS</w:t>
      </w:r>
      <w:r w:rsidR="00FD4120">
        <w:t> </w:t>
      </w:r>
      <w:r w:rsidR="00FD4120" w:rsidRPr="003D4ABF">
        <w:t>23.502</w:t>
      </w:r>
      <w:r w:rsidR="00FD4120">
        <w:t> </w:t>
      </w:r>
      <w:r w:rsidR="00FD4120" w:rsidRPr="003D4ABF">
        <w:t>[</w:t>
      </w:r>
      <w:r w:rsidRPr="003D4ABF">
        <w:t>3]</w:t>
      </w:r>
      <w:r w:rsidR="00DD14AB">
        <w:t xml:space="preserve"> and clause 6.1.3.23a</w:t>
      </w:r>
      <w:r w:rsidRPr="003D4ABF">
        <w:t>)</w:t>
      </w:r>
      <w:r w:rsidR="00DD14AB">
        <w:t>;</w:t>
      </w:r>
    </w:p>
    <w:p w14:paraId="5930DF30" w14:textId="6A8E988D" w:rsidR="00DD14AB" w:rsidRDefault="00DD14AB" w:rsidP="00DD14AB">
      <w:pPr>
        <w:pStyle w:val="B1"/>
      </w:pPr>
      <w:r>
        <w:t>-</w:t>
      </w:r>
      <w:r>
        <w:tab/>
        <w:t xml:space="preserve">Application Function influence on traffic routing, as defined in clauses 4.3.7 and 6.1.3.14, as well as in clause 5.6.7 of </w:t>
      </w:r>
      <w:r w:rsidR="00FD4120">
        <w:t>TS 23.501 [</w:t>
      </w:r>
      <w:r>
        <w:t>2];</w:t>
      </w:r>
    </w:p>
    <w:p w14:paraId="10835B03" w14:textId="01840243" w:rsidR="00DD14AB" w:rsidRDefault="00DD14AB" w:rsidP="00DD14AB">
      <w:pPr>
        <w:pStyle w:val="B1"/>
      </w:pPr>
      <w:r>
        <w:t>-</w:t>
      </w:r>
      <w:r>
        <w:tab/>
        <w:t xml:space="preserve">Application Function influence on Service Function Chaining, as defined in clauses 4.3.7 and 6.1.3.14, as well as in clause 5.6.16 of </w:t>
      </w:r>
      <w:r w:rsidR="00FD4120">
        <w:t>TS 23.501 [</w:t>
      </w:r>
      <w:r>
        <w:t>2].</w:t>
      </w:r>
    </w:p>
    <w:p w14:paraId="2F7B1989" w14:textId="77777777" w:rsidR="00787F8E" w:rsidRPr="003D4ABF" w:rsidRDefault="00787F8E" w:rsidP="00787F8E">
      <w:pPr>
        <w:pStyle w:val="Heading3"/>
      </w:pPr>
      <w:bookmarkStart w:id="313" w:name="_CR4_3_7"/>
      <w:bookmarkStart w:id="314" w:name="_Toc217026252"/>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6EF63A33"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FD4120">
        <w:t>TS 23.501 [</w:t>
      </w:r>
      <w:r w:rsidR="00EB452C">
        <w:t>2].</w:t>
      </w:r>
      <w:r w:rsidRPr="003D4ABF">
        <w:t xml:space="preserve"> This is supported in non-roaming and home-routed scenarios only.</w:t>
      </w:r>
    </w:p>
    <w:p w14:paraId="33EEAACD" w14:textId="6759B2F9"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FD4120" w:rsidRPr="003D4ABF">
        <w:rPr>
          <w:rFonts w:eastAsia="MS Mincho"/>
        </w:rPr>
        <w:t>TS</w:t>
      </w:r>
      <w:r w:rsidR="00FD4120">
        <w:rPr>
          <w:rFonts w:eastAsia="MS Mincho"/>
        </w:rPr>
        <w:t> </w:t>
      </w:r>
      <w:r w:rsidR="00FD4120" w:rsidRPr="003D4ABF">
        <w:rPr>
          <w:rFonts w:eastAsia="MS Mincho"/>
        </w:rPr>
        <w:t>23.501</w:t>
      </w:r>
      <w:r w:rsidR="00FD4120">
        <w:rPr>
          <w:rFonts w:eastAsia="MS Mincho"/>
        </w:rPr>
        <w:t> </w:t>
      </w:r>
      <w:r w:rsidR="00FD4120"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5" w:name="_CR4_4"/>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217026253"/>
      <w:bookmarkEnd w:id="315"/>
      <w:r w:rsidRPr="003D4ABF">
        <w:t>4.4</w:t>
      </w:r>
      <w:r w:rsidRPr="003D4ABF">
        <w:tab/>
        <w:t xml:space="preserve">Network slice </w:t>
      </w:r>
      <w:r w:rsidR="004B2724" w:rsidRPr="003D4ABF">
        <w:t xml:space="preserve">related </w:t>
      </w:r>
      <w:r w:rsidRPr="003D4ABF">
        <w:t>policy control requirements</w:t>
      </w:r>
      <w:bookmarkEnd w:id="323"/>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4" w:name="_CR5"/>
      <w:bookmarkStart w:id="325" w:name="_Toc217026254"/>
      <w:bookmarkEnd w:id="324"/>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5"/>
    </w:p>
    <w:p w14:paraId="3D5F6233" w14:textId="77777777" w:rsidR="00787F8E" w:rsidRPr="003D4ABF" w:rsidRDefault="00787F8E" w:rsidP="00787F8E">
      <w:pPr>
        <w:pStyle w:val="Heading2"/>
      </w:pPr>
      <w:bookmarkStart w:id="326" w:name="_CR5_1"/>
      <w:bookmarkStart w:id="327" w:name="_Toc19197297"/>
      <w:bookmarkStart w:id="328" w:name="_Toc27896450"/>
      <w:bookmarkStart w:id="329" w:name="_Toc36192618"/>
      <w:bookmarkStart w:id="330" w:name="_Toc37076349"/>
      <w:bookmarkStart w:id="331" w:name="_Toc45194795"/>
      <w:bookmarkStart w:id="332" w:name="_Toc47594207"/>
      <w:bookmarkStart w:id="333" w:name="_Toc51836838"/>
      <w:bookmarkStart w:id="334" w:name="_Toc217026255"/>
      <w:bookmarkEnd w:id="326"/>
      <w:r w:rsidRPr="003D4ABF">
        <w:t>5.1</w:t>
      </w:r>
      <w:r w:rsidRPr="003D4ABF">
        <w:tab/>
        <w:t>General</w:t>
      </w:r>
      <w:bookmarkEnd w:id="327"/>
      <w:bookmarkEnd w:id="328"/>
      <w:bookmarkEnd w:id="329"/>
      <w:bookmarkEnd w:id="330"/>
      <w:bookmarkEnd w:id="331"/>
      <w:bookmarkEnd w:id="332"/>
      <w:bookmarkEnd w:id="333"/>
      <w:bookmarkEnd w:id="334"/>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5" w:name="_CR5_2"/>
      <w:bookmarkStart w:id="336" w:name="_Toc19197298"/>
      <w:bookmarkStart w:id="337" w:name="_Toc27896451"/>
      <w:bookmarkStart w:id="338" w:name="_Toc36192619"/>
      <w:bookmarkStart w:id="339" w:name="_Toc37076350"/>
      <w:bookmarkStart w:id="340" w:name="_Toc45194796"/>
      <w:bookmarkStart w:id="341" w:name="_Toc47594208"/>
      <w:bookmarkStart w:id="342" w:name="_Toc51836839"/>
      <w:bookmarkStart w:id="343" w:name="_Toc217026256"/>
      <w:bookmarkEnd w:id="335"/>
      <w:r w:rsidRPr="003D4ABF">
        <w:rPr>
          <w:lang w:eastAsia="zh-CN"/>
        </w:rPr>
        <w:t>5</w:t>
      </w:r>
      <w:r w:rsidRPr="003D4ABF">
        <w:t>.2</w:t>
      </w:r>
      <w:r w:rsidRPr="003D4ABF">
        <w:tab/>
      </w:r>
      <w:r w:rsidRPr="003D4ABF">
        <w:rPr>
          <w:lang w:eastAsia="zh-CN"/>
        </w:rPr>
        <w:t>Reference architecture</w:t>
      </w:r>
      <w:bookmarkEnd w:id="336"/>
      <w:bookmarkEnd w:id="337"/>
      <w:bookmarkEnd w:id="338"/>
      <w:bookmarkEnd w:id="339"/>
      <w:bookmarkEnd w:id="340"/>
      <w:bookmarkEnd w:id="341"/>
      <w:bookmarkEnd w:id="342"/>
      <w:bookmarkEnd w:id="343"/>
    </w:p>
    <w:p w14:paraId="73CFCB5F" w14:textId="77777777" w:rsidR="00787F8E" w:rsidRPr="003D4ABF" w:rsidRDefault="00787F8E" w:rsidP="00787F8E">
      <w:pPr>
        <w:pStyle w:val="Heading3"/>
        <w:rPr>
          <w:lang w:eastAsia="zh-CN"/>
        </w:rPr>
      </w:pPr>
      <w:bookmarkStart w:id="344" w:name="_CR5_2_1"/>
      <w:bookmarkStart w:id="345" w:name="_Toc19197299"/>
      <w:bookmarkStart w:id="346" w:name="_Toc27896452"/>
      <w:bookmarkStart w:id="347" w:name="_Toc36192620"/>
      <w:bookmarkStart w:id="348" w:name="_Toc37076351"/>
      <w:bookmarkStart w:id="349" w:name="_Toc45194797"/>
      <w:bookmarkStart w:id="350" w:name="_Toc47594209"/>
      <w:bookmarkStart w:id="351" w:name="_Toc51836840"/>
      <w:bookmarkStart w:id="352" w:name="_Toc217026257"/>
      <w:bookmarkEnd w:id="344"/>
      <w:r w:rsidRPr="003D4ABF">
        <w:rPr>
          <w:lang w:eastAsia="zh-CN"/>
        </w:rPr>
        <w:t>5</w:t>
      </w:r>
      <w:r w:rsidRPr="003D4ABF">
        <w:t>.2.1</w:t>
      </w:r>
      <w:r w:rsidRPr="003D4ABF">
        <w:tab/>
        <w:t xml:space="preserve">Non-roaming </w:t>
      </w:r>
      <w:r w:rsidRPr="003D4ABF">
        <w:rPr>
          <w:lang w:eastAsia="zh-CN"/>
        </w:rPr>
        <w:t>architecture</w:t>
      </w:r>
      <w:bookmarkEnd w:id="345"/>
      <w:bookmarkEnd w:id="346"/>
      <w:bookmarkEnd w:id="347"/>
      <w:bookmarkEnd w:id="348"/>
      <w:bookmarkEnd w:id="349"/>
      <w:bookmarkEnd w:id="350"/>
      <w:bookmarkEnd w:id="351"/>
      <w:bookmarkEnd w:id="35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lastRenderedPageBreak/>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9" o:title=""/>
          </v:shape>
          <o:OLEObject Type="Embed" ProgID="Word.Picture.8" ShapeID="_x0000_i1027" DrawAspect="Content" ObjectID="_1827639014" r:id="rId20"/>
        </w:object>
      </w:r>
    </w:p>
    <w:p w14:paraId="2A0AA04A" w14:textId="77777777" w:rsidR="00787F8E" w:rsidRPr="003D4ABF" w:rsidRDefault="00787F8E" w:rsidP="00787F8E">
      <w:pPr>
        <w:pStyle w:val="TF"/>
      </w:pPr>
      <w:bookmarkStart w:id="353" w:name="_CRFigure5_2_11"/>
      <w:r w:rsidRPr="003D4ABF">
        <w:t xml:space="preserve">Figure </w:t>
      </w:r>
      <w:bookmarkEnd w:id="353"/>
      <w:r w:rsidRPr="003D4ABF">
        <w:t>5.2.1-1: Overall non-roaming reference architecture of policy and charging control framework for the 5G System (service based representation)</w:t>
      </w:r>
    </w:p>
    <w:bookmarkStart w:id="354" w:name="_MON_1600547904"/>
    <w:bookmarkEnd w:id="354"/>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21" o:title=""/>
          </v:shape>
          <o:OLEObject Type="Embed" ProgID="Word.Picture.8" ShapeID="_x0000_i1028" DrawAspect="Content" ObjectID="_1827639015" r:id="rId22"/>
        </w:object>
      </w:r>
    </w:p>
    <w:p w14:paraId="35FEB3EA" w14:textId="77777777" w:rsidR="00787F8E" w:rsidRPr="003D4ABF" w:rsidRDefault="00787F8E" w:rsidP="00787F8E">
      <w:pPr>
        <w:pStyle w:val="TF"/>
      </w:pPr>
      <w:bookmarkStart w:id="355" w:name="_CRFigure5_2_11a"/>
      <w:r w:rsidRPr="003D4ABF">
        <w:t xml:space="preserve">Figure </w:t>
      </w:r>
      <w:bookmarkEnd w:id="355"/>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05FECD8D"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FD4120" w:rsidRPr="003D4ABF">
        <w:t>TS</w:t>
      </w:r>
      <w:r w:rsidR="00FD4120">
        <w:t> </w:t>
      </w:r>
      <w:r w:rsidR="00FD4120" w:rsidRPr="003D4ABF">
        <w:t>23.501</w:t>
      </w:r>
      <w:r w:rsidR="00FD4120">
        <w:t> </w:t>
      </w:r>
      <w:r w:rsidR="00FD4120" w:rsidRPr="003D4ABF">
        <w:t>[</w:t>
      </w:r>
      <w:r w:rsidRPr="003D4ABF">
        <w:t>2] for N4 reference point definition.</w:t>
      </w:r>
    </w:p>
    <w:p w14:paraId="10C9CDAB" w14:textId="02601DB2"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FD4120" w:rsidRPr="003D4ABF">
        <w:t>TS</w:t>
      </w:r>
      <w:r w:rsidR="00FD4120">
        <w:t> </w:t>
      </w:r>
      <w:r w:rsidR="00FD4120" w:rsidRPr="003D4ABF">
        <w:t>23.501</w:t>
      </w:r>
      <w:r w:rsidR="00FD4120">
        <w:t> </w:t>
      </w:r>
      <w:r w:rsidR="00FD4120" w:rsidRPr="003D4ABF">
        <w:t>[</w:t>
      </w:r>
      <w:r w:rsidRPr="003D4ABF">
        <w:t>2].</w:t>
      </w:r>
    </w:p>
    <w:p w14:paraId="54498DF3" w14:textId="5A3AA255"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Pr="003D4ABF">
        <w:rPr>
          <w:lang w:eastAsia="zh-CN"/>
        </w:rPr>
        <w:t>34].</w:t>
      </w:r>
    </w:p>
    <w:p w14:paraId="44FE1190" w14:textId="5324F412"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FD4120" w:rsidRPr="003D4ABF">
        <w:rPr>
          <w:lang w:eastAsia="zh-CN"/>
        </w:rPr>
        <w:t>TS</w:t>
      </w:r>
      <w:r w:rsidR="00FD4120">
        <w:rPr>
          <w:lang w:eastAsia="zh-CN"/>
        </w:rPr>
        <w:t> </w:t>
      </w:r>
      <w:r w:rsidR="00FD4120" w:rsidRPr="003D4ABF">
        <w:rPr>
          <w:lang w:eastAsia="zh-CN"/>
        </w:rPr>
        <w:t>23.288</w:t>
      </w:r>
      <w:r w:rsidR="00FD4120">
        <w:rPr>
          <w:lang w:eastAsia="zh-CN"/>
        </w:rPr>
        <w:t> </w:t>
      </w:r>
      <w:r w:rsidR="00FD4120" w:rsidRPr="003D4ABF">
        <w:rPr>
          <w:lang w:eastAsia="zh-CN"/>
        </w:rPr>
        <w:t>[</w:t>
      </w:r>
      <w:r w:rsidRPr="003D4ABF">
        <w:rPr>
          <w:lang w:eastAsia="zh-CN"/>
        </w:rPr>
        <w:t>24].</w:t>
      </w:r>
    </w:p>
    <w:p w14:paraId="28E3CCE6" w14:textId="35E6B768" w:rsidR="00787F8E" w:rsidRPr="003D4ABF" w:rsidRDefault="00787F8E" w:rsidP="00787F8E">
      <w:pPr>
        <w:rPr>
          <w:lang w:eastAsia="zh-CN"/>
        </w:rPr>
      </w:pPr>
      <w:r w:rsidRPr="003D4ABF">
        <w:rPr>
          <w:lang w:eastAsia="zh-CN"/>
        </w:rPr>
        <w:lastRenderedPageBreak/>
        <w:t xml:space="preserve">The Nchf service for online and offline charging consumed by the SMF is defined in </w:t>
      </w:r>
      <w:r w:rsidR="00FD4120" w:rsidRPr="003D4ABF">
        <w:rPr>
          <w:lang w:eastAsia="zh-CN"/>
        </w:rPr>
        <w:t>TS</w:t>
      </w:r>
      <w:r w:rsidR="00FD4120">
        <w:rPr>
          <w:lang w:eastAsia="zh-CN"/>
        </w:rPr>
        <w:t> </w:t>
      </w:r>
      <w:r w:rsidR="00FD4120" w:rsidRPr="003D4ABF">
        <w:rPr>
          <w:lang w:eastAsia="zh-CN"/>
        </w:rPr>
        <w:t>32.240</w:t>
      </w:r>
      <w:r w:rsidR="00FD4120">
        <w:rPr>
          <w:lang w:eastAsia="zh-CN"/>
        </w:rPr>
        <w:t> </w:t>
      </w:r>
      <w:r w:rsidR="00FD4120" w:rsidRPr="003D4ABF">
        <w:rPr>
          <w:lang w:eastAsia="zh-CN"/>
        </w:rPr>
        <w:t>[</w:t>
      </w:r>
      <w:r w:rsidRPr="003D4ABF">
        <w:rPr>
          <w:lang w:eastAsia="zh-CN"/>
        </w:rPr>
        <w:t>8].</w:t>
      </w:r>
    </w:p>
    <w:p w14:paraId="46385ABD" w14:textId="0C7EAECC" w:rsidR="00787F8E" w:rsidRPr="003D4ABF" w:rsidRDefault="00787F8E" w:rsidP="00787F8E">
      <w:pPr>
        <w:rPr>
          <w:lang w:eastAsia="zh-CN"/>
        </w:rPr>
      </w:pPr>
      <w:r w:rsidRPr="003D4ABF">
        <w:rPr>
          <w:lang w:eastAsia="zh-CN"/>
        </w:rPr>
        <w:t xml:space="preserve">The Nchf service for Spending Limit Control consumed by the PCF is defined in </w:t>
      </w:r>
      <w:r w:rsidR="00FD4120" w:rsidRPr="003D4ABF">
        <w:rPr>
          <w:lang w:eastAsia="zh-CN"/>
        </w:rPr>
        <w:t>TS</w:t>
      </w:r>
      <w:r w:rsidR="00FD4120">
        <w:rPr>
          <w:lang w:eastAsia="zh-CN"/>
        </w:rPr>
        <w:t> </w:t>
      </w:r>
      <w:r w:rsidR="00FD4120" w:rsidRPr="003D4ABF">
        <w:rPr>
          <w:lang w:eastAsia="zh-CN"/>
        </w:rPr>
        <w:t>23.502</w:t>
      </w:r>
      <w:r w:rsidR="00FD4120">
        <w:rPr>
          <w:lang w:eastAsia="zh-CN"/>
        </w:rPr>
        <w:t> </w:t>
      </w:r>
      <w:r w:rsidR="00FD4120"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56" w:name="_Toc19197300"/>
      <w:bookmarkStart w:id="357" w:name="_Toc27896453"/>
      <w:bookmarkStart w:id="358" w:name="_Toc36192621"/>
      <w:bookmarkStart w:id="359" w:name="_Toc37076352"/>
      <w:bookmarkStart w:id="360" w:name="_Toc45194798"/>
      <w:bookmarkStart w:id="361" w:name="_Toc47594210"/>
      <w:bookmarkStart w:id="362"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3" w:name="_CR5_2_2"/>
      <w:bookmarkStart w:id="364" w:name="_Toc217026258"/>
      <w:bookmarkEnd w:id="363"/>
      <w:r w:rsidRPr="003D4ABF">
        <w:rPr>
          <w:lang w:eastAsia="zh-CN"/>
        </w:rPr>
        <w:t>5</w:t>
      </w:r>
      <w:r w:rsidRPr="003D4ABF">
        <w:t>.2.2</w:t>
      </w:r>
      <w:r w:rsidRPr="003D4ABF">
        <w:tab/>
        <w:t xml:space="preserve">Roaming </w:t>
      </w:r>
      <w:r w:rsidRPr="003D4ABF">
        <w:rPr>
          <w:lang w:eastAsia="zh-CN"/>
        </w:rPr>
        <w:t>architecture</w:t>
      </w:r>
      <w:bookmarkEnd w:id="356"/>
      <w:bookmarkEnd w:id="357"/>
      <w:bookmarkEnd w:id="358"/>
      <w:bookmarkEnd w:id="359"/>
      <w:bookmarkEnd w:id="360"/>
      <w:bookmarkEnd w:id="361"/>
      <w:bookmarkEnd w:id="362"/>
      <w:bookmarkEnd w:id="364"/>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B36A7A">
      <w:pPr>
        <w:pStyle w:val="TH"/>
        <w:rPr>
          <w:rFonts w:eastAsia="DengXian"/>
        </w:rPr>
      </w:pPr>
      <w:r w:rsidRPr="003D4ABF">
        <w:object w:dxaOrig="9356" w:dyaOrig="3825" w14:anchorId="62340FCB">
          <v:shape id="_x0000_i1029" type="#_x0000_t75" style="width:478.95pt;height:195.95pt" o:ole="">
            <v:imagedata r:id="rId23" o:title=""/>
          </v:shape>
          <o:OLEObject Type="Embed" ProgID="Word.Picture.8" ShapeID="_x0000_i1029" DrawAspect="Content" ObjectID="_1827639016" r:id="rId24"/>
        </w:object>
      </w:r>
    </w:p>
    <w:p w14:paraId="0D17C65A" w14:textId="5C87B56D" w:rsidR="00787F8E" w:rsidRPr="003D4ABF" w:rsidRDefault="00787F8E" w:rsidP="00787F8E">
      <w:pPr>
        <w:pStyle w:val="TF"/>
        <w:rPr>
          <w:rFonts w:eastAsia="DengXian"/>
        </w:rPr>
      </w:pPr>
      <w:bookmarkStart w:id="365" w:name="_CRFigure5_2_21"/>
      <w:r w:rsidRPr="003D4ABF">
        <w:rPr>
          <w:rFonts w:eastAsia="DengXian"/>
        </w:rPr>
        <w:t xml:space="preserve">Figure </w:t>
      </w:r>
      <w:bookmarkEnd w:id="365"/>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6" w:name="_MON_1600547967"/>
    <w:bookmarkEnd w:id="366"/>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25" o:title=""/>
          </v:shape>
          <o:OLEObject Type="Embed" ProgID="Word.Picture.8" ShapeID="_x0000_i1030" DrawAspect="Content" ObjectID="_1827639017" r:id="rId26"/>
        </w:object>
      </w:r>
    </w:p>
    <w:p w14:paraId="68CB2A68" w14:textId="4CC44423" w:rsidR="00787F8E" w:rsidRPr="003D4ABF" w:rsidRDefault="00787F8E" w:rsidP="00787F8E">
      <w:pPr>
        <w:pStyle w:val="TF"/>
        <w:rPr>
          <w:rFonts w:eastAsia="DengXian"/>
        </w:rPr>
      </w:pPr>
      <w:bookmarkStart w:id="367" w:name="_CRFigure5_2_21a"/>
      <w:r w:rsidRPr="003D4ABF">
        <w:rPr>
          <w:rFonts w:eastAsia="DengXian"/>
        </w:rPr>
        <w:t xml:space="preserve">Figure </w:t>
      </w:r>
      <w:bookmarkEnd w:id="367"/>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111D8EAF"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FD4120">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85pt" o:ole="">
            <v:imagedata r:id="rId27" o:title=""/>
          </v:shape>
          <o:OLEObject Type="Embed" ProgID="Visio.Drawing.11" ShapeID="_x0000_i1031" DrawAspect="Content" ObjectID="_1827639018" r:id="rId28"/>
        </w:object>
      </w:r>
    </w:p>
    <w:p w14:paraId="12227AE0" w14:textId="77777777" w:rsidR="00787F8E" w:rsidRPr="003D4ABF" w:rsidRDefault="00787F8E" w:rsidP="00787F8E">
      <w:pPr>
        <w:pStyle w:val="TF"/>
        <w:rPr>
          <w:rFonts w:eastAsia="DengXian"/>
        </w:rPr>
      </w:pPr>
      <w:bookmarkStart w:id="368" w:name="_CRFigure5_2_22"/>
      <w:r w:rsidRPr="003D4ABF">
        <w:rPr>
          <w:rFonts w:eastAsia="DengXian"/>
        </w:rPr>
        <w:t xml:space="preserve">Figure </w:t>
      </w:r>
      <w:bookmarkEnd w:id="368"/>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69" w:name="_MON_1632751462"/>
    <w:bookmarkEnd w:id="369"/>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9" o:title=""/>
          </v:shape>
          <o:OLEObject Type="Embed" ProgID="Word.Picture.8" ShapeID="_x0000_i1032" DrawAspect="Content" ObjectID="_1827639019" r:id="rId30"/>
        </w:object>
      </w:r>
    </w:p>
    <w:p w14:paraId="14318D17" w14:textId="77777777" w:rsidR="00787F8E" w:rsidRPr="003D4ABF" w:rsidRDefault="00787F8E" w:rsidP="00787F8E">
      <w:pPr>
        <w:pStyle w:val="TF"/>
        <w:rPr>
          <w:rFonts w:eastAsia="DengXian"/>
        </w:rPr>
      </w:pPr>
      <w:bookmarkStart w:id="370" w:name="_CRFigure5_2_22a"/>
      <w:r w:rsidRPr="003D4ABF">
        <w:rPr>
          <w:rFonts w:eastAsia="DengXian"/>
        </w:rPr>
        <w:t xml:space="preserve">Figure </w:t>
      </w:r>
      <w:bookmarkEnd w:id="370"/>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59D1CE0C"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FD4120">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6F2B2054" w:rsidR="00694C30" w:rsidRPr="003D4ABF" w:rsidRDefault="00694C30" w:rsidP="00694C30">
      <w:pPr>
        <w:pStyle w:val="NO"/>
        <w:rPr>
          <w:lang w:eastAsia="zh-CN"/>
        </w:rPr>
      </w:pPr>
      <w:bookmarkStart w:id="371" w:name="_Toc19197301"/>
      <w:bookmarkStart w:id="372" w:name="_Toc27896454"/>
      <w:bookmarkStart w:id="373" w:name="_Toc36192622"/>
      <w:bookmarkStart w:id="374" w:name="_Toc37076353"/>
      <w:bookmarkStart w:id="375" w:name="_Toc45194799"/>
      <w:bookmarkStart w:id="376" w:name="_Toc47594211"/>
      <w:bookmarkStart w:id="377"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FD4120">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78" w:name="_CR5_2_3"/>
      <w:bookmarkStart w:id="379" w:name="_Toc217026259"/>
      <w:bookmarkEnd w:id="378"/>
      <w:r w:rsidRPr="003D4ABF">
        <w:rPr>
          <w:lang w:eastAsia="zh-CN"/>
        </w:rPr>
        <w:t>5</w:t>
      </w:r>
      <w:r w:rsidRPr="003D4ABF">
        <w:t>.2.3</w:t>
      </w:r>
      <w:r w:rsidRPr="003D4ABF">
        <w:tab/>
        <w:t>Void</w:t>
      </w:r>
      <w:bookmarkEnd w:id="371"/>
      <w:bookmarkEnd w:id="372"/>
      <w:bookmarkEnd w:id="373"/>
      <w:bookmarkEnd w:id="374"/>
      <w:bookmarkEnd w:id="375"/>
      <w:bookmarkEnd w:id="376"/>
      <w:bookmarkEnd w:id="377"/>
      <w:bookmarkEnd w:id="379"/>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0" w:name="_CR5_3"/>
      <w:bookmarkStart w:id="381" w:name="_Toc19197302"/>
      <w:bookmarkStart w:id="382" w:name="_Toc27896455"/>
      <w:bookmarkStart w:id="383" w:name="_Toc36192623"/>
      <w:bookmarkStart w:id="384" w:name="_Toc37076354"/>
      <w:bookmarkStart w:id="385" w:name="_Toc45194800"/>
      <w:bookmarkStart w:id="386" w:name="_Toc47594212"/>
      <w:bookmarkStart w:id="387" w:name="_Toc51836843"/>
      <w:bookmarkStart w:id="388" w:name="_Toc217026260"/>
      <w:bookmarkEnd w:id="380"/>
      <w:r w:rsidRPr="003D4ABF">
        <w:rPr>
          <w:lang w:eastAsia="zh-CN"/>
        </w:rPr>
        <w:t>5</w:t>
      </w:r>
      <w:r w:rsidRPr="003D4ABF">
        <w:t>.3</w:t>
      </w:r>
      <w:r w:rsidRPr="003D4ABF">
        <w:tab/>
        <w:t>Service-based interfaces and reference points</w:t>
      </w:r>
      <w:bookmarkEnd w:id="381"/>
      <w:bookmarkEnd w:id="382"/>
      <w:bookmarkEnd w:id="383"/>
      <w:bookmarkEnd w:id="384"/>
      <w:bookmarkEnd w:id="385"/>
      <w:bookmarkEnd w:id="386"/>
      <w:bookmarkEnd w:id="387"/>
      <w:bookmarkEnd w:id="388"/>
    </w:p>
    <w:p w14:paraId="558D5BF5" w14:textId="77777777" w:rsidR="00787F8E" w:rsidRPr="003D4ABF" w:rsidRDefault="00787F8E" w:rsidP="00787F8E">
      <w:pPr>
        <w:pStyle w:val="Heading3"/>
      </w:pPr>
      <w:bookmarkStart w:id="389" w:name="_CR5_3_1"/>
      <w:bookmarkStart w:id="390" w:name="_Toc19197303"/>
      <w:bookmarkStart w:id="391" w:name="_Toc27896456"/>
      <w:bookmarkStart w:id="392" w:name="_Toc36192624"/>
      <w:bookmarkStart w:id="393" w:name="_Toc37076355"/>
      <w:bookmarkStart w:id="394" w:name="_Toc45194801"/>
      <w:bookmarkStart w:id="395" w:name="_Toc47594213"/>
      <w:bookmarkStart w:id="396" w:name="_Toc51836844"/>
      <w:bookmarkStart w:id="397" w:name="_Toc217026261"/>
      <w:bookmarkEnd w:id="389"/>
      <w:r w:rsidRPr="003D4ABF">
        <w:t>5.3.1</w:t>
      </w:r>
      <w:r w:rsidRPr="003D4ABF">
        <w:tab/>
        <w:t>Interactions between PCF and AF</w:t>
      </w:r>
      <w:bookmarkEnd w:id="390"/>
      <w:bookmarkEnd w:id="391"/>
      <w:bookmarkEnd w:id="392"/>
      <w:bookmarkEnd w:id="393"/>
      <w:bookmarkEnd w:id="394"/>
      <w:bookmarkEnd w:id="395"/>
      <w:bookmarkEnd w:id="396"/>
      <w:bookmarkEnd w:id="397"/>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36488BE"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FD4120" w:rsidRPr="003D4ABF">
        <w:t>TS</w:t>
      </w:r>
      <w:r w:rsidR="00FD4120">
        <w:t> </w:t>
      </w:r>
      <w:r w:rsidR="00FD4120" w:rsidRPr="003D4ABF">
        <w:t>23.501</w:t>
      </w:r>
      <w:r w:rsidR="00FD4120">
        <w:t> </w:t>
      </w:r>
      <w:r w:rsidR="00FD4120" w:rsidRPr="003D4ABF">
        <w:t>[</w:t>
      </w:r>
      <w:r w:rsidRPr="003D4ABF">
        <w:t>2];</w:t>
      </w:r>
    </w:p>
    <w:p w14:paraId="153B01F6" w14:textId="0089EF4F"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FD4120">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080C108A"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FD4120" w:rsidRPr="003D4ABF">
        <w:t>TS</w:t>
      </w:r>
      <w:r w:rsidR="00FD4120">
        <w:t> </w:t>
      </w:r>
      <w:r w:rsidR="00FD4120" w:rsidRPr="003D4ABF">
        <w:t>23.501</w:t>
      </w:r>
      <w:r w:rsidR="00FD4120">
        <w:t> </w:t>
      </w:r>
      <w:r w:rsidR="00FD4120"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98" w:name="_CR5_3_2"/>
      <w:bookmarkStart w:id="399" w:name="_Toc19197304"/>
      <w:bookmarkStart w:id="400" w:name="_Toc27896457"/>
      <w:bookmarkStart w:id="401" w:name="_Toc36192625"/>
      <w:bookmarkStart w:id="402" w:name="_Toc37076356"/>
      <w:bookmarkStart w:id="403" w:name="_Toc45194802"/>
      <w:bookmarkStart w:id="404" w:name="_Toc47594214"/>
      <w:bookmarkStart w:id="405" w:name="_Toc51836845"/>
      <w:bookmarkStart w:id="406" w:name="_Toc217026262"/>
      <w:bookmarkEnd w:id="398"/>
      <w:r w:rsidRPr="003D4ABF">
        <w:t>5.3.2</w:t>
      </w:r>
      <w:r w:rsidRPr="003D4ABF">
        <w:tab/>
        <w:t>Interactions between PCF and SMF</w:t>
      </w:r>
      <w:bookmarkEnd w:id="399"/>
      <w:bookmarkEnd w:id="400"/>
      <w:bookmarkEnd w:id="401"/>
      <w:bookmarkEnd w:id="402"/>
      <w:bookmarkEnd w:id="403"/>
      <w:bookmarkEnd w:id="404"/>
      <w:bookmarkEnd w:id="405"/>
      <w:bookmarkEnd w:id="406"/>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0EEA74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40094D50"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7" w:name="_CR5_3_3"/>
      <w:bookmarkStart w:id="408" w:name="_Toc19197305"/>
      <w:bookmarkStart w:id="409" w:name="_Toc27896458"/>
      <w:bookmarkStart w:id="410" w:name="_Toc36192626"/>
      <w:bookmarkStart w:id="411" w:name="_Toc37076357"/>
      <w:bookmarkStart w:id="412" w:name="_Toc45194803"/>
      <w:bookmarkStart w:id="413" w:name="_Toc47594215"/>
      <w:bookmarkStart w:id="414" w:name="_Toc51836846"/>
      <w:bookmarkStart w:id="415" w:name="_Toc217026263"/>
      <w:bookmarkEnd w:id="407"/>
      <w:r w:rsidRPr="003D4ABF">
        <w:t>5.3.3</w:t>
      </w:r>
      <w:r w:rsidRPr="003D4ABF">
        <w:tab/>
        <w:t>Interactions between PCF and AMF</w:t>
      </w:r>
      <w:bookmarkEnd w:id="408"/>
      <w:bookmarkEnd w:id="409"/>
      <w:bookmarkEnd w:id="410"/>
      <w:bookmarkEnd w:id="411"/>
      <w:bookmarkEnd w:id="412"/>
      <w:bookmarkEnd w:id="413"/>
      <w:bookmarkEnd w:id="414"/>
      <w:bookmarkEnd w:id="415"/>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18158448"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64012BB9" w14:textId="3B94EA76"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FD4120">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6" w:name="_CR5_3_4"/>
      <w:bookmarkStart w:id="417" w:name="_Toc19197306"/>
      <w:bookmarkStart w:id="418" w:name="_Toc27896459"/>
      <w:bookmarkStart w:id="419" w:name="_Toc36192627"/>
      <w:bookmarkStart w:id="420" w:name="_Toc37076358"/>
      <w:bookmarkStart w:id="421" w:name="_Toc45194804"/>
      <w:bookmarkStart w:id="422" w:name="_Toc47594216"/>
      <w:bookmarkStart w:id="423" w:name="_Toc51836847"/>
      <w:bookmarkStart w:id="424" w:name="_Toc217026264"/>
      <w:bookmarkEnd w:id="416"/>
      <w:r w:rsidRPr="003D4ABF">
        <w:lastRenderedPageBreak/>
        <w:t>5.3.4</w:t>
      </w:r>
      <w:r w:rsidRPr="003D4ABF">
        <w:tab/>
        <w:t>Interactions between V-PCF and H-PCF</w:t>
      </w:r>
      <w:bookmarkEnd w:id="417"/>
      <w:bookmarkEnd w:id="418"/>
      <w:bookmarkEnd w:id="419"/>
      <w:bookmarkEnd w:id="420"/>
      <w:bookmarkEnd w:id="421"/>
      <w:bookmarkEnd w:id="422"/>
      <w:bookmarkEnd w:id="423"/>
      <w:bookmarkEnd w:id="424"/>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58187E"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49A28B1A" w14:textId="395814D5"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7872861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5" w:name="_CR5_3_5"/>
      <w:bookmarkStart w:id="426" w:name="_Toc19197307"/>
      <w:bookmarkStart w:id="427" w:name="_Toc27896460"/>
      <w:bookmarkStart w:id="428" w:name="_Toc36192628"/>
      <w:bookmarkStart w:id="429" w:name="_Toc37076359"/>
      <w:bookmarkStart w:id="430" w:name="_Toc45194805"/>
      <w:bookmarkStart w:id="431" w:name="_Toc47594217"/>
      <w:bookmarkStart w:id="432" w:name="_Toc51836848"/>
      <w:bookmarkStart w:id="433" w:name="_Toc217026265"/>
      <w:bookmarkEnd w:id="425"/>
      <w:r w:rsidRPr="003D4ABF">
        <w:t>5.3.5</w:t>
      </w:r>
      <w:r w:rsidRPr="003D4ABF">
        <w:tab/>
        <w:t>Interactions between PCF and UDR</w:t>
      </w:r>
      <w:bookmarkEnd w:id="426"/>
      <w:bookmarkEnd w:id="427"/>
      <w:bookmarkEnd w:id="428"/>
      <w:bookmarkEnd w:id="429"/>
      <w:bookmarkEnd w:id="430"/>
      <w:bookmarkEnd w:id="431"/>
      <w:bookmarkEnd w:id="432"/>
      <w:bookmarkEnd w:id="433"/>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4" w:name="_CR5_3_6"/>
      <w:bookmarkStart w:id="435" w:name="_Toc19197308"/>
      <w:bookmarkStart w:id="436" w:name="_Toc27896461"/>
      <w:bookmarkStart w:id="437" w:name="_Toc36192629"/>
      <w:bookmarkStart w:id="438" w:name="_Toc37076360"/>
      <w:bookmarkStart w:id="439" w:name="_Toc45194806"/>
      <w:bookmarkStart w:id="440" w:name="_Toc47594218"/>
      <w:bookmarkStart w:id="441" w:name="_Toc51836849"/>
      <w:bookmarkStart w:id="442" w:name="_Toc217026266"/>
      <w:bookmarkEnd w:id="434"/>
      <w:r w:rsidRPr="003D4ABF">
        <w:t>5.3.6</w:t>
      </w:r>
      <w:r w:rsidRPr="003D4ABF">
        <w:tab/>
        <w:t>Interactions between SMF and CHF</w:t>
      </w:r>
      <w:bookmarkEnd w:id="435"/>
      <w:bookmarkEnd w:id="436"/>
      <w:bookmarkEnd w:id="437"/>
      <w:bookmarkEnd w:id="438"/>
      <w:bookmarkEnd w:id="439"/>
      <w:bookmarkEnd w:id="440"/>
      <w:bookmarkEnd w:id="441"/>
      <w:bookmarkEnd w:id="442"/>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B3D7778"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FD4120" w:rsidRPr="003D4ABF">
        <w:rPr>
          <w:iCs/>
        </w:rPr>
        <w:t>TS</w:t>
      </w:r>
      <w:r w:rsidR="00FD4120">
        <w:rPr>
          <w:iCs/>
        </w:rPr>
        <w:t> </w:t>
      </w:r>
      <w:r w:rsidR="00FD4120" w:rsidRPr="003D4ABF">
        <w:rPr>
          <w:iCs/>
        </w:rPr>
        <w:t>32.240</w:t>
      </w:r>
      <w:r w:rsidR="00FD4120">
        <w:rPr>
          <w:iCs/>
        </w:rPr>
        <w:t> </w:t>
      </w:r>
      <w:r w:rsidR="00FD4120" w:rsidRPr="003D4ABF">
        <w:rPr>
          <w:iCs/>
        </w:rPr>
        <w:t>[</w:t>
      </w:r>
      <w:r w:rsidRPr="003D4ABF">
        <w:rPr>
          <w:iCs/>
        </w:rPr>
        <w:t>8].</w:t>
      </w:r>
    </w:p>
    <w:p w14:paraId="2A42F88F" w14:textId="77777777" w:rsidR="00787F8E" w:rsidRPr="003D4ABF" w:rsidRDefault="00787F8E" w:rsidP="00787F8E">
      <w:pPr>
        <w:pStyle w:val="Heading3"/>
      </w:pPr>
      <w:bookmarkStart w:id="443" w:name="_CR5_3_7"/>
      <w:bookmarkStart w:id="444" w:name="_Toc19197309"/>
      <w:bookmarkStart w:id="445" w:name="_Toc27896462"/>
      <w:bookmarkStart w:id="446" w:name="_Toc36192630"/>
      <w:bookmarkStart w:id="447" w:name="_Toc37076361"/>
      <w:bookmarkStart w:id="448" w:name="_Toc45194807"/>
      <w:bookmarkStart w:id="449" w:name="_Toc47594219"/>
      <w:bookmarkStart w:id="450" w:name="_Toc51836850"/>
      <w:bookmarkStart w:id="451" w:name="_Toc217026267"/>
      <w:bookmarkEnd w:id="443"/>
      <w:r w:rsidRPr="003D4ABF">
        <w:t>5.3.7</w:t>
      </w:r>
      <w:r w:rsidRPr="003D4ABF">
        <w:tab/>
        <w:t>Void</w:t>
      </w:r>
      <w:bookmarkEnd w:id="444"/>
      <w:bookmarkEnd w:id="445"/>
      <w:bookmarkEnd w:id="446"/>
      <w:bookmarkEnd w:id="447"/>
      <w:bookmarkEnd w:id="448"/>
      <w:bookmarkEnd w:id="449"/>
      <w:bookmarkEnd w:id="450"/>
      <w:bookmarkEnd w:id="451"/>
    </w:p>
    <w:p w14:paraId="66465AD7" w14:textId="77777777" w:rsidR="00787F8E" w:rsidRPr="003D4ABF" w:rsidRDefault="00787F8E" w:rsidP="00787F8E"/>
    <w:p w14:paraId="3417E297" w14:textId="77777777" w:rsidR="00787F8E" w:rsidRPr="003D4ABF" w:rsidRDefault="00787F8E" w:rsidP="00787F8E">
      <w:pPr>
        <w:pStyle w:val="Heading3"/>
      </w:pPr>
      <w:bookmarkStart w:id="452" w:name="_CR5_3_8"/>
      <w:bookmarkStart w:id="453" w:name="_Toc19197310"/>
      <w:bookmarkStart w:id="454" w:name="_Toc27896463"/>
      <w:bookmarkStart w:id="455" w:name="_Toc36192631"/>
      <w:bookmarkStart w:id="456" w:name="_Toc37076362"/>
      <w:bookmarkStart w:id="457" w:name="_Toc45194808"/>
      <w:bookmarkStart w:id="458" w:name="_Toc47594220"/>
      <w:bookmarkStart w:id="459" w:name="_Toc51836851"/>
      <w:bookmarkStart w:id="460" w:name="_Toc217026268"/>
      <w:bookmarkEnd w:id="452"/>
      <w:r w:rsidRPr="003D4ABF">
        <w:t>5.3.8</w:t>
      </w:r>
      <w:r w:rsidRPr="003D4ABF">
        <w:tab/>
        <w:t>Interactions between PCF and CHF</w:t>
      </w:r>
      <w:bookmarkEnd w:id="453"/>
      <w:bookmarkEnd w:id="454"/>
      <w:bookmarkEnd w:id="455"/>
      <w:bookmarkEnd w:id="456"/>
      <w:bookmarkEnd w:id="457"/>
      <w:bookmarkEnd w:id="458"/>
      <w:bookmarkEnd w:id="459"/>
      <w:bookmarkEnd w:id="460"/>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1" w:name="_CR5_3_9"/>
      <w:bookmarkStart w:id="462" w:name="_Toc19197311"/>
      <w:bookmarkStart w:id="463" w:name="_Toc27896464"/>
      <w:bookmarkStart w:id="464" w:name="_Toc36192632"/>
      <w:bookmarkStart w:id="465" w:name="_Toc37076363"/>
      <w:bookmarkStart w:id="466" w:name="_Toc45194809"/>
      <w:bookmarkStart w:id="467" w:name="_Toc47594221"/>
      <w:bookmarkStart w:id="468" w:name="_Toc51836852"/>
      <w:bookmarkStart w:id="469" w:name="_Toc217026269"/>
      <w:bookmarkEnd w:id="461"/>
      <w:r w:rsidRPr="003D4ABF">
        <w:t>5.3.9</w:t>
      </w:r>
      <w:r w:rsidRPr="003D4ABF">
        <w:tab/>
        <w:t>Interactions between SMF and NEF</w:t>
      </w:r>
      <w:bookmarkEnd w:id="462"/>
      <w:bookmarkEnd w:id="463"/>
      <w:bookmarkEnd w:id="464"/>
      <w:bookmarkEnd w:id="465"/>
      <w:bookmarkEnd w:id="466"/>
      <w:bookmarkEnd w:id="467"/>
      <w:bookmarkEnd w:id="468"/>
      <w:bookmarkEnd w:id="469"/>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0" w:name="_CR5_3_10"/>
      <w:bookmarkStart w:id="471" w:name="_Toc19197312"/>
      <w:bookmarkStart w:id="472" w:name="_Toc27896465"/>
      <w:bookmarkStart w:id="473" w:name="_Toc36192633"/>
      <w:bookmarkStart w:id="474" w:name="_Toc37076364"/>
      <w:bookmarkStart w:id="475" w:name="_Toc45194810"/>
      <w:bookmarkStart w:id="476" w:name="_Toc47594222"/>
      <w:bookmarkStart w:id="477" w:name="_Toc51836853"/>
      <w:bookmarkStart w:id="478" w:name="_Toc217026270"/>
      <w:bookmarkEnd w:id="470"/>
      <w:r w:rsidRPr="003D4ABF">
        <w:t>5.3.10</w:t>
      </w:r>
      <w:r w:rsidRPr="003D4ABF">
        <w:tab/>
        <w:t>Interactions between NEF and PCF</w:t>
      </w:r>
      <w:bookmarkEnd w:id="471"/>
      <w:bookmarkEnd w:id="472"/>
      <w:bookmarkEnd w:id="473"/>
      <w:bookmarkEnd w:id="474"/>
      <w:bookmarkEnd w:id="475"/>
      <w:bookmarkEnd w:id="476"/>
      <w:bookmarkEnd w:id="477"/>
      <w:bookmarkEnd w:id="478"/>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479" w:name="_Toc19197313"/>
      <w:bookmarkStart w:id="480" w:name="_Toc27896466"/>
      <w:bookmarkStart w:id="481" w:name="_Toc36192634"/>
      <w:bookmarkStart w:id="482" w:name="_Toc37076365"/>
      <w:bookmarkStart w:id="483" w:name="_Toc45194811"/>
      <w:bookmarkStart w:id="484" w:name="_Toc47594223"/>
      <w:bookmarkStart w:id="485"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6" w:name="_CR5_3_11"/>
      <w:bookmarkStart w:id="487" w:name="_Toc217026271"/>
      <w:bookmarkEnd w:id="486"/>
      <w:r w:rsidRPr="003D4ABF">
        <w:t>5.3.11</w:t>
      </w:r>
      <w:r w:rsidRPr="003D4ABF">
        <w:tab/>
        <w:t>Interactions between NWDAF and PCF</w:t>
      </w:r>
      <w:bookmarkEnd w:id="479"/>
      <w:bookmarkEnd w:id="480"/>
      <w:bookmarkEnd w:id="481"/>
      <w:bookmarkEnd w:id="482"/>
      <w:bookmarkEnd w:id="483"/>
      <w:bookmarkEnd w:id="484"/>
      <w:bookmarkEnd w:id="485"/>
      <w:bookmarkEnd w:id="487"/>
    </w:p>
    <w:p w14:paraId="27777901" w14:textId="0CD27526"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FD4120" w:rsidRPr="003D4ABF">
        <w:rPr>
          <w:rFonts w:eastAsia="DengXian"/>
        </w:rPr>
        <w:t>TS</w:t>
      </w:r>
      <w:r w:rsidR="00FD4120">
        <w:rPr>
          <w:rFonts w:eastAsia="DengXian"/>
        </w:rPr>
        <w:t> </w:t>
      </w:r>
      <w:r w:rsidR="00FD4120" w:rsidRPr="003D4ABF">
        <w:rPr>
          <w:rFonts w:eastAsia="DengXian"/>
        </w:rPr>
        <w:t>23.288</w:t>
      </w:r>
      <w:r w:rsidR="00FD4120">
        <w:rPr>
          <w:rFonts w:eastAsia="DengXian"/>
        </w:rPr>
        <w:t> </w:t>
      </w:r>
      <w:r w:rsidR="00FD4120"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488" w:name="_CR5_3_12"/>
      <w:bookmarkStart w:id="489" w:name="_Toc19197314"/>
      <w:bookmarkStart w:id="490" w:name="_Toc27896467"/>
      <w:bookmarkStart w:id="491" w:name="_Toc36192635"/>
      <w:bookmarkStart w:id="492" w:name="_Toc37076366"/>
      <w:bookmarkStart w:id="493" w:name="_Toc45194812"/>
      <w:bookmarkStart w:id="494" w:name="_Toc47594224"/>
      <w:bookmarkStart w:id="495" w:name="_Toc51836855"/>
      <w:bookmarkStart w:id="496" w:name="_Toc217026272"/>
      <w:bookmarkEnd w:id="488"/>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6"/>
    </w:p>
    <w:p w14:paraId="3AD22242" w14:textId="3A21A14B"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7" w:name="_CR5_3_13"/>
      <w:bookmarkStart w:id="498" w:name="_Toc217026273"/>
      <w:bookmarkEnd w:id="497"/>
      <w:r>
        <w:t>5.3.13</w:t>
      </w:r>
      <w:r>
        <w:tab/>
        <w:t>Interactions between PCF and TSCTSF</w:t>
      </w:r>
      <w:bookmarkEnd w:id="498"/>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lastRenderedPageBreak/>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499" w:name="_CR5_3_14"/>
      <w:bookmarkStart w:id="500" w:name="_Toc217026274"/>
      <w:bookmarkEnd w:id="499"/>
      <w:r>
        <w:t>5.3.14</w:t>
      </w:r>
      <w:r>
        <w:tab/>
        <w:t>Interactions between NWDAF and NEF (PFDF)</w:t>
      </w:r>
      <w:bookmarkEnd w:id="500"/>
    </w:p>
    <w:p w14:paraId="6144EB21" w14:textId="1C36855E"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FD4120">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1" w:name="_CR6"/>
      <w:bookmarkStart w:id="502" w:name="_Toc217026275"/>
      <w:bookmarkEnd w:id="501"/>
      <w:r w:rsidRPr="003D4ABF">
        <w:t>6</w:t>
      </w:r>
      <w:r w:rsidRPr="003D4ABF">
        <w:tab/>
        <w:t>Functional description</w:t>
      </w:r>
      <w:bookmarkEnd w:id="489"/>
      <w:bookmarkEnd w:id="490"/>
      <w:bookmarkEnd w:id="491"/>
      <w:bookmarkEnd w:id="492"/>
      <w:bookmarkEnd w:id="493"/>
      <w:bookmarkEnd w:id="494"/>
      <w:bookmarkEnd w:id="495"/>
      <w:bookmarkEnd w:id="502"/>
    </w:p>
    <w:p w14:paraId="10E245E2" w14:textId="77777777" w:rsidR="00787F8E" w:rsidRPr="003D4ABF" w:rsidRDefault="00787F8E" w:rsidP="00787F8E">
      <w:pPr>
        <w:pStyle w:val="Heading2"/>
        <w:rPr>
          <w:lang w:eastAsia="zh-CN"/>
        </w:rPr>
      </w:pPr>
      <w:bookmarkStart w:id="503" w:name="_CR6_1"/>
      <w:bookmarkStart w:id="504" w:name="_Toc19197315"/>
      <w:bookmarkStart w:id="505" w:name="_Toc27896468"/>
      <w:bookmarkStart w:id="506" w:name="_Toc36192636"/>
      <w:bookmarkStart w:id="507" w:name="_Toc37076367"/>
      <w:bookmarkStart w:id="508" w:name="_Toc45194813"/>
      <w:bookmarkStart w:id="509" w:name="_Toc47594225"/>
      <w:bookmarkStart w:id="510" w:name="_Toc51836856"/>
      <w:bookmarkStart w:id="511" w:name="_Toc217026276"/>
      <w:bookmarkEnd w:id="503"/>
      <w:r w:rsidRPr="003D4ABF">
        <w:rPr>
          <w:lang w:eastAsia="zh-CN"/>
        </w:rPr>
        <w:t>6.1</w:t>
      </w:r>
      <w:r w:rsidRPr="003D4ABF">
        <w:rPr>
          <w:lang w:eastAsia="zh-CN"/>
        </w:rPr>
        <w:tab/>
        <w:t>Overall description</w:t>
      </w:r>
      <w:bookmarkEnd w:id="504"/>
      <w:bookmarkEnd w:id="505"/>
      <w:bookmarkEnd w:id="506"/>
      <w:bookmarkEnd w:id="507"/>
      <w:bookmarkEnd w:id="508"/>
      <w:bookmarkEnd w:id="509"/>
      <w:bookmarkEnd w:id="510"/>
      <w:bookmarkEnd w:id="511"/>
    </w:p>
    <w:p w14:paraId="539FA63F" w14:textId="77777777" w:rsidR="00787F8E" w:rsidRPr="003D4ABF" w:rsidRDefault="00787F8E" w:rsidP="00787F8E">
      <w:pPr>
        <w:pStyle w:val="Heading3"/>
      </w:pPr>
      <w:bookmarkStart w:id="512" w:name="_CR6_1_1"/>
      <w:bookmarkStart w:id="513" w:name="_Toc19197316"/>
      <w:bookmarkStart w:id="514" w:name="_Toc27896469"/>
      <w:bookmarkStart w:id="515" w:name="_Toc36192637"/>
      <w:bookmarkStart w:id="516" w:name="_Toc37076368"/>
      <w:bookmarkStart w:id="517" w:name="_Toc45194814"/>
      <w:bookmarkStart w:id="518" w:name="_Toc47594226"/>
      <w:bookmarkStart w:id="519" w:name="_Toc51836857"/>
      <w:bookmarkStart w:id="520" w:name="_Toc217026277"/>
      <w:bookmarkEnd w:id="512"/>
      <w:r w:rsidRPr="003D4ABF">
        <w:t>6.1.1</w:t>
      </w:r>
      <w:r w:rsidRPr="003D4ABF">
        <w:tab/>
        <w:t>General</w:t>
      </w:r>
      <w:bookmarkEnd w:id="513"/>
      <w:bookmarkEnd w:id="514"/>
      <w:bookmarkEnd w:id="515"/>
      <w:bookmarkEnd w:id="516"/>
      <w:bookmarkEnd w:id="517"/>
      <w:bookmarkEnd w:id="518"/>
      <w:bookmarkEnd w:id="519"/>
      <w:bookmarkEnd w:id="520"/>
    </w:p>
    <w:p w14:paraId="2EB9B31A" w14:textId="77777777" w:rsidR="00787F8E" w:rsidRPr="003D4ABF" w:rsidRDefault="00787F8E" w:rsidP="00787F8E">
      <w:pPr>
        <w:pStyle w:val="Heading4"/>
      </w:pPr>
      <w:bookmarkStart w:id="521" w:name="_CR6_1_1_1"/>
      <w:bookmarkStart w:id="522" w:name="_Toc19197317"/>
      <w:bookmarkStart w:id="523" w:name="_Toc27896470"/>
      <w:bookmarkStart w:id="524" w:name="_Toc36192638"/>
      <w:bookmarkStart w:id="525" w:name="_Toc37076369"/>
      <w:bookmarkStart w:id="526" w:name="_Toc45194815"/>
      <w:bookmarkStart w:id="527" w:name="_Toc47594227"/>
      <w:bookmarkStart w:id="528" w:name="_Toc51836858"/>
      <w:bookmarkStart w:id="529" w:name="_Toc217026278"/>
      <w:bookmarkEnd w:id="521"/>
      <w:r w:rsidRPr="003D4ABF">
        <w:t>6.1.1.1</w:t>
      </w:r>
      <w:r w:rsidRPr="003D4ABF">
        <w:tab/>
        <w:t>PCF Discovery and Selection</w:t>
      </w:r>
      <w:bookmarkEnd w:id="522"/>
      <w:bookmarkEnd w:id="523"/>
      <w:bookmarkEnd w:id="524"/>
      <w:bookmarkEnd w:id="525"/>
      <w:bookmarkEnd w:id="526"/>
      <w:bookmarkEnd w:id="527"/>
      <w:bookmarkEnd w:id="528"/>
      <w:bookmarkEnd w:id="529"/>
    </w:p>
    <w:p w14:paraId="2518BBB9" w14:textId="7F30310B" w:rsidR="00787F8E" w:rsidRPr="003D4ABF" w:rsidRDefault="00787F8E" w:rsidP="00787F8E">
      <w:r w:rsidRPr="003D4ABF">
        <w:t xml:space="preserve">The procedures for PCF Discovery and Selection by the AMF and by the SMF are described in </w:t>
      </w:r>
      <w:r w:rsidR="00FD4120" w:rsidRPr="003D4ABF">
        <w:t>TS</w:t>
      </w:r>
      <w:r w:rsidR="00FD4120">
        <w:t> </w:t>
      </w:r>
      <w:r w:rsidR="00FD4120" w:rsidRPr="003D4ABF">
        <w:t>23.501</w:t>
      </w:r>
      <w:r w:rsidR="00FD4120">
        <w:t> </w:t>
      </w:r>
      <w:r w:rsidR="00FD4120" w:rsidRPr="003D4ABF">
        <w:t>[</w:t>
      </w:r>
      <w:r w:rsidRPr="003D4ABF">
        <w:t>2].</w:t>
      </w:r>
    </w:p>
    <w:p w14:paraId="40E6626D" w14:textId="37357AD6"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0" w:name="_Toc19197318"/>
      <w:bookmarkStart w:id="531" w:name="_Toc27896471"/>
      <w:bookmarkStart w:id="532" w:name="_Toc36192639"/>
      <w:bookmarkStart w:id="533" w:name="_Toc37076370"/>
      <w:bookmarkStart w:id="534" w:name="_Toc45194816"/>
      <w:bookmarkStart w:id="535" w:name="_Toc47594228"/>
      <w:bookmarkStart w:id="536"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7" w:name="_CR6_1_1_2"/>
      <w:bookmarkStart w:id="538" w:name="_Toc217026279"/>
      <w:bookmarkEnd w:id="537"/>
      <w:r w:rsidRPr="003D4ABF">
        <w:t>6.1.1.2</w:t>
      </w:r>
      <w:r w:rsidRPr="003D4ABF">
        <w:tab/>
      </w:r>
      <w:r w:rsidRPr="003D4ABF">
        <w:rPr>
          <w:lang w:eastAsia="ko-KR"/>
        </w:rPr>
        <w:t>Binding an AF request targeting an UE address to the relevant PCF</w:t>
      </w:r>
      <w:bookmarkEnd w:id="530"/>
      <w:bookmarkEnd w:id="531"/>
      <w:bookmarkEnd w:id="532"/>
      <w:bookmarkEnd w:id="533"/>
      <w:bookmarkEnd w:id="534"/>
      <w:bookmarkEnd w:id="535"/>
      <w:bookmarkEnd w:id="536"/>
      <w:bookmarkEnd w:id="538"/>
    </w:p>
    <w:p w14:paraId="73B4F66F" w14:textId="77777777" w:rsidR="00787F8E" w:rsidRPr="003D4ABF" w:rsidRDefault="00787F8E" w:rsidP="00787F8E">
      <w:pPr>
        <w:pStyle w:val="Heading5"/>
        <w:rPr>
          <w:lang w:eastAsia="ko-KR"/>
        </w:rPr>
      </w:pPr>
      <w:bookmarkStart w:id="539" w:name="_CR6_1_1_2_1"/>
      <w:bookmarkStart w:id="540" w:name="_Toc19197319"/>
      <w:bookmarkStart w:id="541" w:name="_Toc27896472"/>
      <w:bookmarkStart w:id="542" w:name="_Toc36192640"/>
      <w:bookmarkStart w:id="543" w:name="_Toc37076371"/>
      <w:bookmarkStart w:id="544" w:name="_Toc45194817"/>
      <w:bookmarkStart w:id="545" w:name="_Toc47594229"/>
      <w:bookmarkStart w:id="546" w:name="_Toc51836860"/>
      <w:bookmarkStart w:id="547" w:name="_Toc217026280"/>
      <w:bookmarkEnd w:id="539"/>
      <w:r w:rsidRPr="003D4ABF">
        <w:rPr>
          <w:lang w:eastAsia="ko-KR"/>
        </w:rPr>
        <w:t>6.1.1.2.1</w:t>
      </w:r>
      <w:r w:rsidRPr="003D4ABF">
        <w:rPr>
          <w:lang w:eastAsia="ko-KR"/>
        </w:rPr>
        <w:tab/>
        <w:t>General</w:t>
      </w:r>
      <w:bookmarkEnd w:id="540"/>
      <w:bookmarkEnd w:id="541"/>
      <w:bookmarkEnd w:id="542"/>
      <w:bookmarkEnd w:id="543"/>
      <w:bookmarkEnd w:id="544"/>
      <w:bookmarkEnd w:id="545"/>
      <w:bookmarkEnd w:id="546"/>
      <w:bookmarkEnd w:id="54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0E6B25F" w:rsidR="003D4ABF" w:rsidRDefault="003D4ABF" w:rsidP="00787F8E">
      <w:pPr>
        <w:pStyle w:val="B2"/>
      </w:pPr>
      <w:r>
        <w:t>-</w:t>
      </w:r>
      <w:r>
        <w:tab/>
        <w:t xml:space="preserve">If integration with TSN applies (see clause 5.28 of </w:t>
      </w:r>
      <w:r w:rsidR="00FD4120">
        <w:t>TS 23.501 [</w:t>
      </w:r>
      <w:r>
        <w:t>2]), it shall receive the DS-TT port MAC address.</w:t>
      </w:r>
    </w:p>
    <w:p w14:paraId="64939C67" w14:textId="5C7475D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FD4120">
        <w:t>TS 23.501 [</w:t>
      </w:r>
      <w:r w:rsidR="003D4ABF">
        <w:t>2])</w:t>
      </w:r>
      <w:r w:rsidRPr="003D4ABF">
        <w:t>.</w:t>
      </w:r>
    </w:p>
    <w:p w14:paraId="0DE4066B" w14:textId="322986F4" w:rsidR="00787F8E" w:rsidRPr="003D4ABF" w:rsidRDefault="00787F8E" w:rsidP="00787F8E">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FD4120" w:rsidRPr="003D4ABF">
        <w:t>TS</w:t>
      </w:r>
      <w:r w:rsidR="00FD4120">
        <w:t> </w:t>
      </w:r>
      <w:r w:rsidR="00FD4120" w:rsidRPr="003D4ABF">
        <w:t>23.501</w:t>
      </w:r>
      <w:r w:rsidR="00FD4120">
        <w:t> </w:t>
      </w:r>
      <w:r w:rsidR="00FD4120"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48" w:name="_CR6_1_1_2_2"/>
      <w:bookmarkStart w:id="549" w:name="_Toc19197320"/>
      <w:bookmarkStart w:id="550" w:name="_Toc27896473"/>
      <w:bookmarkStart w:id="551" w:name="_Toc36192641"/>
      <w:bookmarkStart w:id="552" w:name="_Toc37076372"/>
      <w:bookmarkStart w:id="553" w:name="_Toc45194818"/>
      <w:bookmarkStart w:id="554" w:name="_Toc47594230"/>
      <w:bookmarkStart w:id="555" w:name="_Toc51836861"/>
      <w:bookmarkStart w:id="556" w:name="_Toc217026281"/>
      <w:bookmarkEnd w:id="548"/>
      <w:r w:rsidRPr="003D4ABF">
        <w:t>6.1.1.2.2</w:t>
      </w:r>
      <w:r w:rsidRPr="003D4ABF">
        <w:tab/>
        <w:t>The Binding Support Function (BSF)</w:t>
      </w:r>
      <w:bookmarkEnd w:id="549"/>
      <w:bookmarkEnd w:id="550"/>
      <w:bookmarkEnd w:id="551"/>
      <w:bookmarkEnd w:id="552"/>
      <w:bookmarkEnd w:id="553"/>
      <w:bookmarkEnd w:id="554"/>
      <w:bookmarkEnd w:id="555"/>
      <w:bookmarkEnd w:id="55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211C439C"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FD4120" w:rsidRPr="003D4ABF">
        <w:t>TS</w:t>
      </w:r>
      <w:r w:rsidR="00FD4120">
        <w:t> </w:t>
      </w:r>
      <w:r w:rsidR="00FD4120" w:rsidRPr="003D4ABF">
        <w:t>23.501</w:t>
      </w:r>
      <w:r w:rsidR="00FD4120">
        <w:t> </w:t>
      </w:r>
      <w:r w:rsidR="00FD4120" w:rsidRPr="003D4ABF">
        <w:t>[</w:t>
      </w:r>
      <w:r w:rsidRPr="003D4ABF">
        <w:t>2]).</w:t>
      </w:r>
    </w:p>
    <w:p w14:paraId="10545B90" w14:textId="30E77FFB"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FD4120" w:rsidRPr="003D4ABF">
        <w:t>TS</w:t>
      </w:r>
      <w:r w:rsidR="00FD4120">
        <w:t> </w:t>
      </w:r>
      <w:r w:rsidR="00FD4120" w:rsidRPr="003D4ABF">
        <w:t>23.501</w:t>
      </w:r>
      <w:r w:rsidR="00FD4120">
        <w:t> </w:t>
      </w:r>
      <w:r w:rsidR="00FD4120"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4D63E6A"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FD4120" w:rsidRPr="003D4ABF">
        <w:t>TS</w:t>
      </w:r>
      <w:r w:rsidR="00FD4120">
        <w:t> </w:t>
      </w:r>
      <w:r w:rsidR="00FD4120" w:rsidRPr="003D4ABF">
        <w:t>23.502</w:t>
      </w:r>
      <w:r w:rsidR="00FD4120">
        <w:t> </w:t>
      </w:r>
      <w:r w:rsidR="00FD4120"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2A3872"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w:t>
      </w:r>
      <w:r w:rsidRPr="003D4ABF">
        <w:lastRenderedPageBreak/>
        <w:t xml:space="preserve">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3709F574"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FD4120" w:rsidRPr="003D4ABF">
        <w:t>TS</w:t>
      </w:r>
      <w:r w:rsidR="00FD4120">
        <w:t> </w:t>
      </w:r>
      <w:r w:rsidR="00FD4120" w:rsidRPr="003D4ABF">
        <w:t>23.501</w:t>
      </w:r>
      <w:r w:rsidR="00FD4120">
        <w:t> </w:t>
      </w:r>
      <w:r w:rsidR="00FD4120" w:rsidRPr="003D4ABF">
        <w:t>[</w:t>
      </w:r>
      <w:r w:rsidRPr="003D4ABF">
        <w:t xml:space="preserve">2]) for the tuple (UE address, DNN, S-NSSAI, SUPI, GPSI) (or for a subset of this Tuple) uses the Nbsf management service discovery service operation defined in </w:t>
      </w:r>
      <w:r w:rsidR="00FD4120" w:rsidRPr="003D4ABF">
        <w:t>TS</w:t>
      </w:r>
      <w:r w:rsidR="00FD4120">
        <w:t> </w:t>
      </w:r>
      <w:r w:rsidR="00FD4120" w:rsidRPr="003D4ABF">
        <w:t>23.502</w:t>
      </w:r>
      <w:r w:rsidR="00FD4120">
        <w:t> </w:t>
      </w:r>
      <w:r w:rsidR="00FD4120" w:rsidRPr="003D4ABF">
        <w:t>[</w:t>
      </w:r>
      <w:r w:rsidRPr="003D4ABF">
        <w:t>3].</w:t>
      </w:r>
    </w:p>
    <w:p w14:paraId="7C81A2D1" w14:textId="47893658"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FD4120" w:rsidRPr="003D4ABF">
        <w:t>TS</w:t>
      </w:r>
      <w:r w:rsidR="00FD4120">
        <w:t> </w:t>
      </w:r>
      <w:r w:rsidR="00FD4120" w:rsidRPr="003D4ABF">
        <w:t>29.510</w:t>
      </w:r>
      <w:r w:rsidR="00FD4120">
        <w:t> </w:t>
      </w:r>
      <w:r w:rsidR="00FD4120" w:rsidRPr="003D4ABF">
        <w:t>[</w:t>
      </w:r>
      <w:r w:rsidR="009D0ABB" w:rsidRPr="003D4ABF">
        <w:t>32],</w:t>
      </w:r>
      <w:r w:rsidRPr="003D4ABF">
        <w:t xml:space="preserve"> may be provided to NRF.</w:t>
      </w:r>
    </w:p>
    <w:p w14:paraId="1450387F" w14:textId="0CA44EF7"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FD4120" w:rsidRPr="003D4ABF">
        <w:t>TS</w:t>
      </w:r>
      <w:r w:rsidR="00FD4120">
        <w:t> </w:t>
      </w:r>
      <w:r w:rsidR="00FD4120" w:rsidRPr="003D4ABF">
        <w:t>23.501</w:t>
      </w:r>
      <w:r w:rsidR="00FD4120">
        <w:t> </w:t>
      </w:r>
      <w:r w:rsidR="00FD4120"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38E424CE"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FD4120" w:rsidRPr="003D4ABF">
        <w:t>TS</w:t>
      </w:r>
      <w:r w:rsidR="00FD4120">
        <w:t> </w:t>
      </w:r>
      <w:r w:rsidR="00FD4120" w:rsidRPr="003D4ABF">
        <w:t>23.501</w:t>
      </w:r>
      <w:r w:rsidR="00FD4120">
        <w:t> </w:t>
      </w:r>
      <w:r w:rsidR="00FD4120"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2B472A2A" w14:textId="6E0D759F" w:rsidR="002E1231" w:rsidRPr="003D4ABF" w:rsidRDefault="002E1231" w:rsidP="002E1231">
      <w:bookmarkStart w:id="557" w:name="_CR6_1_1_2a"/>
      <w:bookmarkStart w:id="558" w:name="_Toc19197321"/>
      <w:bookmarkStart w:id="559" w:name="_Toc27896474"/>
      <w:bookmarkStart w:id="560" w:name="_Toc36192642"/>
      <w:bookmarkStart w:id="561" w:name="_Toc37076373"/>
      <w:bookmarkStart w:id="562" w:name="_Toc45194819"/>
      <w:bookmarkStart w:id="563" w:name="_Toc47594231"/>
      <w:bookmarkStart w:id="564" w:name="_Toc51836862"/>
      <w:bookmarkEnd w:id="557"/>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4BA7F18" w:rsidR="00663770" w:rsidRPr="003D4ABF" w:rsidRDefault="00663770" w:rsidP="00787F8E">
      <w:pPr>
        <w:pStyle w:val="Heading4"/>
      </w:pPr>
      <w:bookmarkStart w:id="565" w:name="_Toc217026282"/>
      <w:r w:rsidRPr="003D4ABF">
        <w:t>6.1.1.2a</w:t>
      </w:r>
      <w:r w:rsidRPr="003D4ABF">
        <w:tab/>
        <w:t xml:space="preserve">Binding an NF request targeting a UE to the relevant PCF for </w:t>
      </w:r>
      <w:r w:rsidR="004730A1">
        <w:t xml:space="preserve">the </w:t>
      </w:r>
      <w:r w:rsidRPr="003D4ABF">
        <w:t>UE</w:t>
      </w:r>
      <w:bookmarkEnd w:id="565"/>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CCC30D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FD4120" w:rsidRPr="003D4ABF">
        <w:t>TS</w:t>
      </w:r>
      <w:r w:rsidR="00FD4120">
        <w:t> </w:t>
      </w:r>
      <w:r w:rsidR="00FD4120" w:rsidRPr="003D4ABF">
        <w:t>23.501</w:t>
      </w:r>
      <w:r w:rsidR="00FD4120">
        <w:t> </w:t>
      </w:r>
      <w:r w:rsidR="00FD4120"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1798BE2F" w14:textId="263DBDAD" w:rsidR="002E1231" w:rsidRPr="003D4ABF" w:rsidRDefault="002E1231" w:rsidP="002E1231">
      <w:bookmarkStart w:id="566" w:name="_CR6_1_1_3"/>
      <w:bookmarkEnd w:id="566"/>
      <w:r>
        <w:lastRenderedPageBreak/>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67" w:name="_Toc217026283"/>
      <w:r w:rsidRPr="003D4ABF">
        <w:t>6.1.1.3</w:t>
      </w:r>
      <w:r w:rsidRPr="003D4ABF">
        <w:tab/>
        <w:t>Policy decisions based on network analytics</w:t>
      </w:r>
      <w:bookmarkEnd w:id="558"/>
      <w:bookmarkEnd w:id="559"/>
      <w:bookmarkEnd w:id="560"/>
      <w:bookmarkEnd w:id="561"/>
      <w:bookmarkEnd w:id="562"/>
      <w:bookmarkEnd w:id="563"/>
      <w:bookmarkEnd w:id="564"/>
      <w:bookmarkEnd w:id="567"/>
    </w:p>
    <w:p w14:paraId="5003E25A" w14:textId="1F8F87BA"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FD4120" w:rsidRPr="003D4ABF">
        <w:t>TS</w:t>
      </w:r>
      <w:r w:rsidR="00FD4120">
        <w:t> </w:t>
      </w:r>
      <w:r w:rsidR="00FD4120" w:rsidRPr="003D4ABF">
        <w:t>23.288</w:t>
      </w:r>
      <w:r w:rsidR="00FD4120">
        <w:t> </w:t>
      </w:r>
      <w:r w:rsidR="00FD4120"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FD4120" w:rsidRPr="003D4ABF">
        <w:t>TS</w:t>
      </w:r>
      <w:r w:rsidR="00FD4120">
        <w:t> </w:t>
      </w:r>
      <w:r w:rsidR="00FD4120" w:rsidRPr="003D4ABF">
        <w:t>23.288</w:t>
      </w:r>
      <w:r w:rsidR="00FD4120">
        <w:t> </w:t>
      </w:r>
      <w:r w:rsidR="00FD4120" w:rsidRPr="003D4ABF">
        <w:t>[</w:t>
      </w:r>
      <w:r w:rsidR="00D34673" w:rsidRPr="003D4ABF">
        <w:t>24].</w:t>
      </w:r>
    </w:p>
    <w:p w14:paraId="274D433C" w14:textId="4329260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FD4120" w:rsidRPr="003D4ABF">
        <w:t>TS</w:t>
      </w:r>
      <w:r w:rsidR="00FD4120">
        <w:t> </w:t>
      </w:r>
      <w:r w:rsidR="00FD4120" w:rsidRPr="003D4ABF">
        <w:t>23.501</w:t>
      </w:r>
      <w:r w:rsidR="00FD4120">
        <w:t> </w:t>
      </w:r>
      <w:r w:rsidR="00FD4120" w:rsidRPr="003D4ABF">
        <w:t>[</w:t>
      </w:r>
      <w:r w:rsidR="00D34673" w:rsidRPr="003D4ABF">
        <w:t>2]</w:t>
      </w:r>
      <w:r w:rsidR="00844BD5" w:rsidRPr="003D4ABF">
        <w:t xml:space="preserve"> and</w:t>
      </w:r>
      <w:r w:rsidRPr="003D4ABF">
        <w:t xml:space="preserve"> subscribes/unsubscribes to Analytics information as defined in </w:t>
      </w:r>
      <w:r w:rsidR="00FD4120" w:rsidRPr="003D4ABF">
        <w:t>TS</w:t>
      </w:r>
      <w:r w:rsidR="00FD4120">
        <w:t> </w:t>
      </w:r>
      <w:r w:rsidR="00FD4120" w:rsidRPr="003D4ABF">
        <w:t>23.288</w:t>
      </w:r>
      <w:r w:rsidR="00FD4120">
        <w:t> </w:t>
      </w:r>
      <w:r w:rsidR="00FD4120"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32469835" w:rsidR="00663770" w:rsidRPr="003D4ABF" w:rsidRDefault="00663770" w:rsidP="0030218C">
      <w:pPr>
        <w:pStyle w:val="B1"/>
      </w:pPr>
      <w:r w:rsidRPr="003D4ABF">
        <w:tab/>
        <w:t xml:space="preserve">The NWDAF service to retrieve the Load Level Information is described in clause 6.3 of </w:t>
      </w:r>
      <w:r w:rsidR="00FD4120" w:rsidRPr="003D4ABF">
        <w:t>TS</w:t>
      </w:r>
      <w:r w:rsidR="00FD4120">
        <w:t> </w:t>
      </w:r>
      <w:r w:rsidR="00FD4120" w:rsidRPr="003D4ABF">
        <w:t>23.288</w:t>
      </w:r>
      <w:r w:rsidR="00FD4120">
        <w:t> </w:t>
      </w:r>
      <w:r w:rsidR="00FD4120"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A254E36"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FD4120" w:rsidRPr="003D4ABF">
        <w:t>TS</w:t>
      </w:r>
      <w:r w:rsidR="00FD4120">
        <w:t> </w:t>
      </w:r>
      <w:r w:rsidR="00FD4120" w:rsidRPr="003D4ABF">
        <w:t>23.288</w:t>
      </w:r>
      <w:r w:rsidR="00FD4120">
        <w:t> </w:t>
      </w:r>
      <w:r w:rsidR="00FD4120"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20610DF3" w:rsidR="00787F8E" w:rsidRPr="003D4ABF" w:rsidRDefault="00663770" w:rsidP="0030218C">
      <w:pPr>
        <w:pStyle w:val="B1"/>
      </w:pPr>
      <w:r w:rsidRPr="003D4ABF">
        <w:tab/>
      </w:r>
      <w:r w:rsidR="00787F8E" w:rsidRPr="003D4ABF">
        <w:t xml:space="preserve">The NWDAF services to retrieve "Network Performance" as described in clause 6.6 of </w:t>
      </w:r>
      <w:r w:rsidR="00FD4120" w:rsidRPr="003D4ABF">
        <w:t>TS</w:t>
      </w:r>
      <w:r w:rsidR="00FD4120">
        <w:t> </w:t>
      </w:r>
      <w:r w:rsidR="00FD4120" w:rsidRPr="003D4ABF">
        <w:t>23.288</w:t>
      </w:r>
      <w:r w:rsidR="00FD4120">
        <w:t> </w:t>
      </w:r>
      <w:r w:rsidR="00FD4120" w:rsidRPr="003D4ABF">
        <w:t>[</w:t>
      </w:r>
      <w:r w:rsidR="00787F8E" w:rsidRPr="003D4ABF">
        <w:t>24].</w:t>
      </w:r>
    </w:p>
    <w:p w14:paraId="0C1AA250" w14:textId="6CA0B2AF"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00787F8E" w:rsidRPr="003D4ABF">
        <w:lastRenderedPageBreak/>
        <w:t xml:space="preserve">the expected analytics type or the list of Exceptions IDs and per each Exception Id a possible threshold and other Analytics Filter Information if needed. The list of Exception IDs is specified in </w:t>
      </w:r>
      <w:r w:rsidR="00FD4120" w:rsidRPr="003D4ABF">
        <w:t>TS</w:t>
      </w:r>
      <w:r w:rsidR="00FD4120">
        <w:t> </w:t>
      </w:r>
      <w:r w:rsidR="00FD4120" w:rsidRPr="003D4ABF">
        <w:t>23.288</w:t>
      </w:r>
      <w:r w:rsidR="00FD4120">
        <w:t> </w:t>
      </w:r>
      <w:r w:rsidR="00FD4120" w:rsidRPr="003D4ABF">
        <w:t>[</w:t>
      </w:r>
      <w:r w:rsidR="00787F8E" w:rsidRPr="003D4ABF">
        <w:t>24].</w:t>
      </w:r>
    </w:p>
    <w:p w14:paraId="74D192FE" w14:textId="4C8BE199"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FD4120" w:rsidRPr="003D4ABF">
        <w:t>TS</w:t>
      </w:r>
      <w:r w:rsidR="00FD4120">
        <w:t> </w:t>
      </w:r>
      <w:r w:rsidR="00FD4120" w:rsidRPr="003D4ABF">
        <w:t>23.288</w:t>
      </w:r>
      <w:r w:rsidR="00FD4120">
        <w:t> </w:t>
      </w:r>
      <w:r w:rsidR="00FD4120" w:rsidRPr="003D4ABF">
        <w:t>[</w:t>
      </w:r>
      <w:r w:rsidR="00787F8E" w:rsidRPr="003D4ABF">
        <w:t>24].</w:t>
      </w:r>
    </w:p>
    <w:p w14:paraId="1050FC39" w14:textId="6F32EB7D"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FD4120" w:rsidRPr="003D4ABF">
        <w:t>TS</w:t>
      </w:r>
      <w:r w:rsidR="00FD4120">
        <w:t> </w:t>
      </w:r>
      <w:r w:rsidR="00FD4120" w:rsidRPr="003D4ABF">
        <w:t>23.288</w:t>
      </w:r>
      <w:r w:rsidR="00FD4120">
        <w:t> </w:t>
      </w:r>
      <w:r w:rsidR="00FD4120" w:rsidRPr="003D4ABF">
        <w:t>[</w:t>
      </w:r>
      <w:r w:rsidRPr="003D4ABF">
        <w:t>24].</w:t>
      </w:r>
    </w:p>
    <w:p w14:paraId="6CB1AD4F" w14:textId="107D3E31" w:rsidR="00663770" w:rsidRPr="003D4ABF" w:rsidRDefault="00663770" w:rsidP="00663770">
      <w:pPr>
        <w:pStyle w:val="B1"/>
      </w:pPr>
      <w:r w:rsidRPr="003D4ABF">
        <w:tab/>
        <w:t xml:space="preserve">The NWDAF services to retrieve "UE Mobility" analytics are described in clause 6.7.2 of </w:t>
      </w:r>
      <w:r w:rsidR="00FD4120" w:rsidRPr="003D4ABF">
        <w:t>TS</w:t>
      </w:r>
      <w:r w:rsidR="00FD4120">
        <w:t> </w:t>
      </w:r>
      <w:r w:rsidR="00FD4120" w:rsidRPr="003D4ABF">
        <w:t>23.288</w:t>
      </w:r>
      <w:r w:rsidR="00FD4120">
        <w:t> </w:t>
      </w:r>
      <w:r w:rsidR="00FD4120"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15791C14" w:rsidR="00663770" w:rsidRPr="003D4ABF" w:rsidRDefault="00663770" w:rsidP="00663770">
      <w:pPr>
        <w:pStyle w:val="B1"/>
      </w:pPr>
      <w:r w:rsidRPr="003D4ABF">
        <w:tab/>
        <w:t xml:space="preserve">The NWDAF services to retrieve "UE Communication" analytics are described in clause 6.7.3 of </w:t>
      </w:r>
      <w:r w:rsidR="00FD4120" w:rsidRPr="003D4ABF">
        <w:t>TS</w:t>
      </w:r>
      <w:r w:rsidR="00FD4120">
        <w:t> </w:t>
      </w:r>
      <w:r w:rsidR="00FD4120" w:rsidRPr="003D4ABF">
        <w:t>23.288</w:t>
      </w:r>
      <w:r w:rsidR="00FD4120">
        <w:t> </w:t>
      </w:r>
      <w:r w:rsidR="00FD4120"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285DA446" w:rsidR="00663770" w:rsidRPr="003D4ABF" w:rsidRDefault="00663770" w:rsidP="00663770">
      <w:pPr>
        <w:pStyle w:val="B1"/>
      </w:pPr>
      <w:r w:rsidRPr="003D4ABF">
        <w:tab/>
        <w:t xml:space="preserve">The NWDAF services to retrieve "User Data Congestion" analytics are described in clause 6.8 of </w:t>
      </w:r>
      <w:r w:rsidR="00FD4120" w:rsidRPr="003D4ABF">
        <w:t>TS</w:t>
      </w:r>
      <w:r w:rsidR="00FD4120">
        <w:t> </w:t>
      </w:r>
      <w:r w:rsidR="00FD4120" w:rsidRPr="003D4ABF">
        <w:t>23.288</w:t>
      </w:r>
      <w:r w:rsidR="00FD4120">
        <w:t> </w:t>
      </w:r>
      <w:r w:rsidR="00FD4120"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6C46BCB8"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FD4120" w:rsidRPr="003D4ABF">
        <w:t>TS</w:t>
      </w:r>
      <w:r w:rsidR="00FD4120">
        <w:t> </w:t>
      </w:r>
      <w:r w:rsidR="00FD4120" w:rsidRPr="003D4ABF">
        <w:t>23.288</w:t>
      </w:r>
      <w:r w:rsidR="00FD4120">
        <w:t> </w:t>
      </w:r>
      <w:r w:rsidR="00FD4120"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529C8AD"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FD4120" w:rsidRPr="003D4ABF">
        <w:t>TS</w:t>
      </w:r>
      <w:r w:rsidR="00FD4120">
        <w:t> </w:t>
      </w:r>
      <w:r w:rsidR="00FD4120" w:rsidRPr="003D4ABF">
        <w:t>23.288</w:t>
      </w:r>
      <w:r w:rsidR="00FD4120">
        <w:t> </w:t>
      </w:r>
      <w:r w:rsidR="00FD4120"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170F25D6" w:rsidR="000D5D45" w:rsidRDefault="000D5D45" w:rsidP="000E3B65">
      <w:pPr>
        <w:pStyle w:val="B1"/>
      </w:pPr>
      <w:r>
        <w:tab/>
        <w:t xml:space="preserve">The NWDAF services to retrieve "Session Management Congestion Control Experience" analytics are described in clause 6.12 of </w:t>
      </w:r>
      <w:r w:rsidR="00FD4120">
        <w:t>TS 23.288 [</w:t>
      </w:r>
      <w:r>
        <w:t>24].</w:t>
      </w:r>
    </w:p>
    <w:p w14:paraId="745B1511" w14:textId="77777777" w:rsidR="000D5D45" w:rsidRDefault="000D5D45" w:rsidP="000E3B65">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02D7E28B" w:rsidR="000D5D45" w:rsidRDefault="000D5D45" w:rsidP="000E3B65">
      <w:pPr>
        <w:pStyle w:val="B1"/>
      </w:pPr>
      <w:r>
        <w:tab/>
        <w:t xml:space="preserve">The NWDAF services to retrieve "DN Performance" analytics are described in clause 6.14 of </w:t>
      </w:r>
      <w:r w:rsidR="00FD4120">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33AD81C3" w:rsidR="00CB4253" w:rsidRDefault="00CB4253" w:rsidP="00CB4253">
      <w:pPr>
        <w:pStyle w:val="B1"/>
      </w:pPr>
      <w:r>
        <w:tab/>
        <w:t xml:space="preserve">The NWDAF services to retrieve "Redundant Transmission Experience" analytics are described in clause 6.13 of </w:t>
      </w:r>
      <w:r w:rsidR="00FD4120">
        <w:t>TS 23.288 [</w:t>
      </w:r>
      <w:r>
        <w:t>24].</w:t>
      </w:r>
    </w:p>
    <w:p w14:paraId="31DD787A" w14:textId="5733BA9D" w:rsidR="00967BD6" w:rsidRPr="003D4ABF" w:rsidRDefault="00967BD6" w:rsidP="00967BD6">
      <w:r>
        <w:t xml:space="preserve">In the Analytic filter information of Analytics ID = "Service Experience" in Table 6.4.1-1 of </w:t>
      </w:r>
      <w:r w:rsidR="00FD4120">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lastRenderedPageBreak/>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18910985"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FD4120">
        <w:t>TS 23.502 [</w:t>
      </w:r>
      <w:r>
        <w:t xml:space="preserve">3] and subscribes/unsubscribes to Analytics information from the V-NWDAF via the H-NWDAF as defined in </w:t>
      </w:r>
      <w:r w:rsidR="00FD4120">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4C92775B"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FD4120">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lastRenderedPageBreak/>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68" w:name="_Toc19197322"/>
      <w:bookmarkStart w:id="569" w:name="_Toc27896475"/>
      <w:bookmarkStart w:id="570" w:name="_Toc36192643"/>
      <w:bookmarkStart w:id="571" w:name="_Toc37076374"/>
      <w:bookmarkStart w:id="572" w:name="_Toc45194820"/>
      <w:bookmarkStart w:id="573" w:name="_Toc47594232"/>
      <w:bookmarkStart w:id="574"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6DD1622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FD4120">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lastRenderedPageBreak/>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5" w:name="_CRTable6_1_1_31"/>
      <w:r>
        <w:t xml:space="preserve">Table </w:t>
      </w:r>
      <w:bookmarkEnd w:id="57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6" w:name="_CR6_1_1_4"/>
      <w:bookmarkStart w:id="577" w:name="_Toc217026284"/>
      <w:bookmarkEnd w:id="576"/>
      <w:r>
        <w:t>6.1.1.4</w:t>
      </w:r>
      <w:r>
        <w:tab/>
        <w:t>Policy decisions based on spending limits</w:t>
      </w:r>
      <w:bookmarkEnd w:id="577"/>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4749E805" w:rsidR="00282DF7" w:rsidRDefault="00282DF7" w:rsidP="00282DF7">
      <w:r>
        <w:t>The PCF</w:t>
      </w:r>
      <w:r w:rsidR="00853928">
        <w:t xml:space="preserve"> for the PDU Session and the PCF for the UE</w:t>
      </w:r>
      <w:r>
        <w:t xml:space="preserve"> use the CHF selection mechanism defined in </w:t>
      </w:r>
      <w:r w:rsidR="00FD4120">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w:t>
      </w:r>
      <w:r>
        <w:lastRenderedPageBreak/>
        <w:t>Session related policy information</w:t>
      </w:r>
      <w:r w:rsidR="00862191">
        <w:t xml:space="preserve">, otherwise the PCF for the PDU Session does not provide the selected CHF information to the SMF and the SMF applies the CHF selection mechanisms defined in </w:t>
      </w:r>
      <w:r w:rsidR="00FD4120">
        <w:t>TS 23.501 [</w:t>
      </w:r>
      <w:r w:rsidR="00862191">
        <w:t>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w:t>
      </w:r>
      <w:r w:rsidR="00FD4120">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8923D4D"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FD4120">
        <w:t>TS 23.502 [</w:t>
      </w:r>
      <w:r w:rsidR="00777E44">
        <w:t>3]</w:t>
      </w:r>
      <w:r>
        <w:t>.</w:t>
      </w:r>
    </w:p>
    <w:p w14:paraId="4EADB440" w14:textId="257F225F" w:rsidR="004730A1" w:rsidRDefault="004730A1" w:rsidP="004730A1">
      <w:pPr>
        <w:pStyle w:val="Heading4"/>
      </w:pPr>
      <w:bookmarkStart w:id="578" w:name="_CR6_1_1_5"/>
      <w:bookmarkStart w:id="579" w:name="_Toc217026285"/>
      <w:bookmarkEnd w:id="578"/>
      <w:r>
        <w:t>6.1.1.5</w:t>
      </w:r>
      <w:r>
        <w:tab/>
        <w:t>Policy control decisions based on awareness of URSP rule enforcement</w:t>
      </w:r>
      <w:bookmarkEnd w:id="579"/>
    </w:p>
    <w:p w14:paraId="70EEEA40" w14:textId="26D633E6" w:rsidR="004730A1" w:rsidRDefault="004730A1" w:rsidP="004730A1">
      <w:pPr>
        <w:pStyle w:val="Heading5"/>
      </w:pPr>
      <w:bookmarkStart w:id="580" w:name="_CR6_1_1_5_1"/>
      <w:bookmarkStart w:id="581" w:name="_Toc217026286"/>
      <w:bookmarkEnd w:id="580"/>
      <w:r>
        <w:t>6.1.1.5.1</w:t>
      </w:r>
      <w:r>
        <w:tab/>
        <w:t>General</w:t>
      </w:r>
      <w:bookmarkEnd w:id="581"/>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582" w:name="_CR6_1_1_5_2"/>
      <w:bookmarkStart w:id="583" w:name="_Toc217026287"/>
      <w:bookmarkEnd w:id="582"/>
      <w:r>
        <w:lastRenderedPageBreak/>
        <w:t>6.1.1.5.2</w:t>
      </w:r>
      <w:r>
        <w:tab/>
        <w:t>Policy control decisions based on awareness of URSP rule enforcement with UE assistance</w:t>
      </w:r>
      <w:bookmarkEnd w:id="583"/>
    </w:p>
    <w:p w14:paraId="4400D170" w14:textId="77777777" w:rsidR="004730A1" w:rsidRDefault="004730A1" w:rsidP="004730A1">
      <w:r>
        <w:t>The PCF may obtain UE reporting of URSP rule enforcement as described in clause 6.6.2.4.</w:t>
      </w:r>
    </w:p>
    <w:p w14:paraId="76FCA455" w14:textId="05CF0603" w:rsidR="004730A1" w:rsidRDefault="004730A1" w:rsidP="004730A1">
      <w:r>
        <w:t xml:space="preserve">Based on the received URSP rule enforcement information, the PCF for the PDU Session may interact with the PCF for the UE as described in clause 4.16.16 of </w:t>
      </w:r>
      <w:r w:rsidR="00FD4120">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584" w:name="_CR6_1_1_5_3"/>
      <w:bookmarkStart w:id="585" w:name="_Toc217026288"/>
      <w:bookmarkEnd w:id="584"/>
      <w:r>
        <w:t>6.1.1.5.3</w:t>
      </w:r>
      <w:r>
        <w:tab/>
        <w:t>Policy control decisions based on awareness of URSP rule enforcement without UE assistance</w:t>
      </w:r>
      <w:bookmarkEnd w:id="585"/>
    </w:p>
    <w:p w14:paraId="6E358CE0" w14:textId="7CD88571" w:rsidR="004730A1" w:rsidRDefault="004730A1" w:rsidP="004730A1">
      <w:r>
        <w:t xml:space="preserve">The PCF for the UE may subscribe to </w:t>
      </w:r>
      <w:r w:rsidR="003F23C9">
        <w:t xml:space="preserve">Analytics ID "PDU Session traffic analytics" described in </w:t>
      </w:r>
      <w:r w:rsidR="00FD4120">
        <w:t>TS 23.288 [</w:t>
      </w:r>
      <w:r w:rsidR="003F23C9">
        <w:t xml:space="preserve">24] </w:t>
      </w:r>
      <w:r>
        <w:t>for traffic monitoring of known traffic</w:t>
      </w:r>
      <w:r w:rsidR="003F23C9">
        <w:t xml:space="preserve"> in order to verify the traffic</w:t>
      </w:r>
      <w:r>
        <w:t xml:space="preserve"> according to provisioned URSP rule(s). If the PCF for the UE is notified </w:t>
      </w:r>
      <w:r w:rsidR="003F23C9">
        <w:t xml:space="preserve">by the NWDAF about </w:t>
      </w:r>
      <w:r>
        <w:t xml:space="preserve">traffic which is not expected according to </w:t>
      </w:r>
      <w:r w:rsidR="003F23C9">
        <w:t xml:space="preserve">any of the </w:t>
      </w:r>
      <w:r>
        <w:t>URSP rule</w:t>
      </w:r>
      <w:r w:rsidR="003F23C9">
        <w:t>s</w:t>
      </w:r>
      <w:r>
        <w:t>, the PCF for the UE may adjust the URSP rule</w:t>
      </w:r>
      <w:r w:rsidR="003F23C9">
        <w:t>(</w:t>
      </w:r>
      <w:r>
        <w:t>s</w:t>
      </w:r>
      <w:r w:rsidR="003F23C9">
        <w:t>)</w:t>
      </w:r>
      <w:r>
        <w:t xml:space="preserve"> </w:t>
      </w:r>
      <w:r w:rsidR="003F23C9">
        <w:t xml:space="preserve">related to the </w:t>
      </w:r>
      <w:r>
        <w:t>unexpected application traffic.</w:t>
      </w:r>
    </w:p>
    <w:p w14:paraId="792C3614" w14:textId="41DDC5E8" w:rsidR="004730A1" w:rsidRDefault="004730A1" w:rsidP="004730A1">
      <w:r>
        <w:t>In detail, the PCF for the UE generate the input</w:t>
      </w:r>
      <w:r w:rsidR="003F23C9">
        <w:t xml:space="preserve"> parameters</w:t>
      </w:r>
      <w:r>
        <w:t xml:space="preserve"> as described in clause 6.20.</w:t>
      </w:r>
      <w:r w:rsidR="003F23C9">
        <w:t>1</w:t>
      </w:r>
      <w:r>
        <w:t xml:space="preserve"> of </w:t>
      </w:r>
      <w:r w:rsidR="00FD4120">
        <w:t>TS 23.288 [</w:t>
      </w:r>
      <w:r>
        <w:t xml:space="preserve">24] and the NWDAF notifies the </w:t>
      </w:r>
      <w:r w:rsidR="003F23C9">
        <w:t xml:space="preserve">unmatched </w:t>
      </w:r>
      <w:r>
        <w:t>traffic as described in clause 6.</w:t>
      </w:r>
      <w:r w:rsidR="003F23C9">
        <w:t>2</w:t>
      </w:r>
      <w:r>
        <w:t xml:space="preserve">0.3 of </w:t>
      </w:r>
      <w:r w:rsidR="00FD4120">
        <w:t>TS 23.288 [</w:t>
      </w:r>
      <w:r>
        <w:t>24].</w:t>
      </w:r>
    </w:p>
    <w:p w14:paraId="4DBBAEFD" w14:textId="5BBAABCD" w:rsidR="004730A1" w:rsidRDefault="004730A1" w:rsidP="004730A1">
      <w:r>
        <w:t>During the request of Analytics ID "PDU Session traffic analytics", the PCF for the UE includes the Traffic Descriptor of the URSP rule</w:t>
      </w:r>
      <w:r w:rsidR="003F23C9">
        <w:t>(</w:t>
      </w:r>
      <w:r>
        <w:t>s</w:t>
      </w:r>
      <w:r w:rsidR="003F23C9">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20BF3A58" w14:textId="04359A8A" w:rsidR="003F23C9" w:rsidRDefault="003F23C9" w:rsidP="00923335">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3D166F79" w:rsidR="00787F8E" w:rsidRPr="003D4ABF" w:rsidRDefault="00787F8E" w:rsidP="00787F8E">
      <w:pPr>
        <w:pStyle w:val="Heading3"/>
      </w:pPr>
      <w:bookmarkStart w:id="586" w:name="_CR6_1_2"/>
      <w:bookmarkStart w:id="587" w:name="_Toc217026289"/>
      <w:bookmarkEnd w:id="586"/>
      <w:r w:rsidRPr="003D4ABF">
        <w:t>6.1.2</w:t>
      </w:r>
      <w:r w:rsidRPr="003D4ABF">
        <w:tab/>
        <w:t>Non-session management related policy control</w:t>
      </w:r>
      <w:bookmarkEnd w:id="568"/>
      <w:bookmarkEnd w:id="569"/>
      <w:bookmarkEnd w:id="570"/>
      <w:bookmarkEnd w:id="571"/>
      <w:bookmarkEnd w:id="572"/>
      <w:bookmarkEnd w:id="573"/>
      <w:bookmarkEnd w:id="574"/>
      <w:bookmarkEnd w:id="587"/>
    </w:p>
    <w:p w14:paraId="1E84F92B" w14:textId="77777777" w:rsidR="00787F8E" w:rsidRPr="003D4ABF" w:rsidRDefault="00787F8E" w:rsidP="00787F8E">
      <w:pPr>
        <w:pStyle w:val="Heading4"/>
      </w:pPr>
      <w:bookmarkStart w:id="588" w:name="_CR6_1_2_1"/>
      <w:bookmarkStart w:id="589" w:name="_Toc19197323"/>
      <w:bookmarkStart w:id="590" w:name="_Toc27896476"/>
      <w:bookmarkStart w:id="591" w:name="_Toc36192644"/>
      <w:bookmarkStart w:id="592" w:name="_Toc37076375"/>
      <w:bookmarkStart w:id="593" w:name="_Toc45194821"/>
      <w:bookmarkStart w:id="594" w:name="_Toc47594233"/>
      <w:bookmarkStart w:id="595" w:name="_Toc51836864"/>
      <w:bookmarkStart w:id="596" w:name="_Toc217026290"/>
      <w:bookmarkEnd w:id="588"/>
      <w:r w:rsidRPr="003D4ABF">
        <w:t>6.1.2.1</w:t>
      </w:r>
      <w:r w:rsidRPr="003D4ABF">
        <w:tab/>
        <w:t>Access and mobility related policy control</w:t>
      </w:r>
      <w:bookmarkEnd w:id="589"/>
      <w:bookmarkEnd w:id="590"/>
      <w:bookmarkEnd w:id="591"/>
      <w:bookmarkEnd w:id="592"/>
      <w:bookmarkEnd w:id="593"/>
      <w:bookmarkEnd w:id="594"/>
      <w:bookmarkEnd w:id="595"/>
      <w:bookmarkEnd w:id="596"/>
    </w:p>
    <w:p w14:paraId="6E57B25F" w14:textId="2200F52F"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FD4120" w:rsidRPr="003D4ABF">
        <w:t>TS</w:t>
      </w:r>
      <w:r w:rsidR="00FD4120">
        <w:t> </w:t>
      </w:r>
      <w:r w:rsidR="00FD4120" w:rsidRPr="003D4ABF">
        <w:t>23.316</w:t>
      </w:r>
      <w:r w:rsidR="00FD4120">
        <w:t> </w:t>
      </w:r>
      <w:r w:rsidR="00FD4120" w:rsidRPr="003D4ABF">
        <w:t>[</w:t>
      </w:r>
      <w:r w:rsidRPr="003D4ABF">
        <w:t>27].</w:t>
      </w:r>
    </w:p>
    <w:p w14:paraId="3562D8DA" w14:textId="37442B6B"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lastRenderedPageBreak/>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F62B320"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0B0E1C26"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FD4120">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DC91FAA"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6B10881D" w14:textId="1795FEF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7" w:name="_Toc19197324"/>
      <w:bookmarkStart w:id="598" w:name="_Toc27896477"/>
      <w:r w:rsidRPr="003D4ABF">
        <w:lastRenderedPageBreak/>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B09AD12" w:rsidR="008D2612" w:rsidRDefault="008D2612" w:rsidP="0030218C">
      <w:bookmarkStart w:id="599" w:name="_Toc36192645"/>
      <w:bookmarkStart w:id="600" w:name="_Toc37076376"/>
      <w:bookmarkStart w:id="601" w:name="_Toc45194822"/>
      <w:bookmarkStart w:id="602" w:name="_Toc47594234"/>
      <w:bookmarkStart w:id="603"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FD4120">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4F30C936"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6F091C">
        <w:t xml:space="preserve"> or Partially Allowed NSSAI</w:t>
      </w:r>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7046E4B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FD4120" w:rsidRPr="003D4ABF">
        <w:t>TS</w:t>
      </w:r>
      <w:r w:rsidR="00FD4120">
        <w:t> </w:t>
      </w:r>
      <w:r w:rsidR="00FD4120" w:rsidRPr="003D4ABF">
        <w:t>23.501</w:t>
      </w:r>
      <w:r w:rsidR="00FD4120">
        <w:t> </w:t>
      </w:r>
      <w:r w:rsidR="00FD4120"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0C3CFF9D" w14:textId="1E9BD892" w:rsidR="00880C6E" w:rsidRDefault="00663770" w:rsidP="000050FB">
      <w:pPr>
        <w:pStyle w:val="B2"/>
      </w:pPr>
      <w:r w:rsidRPr="003D4ABF">
        <w:t>-</w:t>
      </w:r>
      <w:r w:rsidRPr="003D4ABF">
        <w:tab/>
        <w:t xml:space="preserve">The PCF for the UE may subscribe to be notified </w:t>
      </w:r>
      <w:r w:rsidR="00880C6E">
        <w:t>when a PCF for the PDU Session is serving a DNN and S-NSSAI for a SUPI, this is achieved by either</w:t>
      </w:r>
    </w:p>
    <w:p w14:paraId="73F3B627" w14:textId="6AEF8D46" w:rsidR="009D0390" w:rsidRDefault="00880C6E" w:rsidP="0037484E">
      <w:pPr>
        <w:pStyle w:val="B3"/>
      </w:pPr>
      <w:r>
        <w:t>-</w:t>
      </w:r>
      <w:r>
        <w:tab/>
        <w:t xml:space="preserve">a subscription request to be notified </w:t>
      </w:r>
      <w:r w:rsidR="00663770" w:rsidRPr="003D4ABF">
        <w:t>about</w:t>
      </w:r>
      <w:r w:rsidR="003D4ABF">
        <w:t xml:space="preserve"> the PCF binding information</w:t>
      </w:r>
      <w:r w:rsidR="00663770" w:rsidRPr="003D4ABF">
        <w:t xml:space="preserve"> when a PCF for the PDU Session (of this UE) register</w:t>
      </w:r>
      <w:r>
        <w:t xml:space="preserve">s </w:t>
      </w:r>
      <w:r w:rsidR="00663770" w:rsidRPr="003D4ABF">
        <w:t xml:space="preserve">in the BSF, </w:t>
      </w:r>
      <w:r>
        <w:t xml:space="preserve">the PCF for the UE includes </w:t>
      </w:r>
      <w:r w:rsidR="00663770" w:rsidRPr="003D4ABF">
        <w:t>the SUPI, DNN, S-NSSAI</w:t>
      </w:r>
      <w:r w:rsidR="009D0390">
        <w:t xml:space="preserve"> in the subscription request to BSF</w:t>
      </w:r>
      <w:r w:rsidR="00663770" w:rsidRPr="003D4ABF">
        <w:t>. The DNN, S-NSSAI is either provided by the AF or locally configured in the PCF for certain Application</w:t>
      </w:r>
      <w:r w:rsidR="00844BD5" w:rsidRPr="003D4ABF">
        <w:t xml:space="preserve"> Identifier</w:t>
      </w:r>
      <w:r w:rsidR="00663770" w:rsidRPr="003D4ABF">
        <w:t>(s)</w:t>
      </w:r>
      <w:r w:rsidR="009D0390">
        <w:t>; or</w:t>
      </w:r>
    </w:p>
    <w:p w14:paraId="4B365EF5" w14:textId="0E89E0DE" w:rsidR="00663770" w:rsidRPr="003D4ABF" w:rsidRDefault="009D0390" w:rsidP="0037484E">
      <w:pPr>
        <w:pStyle w:val="B3"/>
      </w:pPr>
      <w:r>
        <w:t>-</w:t>
      </w:r>
      <w:r>
        <w:tab/>
      </w:r>
      <w:r w:rsidR="005422D2" w:rsidRPr="003D4ABF">
        <w:t xml:space="preserve">the PCF for the PDU Session of this UE is to request the AMF to send to the PCF for the PDU Session of the DNN, S-NSSAI, via SMF, the </w:t>
      </w:r>
      <w:r>
        <w:t>PCF binding information (i.e. address(es) of PCF for the UE, instance id of PCF for the UE). In detail, the PCF for the UE provides its PCF binding information to the AMF together with DNN, S-NSSAI and R</w:t>
      </w:r>
      <w:r w:rsidR="005422D2" w:rsidRPr="003D4ABF">
        <w:t>equest for notification of SM Policy Association establishment</w:t>
      </w:r>
      <w:r>
        <w:t xml:space="preserve"> and termination and the AMF will then forward the PCF binding to the SMF for every PDU Session with this DNN and S-NSSAI</w:t>
      </w:r>
      <w:r w:rsidR="005422D2" w:rsidRPr="003D4ABF">
        <w:t>. In this case, the PCF for the PDU Session</w:t>
      </w:r>
      <w:r>
        <w:t xml:space="preserve"> shall be notified via</w:t>
      </w:r>
      <w:r w:rsidR="005422D2" w:rsidRPr="003D4ABF">
        <w:t xml:space="preserve"> Request for</w:t>
      </w:r>
      <w:r>
        <w:t xml:space="preserve"> reporting the PCF binding information</w:t>
      </w:r>
      <w:r w:rsidR="005422D2" w:rsidRPr="003D4ABF">
        <w:t xml:space="preserve"> Policy Control Request Trigger as described in clause 6.1.3.5.</w:t>
      </w:r>
    </w:p>
    <w:p w14:paraId="2510454A" w14:textId="60C57154" w:rsidR="009D0390" w:rsidRDefault="009D0390" w:rsidP="0037484E">
      <w:pPr>
        <w:pStyle w:val="B2"/>
      </w:pPr>
      <w:r>
        <w:tab/>
        <w:t>In both cases above, the DNN, S-NSSAI is either provided by the AF or locally configured in the PCF for certain Application Identifier(s).</w:t>
      </w:r>
    </w:p>
    <w:p w14:paraId="6C68A25A" w14:textId="5A8456A0" w:rsidR="00663770" w:rsidRPr="003D4ABF" w:rsidRDefault="00663770" w:rsidP="009D0390">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9D0390">
        <w:t xml:space="preserve"> PCF binding information</w:t>
      </w:r>
      <w:r w:rsidR="005422D2" w:rsidRPr="003D4ABF">
        <w:t xml:space="preserve"> from the SMF</w:t>
      </w:r>
      <w:r w:rsidRPr="003D4ABF">
        <w:t xml:space="preserve">. The PCF for the UE may </w:t>
      </w:r>
      <w:r w:rsidRPr="003D4ABF">
        <w:lastRenderedPageBreak/>
        <w:t xml:space="preserve">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9D0390">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04" w:name="_CR6_1_2_2"/>
      <w:bookmarkStart w:id="605" w:name="_Toc217026291"/>
      <w:bookmarkEnd w:id="604"/>
      <w:r w:rsidRPr="003D4ABF">
        <w:t>6.1.2.2</w:t>
      </w:r>
      <w:r w:rsidRPr="003D4ABF">
        <w:tab/>
        <w:t>UE policy control</w:t>
      </w:r>
      <w:bookmarkEnd w:id="597"/>
      <w:bookmarkEnd w:id="598"/>
      <w:bookmarkEnd w:id="599"/>
      <w:bookmarkEnd w:id="600"/>
      <w:bookmarkEnd w:id="601"/>
      <w:bookmarkEnd w:id="602"/>
      <w:bookmarkEnd w:id="603"/>
      <w:bookmarkEnd w:id="605"/>
    </w:p>
    <w:p w14:paraId="573F0DC4" w14:textId="77777777" w:rsidR="00787F8E" w:rsidRPr="003D4ABF" w:rsidRDefault="00787F8E" w:rsidP="00787F8E">
      <w:pPr>
        <w:pStyle w:val="Heading5"/>
      </w:pPr>
      <w:bookmarkStart w:id="606" w:name="_CR6_1_2_2_1"/>
      <w:bookmarkStart w:id="607" w:name="_Toc19197325"/>
      <w:bookmarkStart w:id="608" w:name="_Toc27896478"/>
      <w:bookmarkStart w:id="609" w:name="_Toc36192646"/>
      <w:bookmarkStart w:id="610" w:name="_Toc37076377"/>
      <w:bookmarkStart w:id="611" w:name="_Toc45194823"/>
      <w:bookmarkStart w:id="612" w:name="_Toc47594235"/>
      <w:bookmarkStart w:id="613" w:name="_Toc51836866"/>
      <w:bookmarkStart w:id="614" w:name="_Toc217026292"/>
      <w:bookmarkEnd w:id="606"/>
      <w:r w:rsidRPr="003D4ABF">
        <w:t>6.1.2.2.1</w:t>
      </w:r>
      <w:r w:rsidRPr="003D4ABF">
        <w:tab/>
        <w:t>General</w:t>
      </w:r>
      <w:bookmarkEnd w:id="607"/>
      <w:bookmarkEnd w:id="608"/>
      <w:bookmarkEnd w:id="609"/>
      <w:bookmarkEnd w:id="610"/>
      <w:bookmarkEnd w:id="611"/>
      <w:bookmarkEnd w:id="612"/>
      <w:bookmarkEnd w:id="613"/>
      <w:bookmarkEnd w:id="61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32037AA1" w:rsidR="007B57D2" w:rsidRPr="003D4ABF" w:rsidRDefault="007B57D2" w:rsidP="00640110">
      <w:pPr>
        <w:pStyle w:val="NO"/>
        <w:rPr>
          <w:rFonts w:eastAsia="SimSun"/>
        </w:rPr>
      </w:pPr>
      <w:r w:rsidRPr="003D4ABF">
        <w:rPr>
          <w:rFonts w:eastAsia="SimSun"/>
        </w:rPr>
        <w:lastRenderedPageBreak/>
        <w:t>NOTE 1:</w:t>
      </w:r>
      <w:r w:rsidRPr="003D4ABF">
        <w:rPr>
          <w:rFonts w:eastAsia="SimSun"/>
        </w:rPr>
        <w:tab/>
        <w:t xml:space="preserve">The Access Type of 3GPP also includes the use of ProSe UE-to-Network Relay access as defined in </w:t>
      </w:r>
      <w:r w:rsidR="00FD4120" w:rsidRPr="003D4ABF">
        <w:rPr>
          <w:rFonts w:eastAsia="SimSun"/>
        </w:rPr>
        <w:t>TS</w:t>
      </w:r>
      <w:r w:rsidR="00FD4120">
        <w:rPr>
          <w:rFonts w:eastAsia="SimSun"/>
        </w:rPr>
        <w:t> </w:t>
      </w:r>
      <w:r w:rsidR="00FD4120" w:rsidRPr="003D4ABF">
        <w:rPr>
          <w:rFonts w:eastAsia="SimSun"/>
        </w:rPr>
        <w:t>23.304</w:t>
      </w:r>
      <w:r w:rsidR="00FD4120">
        <w:rPr>
          <w:rFonts w:eastAsia="SimSun"/>
        </w:rPr>
        <w:t> </w:t>
      </w:r>
      <w:r w:rsidR="00FD4120"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483D766D"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FD4120" w:rsidRPr="003D4ABF">
        <w:rPr>
          <w:lang w:eastAsia="zh-CN"/>
        </w:rPr>
        <w:t>TS</w:t>
      </w:r>
      <w:r w:rsidR="00FD4120">
        <w:rPr>
          <w:lang w:eastAsia="zh-CN"/>
        </w:rPr>
        <w:t> </w:t>
      </w:r>
      <w:r w:rsidR="00FD4120" w:rsidRPr="003D4ABF">
        <w:rPr>
          <w:lang w:eastAsia="zh-CN"/>
        </w:rPr>
        <w:t>23.287</w:t>
      </w:r>
      <w:r w:rsidR="00FD4120">
        <w:rPr>
          <w:lang w:eastAsia="zh-CN"/>
        </w:rPr>
        <w:t> </w:t>
      </w:r>
      <w:r w:rsidR="00FD4120" w:rsidRPr="003D4ABF">
        <w:rPr>
          <w:lang w:eastAsia="zh-CN"/>
        </w:rPr>
        <w:t>[</w:t>
      </w:r>
      <w:r w:rsidRPr="003D4ABF">
        <w:rPr>
          <w:lang w:eastAsia="zh-CN"/>
        </w:rPr>
        <w:t>28].</w:t>
      </w:r>
    </w:p>
    <w:p w14:paraId="5814FD15" w14:textId="29F8C557"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FD4120">
        <w:rPr>
          <w:lang w:eastAsia="zh-CN"/>
        </w:rPr>
        <w:t>TS 23.304 [</w:t>
      </w:r>
      <w:r>
        <w:rPr>
          <w:lang w:eastAsia="zh-CN"/>
        </w:rPr>
        <w:t>34].</w:t>
      </w:r>
    </w:p>
    <w:p w14:paraId="15DA2B34" w14:textId="79AEFBD7"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FD4120">
        <w:rPr>
          <w:lang w:eastAsia="zh-CN"/>
        </w:rPr>
        <w:t>TS 23.586 [</w:t>
      </w:r>
      <w:r>
        <w:rPr>
          <w:lang w:eastAsia="zh-CN"/>
        </w:rPr>
        <w:t>41].</w:t>
      </w:r>
    </w:p>
    <w:p w14:paraId="4774D1C8" w14:textId="7FBA9E4B"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FD4120">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3F05BCCC"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FD4120" w:rsidRPr="003D4ABF">
        <w:rPr>
          <w:rFonts w:eastAsia="SimSun"/>
        </w:rPr>
        <w:t>TS</w:t>
      </w:r>
      <w:r w:rsidR="00FD4120">
        <w:rPr>
          <w:rFonts w:eastAsia="SimSun"/>
        </w:rPr>
        <w:t> </w:t>
      </w:r>
      <w:r w:rsidR="00FD4120" w:rsidRPr="003D4ABF">
        <w:rPr>
          <w:rFonts w:eastAsia="SimSun"/>
        </w:rPr>
        <w:t>23.287</w:t>
      </w:r>
      <w:r w:rsidR="00FD4120">
        <w:rPr>
          <w:rFonts w:eastAsia="SimSun"/>
        </w:rPr>
        <w:t> </w:t>
      </w:r>
      <w:r w:rsidR="00FD4120" w:rsidRPr="003D4ABF">
        <w:rPr>
          <w:rFonts w:eastAsia="SimSun"/>
        </w:rPr>
        <w:t>[</w:t>
      </w:r>
      <w:r w:rsidRPr="003D4ABF">
        <w:rPr>
          <w:rFonts w:eastAsia="SimSun"/>
        </w:rPr>
        <w:t>28].</w:t>
      </w:r>
    </w:p>
    <w:p w14:paraId="68A09B1A" w14:textId="13A37C92"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FD4120" w:rsidRPr="003D4ABF">
        <w:rPr>
          <w:rFonts w:eastAsia="SimSun"/>
        </w:rPr>
        <w:t>TS</w:t>
      </w:r>
      <w:r w:rsidR="00FD4120">
        <w:rPr>
          <w:rFonts w:eastAsia="SimSun"/>
        </w:rPr>
        <w:t> </w:t>
      </w:r>
      <w:r w:rsidR="00FD4120" w:rsidRPr="003D4ABF">
        <w:rPr>
          <w:rFonts w:eastAsia="SimSun"/>
        </w:rPr>
        <w:t>23.304</w:t>
      </w:r>
      <w:r w:rsidR="00FD4120">
        <w:rPr>
          <w:rFonts w:eastAsia="SimSun"/>
        </w:rPr>
        <w:t> </w:t>
      </w:r>
      <w:r w:rsidR="00FD4120" w:rsidRPr="003D4ABF">
        <w:rPr>
          <w:rFonts w:eastAsia="SimSun"/>
        </w:rPr>
        <w:t>[</w:t>
      </w:r>
      <w:r w:rsidRPr="003D4ABF">
        <w:rPr>
          <w:rFonts w:eastAsia="SimSun"/>
        </w:rPr>
        <w:t>34].</w:t>
      </w:r>
    </w:p>
    <w:p w14:paraId="21ABCE0B" w14:textId="262D089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FD4120">
        <w:rPr>
          <w:rFonts w:eastAsia="SimSun"/>
        </w:rPr>
        <w:t>TS 23.256 [</w:t>
      </w:r>
      <w:r>
        <w:rPr>
          <w:rFonts w:eastAsia="SimSun"/>
        </w:rPr>
        <w:t>43].</w:t>
      </w:r>
    </w:p>
    <w:p w14:paraId="34C5B5D9" w14:textId="70CC9C22"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FD4120">
        <w:rPr>
          <w:rFonts w:eastAsia="SimSun"/>
        </w:rPr>
        <w:t>TS 23.586 [</w:t>
      </w:r>
      <w:r>
        <w:rPr>
          <w:rFonts w:eastAsia="SimSun"/>
        </w:rPr>
        <w:t>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6989E2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FD4120">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lastRenderedPageBreak/>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2CF7C732"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The AMF shall not change the UE policy information provided by PCF.</w:t>
      </w:r>
    </w:p>
    <w:p w14:paraId="4A43C8EC" w14:textId="3CE0813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After reception of the Notify message indicating that the UE enters the CM-Connected state, the PCF may retry to deliver the UE policy information.</w:t>
      </w:r>
    </w:p>
    <w:p w14:paraId="257FED5D" w14:textId="3C32C483"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B3D7B12"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FD4120" w:rsidRPr="003D4ABF">
        <w:t>TS</w:t>
      </w:r>
      <w:r w:rsidR="00FD4120">
        <w:t> </w:t>
      </w:r>
      <w:r w:rsidR="00FD4120" w:rsidRPr="003D4ABF">
        <w:t>23.501</w:t>
      </w:r>
      <w:r w:rsidR="00FD4120">
        <w:t> </w:t>
      </w:r>
      <w:r w:rsidR="00FD4120"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1363FFD6" w:rsidR="00663770" w:rsidRPr="003D4ABF" w:rsidRDefault="00663770" w:rsidP="0030218C">
      <w:bookmarkStart w:id="615" w:name="_Toc19197326"/>
      <w:bookmarkStart w:id="616" w:name="_Toc27896479"/>
      <w:bookmarkStart w:id="617" w:name="_Toc36192647"/>
      <w:bookmarkStart w:id="618" w:name="_Toc37076378"/>
      <w:bookmarkStart w:id="619" w:name="_Toc45194824"/>
      <w:bookmarkStart w:id="620" w:name="_Toc47594236"/>
      <w:bookmarkStart w:id="621" w:name="_Toc51836867"/>
      <w:r w:rsidRPr="003D4ABF">
        <w:lastRenderedPageBreak/>
        <w:t xml:space="preserve">The PCF may subscribe to analytics on "WLAN performance" from NWDAF following the procedures and services described in </w:t>
      </w:r>
      <w:r w:rsidR="00FD4120" w:rsidRPr="003D4ABF">
        <w:t>TS</w:t>
      </w:r>
      <w:r w:rsidR="00FD4120">
        <w:t> </w:t>
      </w:r>
      <w:r w:rsidR="00FD4120" w:rsidRPr="003D4ABF">
        <w:t>23.288</w:t>
      </w:r>
      <w:r w:rsidR="00FD4120">
        <w:t> </w:t>
      </w:r>
      <w:r w:rsidR="00FD4120"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4BEA354D" w:rsidR="009C4314" w:rsidRDefault="009C4314" w:rsidP="009C4314">
      <w:r>
        <w:t xml:space="preserve">The definition of UE policy control for 5G-RG, FN-RG and AUN3 devices is specified in </w:t>
      </w:r>
      <w:r w:rsidR="00FD4120">
        <w:t>TS 23.316 [</w:t>
      </w:r>
      <w:r>
        <w:t>27]</w:t>
      </w:r>
    </w:p>
    <w:p w14:paraId="44282EF9" w14:textId="74BABBD5" w:rsidR="00787F8E" w:rsidRPr="003D4ABF" w:rsidRDefault="00787F8E" w:rsidP="00787F8E">
      <w:pPr>
        <w:pStyle w:val="Heading5"/>
      </w:pPr>
      <w:bookmarkStart w:id="622" w:name="_CR6_1_2_2_2"/>
      <w:bookmarkStart w:id="623" w:name="_Toc217026293"/>
      <w:bookmarkEnd w:id="622"/>
      <w:r w:rsidRPr="003D4ABF">
        <w:t>6.1.2.2.2</w:t>
      </w:r>
      <w:r w:rsidRPr="003D4ABF">
        <w:tab/>
        <w:t>Distribution of the policies to UE</w:t>
      </w:r>
      <w:bookmarkEnd w:id="615"/>
      <w:bookmarkEnd w:id="616"/>
      <w:bookmarkEnd w:id="617"/>
      <w:bookmarkEnd w:id="618"/>
      <w:bookmarkEnd w:id="619"/>
      <w:bookmarkEnd w:id="620"/>
      <w:bookmarkEnd w:id="621"/>
      <w:bookmarkEnd w:id="623"/>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0901013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FD4120" w:rsidRPr="003D4ABF">
        <w:t>TS</w:t>
      </w:r>
      <w:r w:rsidR="00FD4120">
        <w:t> </w:t>
      </w:r>
      <w:r w:rsidR="00FD4120" w:rsidRPr="003D4ABF">
        <w:t>23.502</w:t>
      </w:r>
      <w:r w:rsidR="00FD4120">
        <w:t> </w:t>
      </w:r>
      <w:r w:rsidR="00FD4120" w:rsidRPr="003D4ABF">
        <w:t>[</w:t>
      </w:r>
      <w:r w:rsidRPr="003D4ABF">
        <w:t>3].</w:t>
      </w:r>
    </w:p>
    <w:p w14:paraId="5F43344A" w14:textId="68737BE0"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0E4766">
        <w:t>P</w:t>
      </w:r>
      <w:r w:rsidRPr="003D4ABF">
        <w:t xml:space="preserve">olicy </w:t>
      </w:r>
      <w:r w:rsidR="000E4766">
        <w:t>A</w:t>
      </w:r>
      <w:r w:rsidRPr="003D4ABF">
        <w:t xml:space="preserve">ssociation control and UE </w:t>
      </w:r>
      <w:r w:rsidR="000E4766">
        <w:t>P</w:t>
      </w:r>
      <w:r w:rsidRPr="003D4ABF">
        <w:t xml:space="preserve">olicy </w:t>
      </w:r>
      <w:r w:rsidR="000E4766">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2AB1D3F8"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0A9A1DAE"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FD4120" w:rsidRPr="003D4ABF">
        <w:t>TS</w:t>
      </w:r>
      <w:r w:rsidR="00FD4120">
        <w:t> </w:t>
      </w:r>
      <w:r w:rsidR="00FD4120" w:rsidRPr="003D4ABF">
        <w:t>29.507</w:t>
      </w:r>
      <w:r w:rsidR="00FD4120">
        <w:t> </w:t>
      </w:r>
      <w:r w:rsidR="00FD4120"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lastRenderedPageBreak/>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160B4A54"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0AE08F9A" w:rsidR="00787F8E" w:rsidRPr="003D4ABF" w:rsidRDefault="00787F8E" w:rsidP="00787F8E">
      <w:r w:rsidRPr="003D4ABF">
        <w:t xml:space="preserve">The UE shall update the stored UE policy information with the one provided by the PCF as follows (details are specified in </w:t>
      </w:r>
      <w:r w:rsidR="00FD4120" w:rsidRPr="003D4ABF">
        <w:t>TS</w:t>
      </w:r>
      <w:r w:rsidR="00FD4120">
        <w:t> </w:t>
      </w:r>
      <w:r w:rsidR="00FD4120" w:rsidRPr="003D4ABF">
        <w:t>24.501</w:t>
      </w:r>
      <w:r w:rsidR="00FD4120">
        <w:t> </w:t>
      </w:r>
      <w:r w:rsidR="00FD4120"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E2F315F"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applies to the equivalent PLMN(s) indicated in the last received list of equivalent PLMNs in Registration Accept.</w:t>
      </w:r>
    </w:p>
    <w:p w14:paraId="7DED8BC1" w14:textId="5CF71D3A" w:rsidR="00787F8E" w:rsidRPr="003D4ABF" w:rsidRDefault="00787F8E" w:rsidP="00787F8E">
      <w:r w:rsidRPr="003D4ABF">
        <w:t>At Initial Registration or the Registration to 5GS when the UE moves from EPS to 5GS</w:t>
      </w:r>
      <w:r w:rsidR="00B91C41">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64327CA" w14:textId="16678F1D" w:rsidR="00B91C41" w:rsidRDefault="00B91C41" w:rsidP="00A90273">
      <w:pPr>
        <w:pStyle w:val="B1"/>
      </w:pPr>
      <w:r>
        <w:lastRenderedPageBreak/>
        <w:t>-</w:t>
      </w:r>
      <w:r>
        <w:tab/>
        <w:t>UE may indicate its capability of reporting URSP rule enforcement to network to the PCF. If it is received, the PCF shall take it into account as described in clause 6.6.2.4.</w:t>
      </w:r>
    </w:p>
    <w:p w14:paraId="29422952" w14:textId="18196B9A" w:rsidR="00A90273" w:rsidRPr="003D4ABF" w:rsidRDefault="00A90273" w:rsidP="00A90273">
      <w:pPr>
        <w:pStyle w:val="B1"/>
      </w:pPr>
      <w:r>
        <w:t>-</w:t>
      </w:r>
      <w:r>
        <w:tab/>
        <w:t>The UE may indicate whether it supports VPLMN</w:t>
      </w:r>
      <w:r w:rsidR="00B91C41">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4DBF5634" w:rsidR="00787F8E" w:rsidRPr="003D4ABF" w:rsidRDefault="00787F8E" w:rsidP="00787F8E">
      <w:r w:rsidRPr="003D4ABF">
        <w:t>The (H-)PCF maintains the latest list of PSIs delivered to each UE as part of the information related to the</w:t>
      </w:r>
      <w:r w:rsidR="000E4766">
        <w:t xml:space="preserve"> UE</w:t>
      </w:r>
      <w:r w:rsidRPr="003D4ABF">
        <w:t xml:space="preserve"> Policy Association until the UE </w:t>
      </w:r>
      <w:r w:rsidR="000E4766">
        <w:t>P</w:t>
      </w:r>
      <w:r w:rsidRPr="003D4ABF">
        <w:t xml:space="preserve">olicy </w:t>
      </w:r>
      <w:r w:rsidR="000E4766">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00772B7" w:rsidR="001D395C" w:rsidRDefault="001D395C" w:rsidP="00623A69">
      <w:bookmarkStart w:id="624" w:name="_Toc19197327"/>
      <w:bookmarkStart w:id="625" w:name="_Toc27896480"/>
      <w:bookmarkStart w:id="626" w:name="_Toc36192648"/>
      <w:bookmarkStart w:id="627" w:name="_Toc37076379"/>
      <w:bookmarkStart w:id="628" w:name="_Toc45194825"/>
      <w:bookmarkStart w:id="629" w:name="_Toc47594237"/>
      <w:bookmarkStart w:id="630"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FD4120">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2497A225" w:rsidR="00695123" w:rsidRDefault="00695123" w:rsidP="00623A69">
      <w:r>
        <w:t xml:space="preserve">After Registration procedure, the UE may perform UE triggered V2X Policy Provisioning procedure to request V2XP from the PCF as specified in clause 6.2.4 of </w:t>
      </w:r>
      <w:r w:rsidR="00FD4120">
        <w:t>TS 23.287 [</w:t>
      </w:r>
      <w:r>
        <w:t>28].</w:t>
      </w:r>
    </w:p>
    <w:p w14:paraId="26A13533" w14:textId="4C7AEC3D" w:rsidR="00623A69" w:rsidRPr="003D4ABF" w:rsidRDefault="00623A69" w:rsidP="00623A69">
      <w:r>
        <w:lastRenderedPageBreak/>
        <w:t xml:space="preserve">After Registration procedure, the UE may perform UE triggered 5G ProSe Policy Provisioning procedure to request ProSeP from the PCF as specified in clause 6.2.4 of </w:t>
      </w:r>
      <w:r w:rsidR="00FD4120">
        <w:t>TS 23.304 [</w:t>
      </w:r>
      <w:r>
        <w:t>34].</w:t>
      </w:r>
    </w:p>
    <w:p w14:paraId="1DA14898" w14:textId="599D1A26"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FD4120">
        <w:t>TS 23.256 [</w:t>
      </w:r>
      <w:r>
        <w:t>43].</w:t>
      </w:r>
    </w:p>
    <w:p w14:paraId="4E2D5F9F" w14:textId="3BDDE98A" w:rsidR="00853928" w:rsidRPr="003D4ABF" w:rsidRDefault="00853928" w:rsidP="00853928">
      <w:r>
        <w:t xml:space="preserve">After Registration procedure, the UE may perform UE triggered Ranging/Sidelink Positioning Policy Provisioning procedure to request RSLPP from the PCF as specified in clause 6.2.4 of </w:t>
      </w:r>
      <w:r w:rsidR="00FD4120">
        <w:t>TS 23.586 [</w:t>
      </w:r>
      <w:r>
        <w:t>41].</w:t>
      </w:r>
    </w:p>
    <w:p w14:paraId="66F8EBCC" w14:textId="61AA9D46" w:rsidR="00CB4253" w:rsidRDefault="00CB4253" w:rsidP="00CB4253">
      <w:pPr>
        <w:pStyle w:val="Heading5"/>
      </w:pPr>
      <w:bookmarkStart w:id="631" w:name="_CR6_1_2_2_3"/>
      <w:bookmarkStart w:id="632" w:name="_Toc217026294"/>
      <w:bookmarkEnd w:id="631"/>
      <w:r>
        <w:t>6.1.2.2.3</w:t>
      </w:r>
      <w:r>
        <w:tab/>
        <w:t xml:space="preserve">URSP </w:t>
      </w:r>
      <w:r w:rsidR="004730A1">
        <w:t>rule p</w:t>
      </w:r>
      <w:r>
        <w:t>rovisioning in EPS</w:t>
      </w:r>
      <w:bookmarkEnd w:id="632"/>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0041C07A"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FD4120">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04C80DE1"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FD4120">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54603DC5" w14:textId="43637275" w:rsidR="00B91C41" w:rsidRPr="00B91C41" w:rsidRDefault="00B91C41" w:rsidP="001F3C35">
      <w:r>
        <w:t xml:space="preserve">How the UE associates application traffic to PDN Connections is described in clause 4.4.2 of </w:t>
      </w:r>
      <w:r w:rsidR="00FD4120">
        <w:t>TS 24.526 [</w:t>
      </w:r>
      <w:r>
        <w:t>19]. When the UE is attached to EPS, only the non-VPLMN specific URSP Rules are used to associate applications to PDN Connections at the UE.</w:t>
      </w:r>
    </w:p>
    <w:p w14:paraId="2D08A4BE" w14:textId="309161C3" w:rsidR="00BA4D24" w:rsidRDefault="00BA4D24" w:rsidP="00BA4D24">
      <w:pPr>
        <w:pStyle w:val="Heading5"/>
      </w:pPr>
      <w:bookmarkStart w:id="633" w:name="_CR6_1_2_2_4"/>
      <w:bookmarkStart w:id="634" w:name="_Toc217026295"/>
      <w:bookmarkEnd w:id="633"/>
      <w:r>
        <w:t>6.1.2.2.4</w:t>
      </w:r>
      <w:r>
        <w:tab/>
        <w:t>Distribution of VPLMN specific URSP rules to the UE</w:t>
      </w:r>
      <w:bookmarkEnd w:id="634"/>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00037876"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FD4120">
        <w:t>TS 23.502 [</w:t>
      </w:r>
      <w:r>
        <w:t xml:space="preserve">3] and the procedures are specified in clause 4.15.6.7 of </w:t>
      </w:r>
      <w:r w:rsidR="00FD4120">
        <w:t>TS 23.502 [</w:t>
      </w:r>
      <w:r>
        <w:t>3].</w:t>
      </w:r>
    </w:p>
    <w:p w14:paraId="252D085B" w14:textId="77777777" w:rsidR="00BA4D24" w:rsidRDefault="00BA4D24" w:rsidP="00BA4D24">
      <w:r>
        <w:t>The AF may provide application guidance on URSP Rule determination to the VPLMN or to the HPLMN.</w:t>
      </w:r>
    </w:p>
    <w:p w14:paraId="6D49D7DE" w14:textId="660FD7B2"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FD4120">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lastRenderedPageBreak/>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2070FBF7" w:rsidR="00BA4D24" w:rsidRDefault="00BA4D24" w:rsidP="00224B6D">
      <w:pPr>
        <w:pStyle w:val="NO"/>
      </w:pPr>
      <w:r>
        <w:t>NOTE 1:</w:t>
      </w:r>
      <w:r>
        <w:tab/>
        <w:t xml:space="preserve">The AMF performs SMF selection to select the SMF in VPLMN for LBO case as described in clause 6.3.2 of </w:t>
      </w:r>
      <w:r w:rsidR="00FD4120">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35" w:name="_CR6_1_2_3"/>
      <w:bookmarkStart w:id="636" w:name="_Toc217026296"/>
      <w:bookmarkEnd w:id="635"/>
      <w:r w:rsidRPr="003D4ABF">
        <w:t>6.1.2.3</w:t>
      </w:r>
      <w:r w:rsidRPr="003D4ABF">
        <w:tab/>
        <w:t>Management of packet flow descriptions</w:t>
      </w:r>
      <w:bookmarkEnd w:id="624"/>
      <w:bookmarkEnd w:id="625"/>
      <w:bookmarkEnd w:id="626"/>
      <w:bookmarkEnd w:id="627"/>
      <w:bookmarkEnd w:id="628"/>
      <w:bookmarkEnd w:id="629"/>
      <w:bookmarkEnd w:id="630"/>
      <w:bookmarkEnd w:id="636"/>
    </w:p>
    <w:p w14:paraId="07468B60" w14:textId="77777777" w:rsidR="00787F8E" w:rsidRPr="003D4ABF" w:rsidRDefault="00787F8E" w:rsidP="00787F8E">
      <w:pPr>
        <w:pStyle w:val="Heading5"/>
      </w:pPr>
      <w:bookmarkStart w:id="637" w:name="_CR6_1_2_3_1"/>
      <w:bookmarkStart w:id="638" w:name="_Toc19197328"/>
      <w:bookmarkStart w:id="639" w:name="_Toc27896481"/>
      <w:bookmarkStart w:id="640" w:name="_Toc36192649"/>
      <w:bookmarkStart w:id="641" w:name="_Toc37076380"/>
      <w:bookmarkStart w:id="642" w:name="_Toc45194826"/>
      <w:bookmarkStart w:id="643" w:name="_Toc47594238"/>
      <w:bookmarkStart w:id="644" w:name="_Toc51836869"/>
      <w:bookmarkStart w:id="645" w:name="_Toc217026297"/>
      <w:bookmarkEnd w:id="637"/>
      <w:r w:rsidRPr="003D4ABF">
        <w:t>6.1.2.3.1</w:t>
      </w:r>
      <w:r w:rsidRPr="003D4ABF">
        <w:tab/>
        <w:t>PFD management</w:t>
      </w:r>
      <w:bookmarkEnd w:id="638"/>
      <w:bookmarkEnd w:id="639"/>
      <w:bookmarkEnd w:id="640"/>
      <w:bookmarkEnd w:id="641"/>
      <w:bookmarkEnd w:id="642"/>
      <w:bookmarkEnd w:id="643"/>
      <w:bookmarkEnd w:id="644"/>
      <w:bookmarkEnd w:id="645"/>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570C95EB"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w:t>
      </w:r>
      <w:r w:rsidRPr="003D4ABF">
        <w:lastRenderedPageBreak/>
        <w:t>for a</w:t>
      </w:r>
      <w:r w:rsidR="005C461D" w:rsidRPr="003D4ABF">
        <w:t>n</w:t>
      </w:r>
      <w:r w:rsidRPr="003D4ABF">
        <w:t xml:space="preserve"> application instance identifier as defined in clause 5.8.2.8.4 of </w:t>
      </w:r>
      <w:r w:rsidR="00FD4120" w:rsidRPr="003D4ABF">
        <w:t>TS</w:t>
      </w:r>
      <w:r w:rsidR="00FD4120">
        <w:t> </w:t>
      </w:r>
      <w:r w:rsidR="00FD4120" w:rsidRPr="003D4ABF">
        <w:t>23.501</w:t>
      </w:r>
      <w:r w:rsidR="00FD4120">
        <w:t> </w:t>
      </w:r>
      <w:r w:rsidR="00FD4120"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049D4AC1"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FD4120">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xml:space="preserve">. The NEF (PFDF) shall provide </w:t>
      </w:r>
      <w:r w:rsidRPr="003D4ABF">
        <w:rPr>
          <w:rFonts w:eastAsia="DengXian"/>
          <w:lang w:eastAsia="ja-JP"/>
        </w:rPr>
        <w:lastRenderedPageBreak/>
        <w:t>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407C7DAE"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FD4120" w:rsidRPr="003D4ABF">
        <w:t>TS</w:t>
      </w:r>
      <w:r w:rsidR="00FD4120">
        <w:t> </w:t>
      </w:r>
      <w:r w:rsidR="00FD4120" w:rsidRPr="003D4ABF">
        <w:t>23.501</w:t>
      </w:r>
      <w:r w:rsidR="00FD4120">
        <w:t> </w:t>
      </w:r>
      <w:r w:rsidR="00FD4120"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23351DE" w:rsidR="00A13DF3" w:rsidRDefault="00A13DF3" w:rsidP="00A13DF3">
      <w:bookmarkStart w:id="646" w:name="_Toc19197329"/>
      <w:bookmarkStart w:id="647" w:name="_Toc27896482"/>
      <w:bookmarkStart w:id="648" w:name="_Toc36192650"/>
      <w:bookmarkStart w:id="649" w:name="_Toc37076381"/>
      <w:bookmarkStart w:id="650" w:name="_Toc45194827"/>
      <w:bookmarkStart w:id="651" w:name="_Toc47594239"/>
      <w:bookmarkStart w:id="652" w:name="_Toc51836870"/>
      <w:r>
        <w:t xml:space="preserve">The NEF (PFDF) may subscribe to "PFD Determination" analytics from the NWDAF for an application identifier to assist determination of PFDs for known application identifiers as specified in </w:t>
      </w:r>
      <w:r w:rsidR="00FD4120">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FD4120">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53" w:name="_CR6_1_2_3_2"/>
      <w:bookmarkStart w:id="654" w:name="_Toc217026298"/>
      <w:bookmarkEnd w:id="653"/>
      <w:r w:rsidRPr="003D4ABF">
        <w:t>6.1.2.3.2</w:t>
      </w:r>
      <w:r w:rsidRPr="003D4ABF">
        <w:tab/>
        <w:t>Packet Flow Description</w:t>
      </w:r>
      <w:bookmarkEnd w:id="646"/>
      <w:bookmarkEnd w:id="647"/>
      <w:bookmarkEnd w:id="648"/>
      <w:bookmarkEnd w:id="649"/>
      <w:bookmarkEnd w:id="650"/>
      <w:bookmarkEnd w:id="651"/>
      <w:bookmarkEnd w:id="652"/>
      <w:bookmarkEnd w:id="654"/>
    </w:p>
    <w:p w14:paraId="37751BB8" w14:textId="77777777" w:rsidR="00787F8E" w:rsidRPr="003D4ABF" w:rsidRDefault="00787F8E" w:rsidP="00787F8E">
      <w:r w:rsidRPr="003D4ABF">
        <w:t>PFD (Packet Flow Description) is a set of information enabling the detection of application traffic.</w:t>
      </w:r>
    </w:p>
    <w:p w14:paraId="22B539A9" w14:textId="0B08F756"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FD4120" w:rsidRPr="003D4ABF">
        <w:t>TS</w:t>
      </w:r>
      <w:r w:rsidR="00FD4120">
        <w:t> </w:t>
      </w:r>
      <w:r w:rsidR="00FD4120" w:rsidRPr="003D4ABF">
        <w:t>29.551</w:t>
      </w:r>
      <w:r w:rsidR="00FD4120">
        <w:t> </w:t>
      </w:r>
      <w:r w:rsidR="00FD4120"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55" w:name="_CR6_1_2_4"/>
      <w:bookmarkStart w:id="656" w:name="_Toc19197330"/>
      <w:bookmarkStart w:id="657" w:name="_Toc27896483"/>
      <w:bookmarkStart w:id="658" w:name="_Toc36192651"/>
      <w:bookmarkStart w:id="659" w:name="_Toc37076382"/>
      <w:bookmarkStart w:id="660" w:name="_Toc45194828"/>
      <w:bookmarkStart w:id="661" w:name="_Toc47594240"/>
      <w:bookmarkStart w:id="662" w:name="_Toc51836871"/>
      <w:bookmarkStart w:id="663" w:name="_Toc217026299"/>
      <w:bookmarkEnd w:id="655"/>
      <w:r w:rsidRPr="003D4ABF">
        <w:lastRenderedPageBreak/>
        <w:t>6.1.2.4</w:t>
      </w:r>
      <w:r w:rsidRPr="003D4ABF">
        <w:tab/>
        <w:t>Negotiation for future background data transfer</w:t>
      </w:r>
      <w:bookmarkEnd w:id="656"/>
      <w:bookmarkEnd w:id="657"/>
      <w:bookmarkEnd w:id="658"/>
      <w:bookmarkEnd w:id="659"/>
      <w:bookmarkEnd w:id="660"/>
      <w:bookmarkEnd w:id="661"/>
      <w:bookmarkEnd w:id="662"/>
      <w:bookmarkEnd w:id="663"/>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AA2E36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FD4120" w:rsidRPr="003D4ABF">
        <w:t>TS</w:t>
      </w:r>
      <w:r w:rsidR="00FD4120">
        <w:t> </w:t>
      </w:r>
      <w:r w:rsidR="00FD4120" w:rsidRPr="003D4ABF">
        <w:t>23.502</w:t>
      </w:r>
      <w:r w:rsidR="00FD4120">
        <w:t> </w:t>
      </w:r>
      <w:r w:rsidR="00FD4120"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52F9B28"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FD4120" w:rsidRPr="003D4ABF">
        <w:t>TS</w:t>
      </w:r>
      <w:r w:rsidR="00FD4120">
        <w:t> </w:t>
      </w:r>
      <w:r w:rsidR="00FD4120" w:rsidRPr="003D4ABF">
        <w:t>23.288</w:t>
      </w:r>
      <w:r w:rsidR="00FD4120">
        <w:t> </w:t>
      </w:r>
      <w:r w:rsidR="00FD4120"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w:t>
      </w:r>
      <w:r w:rsidRPr="003D4ABF">
        <w:lastRenderedPageBreak/>
        <w:t>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48B62F13"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FD4120" w:rsidRPr="003D4ABF">
        <w:t>TS</w:t>
      </w:r>
      <w:r w:rsidR="00FD4120">
        <w:t> </w:t>
      </w:r>
      <w:r w:rsidR="00FD4120" w:rsidRPr="003D4ABF">
        <w:t>23.502</w:t>
      </w:r>
      <w:r w:rsidR="00FD4120">
        <w:t> </w:t>
      </w:r>
      <w:r w:rsidR="00FD4120"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3171E92"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FD4120" w:rsidRPr="003D4ABF">
        <w:t>TS</w:t>
      </w:r>
      <w:r w:rsidR="00FD4120">
        <w:t> </w:t>
      </w:r>
      <w:r w:rsidR="00FD4120" w:rsidRPr="003D4ABF">
        <w:t>23.288</w:t>
      </w:r>
      <w:r w:rsidR="00FD4120">
        <w:t> </w:t>
      </w:r>
      <w:r w:rsidR="00FD4120"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1D6730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w:t>
      </w:r>
      <w:r w:rsidRPr="003D4ABF">
        <w:lastRenderedPageBreak/>
        <w:t xml:space="preserve">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FD4120" w:rsidRPr="003D4ABF">
        <w:t>TS</w:t>
      </w:r>
      <w:r w:rsidR="00FD4120">
        <w:t> </w:t>
      </w:r>
      <w:r w:rsidR="00FD4120" w:rsidRPr="003D4ABF">
        <w:t>23.502</w:t>
      </w:r>
      <w:r w:rsidR="00FD4120">
        <w:t> </w:t>
      </w:r>
      <w:r w:rsidR="00FD4120"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2F87D8B7" w:rsidR="00787F8E" w:rsidRPr="003D4ABF" w:rsidRDefault="00787F8E" w:rsidP="00787F8E">
      <w:bookmarkStart w:id="664" w:name="_Toc19197331"/>
      <w:bookmarkStart w:id="665" w:name="_Toc27896484"/>
      <w:bookmarkStart w:id="666" w:name="_Toc36192652"/>
      <w:bookmarkStart w:id="667" w:name="_Toc37076383"/>
      <w:bookmarkStart w:id="668" w:name="_Toc45194829"/>
      <w:bookmarkStart w:id="669"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FD4120" w:rsidRPr="003D4ABF">
        <w:t>TS</w:t>
      </w:r>
      <w:r w:rsidR="00FD4120">
        <w:t> </w:t>
      </w:r>
      <w:r w:rsidR="00FD4120" w:rsidRPr="003D4ABF">
        <w:t>23.502</w:t>
      </w:r>
      <w:r w:rsidR="00FD4120">
        <w:t> </w:t>
      </w:r>
      <w:r w:rsidR="00FD4120"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0" w:name="_CR6_1_2_5"/>
      <w:bookmarkStart w:id="671" w:name="_Toc51836872"/>
      <w:bookmarkStart w:id="672" w:name="_Toc217026300"/>
      <w:bookmarkEnd w:id="670"/>
      <w:r w:rsidRPr="003D4ABF">
        <w:t>6.1.2.5</w:t>
      </w:r>
      <w:r w:rsidRPr="003D4ABF">
        <w:tab/>
        <w:t>Policy Control Request Triggers relevant for AMF</w:t>
      </w:r>
      <w:bookmarkEnd w:id="664"/>
      <w:bookmarkEnd w:id="665"/>
      <w:bookmarkEnd w:id="666"/>
      <w:bookmarkEnd w:id="667"/>
      <w:bookmarkEnd w:id="668"/>
      <w:bookmarkEnd w:id="669"/>
      <w:bookmarkEnd w:id="671"/>
      <w:bookmarkEnd w:id="672"/>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347F13AF"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FD4120" w:rsidRPr="003D4ABF">
        <w:t>TS</w:t>
      </w:r>
      <w:r w:rsidR="00FD4120">
        <w:t> </w:t>
      </w:r>
      <w:r w:rsidR="00FD4120" w:rsidRPr="003D4ABF">
        <w:t>23.502</w:t>
      </w:r>
      <w:r w:rsidR="00FD4120">
        <w:t> </w:t>
      </w:r>
      <w:r w:rsidR="00FD4120"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73" w:name="_CRTable6_1_2_51"/>
      <w:r w:rsidRPr="003D4ABF">
        <w:lastRenderedPageBreak/>
        <w:t xml:space="preserve">Table </w:t>
      </w:r>
      <w:bookmarkEnd w:id="67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74" w:name="_CRTable6_1_2_51a"/>
      <w:r>
        <w:t xml:space="preserve">Table </w:t>
      </w:r>
      <w:bookmarkEnd w:id="674"/>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75" w:name="_CRTable6_1_2_52"/>
      <w:r>
        <w:lastRenderedPageBreak/>
        <w:t xml:space="preserve">Table </w:t>
      </w:r>
      <w:bookmarkEnd w:id="675"/>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C6C6023"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C307F29"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5A344B80"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6F09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52F2D0AC"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6F09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6733334D"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FD4120">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FD4120">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62E43157"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FD4120" w:rsidRPr="003D4ABF">
        <w:rPr>
          <w:lang w:eastAsia="zh-CN"/>
        </w:rPr>
        <w:t>TS</w:t>
      </w:r>
      <w:r w:rsidR="00FD4120">
        <w:rPr>
          <w:lang w:eastAsia="zh-CN"/>
        </w:rPr>
        <w:t> </w:t>
      </w:r>
      <w:r w:rsidR="00FD4120" w:rsidRPr="003D4ABF">
        <w:rPr>
          <w:lang w:eastAsia="zh-CN"/>
        </w:rPr>
        <w:t>23.287</w:t>
      </w:r>
      <w:r w:rsidR="00FD4120">
        <w:rPr>
          <w:lang w:eastAsia="zh-CN"/>
        </w:rPr>
        <w:t> </w:t>
      </w:r>
      <w:r w:rsidR="00FD4120"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FD4120">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w:t>
      </w:r>
      <w:r w:rsidR="00FD4120">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76"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77" w:name="_Toc27896485"/>
      <w:bookmarkStart w:id="678" w:name="_Toc36192653"/>
      <w:bookmarkStart w:id="679" w:name="_Toc37076384"/>
      <w:bookmarkStart w:id="680" w:name="_Toc45194830"/>
      <w:bookmarkStart w:id="681" w:name="_Toc47594242"/>
      <w:bookmarkStart w:id="682"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EE6B313"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FD4120">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83" w:name="_CR6_1_2_6"/>
      <w:bookmarkStart w:id="684" w:name="_Toc217026301"/>
      <w:bookmarkEnd w:id="683"/>
      <w:r w:rsidRPr="003D4ABF">
        <w:lastRenderedPageBreak/>
        <w:t>6.1.2.6</w:t>
      </w:r>
      <w:r w:rsidRPr="003D4ABF">
        <w:tab/>
        <w:t>AF influence on Access and Mobility related polic</w:t>
      </w:r>
      <w:r w:rsidR="006B065D">
        <w:t>y control</w:t>
      </w:r>
      <w:bookmarkEnd w:id="684"/>
    </w:p>
    <w:p w14:paraId="35095E6C" w14:textId="32DC9AD2" w:rsidR="006B065D" w:rsidRDefault="006B065D" w:rsidP="00E20298">
      <w:pPr>
        <w:pStyle w:val="Heading5"/>
      </w:pPr>
      <w:bookmarkStart w:id="685" w:name="_CR6_1_2_6_0"/>
      <w:bookmarkStart w:id="686" w:name="_Toc217026302"/>
      <w:bookmarkEnd w:id="685"/>
      <w:r>
        <w:t>6.1.2.6.0</w:t>
      </w:r>
      <w:r>
        <w:tab/>
        <w:t>General</w:t>
      </w:r>
      <w:bookmarkEnd w:id="686"/>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1BA90967"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FD4120">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87" w:name="_CR6_1_2_6_1"/>
      <w:bookmarkStart w:id="688" w:name="_Toc217026303"/>
      <w:bookmarkEnd w:id="687"/>
      <w:r w:rsidRPr="003D4ABF">
        <w:t>6.1.2.6.1</w:t>
      </w:r>
      <w:r w:rsidRPr="003D4ABF">
        <w:tab/>
        <w:t xml:space="preserve">AF request Access and Mobility related Policy </w:t>
      </w:r>
      <w:r w:rsidR="006B065D">
        <w:t xml:space="preserve">Control </w:t>
      </w:r>
      <w:r w:rsidRPr="003D4ABF">
        <w:t>for a UE</w:t>
      </w:r>
      <w:bookmarkEnd w:id="688"/>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9" w:name="_CR6_1_2_6_2"/>
      <w:bookmarkStart w:id="690" w:name="_Toc217026304"/>
      <w:bookmarkEnd w:id="689"/>
      <w:r w:rsidRPr="003D4ABF">
        <w:t>6.1.2.6.2</w:t>
      </w:r>
      <w:r w:rsidRPr="003D4ABF">
        <w:tab/>
        <w:t>AF request to influence on Access and Mobility related Polic</w:t>
      </w:r>
      <w:r w:rsidR="006B065D">
        <w:t>y Control</w:t>
      </w:r>
      <w:bookmarkEnd w:id="690"/>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lastRenderedPageBreak/>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91" w:name="_CR6_1_2_7"/>
      <w:bookmarkStart w:id="692" w:name="_Toc217026305"/>
      <w:bookmarkEnd w:id="691"/>
      <w:r>
        <w:t>6.1.2.7</w:t>
      </w:r>
      <w:r>
        <w:tab/>
        <w:t>Negotiation for planned data transfer with QoS requirements</w:t>
      </w:r>
      <w:bookmarkEnd w:id="692"/>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E4A6526"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FD4120">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44AE816A"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FD4120">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w:t>
      </w:r>
      <w:r>
        <w:lastRenderedPageBreak/>
        <w:t xml:space="preserve">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5503B8EA"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FD4120">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93" w:name="_CR6_1_3"/>
      <w:bookmarkStart w:id="694" w:name="_Toc217026306"/>
      <w:bookmarkEnd w:id="693"/>
      <w:r w:rsidRPr="003D4ABF">
        <w:t>6.1.3</w:t>
      </w:r>
      <w:r w:rsidRPr="003D4ABF">
        <w:tab/>
        <w:t>Session management related policy control</w:t>
      </w:r>
      <w:bookmarkEnd w:id="676"/>
      <w:bookmarkEnd w:id="677"/>
      <w:bookmarkEnd w:id="678"/>
      <w:bookmarkEnd w:id="679"/>
      <w:bookmarkEnd w:id="680"/>
      <w:bookmarkEnd w:id="681"/>
      <w:bookmarkEnd w:id="682"/>
      <w:bookmarkEnd w:id="694"/>
    </w:p>
    <w:p w14:paraId="70483990" w14:textId="77777777" w:rsidR="00787F8E" w:rsidRPr="003D4ABF" w:rsidRDefault="00787F8E" w:rsidP="00787F8E">
      <w:pPr>
        <w:pStyle w:val="Heading4"/>
      </w:pPr>
      <w:bookmarkStart w:id="695" w:name="_CR6_1_3_1"/>
      <w:bookmarkStart w:id="696" w:name="_Toc19197333"/>
      <w:bookmarkStart w:id="697" w:name="_Toc27896486"/>
      <w:bookmarkStart w:id="698" w:name="_Toc36192654"/>
      <w:bookmarkStart w:id="699" w:name="_Toc37076385"/>
      <w:bookmarkStart w:id="700" w:name="_Toc45194831"/>
      <w:bookmarkStart w:id="701" w:name="_Toc47594243"/>
      <w:bookmarkStart w:id="702" w:name="_Toc51836874"/>
      <w:bookmarkStart w:id="703" w:name="_Toc217026307"/>
      <w:bookmarkEnd w:id="695"/>
      <w:r w:rsidRPr="003D4ABF">
        <w:t>6.1.3.1</w:t>
      </w:r>
      <w:r w:rsidRPr="003D4ABF">
        <w:tab/>
        <w:t>General</w:t>
      </w:r>
      <w:bookmarkEnd w:id="696"/>
      <w:bookmarkEnd w:id="697"/>
      <w:bookmarkEnd w:id="698"/>
      <w:bookmarkEnd w:id="699"/>
      <w:bookmarkEnd w:id="700"/>
      <w:bookmarkEnd w:id="701"/>
      <w:bookmarkEnd w:id="702"/>
      <w:bookmarkEnd w:id="703"/>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97929F4" w:rsidR="00787F8E" w:rsidRPr="003D4ABF" w:rsidRDefault="00787F8E" w:rsidP="00787F8E">
      <w:pPr>
        <w:pStyle w:val="NO"/>
      </w:pPr>
      <w:r w:rsidRPr="003D4ABF">
        <w:lastRenderedPageBreak/>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04" w:name="_CR6_1_3_2"/>
      <w:bookmarkStart w:id="705" w:name="_Toc19197334"/>
      <w:bookmarkStart w:id="706" w:name="_Toc27896487"/>
      <w:bookmarkStart w:id="707" w:name="_Toc36192655"/>
      <w:bookmarkStart w:id="708" w:name="_Toc37076386"/>
      <w:bookmarkStart w:id="709" w:name="_Toc45194832"/>
      <w:bookmarkStart w:id="710" w:name="_Toc47594244"/>
      <w:bookmarkStart w:id="711" w:name="_Toc51836875"/>
      <w:bookmarkStart w:id="712" w:name="_Toc217026308"/>
      <w:bookmarkEnd w:id="704"/>
      <w:r w:rsidRPr="003D4ABF">
        <w:t>6.1.3.2</w:t>
      </w:r>
      <w:r w:rsidRPr="003D4ABF">
        <w:tab/>
        <w:t>Binding mechanism</w:t>
      </w:r>
      <w:bookmarkEnd w:id="705"/>
      <w:bookmarkEnd w:id="706"/>
      <w:bookmarkEnd w:id="707"/>
      <w:bookmarkEnd w:id="708"/>
      <w:bookmarkEnd w:id="709"/>
      <w:bookmarkEnd w:id="710"/>
      <w:bookmarkEnd w:id="711"/>
      <w:bookmarkEnd w:id="712"/>
    </w:p>
    <w:p w14:paraId="451C4C05" w14:textId="77777777" w:rsidR="00787F8E" w:rsidRPr="003D4ABF" w:rsidRDefault="00787F8E" w:rsidP="00787F8E">
      <w:pPr>
        <w:pStyle w:val="Heading5"/>
      </w:pPr>
      <w:bookmarkStart w:id="713" w:name="_CR6_1_3_2_1"/>
      <w:bookmarkStart w:id="714" w:name="_Toc19197335"/>
      <w:bookmarkStart w:id="715" w:name="_Toc27896488"/>
      <w:bookmarkStart w:id="716" w:name="_Toc36192656"/>
      <w:bookmarkStart w:id="717" w:name="_Toc37076387"/>
      <w:bookmarkStart w:id="718" w:name="_Toc45194833"/>
      <w:bookmarkStart w:id="719" w:name="_Toc47594245"/>
      <w:bookmarkStart w:id="720" w:name="_Toc51836876"/>
      <w:bookmarkStart w:id="721" w:name="_Toc217026309"/>
      <w:bookmarkEnd w:id="713"/>
      <w:r w:rsidRPr="003D4ABF">
        <w:t>6.1.3.2.1</w:t>
      </w:r>
      <w:r w:rsidRPr="003D4ABF">
        <w:tab/>
        <w:t>General</w:t>
      </w:r>
      <w:bookmarkEnd w:id="714"/>
      <w:bookmarkEnd w:id="715"/>
      <w:bookmarkEnd w:id="716"/>
      <w:bookmarkEnd w:id="717"/>
      <w:bookmarkEnd w:id="718"/>
      <w:bookmarkEnd w:id="719"/>
      <w:bookmarkEnd w:id="720"/>
      <w:bookmarkEnd w:id="721"/>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22" w:name="_CR6_1_3_2_2"/>
      <w:bookmarkStart w:id="723" w:name="_Toc19197336"/>
      <w:bookmarkStart w:id="724" w:name="_Toc27896489"/>
      <w:bookmarkStart w:id="725" w:name="_Toc36192657"/>
      <w:bookmarkStart w:id="726" w:name="_Toc37076388"/>
      <w:bookmarkStart w:id="727" w:name="_Toc45194834"/>
      <w:bookmarkStart w:id="728" w:name="_Toc47594246"/>
      <w:bookmarkStart w:id="729" w:name="_Toc51836877"/>
      <w:bookmarkStart w:id="730" w:name="_Toc217026310"/>
      <w:bookmarkEnd w:id="722"/>
      <w:r w:rsidRPr="003D4ABF">
        <w:t>6.1.3.2.2</w:t>
      </w:r>
      <w:r w:rsidRPr="003D4ABF">
        <w:tab/>
        <w:t>Session binding</w:t>
      </w:r>
      <w:bookmarkEnd w:id="723"/>
      <w:bookmarkEnd w:id="724"/>
      <w:bookmarkEnd w:id="725"/>
      <w:bookmarkEnd w:id="726"/>
      <w:bookmarkEnd w:id="727"/>
      <w:bookmarkEnd w:id="728"/>
      <w:bookmarkEnd w:id="729"/>
      <w:bookmarkEnd w:id="730"/>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0E1ABA87"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FD4120">
        <w:t>TS 23.501 [</w:t>
      </w:r>
      <w:r w:rsidR="00623A69">
        <w:t>2]</w:t>
      </w:r>
      <w:r w:rsidRPr="003D4ABF">
        <w:t xml:space="preserve">, in addition when using W-5GAN the </w:t>
      </w:r>
      <w:r w:rsidR="00623A69">
        <w:t xml:space="preserve">specification </w:t>
      </w:r>
      <w:r w:rsidRPr="003D4ABF">
        <w:t xml:space="preserve">in </w:t>
      </w:r>
      <w:r w:rsidR="00FD4120" w:rsidRPr="003D4ABF">
        <w:t>TS</w:t>
      </w:r>
      <w:r w:rsidR="00FD4120">
        <w:t> </w:t>
      </w:r>
      <w:r w:rsidR="00FD4120" w:rsidRPr="003D4ABF">
        <w:t>23.316</w:t>
      </w:r>
      <w:r w:rsidR="00FD4120">
        <w:t> </w:t>
      </w:r>
      <w:r w:rsidR="00FD4120"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727710F2" w:rsidR="006A3741" w:rsidRPr="006A3741" w:rsidRDefault="006A3741" w:rsidP="00402E13">
      <w:pPr>
        <w:pStyle w:val="NO"/>
      </w:pPr>
      <w:r>
        <w:t>NOTE:</w:t>
      </w:r>
      <w:r>
        <w:tab/>
        <w:t xml:space="preserve">The AF is not aware of the Network Slice Replacement functionality (as described in clause 5.15.19 of </w:t>
      </w:r>
      <w:r w:rsidR="00FD4120">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1" w:name="_CR6_1_3_2_3"/>
      <w:bookmarkStart w:id="732" w:name="_Toc19197337"/>
      <w:bookmarkStart w:id="733" w:name="_Toc27896490"/>
      <w:bookmarkStart w:id="734" w:name="_Toc36192658"/>
      <w:bookmarkStart w:id="735" w:name="_Toc37076389"/>
      <w:bookmarkStart w:id="736" w:name="_Toc45194835"/>
      <w:bookmarkStart w:id="737" w:name="_Toc47594247"/>
      <w:bookmarkStart w:id="738" w:name="_Toc51836878"/>
      <w:bookmarkStart w:id="739" w:name="_Toc217026311"/>
      <w:bookmarkEnd w:id="731"/>
      <w:r w:rsidRPr="003D4ABF">
        <w:t>6.1.3.2.3</w:t>
      </w:r>
      <w:r w:rsidRPr="003D4ABF">
        <w:tab/>
        <w:t>PCC rule authorization</w:t>
      </w:r>
      <w:bookmarkEnd w:id="732"/>
      <w:bookmarkEnd w:id="733"/>
      <w:bookmarkEnd w:id="734"/>
      <w:bookmarkEnd w:id="735"/>
      <w:bookmarkEnd w:id="736"/>
      <w:bookmarkEnd w:id="737"/>
      <w:bookmarkEnd w:id="738"/>
      <w:bookmarkEnd w:id="739"/>
    </w:p>
    <w:p w14:paraId="3F24CF04" w14:textId="037E4568"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lastRenderedPageBreak/>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0" w:name="_Toc19197338"/>
      <w:bookmarkStart w:id="741" w:name="_Toc27896491"/>
      <w:bookmarkStart w:id="742" w:name="_Toc36192659"/>
      <w:bookmarkStart w:id="743" w:name="_Toc37076390"/>
      <w:bookmarkStart w:id="744" w:name="_Toc45194836"/>
      <w:bookmarkStart w:id="745" w:name="_Toc47594248"/>
      <w:bookmarkStart w:id="746"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47" w:name="_CR6_1_3_2_4"/>
      <w:bookmarkStart w:id="748" w:name="_Toc217026312"/>
      <w:bookmarkEnd w:id="747"/>
      <w:r w:rsidRPr="003D4ABF">
        <w:t>6.1.3.2.4</w:t>
      </w:r>
      <w:r w:rsidRPr="003D4ABF">
        <w:tab/>
        <w:t>QoS Flow binding</w:t>
      </w:r>
      <w:bookmarkEnd w:id="740"/>
      <w:bookmarkEnd w:id="741"/>
      <w:bookmarkEnd w:id="742"/>
      <w:bookmarkEnd w:id="743"/>
      <w:bookmarkEnd w:id="744"/>
      <w:bookmarkEnd w:id="745"/>
      <w:bookmarkEnd w:id="746"/>
      <w:bookmarkEnd w:id="748"/>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717AEBFA"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EB8C900"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 the UE, the QoS rule associated with the QoS Flow (which is generated by the SMF and explicitly signalled to the UE as described in</w:t>
      </w:r>
      <w:r w:rsidR="00A900CB" w:rsidRPr="003D4ABF">
        <w:t xml:space="preserve"> </w:t>
      </w:r>
      <w:r w:rsidR="00A900CB" w:rsidRPr="003D4ABF">
        <w:lastRenderedPageBreak/>
        <w:t>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9" w:name="_Toc19197339"/>
      <w:bookmarkStart w:id="750"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733C51D9"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32F5EB64"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FD4120" w:rsidRPr="003D4ABF">
        <w:t>TS</w:t>
      </w:r>
      <w:r w:rsidR="00FD4120">
        <w:t> </w:t>
      </w:r>
      <w:r w:rsidR="00FD4120" w:rsidRPr="003D4ABF">
        <w:t>23.501</w:t>
      </w:r>
      <w:r w:rsidR="00FD4120">
        <w:t> </w:t>
      </w:r>
      <w:r w:rsidR="00FD4120"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3E152B95" w:rsidR="00CC03C3" w:rsidRPr="003D4ABF" w:rsidRDefault="00CC03C3" w:rsidP="00CC03C3">
      <w:pPr>
        <w:pStyle w:val="NO"/>
      </w:pPr>
      <w:r w:rsidRPr="003D4ABF">
        <w:t>NOTE </w:t>
      </w:r>
      <w:r>
        <w:t>7</w:t>
      </w:r>
      <w:r w:rsidRPr="003D4ABF">
        <w:t>:</w:t>
      </w:r>
      <w:r w:rsidRPr="003D4ABF">
        <w:tab/>
      </w:r>
      <w:r>
        <w:t xml:space="preserve">The binding of PCC rule with QoS Monitoring policy to a new QoS Flow is only applicable to the Per QoS Flow per UE QoS Monitoring (as described in clause 5.33.3.2 of </w:t>
      </w:r>
      <w:r w:rsidR="00FD4120">
        <w:t>TS 23.501 [</w:t>
      </w:r>
      <w:r>
        <w:t>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51" w:name="_Toc36192660"/>
      <w:bookmarkStart w:id="752" w:name="_Toc37076391"/>
      <w:bookmarkStart w:id="753" w:name="_Toc45194837"/>
      <w:bookmarkStart w:id="754" w:name="_Toc47594249"/>
      <w:bookmarkStart w:id="755"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56" w:name="_CR6_1_3_3"/>
      <w:bookmarkStart w:id="757" w:name="_Toc217026313"/>
      <w:bookmarkEnd w:id="756"/>
      <w:r w:rsidRPr="003D4ABF">
        <w:lastRenderedPageBreak/>
        <w:t>6.1.3.3</w:t>
      </w:r>
      <w:r w:rsidRPr="003D4ABF">
        <w:tab/>
        <w:t>Reporting</w:t>
      </w:r>
      <w:bookmarkEnd w:id="749"/>
      <w:bookmarkEnd w:id="750"/>
      <w:bookmarkEnd w:id="751"/>
      <w:bookmarkEnd w:id="752"/>
      <w:bookmarkEnd w:id="753"/>
      <w:bookmarkEnd w:id="754"/>
      <w:bookmarkEnd w:id="755"/>
      <w:bookmarkEnd w:id="757"/>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8" w:name="_CR6_1_3_4"/>
      <w:bookmarkStart w:id="759" w:name="_Toc19197340"/>
      <w:bookmarkStart w:id="760" w:name="_Toc27896493"/>
      <w:bookmarkStart w:id="761" w:name="_Toc36192661"/>
      <w:bookmarkStart w:id="762" w:name="_Toc37076392"/>
      <w:bookmarkStart w:id="763" w:name="_Toc45194838"/>
      <w:bookmarkStart w:id="764" w:name="_Toc47594250"/>
      <w:bookmarkStart w:id="765" w:name="_Toc51836881"/>
      <w:bookmarkStart w:id="766" w:name="_Toc217026314"/>
      <w:bookmarkEnd w:id="758"/>
      <w:r w:rsidRPr="003D4ABF">
        <w:t>6.1.3.4</w:t>
      </w:r>
      <w:r w:rsidRPr="003D4ABF">
        <w:tab/>
        <w:t>Credit management</w:t>
      </w:r>
      <w:bookmarkEnd w:id="759"/>
      <w:bookmarkEnd w:id="760"/>
      <w:bookmarkEnd w:id="761"/>
      <w:bookmarkEnd w:id="762"/>
      <w:bookmarkEnd w:id="763"/>
      <w:bookmarkEnd w:id="764"/>
      <w:bookmarkEnd w:id="765"/>
      <w:bookmarkEnd w:id="766"/>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2638728" w:rsidR="00787F8E" w:rsidRPr="003D4ABF" w:rsidRDefault="00787F8E" w:rsidP="00787F8E">
      <w:bookmarkStart w:id="767" w:name="_Toc19197341"/>
      <w:bookmarkStart w:id="768" w:name="_Toc27896494"/>
      <w:bookmarkStart w:id="769" w:name="_Toc36192662"/>
      <w:bookmarkStart w:id="770" w:name="_Toc37076393"/>
      <w:r w:rsidRPr="003D4ABF">
        <w:t xml:space="preserve">The events trigger information which may be received from the CHF, causing the SMF to perform a usage reporting and credit request to CHF when the event occurs are specified in </w:t>
      </w:r>
      <w:r w:rsidR="00FD4120" w:rsidRPr="003D4ABF">
        <w:t>TS</w:t>
      </w:r>
      <w:r w:rsidR="00FD4120">
        <w:t> </w:t>
      </w:r>
      <w:r w:rsidR="00FD4120" w:rsidRPr="003D4ABF">
        <w:t>32.255</w:t>
      </w:r>
      <w:r w:rsidR="00FD4120">
        <w:t> </w:t>
      </w:r>
      <w:r w:rsidR="00FD4120" w:rsidRPr="003D4ABF">
        <w:t>[</w:t>
      </w:r>
      <w:r w:rsidRPr="003D4ABF">
        <w:t>21].</w:t>
      </w:r>
    </w:p>
    <w:p w14:paraId="194D1261" w14:textId="652E51BF" w:rsidR="00787F8E" w:rsidRPr="003D4ABF" w:rsidRDefault="00787F8E" w:rsidP="00787F8E">
      <w:r w:rsidRPr="003D4ABF">
        <w:t xml:space="preserve">The CHF may subscribe to Change of UE presence in Presence Reporting Area at any time during the life time of the charging session as described in </w:t>
      </w:r>
      <w:r w:rsidR="00FD4120" w:rsidRPr="003D4ABF">
        <w:t>TS</w:t>
      </w:r>
      <w:r w:rsidR="00FD4120">
        <w:t> </w:t>
      </w:r>
      <w:r w:rsidR="00FD4120" w:rsidRPr="003D4ABF">
        <w:t>32.255</w:t>
      </w:r>
      <w:r w:rsidR="00FD4120">
        <w:t> </w:t>
      </w:r>
      <w:r w:rsidR="00FD4120" w:rsidRPr="003D4ABF">
        <w:t>[</w:t>
      </w:r>
      <w:r w:rsidRPr="003D4ABF">
        <w:t>21].</w:t>
      </w:r>
    </w:p>
    <w:p w14:paraId="3CC6CC2F" w14:textId="77777777" w:rsidR="00787F8E" w:rsidRPr="003D4ABF" w:rsidRDefault="00787F8E" w:rsidP="00787F8E">
      <w:r w:rsidRPr="003D4ABF">
        <w:lastRenderedPageBreak/>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1" w:name="_CR6_1_3_5"/>
      <w:bookmarkStart w:id="772" w:name="_Toc45194839"/>
      <w:bookmarkStart w:id="773" w:name="_Toc47594251"/>
      <w:bookmarkStart w:id="774" w:name="_Toc51836882"/>
      <w:bookmarkStart w:id="775" w:name="_Toc217026315"/>
      <w:bookmarkEnd w:id="771"/>
      <w:r w:rsidRPr="003D4ABF">
        <w:t>6.1.3.5</w:t>
      </w:r>
      <w:r w:rsidRPr="003D4ABF">
        <w:tab/>
        <w:t>Policy Control Request Triggers relevant for SMF</w:t>
      </w:r>
      <w:bookmarkEnd w:id="767"/>
      <w:bookmarkEnd w:id="768"/>
      <w:bookmarkEnd w:id="769"/>
      <w:bookmarkEnd w:id="770"/>
      <w:bookmarkEnd w:id="772"/>
      <w:bookmarkEnd w:id="773"/>
      <w:bookmarkEnd w:id="774"/>
      <w:bookmarkEnd w:id="775"/>
    </w:p>
    <w:p w14:paraId="1638DF94" w14:textId="5167D2E6"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FD4120" w:rsidRPr="003D4ABF">
        <w:t>TS</w:t>
      </w:r>
      <w:r w:rsidR="00FD4120">
        <w:t> </w:t>
      </w:r>
      <w:r w:rsidR="00FD4120" w:rsidRPr="003D4ABF">
        <w:t>23.502</w:t>
      </w:r>
      <w:r w:rsidR="00FD4120">
        <w:t> </w:t>
      </w:r>
      <w:r w:rsidR="00FD4120"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BE338E7" w:rsidR="00787F8E" w:rsidRPr="003D4ABF" w:rsidRDefault="00787F8E" w:rsidP="00787F8E">
      <w:r w:rsidRPr="003D4ABF">
        <w:t xml:space="preserve">The differences with table 6.2 and table A.4.3-2 in </w:t>
      </w:r>
      <w:r w:rsidR="00FD4120" w:rsidRPr="003D4ABF">
        <w:t>TS</w:t>
      </w:r>
      <w:r w:rsidR="00FD4120">
        <w:t> </w:t>
      </w:r>
      <w:r w:rsidR="00FD4120" w:rsidRPr="003D4ABF">
        <w:t>23.203</w:t>
      </w:r>
      <w:r w:rsidR="00FD4120">
        <w:t> </w:t>
      </w:r>
      <w:r w:rsidR="00FD4120"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76" w:name="_CRTable6_1_3_51"/>
      <w:r w:rsidRPr="003D4ABF">
        <w:t xml:space="preserve">Table </w:t>
      </w:r>
      <w:bookmarkEnd w:id="77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lastRenderedPageBreak/>
              <w:t>(NOTE 3)</w:t>
            </w:r>
          </w:p>
        </w:tc>
        <w:tc>
          <w:tcPr>
            <w:tcW w:w="2762" w:type="dxa"/>
          </w:tcPr>
          <w:p w14:paraId="42D9E852" w14:textId="77777777" w:rsidR="00787F8E" w:rsidRPr="003D4ABF" w:rsidRDefault="00787F8E" w:rsidP="00085BD6">
            <w:pPr>
              <w:pStyle w:val="TAL"/>
              <w:keepNext w:val="0"/>
            </w:pPr>
            <w:r w:rsidRPr="003D4ABF">
              <w:lastRenderedPageBreak/>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1F3C35" w:rsidRDefault="00787F8E" w:rsidP="00085BD6">
            <w:pPr>
              <w:pStyle w:val="TAL"/>
              <w:keepNext w:val="0"/>
              <w:rPr>
                <w:lang w:val="fr-FR"/>
              </w:rPr>
            </w:pPr>
            <w:r w:rsidRPr="001F3C35">
              <w:rPr>
                <w:lang w:val="fr-FR"/>
              </w:rPr>
              <w:t>5GS Bridge</w:t>
            </w:r>
            <w:r w:rsidR="00202011" w:rsidRPr="001F3C35">
              <w:rPr>
                <w:lang w:val="fr-FR"/>
              </w:rPr>
              <w:t>/Router</w:t>
            </w:r>
            <w:r w:rsidRPr="001F3C35">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55AA048" w:rsidR="00844BD5" w:rsidRPr="003D4ABF" w:rsidRDefault="00844BD5" w:rsidP="00085BD6">
            <w:pPr>
              <w:pStyle w:val="TAL"/>
              <w:keepNext w:val="0"/>
            </w:pPr>
            <w:r w:rsidRPr="003D4ABF">
              <w:t xml:space="preserve">The NWDAF instance IDs used for the PDU </w:t>
            </w:r>
            <w:r w:rsidR="00880C6E">
              <w:t>S</w:t>
            </w:r>
            <w:r w:rsidRPr="003D4ABF">
              <w:t>ession or associated Analytic</w:t>
            </w:r>
            <w:r w:rsidR="003D4ABF">
              <w:t>s</w:t>
            </w:r>
            <w:r w:rsidRPr="003D4ABF">
              <w:t xml:space="preserve"> IDs used for the PDU </w:t>
            </w:r>
            <w:r w:rsidR="00880C6E">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9D0390"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9D0390" w:rsidRPr="003D4ABF" w:rsidRDefault="009D0390" w:rsidP="009D0390">
            <w:pPr>
              <w:pStyle w:val="TAL"/>
              <w:keepNext w:val="0"/>
            </w:pPr>
            <w:r>
              <w:t>Request for reporting the PCF binding information</w:t>
            </w:r>
          </w:p>
          <w:p w14:paraId="7EB89E5D" w14:textId="38AD2E5F" w:rsidR="009D0390" w:rsidRPr="003D4ABF" w:rsidRDefault="009D0390" w:rsidP="009D0390">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9D0390" w:rsidRPr="003D4ABF" w:rsidRDefault="009D0390" w:rsidP="009D0390">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0C3C591"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9D0390" w:rsidRPr="003D4ABF" w:rsidRDefault="009D0390" w:rsidP="009D0390">
            <w:pPr>
              <w:pStyle w:val="TAL"/>
              <w:keepNext w:val="0"/>
            </w:pPr>
          </w:p>
        </w:tc>
      </w:tr>
      <w:tr w:rsidR="009D039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9D0390" w:rsidRPr="003D4ABF" w:rsidRDefault="009D0390" w:rsidP="009D039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9D0390" w:rsidRPr="003D4ABF" w:rsidRDefault="009D0390" w:rsidP="009D039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9D0390" w:rsidRPr="003D4ABF" w:rsidRDefault="009D0390" w:rsidP="009D039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9D0390" w:rsidRPr="003D4ABF" w:rsidRDefault="009D0390" w:rsidP="009D0390">
            <w:pPr>
              <w:pStyle w:val="TAL"/>
              <w:keepNext w:val="0"/>
            </w:pPr>
          </w:p>
        </w:tc>
      </w:tr>
      <w:tr w:rsidR="009D0390"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9D0390" w:rsidRPr="003D4ABF" w:rsidRDefault="009D0390" w:rsidP="009D039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294462DF" w:rsidR="009D0390" w:rsidRPr="003D4ABF" w:rsidRDefault="009D0390" w:rsidP="009D039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3F91BBB6"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4DAFF85"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9D0390" w:rsidRPr="003D4ABF" w:rsidRDefault="009D0390" w:rsidP="009D0390">
            <w:pPr>
              <w:pStyle w:val="TAL"/>
              <w:keepNext w:val="0"/>
            </w:pPr>
          </w:p>
        </w:tc>
      </w:tr>
      <w:tr w:rsidR="009D0390"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9D0390" w:rsidRPr="003D4ABF" w:rsidRDefault="009D0390" w:rsidP="009D0390">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9D0390" w:rsidRPr="003D4ABF" w:rsidRDefault="009D0390" w:rsidP="009D0390">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9D0390" w:rsidRPr="003D4ABF" w:rsidRDefault="009D0390" w:rsidP="009D039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9D0390" w:rsidRPr="003D4ABF" w:rsidRDefault="009D0390" w:rsidP="009D0390">
            <w:pPr>
              <w:pStyle w:val="TAL"/>
            </w:pPr>
          </w:p>
        </w:tc>
      </w:tr>
      <w:tr w:rsidR="009D0390"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9D0390" w:rsidRPr="003D4ABF" w:rsidRDefault="009D0390" w:rsidP="009D039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9D0390" w:rsidRPr="003D4ABF" w:rsidRDefault="009D0390" w:rsidP="009D039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9D0390" w:rsidRPr="003D4ABF" w:rsidRDefault="009D0390" w:rsidP="009D0390">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9D0390" w:rsidRPr="003D4ABF" w:rsidRDefault="009D0390" w:rsidP="009D0390">
            <w:pPr>
              <w:pStyle w:val="TAL"/>
            </w:pPr>
          </w:p>
        </w:tc>
      </w:tr>
      <w:tr w:rsidR="009D0390"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9D0390" w:rsidRPr="003D4ABF" w:rsidRDefault="009D0390" w:rsidP="009D039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5166FF85" w:rsidR="009D0390" w:rsidRPr="003D4ABF" w:rsidRDefault="009D0390" w:rsidP="009D0390">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9D0390" w:rsidRPr="003D4ABF" w:rsidRDefault="009D0390" w:rsidP="009D0390">
            <w:pPr>
              <w:pStyle w:val="TAL"/>
            </w:pPr>
          </w:p>
        </w:tc>
      </w:tr>
      <w:tr w:rsidR="009D0390"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9D0390" w:rsidRPr="003D4ABF" w:rsidRDefault="009D0390" w:rsidP="009D039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9D0390" w:rsidRPr="003D4ABF" w:rsidRDefault="009D0390" w:rsidP="009D039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9D0390" w:rsidRPr="003D4ABF" w:rsidRDefault="009D0390" w:rsidP="009D0390">
            <w:pPr>
              <w:pStyle w:val="TAL"/>
            </w:pPr>
          </w:p>
        </w:tc>
      </w:tr>
      <w:tr w:rsidR="009D0390"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9D0390" w:rsidRPr="003D4ABF" w:rsidRDefault="009D0390" w:rsidP="009D0390">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9D0390" w:rsidRPr="003D4ABF" w:rsidRDefault="009D0390" w:rsidP="009D0390">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9D0390" w:rsidRPr="003D4ABF" w:rsidRDefault="009D0390" w:rsidP="009D0390">
            <w:pPr>
              <w:pStyle w:val="TAL"/>
            </w:pPr>
          </w:p>
        </w:tc>
      </w:tr>
      <w:tr w:rsidR="009D0390" w:rsidRPr="003D4ABF" w14:paraId="6263A531" w14:textId="77777777" w:rsidTr="00844BD5">
        <w:tc>
          <w:tcPr>
            <w:tcW w:w="9147" w:type="dxa"/>
            <w:gridSpan w:val="5"/>
          </w:tcPr>
          <w:p w14:paraId="30C936A9" w14:textId="77777777" w:rsidR="009D0390" w:rsidRPr="003D4ABF" w:rsidRDefault="009D0390" w:rsidP="009D0390">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9D0390" w:rsidRPr="003D4ABF" w:rsidRDefault="009D0390" w:rsidP="009D0390">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9D0390" w:rsidRPr="003D4ABF" w:rsidRDefault="009D0390" w:rsidP="009D0390">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9D0390" w:rsidRPr="003D4ABF" w:rsidRDefault="009D0390" w:rsidP="009D0390">
            <w:pPr>
              <w:pStyle w:val="TAN"/>
            </w:pPr>
            <w:r w:rsidRPr="003D4ABF">
              <w:t>NOTE 4:</w:t>
            </w:r>
            <w:r w:rsidRPr="003D4ABF">
              <w:tab/>
              <w:t>Usage is defined as either volume or time of user plane traffic.</w:t>
            </w:r>
          </w:p>
          <w:p w14:paraId="7B1546C6" w14:textId="77777777" w:rsidR="009D0390" w:rsidRPr="003D4ABF" w:rsidRDefault="009D0390" w:rsidP="009D0390">
            <w:pPr>
              <w:pStyle w:val="TAN"/>
            </w:pPr>
            <w:r w:rsidRPr="003D4ABF">
              <w:t>NOTE 5:</w:t>
            </w:r>
            <w:r w:rsidRPr="003D4ABF">
              <w:tab/>
              <w:t>The start and stop of application traffic detection are separate event triggers, but received under the same subscription from the PCF.</w:t>
            </w:r>
          </w:p>
          <w:p w14:paraId="7A4910EA" w14:textId="0A3AAE76" w:rsidR="009D0390" w:rsidRPr="003D4ABF" w:rsidRDefault="009D0390" w:rsidP="009D0390">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9D0390" w:rsidRPr="003D4ABF" w:rsidRDefault="009D0390" w:rsidP="009D0390">
            <w:pPr>
              <w:pStyle w:val="TAN"/>
            </w:pPr>
            <w:r w:rsidRPr="003D4ABF">
              <w:t>NOTE 7:</w:t>
            </w:r>
            <w:r>
              <w:tab/>
              <w:t>Void</w:t>
            </w:r>
            <w:r w:rsidRPr="003D4ABF">
              <w:t>.</w:t>
            </w:r>
          </w:p>
          <w:p w14:paraId="320AD6AD" w14:textId="77777777" w:rsidR="009D0390" w:rsidRPr="003D4ABF" w:rsidRDefault="009D0390" w:rsidP="009D0390">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9D0390" w:rsidRDefault="009D0390" w:rsidP="009D0390">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9D0390" w:rsidRDefault="009D0390" w:rsidP="009D0390">
            <w:pPr>
              <w:pStyle w:val="TAN"/>
            </w:pPr>
            <w:r>
              <w:t>NOTE 10:</w:t>
            </w:r>
            <w:r>
              <w:tab/>
              <w:t>See clause 6.6.2.4.</w:t>
            </w:r>
          </w:p>
          <w:p w14:paraId="7F0E4B17" w14:textId="6BEAAE90" w:rsidR="009D0390" w:rsidRPr="003D4ABF" w:rsidRDefault="009D0390" w:rsidP="009D0390">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lastRenderedPageBreak/>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B1F2DB7"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FD4120" w:rsidRPr="003D4ABF">
        <w:t>TS</w:t>
      </w:r>
      <w:r w:rsidR="00FD4120">
        <w:t> </w:t>
      </w:r>
      <w:r w:rsidR="00FD4120" w:rsidRPr="003D4ABF">
        <w:t>23.501</w:t>
      </w:r>
      <w:r w:rsidR="00FD4120">
        <w:t> </w:t>
      </w:r>
      <w:r w:rsidR="00FD4120"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0F8ED95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xml:space="preserve"> and </w:t>
      </w:r>
      <w:r w:rsidR="00A900CB" w:rsidRPr="003D4ABF">
        <w:t xml:space="preserve">in clause 5.2.2.3.1 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EE28944"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FD4120" w:rsidRPr="003D4ABF">
        <w:t>TS</w:t>
      </w:r>
      <w:r w:rsidR="00FD4120">
        <w:t> </w:t>
      </w:r>
      <w:r w:rsidR="00FD4120" w:rsidRPr="003D4ABF">
        <w:t>23.501</w:t>
      </w:r>
      <w:r w:rsidR="00FD4120">
        <w:t> </w:t>
      </w:r>
      <w:r w:rsidR="00FD4120" w:rsidRPr="003D4ABF">
        <w:t>[</w:t>
      </w:r>
      <w:r w:rsidRPr="003D4ABF">
        <w:t>2].</w:t>
      </w:r>
    </w:p>
    <w:p w14:paraId="133D5CFB" w14:textId="77777777" w:rsidR="00787F8E" w:rsidRPr="003D4ABF" w:rsidRDefault="00787F8E" w:rsidP="00787F8E">
      <w:r w:rsidRPr="003D4ABF">
        <w:t xml:space="preserve">When PCF modifies the list of PRA id(s) to change of UE presence in Presence Reporting Area for a particular Presence Reporting Area(s), the SMF removes or adds the PRA id(s) provided in the UE mobility event notification </w:t>
      </w:r>
      <w:r w:rsidRPr="003D4ABF">
        <w:lastRenderedPageBreak/>
        <w:t>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B1A0C04"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FD4120" w:rsidRPr="003D4ABF">
        <w:t>TS</w:t>
      </w:r>
      <w:r w:rsidR="00FD4120">
        <w:t> </w:t>
      </w:r>
      <w:r w:rsidR="00FD4120" w:rsidRPr="003D4ABF">
        <w:t>32.291</w:t>
      </w:r>
      <w:r w:rsidR="00FD4120">
        <w:t> </w:t>
      </w:r>
      <w:r w:rsidR="00FD4120" w:rsidRPr="003D4ABF">
        <w:t>[</w:t>
      </w:r>
      <w:r w:rsidRPr="003D4ABF">
        <w:t>20].</w:t>
      </w:r>
    </w:p>
    <w:p w14:paraId="68AA3153" w14:textId="7BFB9F9C"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FD4120" w:rsidRPr="003D4ABF">
        <w:t>TS</w:t>
      </w:r>
      <w:r w:rsidR="00FD4120">
        <w:t> </w:t>
      </w:r>
      <w:r w:rsidR="00FD4120" w:rsidRPr="003D4ABF">
        <w:t>23.501</w:t>
      </w:r>
      <w:r w:rsidR="00FD4120">
        <w:t> </w:t>
      </w:r>
      <w:r w:rsidR="00FD4120" w:rsidRPr="003D4ABF">
        <w:t>[</w:t>
      </w:r>
      <w:r w:rsidRPr="003D4ABF">
        <w:t>2], it activates the reporting of UE entering/leaving each individual PRA in the Set of Core Network predefined Presence Reporting Areas, without providing the complete set of individual PRAs.</w:t>
      </w:r>
    </w:p>
    <w:p w14:paraId="6433308A" w14:textId="1DA48AB8"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FD4120" w:rsidRPr="003D4ABF">
        <w:t>TS</w:t>
      </w:r>
      <w:r w:rsidR="00FD4120">
        <w:t> </w:t>
      </w:r>
      <w:r w:rsidR="00FD4120" w:rsidRPr="003D4ABF">
        <w:t>23.501</w:t>
      </w:r>
      <w:r w:rsidR="00FD4120">
        <w:t> </w:t>
      </w:r>
      <w:r w:rsidR="00FD4120"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15A481FE"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FD4120" w:rsidRPr="003D4ABF">
        <w:t>TS</w:t>
      </w:r>
      <w:r w:rsidR="00FD4120">
        <w:t> </w:t>
      </w:r>
      <w:r w:rsidR="00FD4120" w:rsidRPr="003D4ABF">
        <w:t>23.501</w:t>
      </w:r>
      <w:r w:rsidR="00FD4120">
        <w:t> </w:t>
      </w:r>
      <w:r w:rsidR="00FD4120" w:rsidRPr="003D4ABF">
        <w:t>[</w:t>
      </w:r>
      <w:r w:rsidRPr="003D4ABF">
        <w:t>2].</w:t>
      </w:r>
    </w:p>
    <w:p w14:paraId="3BD815D5" w14:textId="1837FB51"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7981442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FD4120">
        <w:rPr>
          <w:lang w:eastAsia="zh-CN"/>
        </w:rPr>
        <w:t>TS 23.501 [</w:t>
      </w:r>
      <w:r w:rsidR="00A13DF3">
        <w:rPr>
          <w:lang w:eastAsia="zh-CN"/>
        </w:rPr>
        <w:t>2]), the SMF shall also indicate the respective Access Type.</w:t>
      </w:r>
    </w:p>
    <w:p w14:paraId="4F02610A" w14:textId="22884AFF"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3A2C61C4"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77"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78" w:name="_Toc27896495"/>
      <w:bookmarkStart w:id="779" w:name="_Toc36192663"/>
      <w:bookmarkStart w:id="780" w:name="_Toc37076394"/>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95E3D14"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FD4120" w:rsidRPr="003D4ABF">
        <w:t>TS</w:t>
      </w:r>
      <w:r w:rsidR="00FD4120">
        <w:t> </w:t>
      </w:r>
      <w:r w:rsidR="00FD4120" w:rsidRPr="003D4ABF">
        <w:t>23.502</w:t>
      </w:r>
      <w:r w:rsidR="00FD4120">
        <w:t> </w:t>
      </w:r>
      <w:r w:rsidR="00FD4120" w:rsidRPr="003D4ABF">
        <w:t>[</w:t>
      </w:r>
      <w:r w:rsidRPr="003D4ABF">
        <w:t>3].</w:t>
      </w:r>
    </w:p>
    <w:p w14:paraId="03C5A77A" w14:textId="5FB4CED0" w:rsidR="009D0ABB" w:rsidRPr="003D4ABF" w:rsidRDefault="009D0ABB" w:rsidP="0030218C">
      <w:bookmarkStart w:id="781" w:name="_Toc45194840"/>
      <w:bookmarkStart w:id="782" w:name="_Toc47594252"/>
      <w:bookmarkStart w:id="783"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BB7799"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FD4120" w:rsidRPr="003D4ABF">
        <w:t>TS</w:t>
      </w:r>
      <w:r w:rsidR="00FD4120">
        <w:t> </w:t>
      </w:r>
      <w:r w:rsidR="00FD4120" w:rsidRPr="003D4ABF">
        <w:t>23.501</w:t>
      </w:r>
      <w:r w:rsidR="00FD4120">
        <w:t> </w:t>
      </w:r>
      <w:r w:rsidR="00FD4120" w:rsidRPr="003D4ABF">
        <w:t>[</w:t>
      </w:r>
      <w:r w:rsidRPr="003D4ABF">
        <w:t>2].</w:t>
      </w:r>
    </w:p>
    <w:p w14:paraId="4C9F9844" w14:textId="3D79E895"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FD4120">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64FFF6C2" w:rsidR="007609F7" w:rsidRDefault="007609F7" w:rsidP="007F0230">
      <w:r>
        <w:t>The Request for reporting the PCF binding information indicates to the SMF to report to the PCF</w:t>
      </w:r>
      <w:r w:rsidR="009D0390">
        <w:t xml:space="preserve"> both</w:t>
      </w:r>
      <w:r>
        <w:t xml:space="preserve"> the updated PCF binding information </w:t>
      </w:r>
      <w:r w:rsidR="009D0390">
        <w:t>(</w:t>
      </w:r>
      <w:r>
        <w:t>of the PCF for the UE</w:t>
      </w:r>
      <w:r w:rsidR="009D0390">
        <w:t>) and the Request for notification of SM Policy Association establishment and termination if both are received from the AMF</w:t>
      </w:r>
      <w:r>
        <w:t>.</w:t>
      </w:r>
    </w:p>
    <w:p w14:paraId="1CDF58F3" w14:textId="4CE45F70"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FD4120">
        <w:t>TS 23.501 [</w:t>
      </w:r>
      <w:r>
        <w:t>2]), report the BAT offset and optionally the adjusted periodicity to the PCF for the PCC rule which is bound to the QoS Flow for which the notification from RAN was received.</w:t>
      </w:r>
    </w:p>
    <w:p w14:paraId="6A222A2F" w14:textId="4AAA64B1" w:rsidR="00DA4C22" w:rsidRDefault="00DA4C22" w:rsidP="00DA4C22">
      <w:r>
        <w:t>The UE reporting Connection Capabilities from associated URSP rule trigger indicates to the SMF that when a UE includes Connection Capabilities in the PDU Session Establishment Request or PDU</w:t>
      </w:r>
      <w:r w:rsidR="00880C6E">
        <w:t xml:space="preserve"> Session</w:t>
      </w:r>
      <w:r>
        <w:t xml:space="preserve"> Modification Request, the SMF shall forward this information to the PCF as described in clause 6.6.2.4.</w:t>
      </w:r>
    </w:p>
    <w:p w14:paraId="449F599D" w14:textId="469A3D18"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FD4120">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44A10A68"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w:t>
      </w:r>
      <w:r>
        <w:lastRenderedPageBreak/>
        <w:t xml:space="preserve">based on HR-SBO Request Indication from the V-SMF and/or the SM subscription data from UDM as described in clause 6.7.2.2 of </w:t>
      </w:r>
      <w:r w:rsidR="00FD4120">
        <w:t>TS 23.548 [</w:t>
      </w:r>
      <w:r>
        <w:t>33].</w:t>
      </w:r>
    </w:p>
    <w:p w14:paraId="304B4C45" w14:textId="3045DB3C"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FD4120">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62E92">
        <w:t xml:space="preserve"> back</w:t>
      </w:r>
      <w:r>
        <w:t xml:space="preserve"> to the replaced S-NSSAI</w:t>
      </w:r>
      <w:r w:rsidR="00262E92">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727EF00C" w:rsidR="007609F7" w:rsidRDefault="007609F7" w:rsidP="007609F7">
      <w:r>
        <w:t xml:space="preserve">When the UE reachability status change is armed, the SMF subscribes to event of "UE reachability status" by using the Namf_EventExposure_Subscribe defined in clause 5.2.2.3.1 of </w:t>
      </w:r>
      <w:r w:rsidR="00FD4120">
        <w:t>TS 23.502 [</w:t>
      </w:r>
      <w:r>
        <w:t>3]. The SMF reports a change of the UE reachability status to the PCF.</w:t>
      </w:r>
    </w:p>
    <w:p w14:paraId="7B79BEAF" w14:textId="46592DF0" w:rsidR="00787F8E" w:rsidRPr="003D4ABF" w:rsidRDefault="00787F8E" w:rsidP="00787F8E">
      <w:pPr>
        <w:pStyle w:val="Heading4"/>
      </w:pPr>
      <w:bookmarkStart w:id="784" w:name="_CR6_1_3_6"/>
      <w:bookmarkStart w:id="785" w:name="_Toc217026316"/>
      <w:bookmarkEnd w:id="784"/>
      <w:r w:rsidRPr="003D4ABF">
        <w:t>6.1.3.6</w:t>
      </w:r>
      <w:r w:rsidRPr="003D4ABF">
        <w:tab/>
        <w:t>Policy control</w:t>
      </w:r>
      <w:bookmarkEnd w:id="777"/>
      <w:bookmarkEnd w:id="778"/>
      <w:bookmarkEnd w:id="779"/>
      <w:bookmarkEnd w:id="780"/>
      <w:bookmarkEnd w:id="781"/>
      <w:bookmarkEnd w:id="782"/>
      <w:bookmarkEnd w:id="783"/>
      <w:bookmarkEnd w:id="785"/>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6A8809D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1DE073D3" w:rsidR="009D0ABB" w:rsidRPr="003D4ABF" w:rsidRDefault="009D0ABB" w:rsidP="00787F8E">
      <w:r w:rsidRPr="003D4ABF">
        <w:t>In home routed roaming, the H-SMF may provide the QoS constraints</w:t>
      </w:r>
      <w:r w:rsidR="00445F9F">
        <w:t xml:space="preserve"> (defined in clause 5.7.1.11 of </w:t>
      </w:r>
      <w:r w:rsidR="00FD4120">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lastRenderedPageBreak/>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26FA1509" w:rsidR="00787F8E" w:rsidRPr="003D4ABF" w:rsidRDefault="00E65256" w:rsidP="00787F8E">
      <w:r>
        <w:t xml:space="preserve">The </w:t>
      </w:r>
      <w:r w:rsidR="00787F8E" w:rsidRPr="003D4ABF">
        <w:t xml:space="preserve">UE and the AF shall provide all available </w:t>
      </w:r>
      <w:r w:rsidR="000E4766">
        <w:t>F</w:t>
      </w:r>
      <w:r w:rsidR="00787F8E" w:rsidRPr="003D4ABF">
        <w:t xml:space="preserve">low </w:t>
      </w:r>
      <w:r w:rsidR="000E4766">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0E4766">
        <w:t>F</w:t>
      </w:r>
      <w:r>
        <w:t xml:space="preserve">low </w:t>
      </w:r>
      <w:r w:rsidR="000E4766">
        <w:t>D</w:t>
      </w:r>
      <w:r>
        <w:t xml:space="preserve">escription information. The PCF generates a PCC Rule with service data flow filter(s) (either as IP Packet Filter set as defined in clause 5.7.6.2 of </w:t>
      </w:r>
      <w:r w:rsidR="00FD4120">
        <w:t>TS 23.501 [</w:t>
      </w:r>
      <w:r>
        <w:t xml:space="preserve">2] or as Ethernet Packet Filter set as defined in clause 5.7.6.3 of </w:t>
      </w:r>
      <w:r w:rsidR="00FD4120">
        <w:t>TS 23.501 [</w:t>
      </w:r>
      <w:r>
        <w:t xml:space="preserve">2]) derived from the </w:t>
      </w:r>
      <w:r w:rsidR="000E4766">
        <w:t>F</w:t>
      </w:r>
      <w:r>
        <w:t xml:space="preserve">low </w:t>
      </w:r>
      <w:r w:rsidR="000E4766">
        <w:t>D</w:t>
      </w:r>
      <w:r>
        <w:t>escription information</w:t>
      </w:r>
      <w:r w:rsidR="00787F8E" w:rsidRPr="003D4ABF">
        <w:t>.</w:t>
      </w:r>
    </w:p>
    <w:p w14:paraId="73526ED5" w14:textId="390CEAEF" w:rsidR="00E65256" w:rsidRDefault="00E65256" w:rsidP="00E20298">
      <w:pPr>
        <w:pStyle w:val="NO"/>
      </w:pPr>
      <w:bookmarkStart w:id="786" w:name="_Toc19197343"/>
      <w:bookmarkStart w:id="787" w:name="_Toc27896496"/>
      <w:bookmarkStart w:id="788" w:name="_Toc36192664"/>
      <w:bookmarkStart w:id="789" w:name="_Toc37076395"/>
      <w:bookmarkStart w:id="790" w:name="_Toc45194841"/>
      <w:bookmarkStart w:id="791" w:name="_Toc47594253"/>
      <w:bookmarkStart w:id="792"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FD4120">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6AABBED2"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FD4120">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93" w:name="_CR6_1_3_7"/>
      <w:bookmarkStart w:id="794" w:name="_Toc217026317"/>
      <w:bookmarkEnd w:id="793"/>
      <w:r w:rsidRPr="003D4ABF">
        <w:t>6.1.3.7</w:t>
      </w:r>
      <w:r w:rsidRPr="003D4ABF">
        <w:tab/>
        <w:t>Service (data flow) prioritization and conflict handling</w:t>
      </w:r>
      <w:bookmarkEnd w:id="786"/>
      <w:bookmarkEnd w:id="787"/>
      <w:bookmarkEnd w:id="788"/>
      <w:bookmarkEnd w:id="789"/>
      <w:bookmarkEnd w:id="790"/>
      <w:bookmarkEnd w:id="791"/>
      <w:bookmarkEnd w:id="792"/>
      <w:bookmarkEnd w:id="79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95" w:name="_CR6_1_3_8"/>
      <w:bookmarkStart w:id="796" w:name="_Toc19197344"/>
      <w:bookmarkStart w:id="797" w:name="_Toc27896497"/>
      <w:bookmarkStart w:id="798" w:name="_Toc36192665"/>
      <w:bookmarkStart w:id="799" w:name="_Toc37076396"/>
      <w:bookmarkStart w:id="800" w:name="_Toc45194842"/>
      <w:bookmarkStart w:id="801" w:name="_Toc47594254"/>
      <w:bookmarkStart w:id="802" w:name="_Toc51836885"/>
      <w:bookmarkStart w:id="803" w:name="_Toc217026318"/>
      <w:bookmarkEnd w:id="795"/>
      <w:r w:rsidRPr="003D4ABF">
        <w:t>6.1.3.8</w:t>
      </w:r>
      <w:r w:rsidRPr="003D4ABF">
        <w:tab/>
        <w:t>Termination action</w:t>
      </w:r>
      <w:bookmarkEnd w:id="796"/>
      <w:bookmarkEnd w:id="797"/>
      <w:bookmarkEnd w:id="798"/>
      <w:bookmarkEnd w:id="799"/>
      <w:bookmarkEnd w:id="800"/>
      <w:bookmarkEnd w:id="801"/>
      <w:bookmarkEnd w:id="802"/>
      <w:bookmarkEnd w:id="803"/>
    </w:p>
    <w:p w14:paraId="432007DE" w14:textId="73557633"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FD4120" w:rsidRPr="003D4ABF">
        <w:t>TS</w:t>
      </w:r>
      <w:r w:rsidR="00FD4120">
        <w:t> </w:t>
      </w:r>
      <w:r w:rsidR="00FD4120" w:rsidRPr="003D4ABF">
        <w:t>32.255</w:t>
      </w:r>
      <w:r w:rsidR="00FD4120">
        <w:t> </w:t>
      </w:r>
      <w:r w:rsidR="00FD4120" w:rsidRPr="003D4ABF">
        <w:t>[</w:t>
      </w:r>
      <w:r w:rsidRPr="003D4ABF">
        <w:t>21].</w:t>
      </w:r>
    </w:p>
    <w:p w14:paraId="3EDAAE6F" w14:textId="77777777" w:rsidR="00787F8E" w:rsidRPr="003D4ABF" w:rsidRDefault="00787F8E" w:rsidP="00787F8E">
      <w:bookmarkStart w:id="804"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05" w:name="_CR6_1_3_9"/>
      <w:bookmarkStart w:id="806" w:name="_Toc27896498"/>
      <w:bookmarkStart w:id="807" w:name="_Toc36192666"/>
      <w:bookmarkStart w:id="808" w:name="_Toc37076397"/>
      <w:bookmarkStart w:id="809" w:name="_Toc45194843"/>
      <w:bookmarkStart w:id="810" w:name="_Toc47594255"/>
      <w:bookmarkStart w:id="811" w:name="_Toc51836886"/>
      <w:bookmarkStart w:id="812" w:name="_Toc217026319"/>
      <w:bookmarkEnd w:id="805"/>
      <w:r w:rsidRPr="003D4ABF">
        <w:lastRenderedPageBreak/>
        <w:t>6.1.3.9</w:t>
      </w:r>
      <w:r w:rsidRPr="003D4ABF">
        <w:tab/>
        <w:t>Handling of packet filters provided to the UE by SMF</w:t>
      </w:r>
      <w:bookmarkEnd w:id="804"/>
      <w:bookmarkEnd w:id="806"/>
      <w:bookmarkEnd w:id="807"/>
      <w:bookmarkEnd w:id="808"/>
      <w:bookmarkEnd w:id="809"/>
      <w:bookmarkEnd w:id="810"/>
      <w:bookmarkEnd w:id="811"/>
      <w:bookmarkEnd w:id="812"/>
    </w:p>
    <w:p w14:paraId="720F35CD" w14:textId="128343D3" w:rsidR="00787F8E" w:rsidRPr="003D4ABF" w:rsidRDefault="00787F8E" w:rsidP="00787F8E">
      <w:r w:rsidRPr="003D4ABF">
        <w:t xml:space="preserve">Traffic mapping information is signalled to the UE by the SMF in the Packet Filter Sets of QoS rules as defined in </w:t>
      </w:r>
      <w:r w:rsidR="00FD4120" w:rsidRPr="003D4ABF">
        <w:t>TS</w:t>
      </w:r>
      <w:r w:rsidR="00FD4120">
        <w:t> </w:t>
      </w:r>
      <w:r w:rsidR="00FD4120" w:rsidRPr="003D4ABF">
        <w:t>23.501</w:t>
      </w:r>
      <w:r w:rsidR="00FD4120">
        <w:t> </w:t>
      </w:r>
      <w:r w:rsidR="00FD4120"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4F4C8143"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FD4120" w:rsidRPr="003D4ABF">
        <w:t>TS</w:t>
      </w:r>
      <w:r w:rsidR="00FD4120">
        <w:t> </w:t>
      </w:r>
      <w:r w:rsidR="00FD4120" w:rsidRPr="003D4ABF">
        <w:t>23.502</w:t>
      </w:r>
      <w:r w:rsidR="00FD4120">
        <w:t> </w:t>
      </w:r>
      <w:r w:rsidR="00FD4120" w:rsidRPr="003D4ABF">
        <w:t>[</w:t>
      </w:r>
      <w:r w:rsidRPr="003D4ABF">
        <w:t>3].</w:t>
      </w:r>
    </w:p>
    <w:p w14:paraId="593AC16E" w14:textId="77777777" w:rsidR="00787F8E" w:rsidRPr="003D4ABF" w:rsidRDefault="00787F8E" w:rsidP="00787F8E">
      <w:pPr>
        <w:pStyle w:val="Heading4"/>
      </w:pPr>
      <w:bookmarkStart w:id="813" w:name="_CR6_1_3_10"/>
      <w:bookmarkStart w:id="814" w:name="_Toc19197346"/>
      <w:bookmarkStart w:id="815" w:name="_Toc27896499"/>
      <w:bookmarkStart w:id="816" w:name="_Toc36192667"/>
      <w:bookmarkStart w:id="817" w:name="_Toc37076398"/>
      <w:bookmarkStart w:id="818" w:name="_Toc45194844"/>
      <w:bookmarkStart w:id="819" w:name="_Toc47594256"/>
      <w:bookmarkStart w:id="820" w:name="_Toc51836887"/>
      <w:bookmarkStart w:id="821" w:name="_Toc217026320"/>
      <w:bookmarkEnd w:id="813"/>
      <w:r w:rsidRPr="003D4ABF">
        <w:t>6.1.3.10</w:t>
      </w:r>
      <w:r w:rsidRPr="003D4ABF">
        <w:tab/>
        <w:t>IMS emergency session support</w:t>
      </w:r>
      <w:bookmarkEnd w:id="814"/>
      <w:bookmarkEnd w:id="815"/>
      <w:bookmarkEnd w:id="816"/>
      <w:bookmarkEnd w:id="817"/>
      <w:bookmarkEnd w:id="818"/>
      <w:bookmarkEnd w:id="819"/>
      <w:bookmarkEnd w:id="820"/>
      <w:bookmarkEnd w:id="821"/>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1473A00" w:rsidR="00787F8E" w:rsidRPr="003D4ABF" w:rsidRDefault="00787F8E" w:rsidP="00787F8E">
      <w:pPr>
        <w:pStyle w:val="NO"/>
      </w:pPr>
      <w:r w:rsidRPr="003D4ABF">
        <w:t xml:space="preserve">NOTE 1: Reserved value range for intra-operator use is defined in </w:t>
      </w:r>
      <w:r w:rsidR="00FD4120" w:rsidRPr="003D4ABF">
        <w:t>TS</w:t>
      </w:r>
      <w:r w:rsidR="00FD4120">
        <w:t> </w:t>
      </w:r>
      <w:r w:rsidR="00FD4120" w:rsidRPr="003D4ABF">
        <w:t>23.501</w:t>
      </w:r>
      <w:r w:rsidR="00FD4120">
        <w:t> </w:t>
      </w:r>
      <w:r w:rsidR="00FD4120"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6FD0C08"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FD4120" w:rsidRPr="003D4ABF">
        <w:t>TS</w:t>
      </w:r>
      <w:r w:rsidR="00FD4120">
        <w:t> </w:t>
      </w:r>
      <w:r w:rsidR="00FD4120" w:rsidRPr="003D4ABF">
        <w:t>23.167</w:t>
      </w:r>
      <w:r w:rsidR="00FD4120">
        <w:t> </w:t>
      </w:r>
      <w:r w:rsidR="00FD4120" w:rsidRPr="003D4ABF">
        <w:t>[</w:t>
      </w:r>
      <w:r w:rsidRPr="003D4ABF">
        <w:t>12].</w:t>
      </w:r>
    </w:p>
    <w:p w14:paraId="4400A59F" w14:textId="24F6A149"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00E873DB" w:rsidRPr="003D4ABF">
        <w:t xml:space="preserve">2]. </w:t>
      </w:r>
      <w:r w:rsidRPr="003D4ABF">
        <w:t xml:space="preserve">If the PCF removes all PCC Rules with a 5QI other than the default 5QI and the 5QI used for IMS signalling, the SMF shall start a configurable </w:t>
      </w:r>
      <w:r w:rsidRPr="003D4ABF">
        <w:lastRenderedPageBreak/>
        <w:t>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FD4120" w:rsidRPr="003D4ABF">
        <w:t>TS</w:t>
      </w:r>
      <w:r w:rsidR="00FD4120">
        <w:t> </w:t>
      </w:r>
      <w:r w:rsidR="00FD4120" w:rsidRPr="003D4ABF">
        <w:t>23.502</w:t>
      </w:r>
      <w:r w:rsidR="00FD4120">
        <w:t> </w:t>
      </w:r>
      <w:r w:rsidR="00FD4120"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22" w:name="_CR6_1_3_11"/>
      <w:bookmarkStart w:id="823" w:name="_Toc19197347"/>
      <w:bookmarkStart w:id="824" w:name="_Toc27896500"/>
      <w:bookmarkStart w:id="825" w:name="_Toc36192668"/>
      <w:bookmarkStart w:id="826" w:name="_Toc37076399"/>
      <w:bookmarkStart w:id="827" w:name="_Toc45194845"/>
      <w:bookmarkStart w:id="828" w:name="_Toc47594257"/>
      <w:bookmarkStart w:id="829" w:name="_Toc51836888"/>
      <w:bookmarkStart w:id="830" w:name="_Toc217026321"/>
      <w:bookmarkEnd w:id="822"/>
      <w:r w:rsidRPr="003D4ABF">
        <w:t>6.1.3.11</w:t>
      </w:r>
      <w:r w:rsidRPr="003D4ABF">
        <w:tab/>
        <w:t>Multimedia Priority Service support</w:t>
      </w:r>
      <w:bookmarkEnd w:id="823"/>
      <w:bookmarkEnd w:id="824"/>
      <w:bookmarkEnd w:id="825"/>
      <w:bookmarkEnd w:id="826"/>
      <w:bookmarkEnd w:id="827"/>
      <w:bookmarkEnd w:id="828"/>
      <w:bookmarkEnd w:id="829"/>
      <w:bookmarkEnd w:id="830"/>
    </w:p>
    <w:p w14:paraId="64C770F9" w14:textId="67495192" w:rsidR="00787F8E" w:rsidRPr="003D4ABF" w:rsidRDefault="00787F8E" w:rsidP="00787F8E">
      <w:r w:rsidRPr="003D4ABF">
        <w:t xml:space="preserve">Multimedia Priority Services (MPS) is defined in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in </w:t>
      </w:r>
      <w:r w:rsidR="00FD4120" w:rsidRPr="003D4ABF">
        <w:t>TS</w:t>
      </w:r>
      <w:r w:rsidR="00FD4120">
        <w:t> </w:t>
      </w:r>
      <w:r w:rsidR="00FD4120" w:rsidRPr="003D4ABF">
        <w:t>23.228</w:t>
      </w:r>
      <w:r w:rsidR="00FD4120">
        <w:t> </w:t>
      </w:r>
      <w:r w:rsidR="00FD4120"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24DA7BAA"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3EFB799D"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D4120" w:rsidRPr="003D4ABF">
        <w:t>TS</w:t>
      </w:r>
      <w:r w:rsidR="00FD4120">
        <w:t> </w:t>
      </w:r>
      <w:r w:rsidR="00FD4120" w:rsidRPr="003D4ABF">
        <w:t>23.228</w:t>
      </w:r>
      <w:r w:rsidR="00FD4120">
        <w:t> </w:t>
      </w:r>
      <w:r w:rsidR="00FD4120" w:rsidRPr="003D4ABF">
        <w:t>[</w:t>
      </w:r>
      <w:r w:rsidRPr="003D4ABF">
        <w:t xml:space="preserve">5], the PCF shall (under consideration of the requirement described in clauses 5.16.5 and 5.22.3 in </w:t>
      </w:r>
      <w:r w:rsidR="00FD4120" w:rsidRPr="003D4ABF">
        <w:t>TS</w:t>
      </w:r>
      <w:r w:rsidR="00FD4120">
        <w:t> </w:t>
      </w:r>
      <w:r w:rsidR="00FD4120" w:rsidRPr="003D4ABF">
        <w:t>23.501</w:t>
      </w:r>
      <w:r w:rsidR="00FD4120">
        <w:t> </w:t>
      </w:r>
      <w:r w:rsidR="00FD4120"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462411C"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FD4120" w:rsidRPr="003D4ABF">
        <w:t>TS</w:t>
      </w:r>
      <w:r w:rsidR="00FD4120">
        <w:t> </w:t>
      </w:r>
      <w:r w:rsidR="00FD4120" w:rsidRPr="003D4ABF">
        <w:t>23.501</w:t>
      </w:r>
      <w:r w:rsidR="00FD4120">
        <w:t> </w:t>
      </w:r>
      <w:r w:rsidR="00FD4120"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5268DE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lastRenderedPageBreak/>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57F1737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1" w:name="_Toc19197348"/>
      <w:bookmarkStart w:id="832" w:name="_Toc27896501"/>
      <w:bookmarkStart w:id="833" w:name="_Toc36192669"/>
      <w:bookmarkStart w:id="834" w:name="_Toc37076400"/>
      <w:bookmarkStart w:id="835" w:name="_Toc45194846"/>
      <w:bookmarkStart w:id="836" w:name="_Toc47594258"/>
      <w:bookmarkStart w:id="837"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38" w:name="_CR6_1_3_12"/>
      <w:bookmarkStart w:id="839" w:name="_Toc217026322"/>
      <w:bookmarkEnd w:id="838"/>
      <w:r w:rsidRPr="003D4ABF">
        <w:t>6.1.3.12</w:t>
      </w:r>
      <w:r w:rsidRPr="003D4ABF">
        <w:tab/>
        <w:t>Redirection</w:t>
      </w:r>
      <w:bookmarkEnd w:id="831"/>
      <w:bookmarkEnd w:id="832"/>
      <w:bookmarkEnd w:id="833"/>
      <w:bookmarkEnd w:id="834"/>
      <w:bookmarkEnd w:id="835"/>
      <w:bookmarkEnd w:id="836"/>
      <w:bookmarkEnd w:id="837"/>
      <w:bookmarkEnd w:id="839"/>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0" w:name="_CR6_1_3_13"/>
      <w:bookmarkStart w:id="841" w:name="_Toc19197349"/>
      <w:bookmarkStart w:id="842" w:name="_Toc27896502"/>
      <w:bookmarkStart w:id="843" w:name="_Toc36192670"/>
      <w:bookmarkStart w:id="844" w:name="_Toc37076401"/>
      <w:bookmarkStart w:id="845" w:name="_Toc45194847"/>
      <w:bookmarkStart w:id="846" w:name="_Toc47594259"/>
      <w:bookmarkStart w:id="847" w:name="_Toc51836890"/>
      <w:bookmarkStart w:id="848" w:name="_Toc217026323"/>
      <w:bookmarkEnd w:id="840"/>
      <w:r w:rsidRPr="003D4ABF">
        <w:lastRenderedPageBreak/>
        <w:t>6.1.3.13</w:t>
      </w:r>
      <w:r w:rsidRPr="003D4ABF">
        <w:tab/>
        <w:t>Resource sharing for different AF sessions</w:t>
      </w:r>
      <w:bookmarkEnd w:id="841"/>
      <w:bookmarkEnd w:id="842"/>
      <w:bookmarkEnd w:id="843"/>
      <w:bookmarkEnd w:id="844"/>
      <w:bookmarkEnd w:id="845"/>
      <w:bookmarkEnd w:id="846"/>
      <w:bookmarkEnd w:id="847"/>
      <w:bookmarkEnd w:id="848"/>
    </w:p>
    <w:p w14:paraId="38A239AA" w14:textId="54B86E63" w:rsidR="00787F8E" w:rsidRPr="003D4ABF" w:rsidRDefault="00787F8E" w:rsidP="00787F8E">
      <w:r w:rsidRPr="003D4ABF">
        <w:t xml:space="preserve">The P-CSCF (i.e. AF) may indicate to the PCF that media of an AF session may share resources with media belonging to other AF sessions according to </w:t>
      </w:r>
      <w:r w:rsidR="00FD4120" w:rsidRPr="003D4ABF">
        <w:t>TS</w:t>
      </w:r>
      <w:r w:rsidR="00FD4120">
        <w:t> </w:t>
      </w:r>
      <w:r w:rsidR="00FD4120" w:rsidRPr="003D4ABF">
        <w:t>23.228</w:t>
      </w:r>
      <w:r w:rsidR="00FD4120">
        <w:t> </w:t>
      </w:r>
      <w:r w:rsidR="00FD4120"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9" w:name="_CR6_1_3_14"/>
      <w:bookmarkStart w:id="850" w:name="_Toc19197350"/>
      <w:bookmarkStart w:id="851" w:name="_Toc27896503"/>
      <w:bookmarkStart w:id="852" w:name="_Toc36192671"/>
      <w:bookmarkStart w:id="853" w:name="_Toc37076402"/>
      <w:bookmarkStart w:id="854" w:name="_Toc45194848"/>
      <w:bookmarkStart w:id="855" w:name="_Toc47594260"/>
      <w:bookmarkStart w:id="856" w:name="_Toc51836891"/>
      <w:bookmarkStart w:id="857" w:name="_Toc217026324"/>
      <w:bookmarkEnd w:id="849"/>
      <w:r w:rsidRPr="003D4ABF">
        <w:t>6.1.3.14</w:t>
      </w:r>
      <w:r w:rsidRPr="003D4ABF">
        <w:tab/>
        <w:t>Traffic steering control</w:t>
      </w:r>
      <w:bookmarkEnd w:id="850"/>
      <w:bookmarkEnd w:id="851"/>
      <w:bookmarkEnd w:id="852"/>
      <w:bookmarkEnd w:id="853"/>
      <w:bookmarkEnd w:id="854"/>
      <w:bookmarkEnd w:id="855"/>
      <w:bookmarkEnd w:id="856"/>
      <w:bookmarkEnd w:id="857"/>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62386FD5"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0757F345" w14:textId="6FC24C7B"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FD4120">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033AA5B6"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w:t>
      </w:r>
      <w:r w:rsidR="00AB2B75">
        <w:lastRenderedPageBreak/>
        <w:t xml:space="preserve">clause 5.6.7 of </w:t>
      </w:r>
      <w:r w:rsidR="00FD4120">
        <w:t>TS 23.501 [</w:t>
      </w:r>
      <w:r w:rsidR="00AB2B75">
        <w:t xml:space="preserve">2] for Application Function influence on traffic routing and in clause 5.6.16 of </w:t>
      </w:r>
      <w:r w:rsidR="00FD4120">
        <w:t>TS 23.501 [</w:t>
      </w:r>
      <w:r w:rsidR="00AB2B75">
        <w:t>2] for N6-LAN Traffic Steering</w:t>
      </w:r>
      <w:r w:rsidRPr="003D4ABF">
        <w:t>.</w:t>
      </w:r>
    </w:p>
    <w:p w14:paraId="4CF2CBAA" w14:textId="77777777" w:rsidR="00787F8E" w:rsidRPr="003D4ABF" w:rsidRDefault="00787F8E" w:rsidP="00787F8E">
      <w:pPr>
        <w:pStyle w:val="Heading4"/>
      </w:pPr>
      <w:bookmarkStart w:id="858" w:name="_CR6_1_3_15"/>
      <w:bookmarkStart w:id="859" w:name="_Toc19197351"/>
      <w:bookmarkStart w:id="860" w:name="_Toc27896504"/>
      <w:bookmarkStart w:id="861" w:name="_Toc36192672"/>
      <w:bookmarkStart w:id="862" w:name="_Toc37076403"/>
      <w:bookmarkStart w:id="863" w:name="_Toc45194849"/>
      <w:bookmarkStart w:id="864" w:name="_Toc47594261"/>
      <w:bookmarkStart w:id="865" w:name="_Toc51836892"/>
      <w:bookmarkStart w:id="866" w:name="_Toc217026325"/>
      <w:bookmarkEnd w:id="858"/>
      <w:r w:rsidRPr="003D4ABF">
        <w:t>6.1.3.15</w:t>
      </w:r>
      <w:r w:rsidRPr="003D4ABF">
        <w:tab/>
        <w:t>Resource reservation for services sharing priority</w:t>
      </w:r>
      <w:bookmarkEnd w:id="859"/>
      <w:bookmarkEnd w:id="860"/>
      <w:bookmarkEnd w:id="861"/>
      <w:bookmarkEnd w:id="862"/>
      <w:bookmarkEnd w:id="863"/>
      <w:bookmarkEnd w:id="864"/>
      <w:bookmarkEnd w:id="865"/>
      <w:bookmarkEnd w:id="866"/>
    </w:p>
    <w:p w14:paraId="197C1A78" w14:textId="29E9157E"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D4120" w:rsidRPr="003D4ABF">
        <w:t>TS</w:t>
      </w:r>
      <w:r w:rsidR="00FD4120">
        <w:t> </w:t>
      </w:r>
      <w:r w:rsidR="00FD4120" w:rsidRPr="003D4ABF">
        <w:t>23.179</w:t>
      </w:r>
      <w:r w:rsidR="00FD4120">
        <w:t> </w:t>
      </w:r>
      <w:r w:rsidR="00FD4120"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67" w:name="_CR6_1_3_16"/>
      <w:bookmarkStart w:id="868" w:name="_Toc19197352"/>
      <w:bookmarkStart w:id="869" w:name="_Toc27896505"/>
      <w:bookmarkStart w:id="870" w:name="_Toc36192673"/>
      <w:bookmarkStart w:id="871" w:name="_Toc37076404"/>
      <w:bookmarkStart w:id="872" w:name="_Toc45194850"/>
      <w:bookmarkStart w:id="873" w:name="_Toc47594262"/>
      <w:bookmarkStart w:id="874" w:name="_Toc51836893"/>
      <w:bookmarkStart w:id="875" w:name="_Toc217026326"/>
      <w:bookmarkEnd w:id="867"/>
      <w:r w:rsidRPr="003D4ABF">
        <w:t>6.1.3.16</w:t>
      </w:r>
      <w:r w:rsidRPr="003D4ABF">
        <w:tab/>
        <w:t>3GPP PS Data Off</w:t>
      </w:r>
      <w:bookmarkEnd w:id="868"/>
      <w:bookmarkEnd w:id="869"/>
      <w:bookmarkEnd w:id="870"/>
      <w:bookmarkEnd w:id="871"/>
      <w:bookmarkEnd w:id="872"/>
      <w:bookmarkEnd w:id="873"/>
      <w:bookmarkEnd w:id="874"/>
      <w:bookmarkEnd w:id="875"/>
    </w:p>
    <w:p w14:paraId="1DE3E8C8" w14:textId="58F33594"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FD4120" w:rsidRPr="003D4ABF">
        <w:t>TS</w:t>
      </w:r>
      <w:r w:rsidR="00FD4120">
        <w:t> </w:t>
      </w:r>
      <w:r w:rsidR="00FD4120" w:rsidRPr="003D4ABF">
        <w:t>22.011</w:t>
      </w:r>
      <w:r w:rsidR="00FD4120">
        <w:t> </w:t>
      </w:r>
      <w:r w:rsidR="00FD4120" w:rsidRPr="003D4ABF">
        <w:t>[</w:t>
      </w:r>
      <w:r w:rsidRPr="003D4ABF">
        <w:t xml:space="preserve">15] and </w:t>
      </w:r>
      <w:r w:rsidR="00FD4120" w:rsidRPr="003D4ABF">
        <w:t>TS</w:t>
      </w:r>
      <w:r w:rsidR="00FD4120">
        <w:t> </w:t>
      </w:r>
      <w:r w:rsidR="00FD4120" w:rsidRPr="003D4ABF">
        <w:t>23.221</w:t>
      </w:r>
      <w:r w:rsidR="00FD4120">
        <w:t> </w:t>
      </w:r>
      <w:r w:rsidR="00FD4120"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5B18CDE" w:rsidR="00787F8E" w:rsidRPr="003D4ABF" w:rsidRDefault="00787F8E" w:rsidP="00787F8E">
      <w:pPr>
        <w:pStyle w:val="NO"/>
      </w:pPr>
      <w:r w:rsidRPr="003D4ABF">
        <w:lastRenderedPageBreak/>
        <w:t>NOTE 2:</w:t>
      </w:r>
      <w:r w:rsidRPr="003D4ABF">
        <w:tab/>
        <w:t xml:space="preserve">For the PDU Session used for IMS services, the 3GPP Data Off Exempt Services are enforced in the IMS domain as specified </w:t>
      </w:r>
      <w:r w:rsidR="00FD4120" w:rsidRPr="003D4ABF">
        <w:t>TS</w:t>
      </w:r>
      <w:r w:rsidR="00FD4120">
        <w:t> </w:t>
      </w:r>
      <w:r w:rsidR="00FD4120" w:rsidRPr="003D4ABF">
        <w:t>23.228</w:t>
      </w:r>
      <w:r w:rsidR="00FD4120">
        <w:t> </w:t>
      </w:r>
      <w:r w:rsidR="00FD4120"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lastRenderedPageBreak/>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76" w:name="_CR6_1_3_17"/>
      <w:bookmarkStart w:id="877" w:name="_Toc19197353"/>
      <w:bookmarkStart w:id="878" w:name="_Toc27896506"/>
      <w:bookmarkStart w:id="879" w:name="_Toc36192674"/>
      <w:bookmarkStart w:id="880" w:name="_Toc37076405"/>
      <w:bookmarkStart w:id="881" w:name="_Toc45194851"/>
      <w:bookmarkStart w:id="882" w:name="_Toc47594263"/>
      <w:bookmarkStart w:id="883" w:name="_Toc51836894"/>
      <w:bookmarkStart w:id="884" w:name="_Toc217026327"/>
      <w:bookmarkEnd w:id="876"/>
      <w:r w:rsidRPr="003D4ABF">
        <w:t>6.1.3.17</w:t>
      </w:r>
      <w:r w:rsidRPr="003D4ABF">
        <w:tab/>
        <w:t>Policy decisions based on spending limits</w:t>
      </w:r>
      <w:bookmarkEnd w:id="877"/>
      <w:bookmarkEnd w:id="878"/>
      <w:bookmarkEnd w:id="879"/>
      <w:bookmarkEnd w:id="880"/>
      <w:bookmarkEnd w:id="881"/>
      <w:bookmarkEnd w:id="882"/>
      <w:bookmarkEnd w:id="883"/>
      <w:bookmarkEnd w:id="884"/>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85" w:name="_CR6_1_3_18"/>
      <w:bookmarkStart w:id="886" w:name="_Toc19197354"/>
      <w:bookmarkStart w:id="887" w:name="_Toc27896507"/>
      <w:bookmarkStart w:id="888" w:name="_Toc36192675"/>
      <w:bookmarkStart w:id="889" w:name="_Toc37076406"/>
      <w:bookmarkStart w:id="890" w:name="_Toc45194852"/>
      <w:bookmarkStart w:id="891" w:name="_Toc47594264"/>
      <w:bookmarkStart w:id="892" w:name="_Toc51836895"/>
      <w:bookmarkStart w:id="893" w:name="_Toc217026328"/>
      <w:bookmarkEnd w:id="885"/>
      <w:r w:rsidRPr="003D4ABF">
        <w:t>6.1.3.18</w:t>
      </w:r>
      <w:r w:rsidRPr="003D4ABF">
        <w:tab/>
        <w:t>Event reporting from the</w:t>
      </w:r>
      <w:r w:rsidRPr="003D4ABF">
        <w:rPr>
          <w:rFonts w:eastAsia="SimSun"/>
          <w:lang w:eastAsia="zh-CN"/>
        </w:rPr>
        <w:t xml:space="preserve"> </w:t>
      </w:r>
      <w:r w:rsidRPr="003D4ABF">
        <w:t>PCF</w:t>
      </w:r>
      <w:bookmarkEnd w:id="886"/>
      <w:bookmarkEnd w:id="887"/>
      <w:bookmarkEnd w:id="888"/>
      <w:bookmarkEnd w:id="889"/>
      <w:bookmarkEnd w:id="890"/>
      <w:bookmarkEnd w:id="891"/>
      <w:bookmarkEnd w:id="892"/>
      <w:bookmarkEnd w:id="893"/>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31"/>
          <w:footerReference w:type="default" r:id="rId32"/>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94" w:name="_CRTable6_1_3_181"/>
      <w:r w:rsidRPr="003D4ABF">
        <w:lastRenderedPageBreak/>
        <w:t xml:space="preserve">Table </w:t>
      </w:r>
      <w:bookmarkEnd w:id="89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2C403D23"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r>
            <w:r w:rsidR="009D0390">
              <w:rPr>
                <w:rFonts w:eastAsia="SimSun"/>
                <w:sz w:val="16"/>
                <w:szCs w:val="16"/>
              </w:rPr>
              <w:t xml:space="preserve">The </w:t>
            </w:r>
            <w:r w:rsidRPr="0071147F">
              <w:rPr>
                <w:rFonts w:eastAsia="SimSun"/>
                <w:sz w:val="16"/>
                <w:szCs w:val="16"/>
              </w:rPr>
              <w:t>PCF for the UE subscribes to this Event</w:t>
            </w:r>
            <w:r w:rsidR="009D0390">
              <w:rPr>
                <w:rFonts w:eastAsia="SimSun"/>
                <w:sz w:val="16"/>
                <w:szCs w:val="16"/>
              </w:rPr>
              <w:t xml:space="preserve"> indirectly</w:t>
            </w:r>
            <w:r w:rsidRPr="0071147F">
              <w:rPr>
                <w:rFonts w:eastAsia="SimSun"/>
                <w:sz w:val="16"/>
                <w:szCs w:val="16"/>
              </w:rPr>
              <w:t xml:space="preserve">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37763065"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sidR="009D0390">
              <w:rPr>
                <w:rFonts w:eastAsia="SimSun"/>
                <w:sz w:val="16"/>
                <w:szCs w:val="16"/>
              </w:rPr>
              <w:t xml:space="preserve">The </w:t>
            </w:r>
            <w:r>
              <w:rPr>
                <w:rFonts w:eastAsia="SimSun"/>
                <w:sz w:val="16"/>
                <w:szCs w:val="16"/>
              </w:rPr>
              <w:t>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2D096AED"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D4120" w:rsidRPr="003D4ABF">
        <w:t>TS</w:t>
      </w:r>
      <w:r w:rsidR="00FD4120">
        <w:t> </w:t>
      </w:r>
      <w:r w:rsidR="00FD4120" w:rsidRPr="003D4ABF">
        <w:t>23.501</w:t>
      </w:r>
      <w:r w:rsidR="00FD4120">
        <w:t> </w:t>
      </w:r>
      <w:r w:rsidR="00FD4120"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95" w:name="_Toc19197355"/>
      <w:bookmarkStart w:id="896" w:name="_Toc27896508"/>
      <w:bookmarkStart w:id="897"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3CE1DAF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FD4120">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0A61DF6"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FD4120">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8" w:name="_Toc37076407"/>
      <w:bookmarkStart w:id="899" w:name="_Toc45194853"/>
      <w:bookmarkStart w:id="900" w:name="_Toc47594265"/>
      <w:bookmarkStart w:id="901"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09629FF3"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FD4120">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A092268"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B91C41">
        <w:t xml:space="preserve"> PDU Session Type</w:t>
      </w:r>
      <w:r>
        <w:t>.</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6883359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FD4120">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 xml:space="preserve">atellite </w:t>
      </w:r>
      <w:r w:rsidR="006A4701" w:rsidRPr="003D4ABF">
        <w:lastRenderedPageBreak/>
        <w:t>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062A34AC"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FD4120" w:rsidRPr="003D4ABF">
        <w:t>TS</w:t>
      </w:r>
      <w:r w:rsidR="00FD4120">
        <w:t> </w:t>
      </w:r>
      <w:r w:rsidR="00FD4120" w:rsidRPr="003D4ABF">
        <w:t>23.304</w:t>
      </w:r>
      <w:r w:rsidR="00FD4120">
        <w:t> </w:t>
      </w:r>
      <w:r w:rsidR="00FD4120" w:rsidRPr="003D4ABF">
        <w:t>[</w:t>
      </w:r>
      <w:r w:rsidRPr="003D4ABF">
        <w:t>34].</w:t>
      </w:r>
    </w:p>
    <w:p w14:paraId="4FF66CD9" w14:textId="670513E3" w:rsidR="005422D2" w:rsidRPr="003D4ABF" w:rsidRDefault="005422D2" w:rsidP="005422D2">
      <w:r w:rsidRPr="003D4ABF">
        <w:t>A request to report SM Policy Association established or terminated triggers</w:t>
      </w:r>
      <w:r w:rsidR="009D0390">
        <w:t xml:space="preserve"> an implicit subscription and</w:t>
      </w:r>
      <w:r w:rsidRPr="003D4ABF">
        <w:t xml:space="preserve"> the reporting</w:t>
      </w:r>
      <w:r w:rsidR="009D0390">
        <w:t xml:space="preserve"> to the PCF for the UE</w:t>
      </w:r>
      <w:r w:rsidRPr="003D4ABF">
        <w:t xml:space="preserve"> when the PCF</w:t>
      </w:r>
      <w:r w:rsidR="009D0390">
        <w:t xml:space="preserve"> for the PDU Session</w:t>
      </w:r>
      <w:r w:rsidRPr="003D4ABF">
        <w:t xml:space="preserve"> receives</w:t>
      </w:r>
      <w:r w:rsidR="009D0390">
        <w:t xml:space="preserve"> PCF binding information together with Request for notification of SM Policy Association establishment and termination</w:t>
      </w:r>
      <w:r w:rsidRPr="003D4ABF">
        <w:t xml:space="preserve"> from</w:t>
      </w:r>
      <w:r w:rsidR="009D0390">
        <w:t xml:space="preserve"> the</w:t>
      </w:r>
      <w:r w:rsidRPr="003D4ABF">
        <w:t xml:space="preserve"> SMF. The PCF</w:t>
      </w:r>
      <w:r w:rsidR="009D0390">
        <w:t xml:space="preserve"> for the PDU Session derives the PCF for the UE from the PCF binding information and then notifies the PCF for the UE on this event including</w:t>
      </w:r>
      <w:r w:rsidRPr="003D4ABF">
        <w:t xml:space="preserve"> the PCF binding information of the PCF for the PDU Session.</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902" w:name="_CR6_1_3_19"/>
      <w:bookmarkStart w:id="903" w:name="_Toc217026329"/>
      <w:bookmarkEnd w:id="902"/>
      <w:r w:rsidRPr="003D4ABF">
        <w:t>6.1.3.19</w:t>
      </w:r>
      <w:r w:rsidRPr="003D4ABF">
        <w:tab/>
        <w:t>Mission Critical Services support</w:t>
      </w:r>
      <w:bookmarkEnd w:id="895"/>
      <w:bookmarkEnd w:id="896"/>
      <w:bookmarkEnd w:id="897"/>
      <w:bookmarkEnd w:id="898"/>
      <w:bookmarkEnd w:id="899"/>
      <w:bookmarkEnd w:id="900"/>
      <w:bookmarkEnd w:id="901"/>
      <w:bookmarkEnd w:id="903"/>
    </w:p>
    <w:p w14:paraId="6E4DCDEB" w14:textId="3FCF370A" w:rsidR="00787F8E" w:rsidRPr="003D4ABF" w:rsidRDefault="00787F8E" w:rsidP="00787F8E">
      <w:r w:rsidRPr="003D4ABF">
        <w:t xml:space="preserve">Mission Critical Services are defined in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in </w:t>
      </w:r>
      <w:r w:rsidR="00FD4120" w:rsidRPr="003D4ABF">
        <w:t>TS</w:t>
      </w:r>
      <w:r w:rsidR="00FD4120">
        <w:t> </w:t>
      </w:r>
      <w:r w:rsidR="00FD4120" w:rsidRPr="003D4ABF">
        <w:t>23.280</w:t>
      </w:r>
      <w:r w:rsidR="00FD4120">
        <w:t> </w:t>
      </w:r>
      <w:r w:rsidR="00FD4120"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04" w:name="_CR6_1_3_20"/>
      <w:bookmarkStart w:id="905" w:name="_Toc19197356"/>
      <w:bookmarkStart w:id="906" w:name="_Toc27896509"/>
      <w:bookmarkStart w:id="907" w:name="_Toc36192677"/>
      <w:bookmarkStart w:id="908" w:name="_Toc37076408"/>
      <w:bookmarkStart w:id="909" w:name="_Toc45194854"/>
      <w:bookmarkStart w:id="910" w:name="_Toc47594266"/>
      <w:bookmarkStart w:id="911" w:name="_Toc51836897"/>
      <w:bookmarkStart w:id="912" w:name="_Toc217026330"/>
      <w:bookmarkEnd w:id="904"/>
      <w:r w:rsidRPr="003D4ABF">
        <w:t>6.1.3.20</w:t>
      </w:r>
      <w:r w:rsidRPr="003D4ABF">
        <w:tab/>
        <w:t>Access Traffic Steering, Switching and Splitting</w:t>
      </w:r>
      <w:bookmarkEnd w:id="905"/>
      <w:bookmarkEnd w:id="906"/>
      <w:bookmarkEnd w:id="907"/>
      <w:bookmarkEnd w:id="908"/>
      <w:bookmarkEnd w:id="909"/>
      <w:bookmarkEnd w:id="910"/>
      <w:bookmarkEnd w:id="911"/>
      <w:bookmarkEnd w:id="912"/>
    </w:p>
    <w:p w14:paraId="1CCF764A" w14:textId="67F0B955" w:rsidR="00E873DB" w:rsidRPr="003D4ABF" w:rsidRDefault="00787F8E" w:rsidP="00787F8E">
      <w:r w:rsidRPr="003D4ABF">
        <w:t xml:space="preserve">As specified in </w:t>
      </w:r>
      <w:r w:rsidR="00FD4120" w:rsidRPr="003D4ABF">
        <w:t>TS</w:t>
      </w:r>
      <w:r w:rsidR="00FD4120">
        <w:t> </w:t>
      </w:r>
      <w:r w:rsidR="00FD4120" w:rsidRPr="003D4ABF">
        <w:t>23.501</w:t>
      </w:r>
      <w:r w:rsidR="00FD4120">
        <w:t> </w:t>
      </w:r>
      <w:r w:rsidR="00FD4120" w:rsidRPr="003D4ABF">
        <w:t>[</w:t>
      </w:r>
      <w:r w:rsidRPr="003D4ABF">
        <w:t>2], the Access Traffic Steering, Switching and Splitting (ATSSS) feature is an optional feature that may be supported by the UE and the 5GC network.</w:t>
      </w:r>
    </w:p>
    <w:p w14:paraId="227710BC" w14:textId="47AFBE2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FD4120" w:rsidRPr="003D4ABF">
        <w:t>TS</w:t>
      </w:r>
      <w:r w:rsidR="00FD4120">
        <w:t> </w:t>
      </w:r>
      <w:r w:rsidR="00FD4120" w:rsidRPr="003D4ABF">
        <w:t>23.501</w:t>
      </w:r>
      <w:r w:rsidR="00FD4120">
        <w:t> </w:t>
      </w:r>
      <w:r w:rsidR="00FD4120"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0BEB3DAD" w:rsidR="00787F8E" w:rsidRPr="003D4ABF" w:rsidRDefault="00787F8E" w:rsidP="00787F8E">
      <w:r w:rsidRPr="003D4ABF">
        <w:lastRenderedPageBreak/>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7D433E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FD4120" w:rsidRPr="003D4ABF">
        <w:t>TS</w:t>
      </w:r>
      <w:r w:rsidR="00FD4120">
        <w:t> </w:t>
      </w:r>
      <w:r w:rsidR="00FD4120" w:rsidRPr="003D4ABF">
        <w:t>23.501</w:t>
      </w:r>
      <w:r w:rsidR="00FD4120">
        <w:t> </w:t>
      </w:r>
      <w:r w:rsidR="00FD4120" w:rsidRPr="003D4ABF">
        <w:t>[</w:t>
      </w:r>
      <w:r w:rsidRPr="003D4ABF">
        <w:t>2].</w:t>
      </w:r>
    </w:p>
    <w:p w14:paraId="50F866C4" w14:textId="30B1FBB8"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FD4120" w:rsidRPr="003D4ABF">
        <w:t>TS</w:t>
      </w:r>
      <w:r w:rsidR="00FD4120">
        <w:t> </w:t>
      </w:r>
      <w:r w:rsidR="00FD4120" w:rsidRPr="003D4ABF">
        <w:t>23.501</w:t>
      </w:r>
      <w:r w:rsidR="00FD4120">
        <w:t> </w:t>
      </w:r>
      <w:r w:rsidR="00FD4120"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35BE197A" w:rsidR="00DF7AD0" w:rsidRPr="003D4ABF" w:rsidRDefault="00DF7AD0" w:rsidP="00DF7AD0">
      <w:pPr>
        <w:pStyle w:val="B1"/>
      </w:pPr>
      <w:r>
        <w:t>-</w:t>
      </w:r>
      <w:r>
        <w:tab/>
        <w:t xml:space="preserve">Transport Mode that is used for the detected SDF. The available Transport Modes are defined in </w:t>
      </w:r>
      <w:r w:rsidR="00FD4120">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29436A81"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FD4120" w:rsidRPr="003D4ABF">
        <w:t>TS</w:t>
      </w:r>
      <w:r w:rsidR="00FD4120">
        <w:t> </w:t>
      </w:r>
      <w:r w:rsidR="00FD4120" w:rsidRPr="003D4ABF">
        <w:t>23.501</w:t>
      </w:r>
      <w:r w:rsidR="00FD4120">
        <w:t> </w:t>
      </w:r>
      <w:r w:rsidR="00FD4120" w:rsidRPr="003D4ABF">
        <w:t>[</w:t>
      </w:r>
      <w:r w:rsidRPr="003D4ABF">
        <w:t xml:space="preserve">2]. The ATSSS rules are sent to UE via NAS when the MA PDU Session is created or updated by the SMF/PCF, as described in </w:t>
      </w:r>
      <w:r w:rsidR="00FD4120" w:rsidRPr="003D4ABF">
        <w:t>TS</w:t>
      </w:r>
      <w:r w:rsidR="00FD4120">
        <w:t> </w:t>
      </w:r>
      <w:r w:rsidR="00FD4120" w:rsidRPr="003D4ABF">
        <w:t>23.501</w:t>
      </w:r>
      <w:r w:rsidR="00FD4120">
        <w:t> </w:t>
      </w:r>
      <w:r w:rsidR="00FD4120" w:rsidRPr="003D4ABF">
        <w:t>[</w:t>
      </w:r>
      <w:r w:rsidRPr="003D4ABF">
        <w:t xml:space="preserve">2] and </w:t>
      </w:r>
      <w:r w:rsidR="00FD4120" w:rsidRPr="003D4ABF">
        <w:t>TS</w:t>
      </w:r>
      <w:r w:rsidR="00FD4120">
        <w:t> </w:t>
      </w:r>
      <w:r w:rsidR="00FD4120" w:rsidRPr="003D4ABF">
        <w:t>23.502</w:t>
      </w:r>
      <w:r w:rsidR="00FD4120">
        <w:t> </w:t>
      </w:r>
      <w:r w:rsidR="00FD4120"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7B01BFE7"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FD4120">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FD4120" w:rsidRPr="003D4ABF">
        <w:t>TS</w:t>
      </w:r>
      <w:r w:rsidR="00FD4120">
        <w:t> </w:t>
      </w:r>
      <w:r w:rsidR="00FD4120" w:rsidRPr="003D4ABF">
        <w:t>23.501</w:t>
      </w:r>
      <w:r w:rsidR="00FD4120">
        <w:t> </w:t>
      </w:r>
      <w:r w:rsidR="00FD4120"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lastRenderedPageBreak/>
        <w:t>The MA PDU Session Control information in a PCC rule may contain only one of the following Steering Mode Indicators:</w:t>
      </w:r>
    </w:p>
    <w:p w14:paraId="623D8B81" w14:textId="099D058A"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61404B1B" w14:textId="67B25007"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13"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lastRenderedPageBreak/>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14" w:name="_Toc27896510"/>
      <w:bookmarkStart w:id="915" w:name="_Toc36192678"/>
      <w:bookmarkStart w:id="916" w:name="_Toc37076409"/>
      <w:bookmarkStart w:id="917" w:name="_Toc45194855"/>
      <w:bookmarkStart w:id="918" w:name="_Toc47594267"/>
      <w:bookmarkStart w:id="919"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0" w:name="_CR6_1_3_21"/>
      <w:bookmarkStart w:id="921" w:name="_Toc217026331"/>
      <w:bookmarkEnd w:id="920"/>
      <w:r w:rsidRPr="003D4ABF">
        <w:t>6.1.3.21</w:t>
      </w:r>
      <w:r w:rsidRPr="003D4ABF">
        <w:tab/>
        <w:t>QoS Monitoring</w:t>
      </w:r>
      <w:r w:rsidR="006205DB">
        <w:t xml:space="preserve"> control</w:t>
      </w:r>
      <w:bookmarkEnd w:id="913"/>
      <w:bookmarkEnd w:id="914"/>
      <w:bookmarkEnd w:id="915"/>
      <w:bookmarkEnd w:id="916"/>
      <w:bookmarkEnd w:id="917"/>
      <w:bookmarkEnd w:id="918"/>
      <w:bookmarkEnd w:id="919"/>
      <w:bookmarkEnd w:id="921"/>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10DB3B02"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FD4120">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78318496" w:rsidR="00A90273" w:rsidRDefault="00A90273" w:rsidP="00A90273">
      <w:pPr>
        <w:pStyle w:val="B1"/>
      </w:pPr>
      <w:r>
        <w:t>-</w:t>
      </w:r>
      <w:r>
        <w:tab/>
        <w:t>Round-trip delay</w:t>
      </w:r>
      <w:r w:rsidR="00CB78C9">
        <w:t xml:space="preserve"> for</w:t>
      </w:r>
      <w:r>
        <w:t xml:space="preserve"> two service data flows, as described in clause 5.37.4 of </w:t>
      </w:r>
      <w:r w:rsidR="00FD4120">
        <w:t>TS 23.501 [</w:t>
      </w:r>
      <w:r>
        <w:t>2].</w:t>
      </w:r>
    </w:p>
    <w:p w14:paraId="2BEAAA4A" w14:textId="77777777" w:rsidR="00CB78C9" w:rsidRDefault="00CB78C9" w:rsidP="00787F8E">
      <w:r>
        <w:t>In addition, the following AF requested QoS requirements may trigger QoS monitoring for service data flow(s):</w:t>
      </w:r>
    </w:p>
    <w:p w14:paraId="10DD5926" w14:textId="3E62A735" w:rsidR="00CB78C9" w:rsidRDefault="00CB78C9" w:rsidP="00FE15C8">
      <w:pPr>
        <w:pStyle w:val="B1"/>
      </w:pPr>
      <w:r>
        <w:t>-</w:t>
      </w:r>
      <w:r>
        <w:tab/>
        <w:t xml:space="preserve">Round-trip latency requirement, see clause 5.37.6 of </w:t>
      </w:r>
      <w:r w:rsidR="00FD4120">
        <w:t>TS 23.501 [</w:t>
      </w:r>
      <w:r>
        <w:t>2]</w:t>
      </w:r>
      <w:r w:rsidR="00CC03C3">
        <w:t xml:space="preserve"> and clause 6.1.3.27.2</w:t>
      </w:r>
      <w:r>
        <w:t>.</w:t>
      </w:r>
    </w:p>
    <w:p w14:paraId="488E22FC" w14:textId="3AA6C002" w:rsidR="00A90273" w:rsidRDefault="00787F8E" w:rsidP="00787F8E">
      <w:r w:rsidRPr="003D4ABF">
        <w:t>The PCF generates the authorized QoS Monitoring policy for the service data flow based on</w:t>
      </w:r>
      <w:r w:rsidR="00A90273">
        <w:t xml:space="preserve"> local policy and</w:t>
      </w:r>
      <w:r w:rsidR="000E4766">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FD4120">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lastRenderedPageBreak/>
        <w:t>The QoS Monitoring policy includes the following:</w:t>
      </w:r>
    </w:p>
    <w:p w14:paraId="4FBC7875" w14:textId="04AF6AD4"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FD4120">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0EBBEE00"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FD4120">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1EEA54B0"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FD4120">
        <w:t>TS 23.501 [</w:t>
      </w:r>
      <w:r w:rsidR="00A90273">
        <w:t>2] as needed and</w:t>
      </w:r>
      <w:r w:rsidR="00E2427E">
        <w:t xml:space="preserve"> as defined in</w:t>
      </w:r>
      <w:r w:rsidR="00AF69A9">
        <w:t xml:space="preserve"> clause 5.8.2.18</w:t>
      </w:r>
      <w:r w:rsidR="00E2427E">
        <w:t xml:space="preserve"> of </w:t>
      </w:r>
      <w:r w:rsidR="00FD4120">
        <w:t>TS 23.501 [</w:t>
      </w:r>
      <w:r w:rsidR="00E2427E">
        <w:t xml:space="preserve">2] and in clause 4.3.3.2 of </w:t>
      </w:r>
      <w:r w:rsidR="00FD4120">
        <w:t>TS 23.502 [</w:t>
      </w:r>
      <w:r w:rsidR="00E2427E">
        <w:t>3].</w:t>
      </w:r>
    </w:p>
    <w:p w14:paraId="7616B089" w14:textId="62F56D5A" w:rsidR="0050393F" w:rsidRDefault="0050393F" w:rsidP="0050393F">
      <w:bookmarkStart w:id="922" w:name="_Toc19197358"/>
      <w:bookmarkStart w:id="923" w:name="_Toc27896511"/>
      <w:bookmarkStart w:id="924" w:name="_Toc36192679"/>
      <w:bookmarkStart w:id="925" w:name="_Toc37076410"/>
      <w:bookmarkStart w:id="926" w:name="_Toc45194856"/>
      <w:bookmarkStart w:id="927" w:name="_Toc47594268"/>
      <w:bookmarkStart w:id="928" w:name="_Toc51836899"/>
      <w:r>
        <w:lastRenderedPageBreak/>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FD4120">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9" w:name="_CR6_1_3_22"/>
      <w:bookmarkStart w:id="930" w:name="_Toc217026332"/>
      <w:bookmarkEnd w:id="929"/>
      <w:r w:rsidRPr="003D4ABF">
        <w:t>6.1.3.22</w:t>
      </w:r>
      <w:r w:rsidRPr="003D4ABF">
        <w:tab/>
        <w:t>AF session with required QoS</w:t>
      </w:r>
      <w:bookmarkEnd w:id="922"/>
      <w:bookmarkEnd w:id="923"/>
      <w:bookmarkEnd w:id="924"/>
      <w:bookmarkEnd w:id="925"/>
      <w:bookmarkEnd w:id="926"/>
      <w:bookmarkEnd w:id="927"/>
      <w:bookmarkEnd w:id="928"/>
      <w:bookmarkEnd w:id="930"/>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6B52F35B" w:rsidR="00787F8E" w:rsidRPr="003D4ABF" w:rsidRDefault="00787F8E" w:rsidP="00787F8E">
      <w:pPr>
        <w:pStyle w:val="NO"/>
      </w:pPr>
      <w:r w:rsidRPr="003D4ABF">
        <w:t>NOTE 1:</w:t>
      </w:r>
      <w:r w:rsidRPr="003D4ABF">
        <w:tab/>
        <w:t>A</w:t>
      </w:r>
      <w:r w:rsidR="00B91C41">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201F0E25" w:rsidR="003D76BA" w:rsidRDefault="003D76BA" w:rsidP="000050FB">
      <w:pPr>
        <w:pStyle w:val="NO"/>
      </w:pPr>
      <w:r>
        <w:t>NOTE 2:</w:t>
      </w:r>
      <w:r>
        <w:tab/>
        <w:t xml:space="preserve">Different combinations of individual QoS parameters with specific parameter names exist and they are described in </w:t>
      </w:r>
      <w:r w:rsidR="00FD4120">
        <w:t>TS 23.501 [</w:t>
      </w:r>
      <w:r>
        <w:t xml:space="preserve">2] (for Time Sensitive Communication), in clause 6.1.3.23 (for integration with Time Sensitive Networking) and in </w:t>
      </w:r>
      <w:r w:rsidR="00FD4120">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5314B961"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B91C41">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16A0F808" w:rsidR="00A150E6" w:rsidRDefault="00A150E6" w:rsidP="00B36A7A">
      <w:r>
        <w:lastRenderedPageBreak/>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55F99437" w:rsidR="00844BD5" w:rsidRPr="003D4ABF" w:rsidRDefault="00844BD5" w:rsidP="009F74E0">
      <w:r w:rsidRPr="003D4ABF">
        <w:t xml:space="preserve">The PCF generates a PCC Rule with service data flow filter (including IP Packet Filter set as in clause 5.7.6.2 of </w:t>
      </w:r>
      <w:r w:rsidR="00FD4120" w:rsidRPr="003D4ABF">
        <w:t>TS</w:t>
      </w:r>
      <w:r w:rsidR="00FD4120">
        <w:t> </w:t>
      </w:r>
      <w:r w:rsidR="00FD4120" w:rsidRPr="003D4ABF">
        <w:t>23.501</w:t>
      </w:r>
      <w:r w:rsidR="00FD4120">
        <w:t> </w:t>
      </w:r>
      <w:r w:rsidR="00FD4120" w:rsidRPr="003D4ABF">
        <w:t>[</w:t>
      </w:r>
      <w:r w:rsidRPr="003D4ABF">
        <w:t xml:space="preserve">2]) or Ethernet Packet Filter set as in clause 5.7.6.3 of </w:t>
      </w:r>
      <w:r w:rsidR="00FD4120" w:rsidRPr="003D4ABF">
        <w:t>TS</w:t>
      </w:r>
      <w:r w:rsidR="00FD4120">
        <w:t> </w:t>
      </w:r>
      <w:r w:rsidR="00FD4120" w:rsidRPr="003D4ABF">
        <w:t>23.501</w:t>
      </w:r>
      <w:r w:rsidR="00FD4120">
        <w:t> </w:t>
      </w:r>
      <w:r w:rsidR="00FD4120"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5A02414" w:rsidR="00844BD5" w:rsidRPr="003D4ABF" w:rsidRDefault="003D4ABF" w:rsidP="009F74E0">
      <w:r>
        <w:t xml:space="preserve">For TSC QoS, the </w:t>
      </w:r>
      <w:r w:rsidR="00844BD5" w:rsidRPr="003D4ABF">
        <w:t xml:space="preserve">PCF derives the 5QI value as defined in clause 5.27.3 of </w:t>
      </w:r>
      <w:r w:rsidR="00FD4120" w:rsidRPr="003D4ABF">
        <w:t>TS</w:t>
      </w:r>
      <w:r w:rsidR="00FD4120">
        <w:t> </w:t>
      </w:r>
      <w:r w:rsidR="00FD4120" w:rsidRPr="003D4ABF">
        <w:t>23.501</w:t>
      </w:r>
      <w:r w:rsidR="00FD4120">
        <w:t> </w:t>
      </w:r>
      <w:r w:rsidR="00FD4120"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39BF59AC"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Requested Packet Error Rate</w:t>
      </w:r>
      <w:r w:rsidR="00880C6E">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1" w:name="_Toc19197359"/>
      <w:bookmarkStart w:id="932"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33" w:name="_Toc36192680"/>
      <w:bookmarkStart w:id="934" w:name="_Toc37076411"/>
      <w:bookmarkStart w:id="935" w:name="_Toc45194857"/>
      <w:bookmarkStart w:id="936" w:name="_Toc47594269"/>
      <w:bookmarkStart w:id="937" w:name="_Toc51836900"/>
      <w:r>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w:t>
      </w:r>
      <w:r>
        <w:lastRenderedPageBreak/>
        <w:t>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2F1C1FE4" w14:textId="66DB8308"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FD4120">
        <w:t>TS 23.501 [</w:t>
      </w:r>
      <w:r>
        <w:t>2].</w:t>
      </w:r>
    </w:p>
    <w:p w14:paraId="3DC2F938" w14:textId="0B27AF86" w:rsidR="00787F8E" w:rsidRPr="003D4ABF" w:rsidRDefault="00787F8E" w:rsidP="00787F8E">
      <w:pPr>
        <w:pStyle w:val="Heading4"/>
      </w:pPr>
      <w:bookmarkStart w:id="938" w:name="_CR6_1_3_23"/>
      <w:bookmarkStart w:id="939" w:name="_Toc217026333"/>
      <w:bookmarkEnd w:id="938"/>
      <w:r w:rsidRPr="003D4ABF">
        <w:t>6.1.3.23</w:t>
      </w:r>
      <w:r w:rsidRPr="003D4ABF">
        <w:tab/>
        <w:t>Support of integration with Time Sensitive Networking</w:t>
      </w:r>
      <w:bookmarkEnd w:id="931"/>
      <w:bookmarkEnd w:id="932"/>
      <w:bookmarkEnd w:id="933"/>
      <w:bookmarkEnd w:id="934"/>
      <w:bookmarkEnd w:id="935"/>
      <w:bookmarkEnd w:id="936"/>
      <w:bookmarkEnd w:id="937"/>
      <w:bookmarkEnd w:id="939"/>
    </w:p>
    <w:p w14:paraId="7BDFAF6F" w14:textId="71C6C17D" w:rsidR="00787F8E" w:rsidRPr="003D4ABF" w:rsidRDefault="00787F8E" w:rsidP="00787F8E">
      <w:r w:rsidRPr="003D4ABF">
        <w:t xml:space="preserve">Time Sensitive Networking (TSN) support is defined in </w:t>
      </w:r>
      <w:r w:rsidR="00FD4120" w:rsidRPr="003D4ABF">
        <w:t>TS</w:t>
      </w:r>
      <w:r w:rsidR="00FD4120">
        <w:t> </w:t>
      </w:r>
      <w:r w:rsidR="00FD4120" w:rsidRPr="003D4ABF">
        <w:t>23.501</w:t>
      </w:r>
      <w:r w:rsidR="00FD4120">
        <w:t> </w:t>
      </w:r>
      <w:r w:rsidR="00FD4120" w:rsidRPr="003D4ABF">
        <w:t>[</w:t>
      </w:r>
      <w:r w:rsidRPr="003D4ABF">
        <w:t xml:space="preserve">2], where the 5GS represents logical TSN bridge(s) based on the defined granularity model. The TSN AF and PCF interact to perform QoS mapping as described in clause 5.28.4 of </w:t>
      </w:r>
      <w:r w:rsidR="00FD4120" w:rsidRPr="003D4ABF">
        <w:t>TS</w:t>
      </w:r>
      <w:r w:rsidR="00FD4120">
        <w:t> </w:t>
      </w:r>
      <w:r w:rsidR="00FD4120" w:rsidRPr="003D4ABF">
        <w:t>23.501</w:t>
      </w:r>
      <w:r w:rsidR="00FD4120">
        <w:t> </w:t>
      </w:r>
      <w:r w:rsidR="00FD4120" w:rsidRPr="003D4ABF">
        <w:t>[</w:t>
      </w:r>
      <w:r w:rsidRPr="003D4ABF">
        <w:t>2]</w:t>
      </w:r>
      <w:r w:rsidR="00B91C41">
        <w:t xml:space="preserve"> and in clause 6.1.3.27.6</w:t>
      </w:r>
      <w:r w:rsidRPr="003D4ABF">
        <w:t>.</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4A070C2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FD4120" w:rsidRPr="003D4ABF">
        <w:t>TS</w:t>
      </w:r>
      <w:r w:rsidR="00FD4120">
        <w:t> </w:t>
      </w:r>
      <w:r w:rsidR="00FD4120" w:rsidRPr="003D4ABF">
        <w:t>23.501</w:t>
      </w:r>
      <w:r w:rsidR="00FD4120">
        <w:t> </w:t>
      </w:r>
      <w:r w:rsidR="00FD4120" w:rsidRPr="003D4ABF">
        <w:t>[</w:t>
      </w:r>
      <w:r w:rsidR="005C461D" w:rsidRPr="003D4ABF">
        <w:t xml:space="preserve">2] and </w:t>
      </w:r>
      <w:r w:rsidR="00FD4120" w:rsidRPr="003D4ABF">
        <w:t>TS</w:t>
      </w:r>
      <w:r w:rsidR="00FD4120">
        <w:t> </w:t>
      </w:r>
      <w:r w:rsidR="00FD4120" w:rsidRPr="003D4ABF">
        <w:t>23.502</w:t>
      </w:r>
      <w:r w:rsidR="00FD4120">
        <w:t> </w:t>
      </w:r>
      <w:r w:rsidR="00FD4120"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75D1B3FD"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D4120" w:rsidRPr="003D4ABF">
        <w:t>TS</w:t>
      </w:r>
      <w:r w:rsidR="00FD4120">
        <w:t> </w:t>
      </w:r>
      <w:r w:rsidR="00FD4120" w:rsidRPr="003D4ABF">
        <w:t>23.501</w:t>
      </w:r>
      <w:r w:rsidR="00FD4120">
        <w:t> </w:t>
      </w:r>
      <w:r w:rsidR="00FD4120"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DDDDF4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FD4120">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B814413" w:rsidR="00D747DF" w:rsidRDefault="00D747DF" w:rsidP="00787F8E">
      <w:r>
        <w:t xml:space="preserve">The PCF provides the SMF the parameters received from the TSN AF (as specified in </w:t>
      </w:r>
      <w:r w:rsidR="00FD4120">
        <w:t>TS 23.502 [</w:t>
      </w:r>
      <w:r>
        <w:t>3]). The SMF indicates the UPF to report the TSC management information as defined in clause 5.8.</w:t>
      </w:r>
      <w:r w:rsidR="00757458">
        <w:t>5</w:t>
      </w:r>
      <w:r>
        <w:t xml:space="preserve">.14 of </w:t>
      </w:r>
      <w:r w:rsidR="00FD4120">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40" w:name="_CR6_1_3_23a"/>
      <w:bookmarkStart w:id="941" w:name="_Toc19197360"/>
      <w:bookmarkStart w:id="942" w:name="_Toc27896513"/>
      <w:bookmarkStart w:id="943" w:name="_Toc36192681"/>
      <w:bookmarkStart w:id="944" w:name="_Toc37076412"/>
      <w:bookmarkStart w:id="945" w:name="_Toc45194858"/>
      <w:bookmarkStart w:id="946" w:name="_Toc47594270"/>
      <w:bookmarkStart w:id="947" w:name="_Toc51836901"/>
      <w:bookmarkStart w:id="948" w:name="_Toc217026334"/>
      <w:bookmarkEnd w:id="940"/>
      <w:r w:rsidRPr="003D4ABF">
        <w:rPr>
          <w:lang w:eastAsia="zh-CN"/>
        </w:rPr>
        <w:lastRenderedPageBreak/>
        <w:t>6.1.3.23a</w:t>
      </w:r>
      <w:r w:rsidRPr="003D4ABF">
        <w:rPr>
          <w:lang w:eastAsia="zh-CN"/>
        </w:rPr>
        <w:tab/>
        <w:t>Support of Time Sensitive Communication and Time Synchronization</w:t>
      </w:r>
      <w:bookmarkEnd w:id="948"/>
    </w:p>
    <w:p w14:paraId="2D4BCA32" w14:textId="4096A89D" w:rsidR="00D34673" w:rsidRPr="003D4ABF" w:rsidRDefault="00D34673" w:rsidP="00D34673">
      <w:pPr>
        <w:rPr>
          <w:lang w:eastAsia="zh-CN"/>
        </w:rPr>
      </w:pPr>
      <w:r w:rsidRPr="003D4ABF">
        <w:rPr>
          <w:lang w:eastAsia="zh-CN"/>
        </w:rPr>
        <w:t xml:space="preserve">Enablers for Time Sensitive Communication and Time Synchronization are defined in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1140D79F"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FD4120">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43BA6FF0"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FD4120">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0579BAC5"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FD4120">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9" w:name="_CR6_1_3_23b"/>
      <w:bookmarkStart w:id="950" w:name="_Toc217026335"/>
      <w:bookmarkEnd w:id="949"/>
      <w:r>
        <w:rPr>
          <w:lang w:eastAsia="zh-CN"/>
        </w:rPr>
        <w:t>6.1.3.23b</w:t>
      </w:r>
      <w:r>
        <w:rPr>
          <w:lang w:eastAsia="zh-CN"/>
        </w:rPr>
        <w:tab/>
        <w:t>Support of IETF Deterministic Networking</w:t>
      </w:r>
      <w:bookmarkEnd w:id="950"/>
    </w:p>
    <w:p w14:paraId="2090F36A" w14:textId="26986CCA" w:rsidR="00FA33D3" w:rsidRDefault="00FA33D3" w:rsidP="00FA33D3">
      <w:pPr>
        <w:rPr>
          <w:lang w:eastAsia="zh-CN"/>
        </w:rPr>
      </w:pPr>
      <w:r>
        <w:rPr>
          <w:lang w:eastAsia="zh-CN"/>
        </w:rPr>
        <w:t xml:space="preserve">Enablers for the support of IETF Deterministic Networking are defined in clauses 4.4.8.4 and 5.28.5 of </w:t>
      </w:r>
      <w:r w:rsidR="00FD4120">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298188E6"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FD4120">
        <w:rPr>
          <w:lang w:eastAsia="zh-CN"/>
        </w:rPr>
        <w:t>TS 23.501 [</w:t>
      </w:r>
      <w:r>
        <w:rPr>
          <w:lang w:eastAsia="zh-CN"/>
        </w:rPr>
        <w:t>2].</w:t>
      </w:r>
    </w:p>
    <w:p w14:paraId="55E3295E" w14:textId="1BDD55F0"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FD4120">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FD4120">
        <w:rPr>
          <w:lang w:eastAsia="zh-CN"/>
        </w:rPr>
        <w:t>TS 23.501 [</w:t>
      </w:r>
      <w:r>
        <w:rPr>
          <w:lang w:eastAsia="zh-CN"/>
        </w:rPr>
        <w:t>2]).</w:t>
      </w:r>
    </w:p>
    <w:p w14:paraId="3CFE9526" w14:textId="7CDFF937" w:rsidR="00FA33D3" w:rsidRDefault="00FA33D3" w:rsidP="00FA33D3">
      <w:pPr>
        <w:rPr>
          <w:lang w:eastAsia="zh-CN"/>
        </w:rPr>
      </w:pPr>
      <w:r>
        <w:rPr>
          <w:lang w:eastAsia="zh-CN"/>
        </w:rPr>
        <w:t>The TSCTSF may receive DetNet YANG configuration as described in IETF</w:t>
      </w:r>
      <w:r w:rsidR="00251FA5">
        <w:rPr>
          <w:lang w:eastAsia="zh-CN"/>
        </w:rPr>
        <w:t> RFC 9633</w:t>
      </w:r>
      <w:r>
        <w:rPr>
          <w:lang w:eastAsia="zh-CN"/>
        </w:rPr>
        <w:t> [37] from a DetNet Controller that describe the traffic characteristics and requirements.</w:t>
      </w:r>
    </w:p>
    <w:p w14:paraId="32C17AA0" w14:textId="3768BC1A" w:rsidR="00FA33D3" w:rsidRDefault="00FA33D3" w:rsidP="00FA33D3">
      <w:pPr>
        <w:rPr>
          <w:lang w:eastAsia="zh-CN"/>
        </w:rPr>
      </w:pPr>
      <w:r>
        <w:rPr>
          <w:lang w:eastAsia="zh-CN"/>
        </w:rPr>
        <w:t>When both the TSCTSF and the DetNet controller support 3GPP extensions to the IETF</w:t>
      </w:r>
      <w:r w:rsidR="00251FA5">
        <w:rPr>
          <w:lang w:eastAsia="zh-CN"/>
        </w:rPr>
        <w:t> RFC 9633</w:t>
      </w:r>
      <w:r>
        <w:rPr>
          <w:lang w:eastAsia="zh-CN"/>
        </w:rPr>
        <w:t> [37], the DetNet controller may provide the 5GS-node-max-latency and 5GS-node-max-loss specific to the 5GS system.</w:t>
      </w:r>
    </w:p>
    <w:p w14:paraId="5487F929" w14:textId="0124E883" w:rsidR="00FA33D3" w:rsidRDefault="00FA33D3" w:rsidP="00307050">
      <w:pPr>
        <w:pStyle w:val="NO"/>
      </w:pPr>
      <w:r>
        <w:t>NOTE 1:</w:t>
      </w:r>
      <w:r>
        <w:tab/>
        <w:t>The 3GPP extension to the IETF</w:t>
      </w:r>
      <w:r w:rsidR="00251FA5">
        <w:t> </w:t>
      </w:r>
      <w:r w:rsidR="00251FA5">
        <w:rPr>
          <w:lang w:eastAsia="zh-CN"/>
        </w:rPr>
        <w:t>RFC 9633</w:t>
      </w:r>
      <w:r>
        <w:t xml:space="preserve"> [37] is defined in 3GPP as a YANG model which imports </w:t>
      </w:r>
      <w:r w:rsidR="00251FA5">
        <w:t>IETF </w:t>
      </w:r>
      <w:r w:rsidR="00251FA5">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36A40013" w:rsidR="00FA33D3" w:rsidRDefault="00FA33D3" w:rsidP="00FA33D3">
      <w:pPr>
        <w:rPr>
          <w:lang w:eastAsia="zh-CN"/>
        </w:rPr>
      </w:pPr>
      <w:r>
        <w:rPr>
          <w:lang w:eastAsia="zh-CN"/>
        </w:rPr>
        <w:t xml:space="preserve">The TSCTSF provides the Flow Descriptions, the TSC Assistance Container (as described in clause 5.27.2.3 of </w:t>
      </w:r>
      <w:r w:rsidR="00FD4120">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FD4120">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0A82BFC4" w:rsidR="00FA33D3" w:rsidRDefault="00FA33D3" w:rsidP="00307050">
      <w:pPr>
        <w:pStyle w:val="B1"/>
      </w:pPr>
      <w:r>
        <w:t>-</w:t>
      </w:r>
      <w:r>
        <w:tab/>
        <w:t xml:space="preserve">Max-consecutive-loss-tolerance to Survival time (see clause 5.27.2.1 of </w:t>
      </w:r>
      <w:r w:rsidR="00FD4120">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53227FD"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FD4120">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1" w:name="_CR6_1_3_24"/>
      <w:bookmarkStart w:id="952" w:name="_Toc217026336"/>
      <w:bookmarkEnd w:id="951"/>
      <w:r w:rsidRPr="003D4ABF">
        <w:rPr>
          <w:lang w:eastAsia="zh-CN"/>
        </w:rPr>
        <w:t>6.1.3.24</w:t>
      </w:r>
      <w:r w:rsidRPr="003D4ABF">
        <w:rPr>
          <w:lang w:eastAsia="zh-CN"/>
        </w:rPr>
        <w:tab/>
        <w:t>Policy control for redundant PDU Sessions</w:t>
      </w:r>
      <w:bookmarkEnd w:id="952"/>
    </w:p>
    <w:p w14:paraId="56EEB137" w14:textId="16A06CFA" w:rsidR="005C461D" w:rsidRPr="003D4ABF" w:rsidRDefault="005C461D" w:rsidP="005C461D">
      <w:pPr>
        <w:rPr>
          <w:lang w:eastAsia="zh-CN"/>
        </w:rPr>
      </w:pPr>
      <w:r w:rsidRPr="003D4ABF">
        <w:rPr>
          <w:lang w:eastAsia="zh-CN"/>
        </w:rPr>
        <w:t xml:space="preserve">As specified in clause 5.33.2.1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5FF4DAAB"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53" w:name="_CR6_1_3_25"/>
      <w:bookmarkStart w:id="954" w:name="_Toc217026337"/>
      <w:bookmarkEnd w:id="953"/>
      <w:r>
        <w:rPr>
          <w:lang w:eastAsia="zh-CN"/>
        </w:rPr>
        <w:t>6.1.3.25</w:t>
      </w:r>
      <w:r>
        <w:rPr>
          <w:lang w:eastAsia="zh-CN"/>
        </w:rPr>
        <w:tab/>
        <w:t>User Plane Remote Provisioning of UE SNPN Credentials in Onboarding Network</w:t>
      </w:r>
      <w:bookmarkEnd w:id="954"/>
    </w:p>
    <w:p w14:paraId="63D7701A" w14:textId="6DF6C7BD" w:rsidR="00533198" w:rsidRDefault="00533198" w:rsidP="007B57D2">
      <w:pPr>
        <w:rPr>
          <w:lang w:eastAsia="zh-CN"/>
        </w:rPr>
      </w:pPr>
      <w:r>
        <w:rPr>
          <w:lang w:eastAsia="zh-CN"/>
        </w:rPr>
        <w:t xml:space="preserve">User Plane Remote Provisioning of UE SNPN Credentials in Onboarding Network is specified in clause 5.30.2.10.4 of </w:t>
      </w:r>
      <w:r w:rsidR="00FD4120">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55" w:name="_CR6_1_3_26"/>
      <w:bookmarkStart w:id="956" w:name="_Toc217026338"/>
      <w:bookmarkEnd w:id="955"/>
      <w:r>
        <w:rPr>
          <w:lang w:eastAsia="zh-CN"/>
        </w:rPr>
        <w:t>6.1.3.26</w:t>
      </w:r>
      <w:r>
        <w:rPr>
          <w:lang w:eastAsia="zh-CN"/>
        </w:rPr>
        <w:tab/>
        <w:t>Packet Delay Variation monitoring and reporting</w:t>
      </w:r>
      <w:bookmarkEnd w:id="956"/>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7" w:name="_CR6_1_3_27"/>
      <w:bookmarkStart w:id="958" w:name="_Toc217026339"/>
      <w:bookmarkEnd w:id="957"/>
      <w:r>
        <w:rPr>
          <w:lang w:eastAsia="zh-CN"/>
        </w:rPr>
        <w:t>6.1.3.2</w:t>
      </w:r>
      <w:r w:rsidR="00F2616F">
        <w:rPr>
          <w:lang w:eastAsia="zh-CN"/>
        </w:rPr>
        <w:t>7</w:t>
      </w:r>
      <w:r>
        <w:rPr>
          <w:lang w:eastAsia="zh-CN"/>
        </w:rPr>
        <w:tab/>
        <w:t>Support of eXtended Reality and Interactive Media Services</w:t>
      </w:r>
      <w:bookmarkEnd w:id="958"/>
    </w:p>
    <w:p w14:paraId="0C687F97" w14:textId="49E215C9" w:rsidR="00AD3D3F" w:rsidRDefault="00AD3D3F" w:rsidP="00EA319A">
      <w:pPr>
        <w:pStyle w:val="Heading5"/>
        <w:rPr>
          <w:lang w:eastAsia="zh-CN"/>
        </w:rPr>
      </w:pPr>
      <w:bookmarkStart w:id="959" w:name="_CR6_1_3_27_1"/>
      <w:bookmarkStart w:id="960" w:name="_Toc217026340"/>
      <w:bookmarkEnd w:id="959"/>
      <w:r>
        <w:rPr>
          <w:lang w:eastAsia="zh-CN"/>
        </w:rPr>
        <w:t>6.1.3.27.1</w:t>
      </w:r>
      <w:r>
        <w:rPr>
          <w:lang w:eastAsia="zh-CN"/>
        </w:rPr>
        <w:tab/>
        <w:t>Exposure of network information</w:t>
      </w:r>
      <w:bookmarkEnd w:id="960"/>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03D754B6" w:rsidR="00AD3D3F" w:rsidRDefault="00262E92"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Pr>
          <w:lang w:eastAsia="zh-CN"/>
        </w:rPr>
        <w:t xml:space="preserve"> based on QoS monitoring</w:t>
      </w:r>
      <w:r w:rsidR="00694C30">
        <w:rPr>
          <w:lang w:eastAsia="zh-CN"/>
        </w:rPr>
        <w:t xml:space="preserve"> (as described in clause 5.37.4 of </w:t>
      </w:r>
      <w:r w:rsidR="00FD4120">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Pr>
          <w:lang w:eastAsia="zh-CN"/>
        </w:rPr>
        <w:t xml:space="preserve"> in the PCC rule of the service data flow</w:t>
      </w:r>
      <w:r w:rsidR="00AD3D3F">
        <w:rPr>
          <w:lang w:eastAsia="zh-CN"/>
        </w:rPr>
        <w:t xml:space="preserve"> as described in clause </w:t>
      </w:r>
      <w:r>
        <w:rPr>
          <w:lang w:eastAsia="zh-CN"/>
        </w:rPr>
        <w:t>6.1.3.21.</w:t>
      </w:r>
    </w:p>
    <w:p w14:paraId="0E097E32" w14:textId="67A83F29" w:rsidR="00262E92" w:rsidRDefault="00262E92"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 xml:space="preserve">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FD4120">
        <w:rPr>
          <w:lang w:eastAsia="zh-CN"/>
        </w:rPr>
        <w:t>TS 23.501 [</w:t>
      </w:r>
      <w:r>
        <w:rPr>
          <w:lang w:eastAsia="zh-CN"/>
        </w:rPr>
        <w:t>2].</w:t>
      </w:r>
    </w:p>
    <w:p w14:paraId="70F90B1D" w14:textId="00442249" w:rsidR="00262E92" w:rsidRDefault="00262E92"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FD4120">
        <w:rPr>
          <w:lang w:eastAsia="zh-CN"/>
        </w:rPr>
        <w:t>TS 23.501 [</w:t>
      </w:r>
      <w:r>
        <w:rPr>
          <w:lang w:eastAsia="zh-CN"/>
        </w:rPr>
        <w:t>2]).</w:t>
      </w:r>
    </w:p>
    <w:p w14:paraId="7E7D1D26" w14:textId="2D5E199E"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61" w:name="_CR6_1_3_27_2"/>
      <w:bookmarkStart w:id="962" w:name="_Toc217026341"/>
      <w:bookmarkEnd w:id="961"/>
      <w:r>
        <w:rPr>
          <w:lang w:eastAsia="zh-CN"/>
        </w:rPr>
        <w:t>6.1.3.27.2</w:t>
      </w:r>
      <w:r>
        <w:rPr>
          <w:lang w:eastAsia="zh-CN"/>
        </w:rPr>
        <w:tab/>
        <w:t>UL/DL policy control based on round-trip latency requirement</w:t>
      </w:r>
      <w:bookmarkEnd w:id="962"/>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09661E54"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FD4120">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63" w:name="_CR6_1_3_27_3"/>
      <w:bookmarkStart w:id="964" w:name="_Toc217026342"/>
      <w:bookmarkEnd w:id="963"/>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64"/>
    </w:p>
    <w:p w14:paraId="03A5A5A3" w14:textId="6C4CBCCF"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FD4120">
        <w:rPr>
          <w:lang w:eastAsia="zh-CN"/>
        </w:rPr>
        <w:t>TS 23.501 [</w:t>
      </w:r>
      <w:r>
        <w:rPr>
          <w:lang w:eastAsia="zh-CN"/>
        </w:rPr>
        <w:t>2] clause 5.37.2.</w:t>
      </w:r>
    </w:p>
    <w:p w14:paraId="3F18D192" w14:textId="73C72BDE"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D0390">
        <w:rPr>
          <w:lang w:eastAsia="zh-CN"/>
        </w:rPr>
        <w:t xml:space="preserve"> via single PDU session</w:t>
      </w:r>
      <w:r>
        <w:rPr>
          <w:lang w:eastAsia="zh-CN"/>
        </w:rPr>
        <w:t xml:space="preserv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D9DCF82"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3F23C9">
        <w:rPr>
          <w:lang w:eastAsia="zh-CN"/>
        </w:rPr>
        <w:t xml:space="preserve"> individual</w:t>
      </w:r>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lastRenderedPageBreak/>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FF88F6D"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251FA5">
        <w:rPr>
          <w:lang w:eastAsia="zh-CN"/>
        </w:rPr>
        <w:t xml:space="preserve"> request</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965" w:name="_CR6_1_3_27_4"/>
      <w:bookmarkStart w:id="966" w:name="_Toc217026343"/>
      <w:bookmarkEnd w:id="965"/>
      <w:r>
        <w:rPr>
          <w:lang w:eastAsia="zh-CN"/>
        </w:rPr>
        <w:t>6.1.3.27.4</w:t>
      </w:r>
      <w:r>
        <w:rPr>
          <w:lang w:eastAsia="zh-CN"/>
        </w:rPr>
        <w:tab/>
        <w:t xml:space="preserve">PDU Set </w:t>
      </w:r>
      <w:r w:rsidR="00E335D6">
        <w:rPr>
          <w:lang w:eastAsia="zh-CN"/>
        </w:rPr>
        <w:t xml:space="preserve">based </w:t>
      </w:r>
      <w:r>
        <w:rPr>
          <w:lang w:eastAsia="zh-CN"/>
        </w:rPr>
        <w:t>handling</w:t>
      </w:r>
      <w:bookmarkEnd w:id="966"/>
    </w:p>
    <w:p w14:paraId="575E1AC9" w14:textId="5D4A74CE"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FD4120">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w:t>
      </w:r>
      <w:r w:rsidR="00FD4120">
        <w:rPr>
          <w:lang w:eastAsia="zh-CN"/>
        </w:rPr>
        <w:t>TS 23.501 [</w:t>
      </w:r>
      <w:r w:rsidR="00D1719A">
        <w:rPr>
          <w:lang w:eastAsia="zh-CN"/>
        </w:rPr>
        <w:t xml:space="preserve">2] and </w:t>
      </w:r>
      <w:r w:rsidR="00FD4120">
        <w:rPr>
          <w:lang w:eastAsia="zh-CN"/>
        </w:rPr>
        <w:t>TS 26.522 [</w:t>
      </w:r>
      <w:r w:rsidR="00D1719A">
        <w:rPr>
          <w:lang w:eastAsia="zh-CN"/>
        </w:rPr>
        <w:t>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FD4120">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w:t>
      </w:r>
      <w:r w:rsidR="00FD4120">
        <w:rPr>
          <w:lang w:eastAsia="zh-CN"/>
        </w:rPr>
        <w:t>TS 23.501 [</w:t>
      </w:r>
      <w:r w:rsidR="002A4E34">
        <w:rPr>
          <w:lang w:eastAsia="zh-CN"/>
        </w:rPr>
        <w:t>2]). If the PCC rule includes the Protocol Description, it is</w:t>
      </w:r>
      <w:r w:rsidR="00862191">
        <w:rPr>
          <w:lang w:eastAsia="zh-CN"/>
        </w:rPr>
        <w:t xml:space="preserve"> used</w:t>
      </w:r>
      <w:r w:rsidR="002A4E34">
        <w:rPr>
          <w:lang w:eastAsia="zh-CN"/>
        </w:rPr>
        <w:t xml:space="preserve"> for PDU Set identification (as described in clause 5.37.5 of </w:t>
      </w:r>
      <w:r w:rsidR="00FD4120">
        <w:rPr>
          <w:lang w:eastAsia="zh-CN"/>
        </w:rPr>
        <w:t>TS 23.501 [</w:t>
      </w:r>
      <w:r w:rsidR="002A4E34">
        <w:rPr>
          <w:lang w:eastAsia="zh-CN"/>
        </w:rPr>
        <w:t>2]).</w:t>
      </w:r>
    </w:p>
    <w:p w14:paraId="3656C892" w14:textId="6154C6D6" w:rsidR="00445F9F" w:rsidRDefault="00445F9F" w:rsidP="00445F9F">
      <w:pPr>
        <w:rPr>
          <w:lang w:eastAsia="zh-CN"/>
        </w:rPr>
      </w:pPr>
      <w:r>
        <w:rPr>
          <w:lang w:eastAsia="zh-CN"/>
        </w:rPr>
        <w:t xml:space="preserve">When the AF requests that a data session to a UE is set up with a specific QoS (as described in clause 6.1.3.22), the AF </w:t>
      </w:r>
      <w:r w:rsidR="003F23C9">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3F23C9">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3F23C9">
        <w:rPr>
          <w:lang w:eastAsia="zh-CN"/>
        </w:rPr>
        <w:t xml:space="preserve"> QoS</w:t>
      </w:r>
      <w:r w:rsidR="00E335D6">
        <w:rPr>
          <w:lang w:eastAsia="zh-CN"/>
        </w:rPr>
        <w:t xml:space="preserve"> </w:t>
      </w:r>
      <w:r>
        <w:rPr>
          <w:lang w:eastAsia="zh-CN"/>
        </w:rPr>
        <w:t>handling</w:t>
      </w:r>
      <w:r w:rsidR="003F23C9">
        <w:rPr>
          <w:lang w:eastAsia="zh-CN"/>
        </w:rPr>
        <w:t xml:space="preserve"> (both the Requested PDU Set Delay Budget and Requested PDU Set Error Rate in one direction shall be provided together when they are provided by the AF)</w:t>
      </w:r>
      <w:r w:rsidR="002A4E34">
        <w:rPr>
          <w:lang w:eastAsia="zh-CN"/>
        </w:rPr>
        <w:t xml:space="preserve"> and</w:t>
      </w:r>
      <w:r w:rsidR="003F23C9">
        <w:rPr>
          <w:lang w:eastAsia="zh-CN"/>
        </w:rPr>
        <w:t xml:space="preserve"> the PCF generates the corresponding PDU Set QoS parameters as described in </w:t>
      </w:r>
      <w:r w:rsidR="00FD4120">
        <w:rPr>
          <w:lang w:eastAsia="zh-CN"/>
        </w:rPr>
        <w:t>TS 23.501 [</w:t>
      </w:r>
      <w:r w:rsidR="003F23C9">
        <w:rPr>
          <w:lang w:eastAsia="zh-CN"/>
        </w:rPr>
        <w:t>2] in the PCC rule(s)</w:t>
      </w:r>
      <w:r>
        <w:rPr>
          <w:lang w:eastAsia="zh-CN"/>
        </w:rPr>
        <w:t>.</w:t>
      </w:r>
    </w:p>
    <w:p w14:paraId="43133804" w14:textId="5AB6DD78" w:rsidR="003F23C9" w:rsidRDefault="003F23C9" w:rsidP="003F23C9">
      <w:pPr>
        <w:rPr>
          <w:lang w:eastAsia="zh-CN"/>
        </w:rPr>
      </w:pPr>
      <w:r>
        <w:rPr>
          <w:lang w:eastAsia="zh-CN"/>
        </w:rPr>
        <w:t xml:space="preserve">The AF may provide the Protocol Description (UL and/or DL) as described in </w:t>
      </w:r>
      <w:r w:rsidR="00FD4120">
        <w:rPr>
          <w:lang w:eastAsia="zh-CN"/>
        </w:rPr>
        <w:t>TS 23.501 [</w:t>
      </w:r>
      <w:r>
        <w:rPr>
          <w:lang w:eastAsia="zh-CN"/>
        </w:rPr>
        <w:t>2].</w:t>
      </w:r>
    </w:p>
    <w:p w14:paraId="1C54DC63" w14:textId="2C9F6D61" w:rsidR="00D1719A" w:rsidRDefault="00D1719A" w:rsidP="00D1719A">
      <w:pPr>
        <w:pStyle w:val="Heading5"/>
        <w:rPr>
          <w:lang w:eastAsia="zh-CN"/>
        </w:rPr>
      </w:pPr>
      <w:bookmarkStart w:id="967" w:name="_CR6_1_3_27_5"/>
      <w:bookmarkStart w:id="968" w:name="_Toc217026344"/>
      <w:bookmarkEnd w:id="967"/>
      <w:r>
        <w:rPr>
          <w:lang w:eastAsia="zh-CN"/>
        </w:rPr>
        <w:t>6.1.3.27.5</w:t>
      </w:r>
      <w:r>
        <w:rPr>
          <w:lang w:eastAsia="zh-CN"/>
        </w:rPr>
        <w:tab/>
        <w:t>Data Burst Based Handling</w:t>
      </w:r>
      <w:bookmarkEnd w:id="968"/>
    </w:p>
    <w:p w14:paraId="096FACF9" w14:textId="1F4BF2F1" w:rsidR="00D1719A" w:rsidRDefault="00D1719A" w:rsidP="00D1719A">
      <w:pPr>
        <w:rPr>
          <w:lang w:eastAsia="zh-CN"/>
        </w:rPr>
      </w:pPr>
      <w:r>
        <w:rPr>
          <w:lang w:eastAsia="zh-CN"/>
        </w:rPr>
        <w:t xml:space="preserve">The detection and marking of End of Data Burst is defined in clause 5.37.8.3 of </w:t>
      </w:r>
      <w:r w:rsidR="00FD4120">
        <w:rPr>
          <w:lang w:eastAsia="zh-CN"/>
        </w:rPr>
        <w:t>TS 23.501 [</w:t>
      </w:r>
      <w:r>
        <w:rPr>
          <w:lang w:eastAsia="zh-CN"/>
        </w:rPr>
        <w:t>2]. Based on the AF provided</w:t>
      </w:r>
      <w:r w:rsidR="00862191">
        <w:rPr>
          <w:lang w:eastAsia="zh-CN"/>
        </w:rPr>
        <w:t xml:space="preserve"> DL</w:t>
      </w:r>
      <w:r>
        <w:rPr>
          <w:lang w:eastAsia="zh-CN"/>
        </w:rPr>
        <w:t xml:space="preserve"> Protocol Description (see clause 5.37.5 of </w:t>
      </w:r>
      <w:r w:rsidR="00FD4120">
        <w:rPr>
          <w:lang w:eastAsia="zh-CN"/>
        </w:rPr>
        <w:t>TS 23.501 [</w:t>
      </w:r>
      <w:r>
        <w:rPr>
          <w:lang w:eastAsia="zh-CN"/>
        </w:rPr>
        <w:t xml:space="preserve">2] and </w:t>
      </w:r>
      <w:r w:rsidR="00FD4120">
        <w:rPr>
          <w:lang w:eastAsia="zh-CN"/>
        </w:rPr>
        <w:t>TS 26.522 [</w:t>
      </w:r>
      <w:r>
        <w:rPr>
          <w:lang w:eastAsia="zh-CN"/>
        </w:rPr>
        <w:t>40]) and/or local configuration, the PCF generates the</w:t>
      </w:r>
      <w:r w:rsidR="00E335D6">
        <w:rPr>
          <w:lang w:eastAsia="zh-CN"/>
        </w:rPr>
        <w:t xml:space="preserve"> End of</w:t>
      </w:r>
      <w:r>
        <w:rPr>
          <w:lang w:eastAsia="zh-CN"/>
        </w:rPr>
        <w:t xml:space="preserve"> Data Burst Marking Indication (see clause 5.37.8.3 of </w:t>
      </w:r>
      <w:r w:rsidR="00FD4120">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969" w:name="_CR6_1_3_27_6"/>
      <w:bookmarkStart w:id="970" w:name="_Toc217026345"/>
      <w:bookmarkEnd w:id="969"/>
      <w:r>
        <w:rPr>
          <w:lang w:eastAsia="zh-CN"/>
        </w:rPr>
        <w:t>6.1.3.27.6</w:t>
      </w:r>
      <w:r>
        <w:rPr>
          <w:lang w:eastAsia="zh-CN"/>
        </w:rPr>
        <w:tab/>
        <w:t>Traffic Parameter Information and Traffic Parameter Measurement</w:t>
      </w:r>
      <w:bookmarkEnd w:id="970"/>
    </w:p>
    <w:p w14:paraId="3C7C48AA" w14:textId="31657400"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FD4120">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71" w:name="_CR6_1_3_28"/>
      <w:bookmarkStart w:id="972" w:name="_Toc217026346"/>
      <w:bookmarkEnd w:id="971"/>
      <w:r>
        <w:rPr>
          <w:lang w:eastAsia="zh-CN"/>
        </w:rPr>
        <w:t>6.1.3.28</w:t>
      </w:r>
      <w:r>
        <w:rPr>
          <w:lang w:eastAsia="zh-CN"/>
        </w:rPr>
        <w:tab/>
        <w:t>AF requested QoS for a UE or group of UEs not identified by a UE address</w:t>
      </w:r>
      <w:bookmarkEnd w:id="972"/>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lastRenderedPageBreak/>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7EC446ED"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FD4120">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79DD0DA0" w:rsidR="00AD752F" w:rsidRDefault="00AD752F" w:rsidP="00AD752F">
      <w:r>
        <w:t xml:space="preserve">The NEF determines whether or not to invoke the TSCTSF in the same way as for AF session with required QoS procedure, as described in step 2 of clause 4.15.6.6 in </w:t>
      </w:r>
      <w:r w:rsidR="00FD4120">
        <w:t>TS 23.502 [</w:t>
      </w:r>
      <w:r>
        <w:t>3].</w:t>
      </w:r>
    </w:p>
    <w:p w14:paraId="54C9E440" w14:textId="02022538" w:rsidR="00AD752F" w:rsidRDefault="00AD752F" w:rsidP="00AD752F">
      <w:r>
        <w:t xml:space="preserve">In case the TSCTSF is not used, the NEF stores the AF request on UDR. The PCF receives the AF requested QoS information from the UDR as described in clause 4.15.6.14 of </w:t>
      </w:r>
      <w:r w:rsidR="00FD4120">
        <w:t>TS 23.502 [</w:t>
      </w:r>
      <w:r>
        <w:t>3]. If the AF requested QoS information contains temporal invalidity condition, the PCF activates, modifies, or removes PCC rules corresponding to the QoS information as needed based on the invalidity conditions.</w:t>
      </w:r>
    </w:p>
    <w:p w14:paraId="4B25C5C3" w14:textId="32474863" w:rsidR="00AD752F" w:rsidRDefault="00AD752F" w:rsidP="00AD752F">
      <w:r>
        <w:t xml:space="preserve">In the case that the TSCTSF is used, the TSCTSF receives the AF requested QoS information from the NEF. The TSCTSF applies the AF requested QoS information as described in clause 5.20c of </w:t>
      </w:r>
      <w:r w:rsidR="00FD4120">
        <w:t>TS 23.501 [</w:t>
      </w:r>
      <w:r>
        <w:t xml:space="preserve">2] and clause 4.15.6.14 of </w:t>
      </w:r>
      <w:r w:rsidR="00FD4120">
        <w:t>TS 23.502 [</w:t>
      </w:r>
      <w:r>
        <w:t>3].</w:t>
      </w:r>
    </w:p>
    <w:p w14:paraId="0447D007" w14:textId="7C89F483" w:rsidR="000C17D5" w:rsidRDefault="000C17D5" w:rsidP="000C17D5">
      <w:pPr>
        <w:pStyle w:val="Heading4"/>
      </w:pPr>
      <w:bookmarkStart w:id="973" w:name="_CR6_1_3_29"/>
      <w:bookmarkStart w:id="974" w:name="_Toc217026347"/>
      <w:bookmarkEnd w:id="973"/>
      <w:r>
        <w:t>6.1.3.29</w:t>
      </w:r>
      <w:r>
        <w:tab/>
        <w:t xml:space="preserve">Network Slice replacement for </w:t>
      </w:r>
      <w:r w:rsidR="00062186">
        <w:t xml:space="preserve">a </w:t>
      </w:r>
      <w:r>
        <w:t>PDU Session</w:t>
      </w:r>
      <w:bookmarkEnd w:id="974"/>
    </w:p>
    <w:p w14:paraId="74D059F9" w14:textId="590ABFBD" w:rsidR="000C17D5" w:rsidRDefault="000C17D5" w:rsidP="000C17D5">
      <w:r>
        <w:t>The Network Slice Replacement is specified in clause 5.15.</w:t>
      </w:r>
      <w:r w:rsidR="008B3E72">
        <w:t>19</w:t>
      </w:r>
      <w:r>
        <w:t xml:space="preserve"> of </w:t>
      </w:r>
      <w:r w:rsidR="00FD4120">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4DFF4F4"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w:t>
      </w:r>
      <w:r w:rsidR="009C4314">
        <w:lastRenderedPageBreak/>
        <w:t xml:space="preserve">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0E4766">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367C1C5F" w:rsidR="009C4314" w:rsidRDefault="009C4314" w:rsidP="009C4314">
      <w:r>
        <w:t xml:space="preserve">When the PCF receives the SM </w:t>
      </w:r>
      <w:r w:rsidR="000E4766">
        <w:t>P</w:t>
      </w:r>
      <w:r>
        <w:t xml:space="preserve">olicy </w:t>
      </w:r>
      <w:r w:rsidR="000E4766">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975" w:name="_CR6_1_4"/>
      <w:bookmarkStart w:id="976" w:name="_Toc217026348"/>
      <w:bookmarkEnd w:id="975"/>
      <w:r w:rsidRPr="003D4ABF">
        <w:t>6.1.4</w:t>
      </w:r>
      <w:r w:rsidRPr="003D4ABF">
        <w:tab/>
      </w:r>
      <w:r w:rsidR="004B2724" w:rsidRPr="003D4ABF">
        <w:t>Network slice related p</w:t>
      </w:r>
      <w:r w:rsidRPr="003D4ABF">
        <w:t>olicy control</w:t>
      </w:r>
      <w:bookmarkEnd w:id="976"/>
    </w:p>
    <w:p w14:paraId="1A56CE6D" w14:textId="77777777" w:rsidR="00BD10A8" w:rsidRPr="003D4ABF" w:rsidRDefault="00BD10A8" w:rsidP="00640110">
      <w:pPr>
        <w:pStyle w:val="Heading4"/>
      </w:pPr>
      <w:bookmarkStart w:id="977" w:name="_CR6_1_4_1"/>
      <w:bookmarkStart w:id="978" w:name="_Toc217026349"/>
      <w:bookmarkEnd w:id="977"/>
      <w:r w:rsidRPr="003D4ABF">
        <w:t>6.1.4.1</w:t>
      </w:r>
      <w:r w:rsidRPr="003D4ABF">
        <w:tab/>
        <w:t>General</w:t>
      </w:r>
      <w:bookmarkEnd w:id="978"/>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6D7FC9" w:rsidR="004B2724" w:rsidRPr="003D4ABF" w:rsidRDefault="004B2724" w:rsidP="004B2724">
      <w:pPr>
        <w:pStyle w:val="NO"/>
      </w:pPr>
      <w:r w:rsidRPr="003D4ABF">
        <w:lastRenderedPageBreak/>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FD4120" w:rsidRPr="003D4ABF">
        <w:t>TS</w:t>
      </w:r>
      <w:r w:rsidR="00FD4120">
        <w:t> </w:t>
      </w:r>
      <w:r w:rsidR="00FD4120" w:rsidRPr="003D4ABF">
        <w:t>23.501</w:t>
      </w:r>
      <w:r w:rsidR="00FD4120">
        <w:t> </w:t>
      </w:r>
      <w:r w:rsidR="00FD4120"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79" w:name="_CR6_1_4_2"/>
      <w:bookmarkStart w:id="980" w:name="_Toc217026350"/>
      <w:bookmarkEnd w:id="979"/>
      <w:r w:rsidRPr="003D4ABF">
        <w:t>6.1.4.2</w:t>
      </w:r>
      <w:r w:rsidRPr="003D4ABF">
        <w:tab/>
      </w:r>
      <w:r w:rsidR="006A4701" w:rsidRPr="003D4ABF">
        <w:t xml:space="preserve">Limitation of </w:t>
      </w:r>
      <w:r w:rsidRPr="003D4ABF">
        <w:t>data rate per network slice with assistance of the NWDAF</w:t>
      </w:r>
      <w:bookmarkEnd w:id="980"/>
    </w:p>
    <w:p w14:paraId="246D1D8F" w14:textId="2D05C833"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FD4120" w:rsidRPr="003D4ABF">
        <w:t>TS</w:t>
      </w:r>
      <w:r w:rsidR="00FD4120">
        <w:t> </w:t>
      </w:r>
      <w:r w:rsidR="00FD4120" w:rsidRPr="003D4ABF">
        <w:t>23.288</w:t>
      </w:r>
      <w:r w:rsidR="00FD4120">
        <w:t> </w:t>
      </w:r>
      <w:r w:rsidR="00FD4120"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81" w:name="_CR6_1_4_3"/>
      <w:bookmarkStart w:id="982" w:name="_Toc217026351"/>
      <w:bookmarkEnd w:id="981"/>
      <w:r w:rsidRPr="003D4ABF">
        <w:t>6.1.4.3</w:t>
      </w:r>
      <w:r w:rsidRPr="003D4ABF">
        <w:tab/>
        <w:t>Limitation of data rate per network slice with PCF based monitoring</w:t>
      </w:r>
      <w:bookmarkEnd w:id="982"/>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7B495B87"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FD4120" w:rsidRPr="003D4ABF">
        <w:t>TS</w:t>
      </w:r>
      <w:r w:rsidR="00FD4120">
        <w:t> </w:t>
      </w:r>
      <w:r w:rsidR="00FD4120" w:rsidRPr="003D4ABF">
        <w:t>29.500</w:t>
      </w:r>
      <w:r w:rsidR="00FD4120">
        <w:t> </w:t>
      </w:r>
      <w:r w:rsidR="00FD4120"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83" w:name="_CR6_1_5"/>
      <w:bookmarkStart w:id="984" w:name="_Toc217026352"/>
      <w:bookmarkEnd w:id="983"/>
      <w:r>
        <w:t>6.1.5</w:t>
      </w:r>
      <w:r>
        <w:tab/>
        <w:t>Group related policy control</w:t>
      </w:r>
      <w:bookmarkEnd w:id="984"/>
    </w:p>
    <w:p w14:paraId="34E21E8D" w14:textId="56DDCB5E" w:rsidR="00CB4253" w:rsidRDefault="00CB4253" w:rsidP="00CB4253">
      <w:r>
        <w:t>Group related policy control supports limitation of the data rate per group</w:t>
      </w:r>
      <w:r w:rsidR="00E67E73">
        <w:t xml:space="preserve"> and is only applicable to 5G VN groups, as described in clause 5.29.2 of </w:t>
      </w:r>
      <w:r w:rsidR="00FD4120">
        <w:t>TS 23.501 [</w:t>
      </w:r>
      <w:r w:rsidR="00E67E73">
        <w:t>2]</w:t>
      </w:r>
      <w:r>
        <w:t>.</w:t>
      </w:r>
    </w:p>
    <w:p w14:paraId="59F42D80" w14:textId="71559159" w:rsidR="00CB4253" w:rsidRDefault="00CB4253" w:rsidP="00CB4253">
      <w:r>
        <w:lastRenderedPageBreak/>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28A79023" w:rsidR="00862191" w:rsidRDefault="00862191" w:rsidP="00862191">
      <w:r>
        <w:t xml:space="preserve">The PCF may receive the Maximum Group Data Rate as part of the 5G VN group data (within the subscription data set), as described in clause 5.29 of </w:t>
      </w:r>
      <w:r w:rsidR="00FD4120">
        <w:t>TS 23.501 [</w:t>
      </w:r>
      <w:r>
        <w:t>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985" w:name="_CR6_1_6"/>
      <w:bookmarkStart w:id="986" w:name="_Toc217026353"/>
      <w:bookmarkEnd w:id="985"/>
      <w:r>
        <w:t>6.1.6</w:t>
      </w:r>
      <w:r w:rsidR="00E335D6">
        <w:tab/>
        <w:t>Void</w:t>
      </w:r>
      <w:bookmarkEnd w:id="986"/>
    </w:p>
    <w:p w14:paraId="2EDE9CFE" w14:textId="01792C77" w:rsidR="009E49BA" w:rsidRDefault="009E49BA" w:rsidP="009E49BA"/>
    <w:p w14:paraId="43F3F487" w14:textId="0319DFF9" w:rsidR="00787F8E" w:rsidRPr="003D4ABF" w:rsidRDefault="00787F8E" w:rsidP="00787F8E">
      <w:pPr>
        <w:pStyle w:val="Heading2"/>
        <w:rPr>
          <w:lang w:eastAsia="zh-CN"/>
        </w:rPr>
      </w:pPr>
      <w:bookmarkStart w:id="987" w:name="_CR6_2"/>
      <w:bookmarkStart w:id="988" w:name="_Toc217026354"/>
      <w:bookmarkEnd w:id="987"/>
      <w:r w:rsidRPr="003D4ABF">
        <w:rPr>
          <w:lang w:eastAsia="zh-CN"/>
        </w:rPr>
        <w:t>6.2</w:t>
      </w:r>
      <w:r w:rsidRPr="003D4ABF">
        <w:rPr>
          <w:lang w:eastAsia="zh-CN"/>
        </w:rPr>
        <w:tab/>
        <w:t>Network functions and entities</w:t>
      </w:r>
      <w:bookmarkEnd w:id="941"/>
      <w:bookmarkEnd w:id="942"/>
      <w:bookmarkEnd w:id="943"/>
      <w:bookmarkEnd w:id="944"/>
      <w:bookmarkEnd w:id="945"/>
      <w:bookmarkEnd w:id="946"/>
      <w:bookmarkEnd w:id="947"/>
      <w:bookmarkEnd w:id="988"/>
    </w:p>
    <w:p w14:paraId="00F8BB5C" w14:textId="77777777" w:rsidR="00787F8E" w:rsidRPr="003D4ABF" w:rsidRDefault="00787F8E" w:rsidP="00787F8E">
      <w:pPr>
        <w:pStyle w:val="Heading3"/>
      </w:pPr>
      <w:bookmarkStart w:id="989" w:name="_CR6_2_1"/>
      <w:bookmarkStart w:id="990" w:name="_Toc19197361"/>
      <w:bookmarkStart w:id="991" w:name="_Toc27896514"/>
      <w:bookmarkStart w:id="992" w:name="_Toc36192682"/>
      <w:bookmarkStart w:id="993" w:name="_Toc37076413"/>
      <w:bookmarkStart w:id="994" w:name="_Toc45194859"/>
      <w:bookmarkStart w:id="995" w:name="_Toc47594271"/>
      <w:bookmarkStart w:id="996" w:name="_Toc51836902"/>
      <w:bookmarkStart w:id="997" w:name="_Toc217026355"/>
      <w:bookmarkEnd w:id="989"/>
      <w:r w:rsidRPr="003D4ABF">
        <w:t>6.2.1</w:t>
      </w:r>
      <w:r w:rsidRPr="003D4ABF">
        <w:tab/>
        <w:t>Policy Control Function (PCF)</w:t>
      </w:r>
      <w:bookmarkEnd w:id="990"/>
      <w:bookmarkEnd w:id="991"/>
      <w:bookmarkEnd w:id="992"/>
      <w:bookmarkEnd w:id="993"/>
      <w:bookmarkEnd w:id="994"/>
      <w:bookmarkEnd w:id="995"/>
      <w:bookmarkEnd w:id="996"/>
      <w:bookmarkEnd w:id="997"/>
    </w:p>
    <w:p w14:paraId="61386381" w14:textId="77777777" w:rsidR="00787F8E" w:rsidRPr="003D4ABF" w:rsidRDefault="00787F8E" w:rsidP="00787F8E">
      <w:pPr>
        <w:pStyle w:val="Heading4"/>
      </w:pPr>
      <w:bookmarkStart w:id="998" w:name="_CR6_2_1_1"/>
      <w:bookmarkStart w:id="999" w:name="_Toc19197362"/>
      <w:bookmarkStart w:id="1000" w:name="_Toc27896515"/>
      <w:bookmarkStart w:id="1001" w:name="_Toc36192683"/>
      <w:bookmarkStart w:id="1002" w:name="_Toc37076414"/>
      <w:bookmarkStart w:id="1003" w:name="_Toc45194860"/>
      <w:bookmarkStart w:id="1004" w:name="_Toc47594272"/>
      <w:bookmarkStart w:id="1005" w:name="_Toc51836903"/>
      <w:bookmarkStart w:id="1006" w:name="_Toc217026356"/>
      <w:bookmarkEnd w:id="998"/>
      <w:r w:rsidRPr="003D4ABF">
        <w:t>6.2.1.1</w:t>
      </w:r>
      <w:r w:rsidRPr="003D4ABF">
        <w:tab/>
        <w:t>General</w:t>
      </w:r>
      <w:bookmarkEnd w:id="999"/>
      <w:bookmarkEnd w:id="1000"/>
      <w:bookmarkEnd w:id="1001"/>
      <w:bookmarkEnd w:id="1002"/>
      <w:bookmarkEnd w:id="1003"/>
      <w:bookmarkEnd w:id="1004"/>
      <w:bookmarkEnd w:id="1005"/>
      <w:bookmarkEnd w:id="1006"/>
    </w:p>
    <w:p w14:paraId="4B4E36B6" w14:textId="77777777" w:rsidR="00787F8E" w:rsidRPr="003D4ABF" w:rsidRDefault="00787F8E" w:rsidP="00787F8E">
      <w:pPr>
        <w:pStyle w:val="Heading5"/>
      </w:pPr>
      <w:bookmarkStart w:id="1007" w:name="_CR6_2_1_1_1"/>
      <w:bookmarkStart w:id="1008" w:name="_Toc45194861"/>
      <w:bookmarkStart w:id="1009" w:name="_Toc47594273"/>
      <w:bookmarkStart w:id="1010" w:name="_Toc51836904"/>
      <w:bookmarkStart w:id="1011" w:name="_Toc217026357"/>
      <w:bookmarkEnd w:id="1007"/>
      <w:r w:rsidRPr="003D4ABF">
        <w:t>6.2.1.1.1</w:t>
      </w:r>
      <w:r w:rsidRPr="003D4ABF">
        <w:tab/>
        <w:t>Session management related functionality</w:t>
      </w:r>
      <w:bookmarkEnd w:id="1008"/>
      <w:bookmarkEnd w:id="1009"/>
      <w:bookmarkEnd w:id="1010"/>
      <w:bookmarkEnd w:id="1011"/>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rsidRPr="003D4ABF">
        <w:lastRenderedPageBreak/>
        <w:t>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02A97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FD4120" w:rsidRPr="003D4ABF">
        <w:rPr>
          <w:lang w:eastAsia="zh-CN"/>
        </w:rPr>
        <w:t>TS</w:t>
      </w:r>
      <w:r w:rsidR="00FD4120">
        <w:rPr>
          <w:lang w:eastAsia="zh-CN"/>
        </w:rPr>
        <w:t> </w:t>
      </w:r>
      <w:r w:rsidR="00FD4120" w:rsidRPr="003D4ABF">
        <w:rPr>
          <w:lang w:eastAsia="zh-CN"/>
        </w:rPr>
        <w:t>26.114</w:t>
      </w:r>
      <w:r w:rsidR="00FD4120">
        <w:rPr>
          <w:lang w:eastAsia="zh-CN"/>
        </w:rPr>
        <w:t> </w:t>
      </w:r>
      <w:r w:rsidR="00FD4120"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C7B27F5"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FD4120" w:rsidRPr="003D4ABF">
        <w:t>TS</w:t>
      </w:r>
      <w:r w:rsidR="00FD4120">
        <w:t> </w:t>
      </w:r>
      <w:r w:rsidR="00FD4120" w:rsidRPr="003D4ABF">
        <w:t>23.502</w:t>
      </w:r>
      <w:r w:rsidR="00FD4120">
        <w:t> </w:t>
      </w:r>
      <w:r w:rsidR="00FD4120"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0BE2F12F"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 xml:space="preserve">When the PCF detects that all PCC rules related to an AF session are removed, or the PCF detects that the SM Policy Association is terminated, the PCF shall request the AF to terminate the AF session. If the SMF indicated that the PCC </w:t>
      </w:r>
      <w:r w:rsidRPr="003D4ABF">
        <w:lastRenderedPageBreak/>
        <w:t>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8A762CF" w:rsidR="00787F8E" w:rsidRPr="003D4ABF" w:rsidRDefault="00787F8E" w:rsidP="00787F8E">
      <w:pPr>
        <w:pStyle w:val="NO"/>
      </w:pPr>
      <w:r w:rsidRPr="003D4ABF">
        <w:t>NOTE 4:</w:t>
      </w:r>
      <w:r w:rsidRPr="003D4ABF">
        <w:tab/>
        <w:t xml:space="preserve">For 5G-SRVCC (i.e. SRVCC from NG-RAN to UTRAN) as specified in </w:t>
      </w:r>
      <w:r w:rsidR="00FD4120" w:rsidRPr="003D4ABF">
        <w:t>TS</w:t>
      </w:r>
      <w:r w:rsidR="00FD4120">
        <w:t> </w:t>
      </w:r>
      <w:r w:rsidR="00FD4120" w:rsidRPr="003D4ABF">
        <w:t>23.216</w:t>
      </w:r>
      <w:r w:rsidR="00FD4120">
        <w:t> </w:t>
      </w:r>
      <w:r w:rsidR="00FD4120" w:rsidRPr="003D4ABF">
        <w:t>[</w:t>
      </w:r>
      <w:r w:rsidRPr="003D4ABF">
        <w:t xml:space="preserve">25]), the SM Policy Association is terminated by the SMF. For SRVCC (i.e. SRVCC from E-UTRAN to GERAN/UTRAN) as specified in </w:t>
      </w:r>
      <w:r w:rsidR="00FD4120" w:rsidRPr="003D4ABF">
        <w:t>TS</w:t>
      </w:r>
      <w:r w:rsidR="00FD4120">
        <w:t> </w:t>
      </w:r>
      <w:r w:rsidR="00FD4120" w:rsidRPr="003D4ABF">
        <w:t>23.216</w:t>
      </w:r>
      <w:r w:rsidR="00FD4120">
        <w:t> </w:t>
      </w:r>
      <w:r w:rsidR="00FD4120" w:rsidRPr="003D4ABF">
        <w:t>[</w:t>
      </w:r>
      <w:r w:rsidRPr="003D4ABF">
        <w:t>25], the SMF indicates that PCC rules are removed.</w:t>
      </w:r>
    </w:p>
    <w:p w14:paraId="44CC9F53" w14:textId="77777777" w:rsidR="00787F8E" w:rsidRPr="003D4ABF" w:rsidRDefault="00787F8E" w:rsidP="00787F8E">
      <w:pPr>
        <w:pStyle w:val="Heading5"/>
      </w:pPr>
      <w:bookmarkStart w:id="1012" w:name="_CR6_2_1_1_2"/>
      <w:bookmarkStart w:id="1013" w:name="_Toc45194862"/>
      <w:bookmarkStart w:id="1014" w:name="_Toc47594274"/>
      <w:bookmarkStart w:id="1015" w:name="_Toc51836905"/>
      <w:bookmarkStart w:id="1016" w:name="_Toc217026358"/>
      <w:bookmarkEnd w:id="1012"/>
      <w:r w:rsidRPr="003D4ABF">
        <w:t>6.2.1.1.2</w:t>
      </w:r>
      <w:r w:rsidRPr="003D4ABF">
        <w:tab/>
        <w:t>Non-session management related functionality</w:t>
      </w:r>
      <w:bookmarkEnd w:id="1013"/>
      <w:bookmarkEnd w:id="1014"/>
      <w:bookmarkEnd w:id="1015"/>
      <w:bookmarkEnd w:id="1016"/>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7" w:name="_Toc19197363"/>
      <w:bookmarkStart w:id="1018" w:name="_Toc27896516"/>
      <w:bookmarkStart w:id="1019" w:name="_Toc36192684"/>
      <w:bookmarkStart w:id="1020" w:name="_Toc37076415"/>
      <w:bookmarkStart w:id="1021" w:name="_Toc45194865"/>
      <w:bookmarkStart w:id="1022" w:name="_Toc47594277"/>
      <w:bookmarkStart w:id="1023"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24" w:name="_CR6_2_1_1_3"/>
      <w:bookmarkStart w:id="1025" w:name="_Toc217026359"/>
      <w:bookmarkEnd w:id="1024"/>
      <w:r w:rsidRPr="003D4ABF">
        <w:t>6.2.1.1.3</w:t>
      </w:r>
      <w:r w:rsidRPr="003D4ABF">
        <w:tab/>
        <w:t>Network slice related functionality</w:t>
      </w:r>
      <w:bookmarkEnd w:id="1025"/>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6" w:name="_CR6_2_1_1_4"/>
      <w:bookmarkStart w:id="1027" w:name="_Toc217026360"/>
      <w:bookmarkEnd w:id="1026"/>
      <w:r>
        <w:t>6.2.1.1.4</w:t>
      </w:r>
      <w:r>
        <w:tab/>
        <w:t>Group related functionality</w:t>
      </w:r>
      <w:bookmarkEnd w:id="1027"/>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8" w:name="_CR6_2_1_2"/>
      <w:bookmarkStart w:id="1029" w:name="_Toc217026361"/>
      <w:bookmarkEnd w:id="1028"/>
      <w:r w:rsidRPr="003D4ABF">
        <w:t>6.2.1.2</w:t>
      </w:r>
      <w:r w:rsidRPr="003D4ABF">
        <w:tab/>
        <w:t>Input for PCC decisions</w:t>
      </w:r>
      <w:bookmarkEnd w:id="1017"/>
      <w:bookmarkEnd w:id="1018"/>
      <w:bookmarkEnd w:id="1019"/>
      <w:bookmarkEnd w:id="1020"/>
      <w:bookmarkEnd w:id="1021"/>
      <w:bookmarkEnd w:id="1022"/>
      <w:bookmarkEnd w:id="1023"/>
      <w:bookmarkEnd w:id="1029"/>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0289B0A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FD4120">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0EA84D98" w:rsidR="00787F8E" w:rsidRPr="003D4ABF" w:rsidRDefault="00787F8E" w:rsidP="00787F8E">
      <w:pPr>
        <w:pStyle w:val="B1"/>
      </w:pPr>
      <w:r w:rsidRPr="003D4ABF">
        <w:lastRenderedPageBreak/>
        <w:t>-</w:t>
      </w:r>
      <w:r w:rsidRPr="003D4ABF">
        <w:tab/>
        <w:t xml:space="preserve">Serving Network identifier (PLMN ID or PLMN ID and NID, see clause 5.34 of </w:t>
      </w:r>
      <w:r w:rsidR="00FD4120" w:rsidRPr="003D4ABF">
        <w:t>TS</w:t>
      </w:r>
      <w:r w:rsidR="00FD4120">
        <w:t> </w:t>
      </w:r>
      <w:r w:rsidR="00FD4120" w:rsidRPr="003D4ABF">
        <w:t>23.501</w:t>
      </w:r>
      <w:r w:rsidR="00FD4120">
        <w:t> </w:t>
      </w:r>
      <w:r w:rsidR="00FD4120"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0C1618CB" w:rsidR="00787F8E" w:rsidRPr="003D4ABF" w:rsidRDefault="00787F8E" w:rsidP="00787F8E">
      <w:r w:rsidRPr="003D4ABF">
        <w:t>The SMF may provide information</w:t>
      </w:r>
      <w:r w:rsidR="003D4ABF">
        <w:t xml:space="preserve"> related to the PDU Session as defined in clause 5.2.5.4 of </w:t>
      </w:r>
      <w:r w:rsidR="00FD4120">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1F3C35" w:rsidRDefault="00787F8E" w:rsidP="00787F8E">
      <w:pPr>
        <w:pStyle w:val="B1"/>
        <w:rPr>
          <w:lang w:val="fr-FR"/>
        </w:rPr>
      </w:pPr>
      <w:r w:rsidRPr="001F3C35">
        <w:rPr>
          <w:lang w:val="fr-FR"/>
        </w:rPr>
        <w:t>-</w:t>
      </w:r>
      <w:r w:rsidRPr="001F3C35">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415F1942" w:rsidR="00787F8E" w:rsidRPr="003D4ABF" w:rsidRDefault="00787F8E" w:rsidP="00787F8E">
      <w:pPr>
        <w:pStyle w:val="B1"/>
      </w:pPr>
      <w:r w:rsidRPr="003D4ABF">
        <w:t>-</w:t>
      </w:r>
      <w:r w:rsidRPr="003D4ABF">
        <w:tab/>
        <w:t xml:space="preserve">Serving Network identifier (PLMN ID or PLMN ID and NID, see clause 5.34 of </w:t>
      </w:r>
      <w:r w:rsidR="00FD4120" w:rsidRPr="003D4ABF">
        <w:t>TS</w:t>
      </w:r>
      <w:r w:rsidR="00FD4120">
        <w:t> </w:t>
      </w:r>
      <w:r w:rsidR="00FD4120" w:rsidRPr="003D4ABF">
        <w:t>23.501</w:t>
      </w:r>
      <w:r w:rsidR="00FD4120">
        <w:t> </w:t>
      </w:r>
      <w:r w:rsidR="00FD4120"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lastRenderedPageBreak/>
        <w:t>-</w:t>
      </w:r>
      <w:r w:rsidRPr="003D4ABF">
        <w:tab/>
        <w:t>Detected service data flow descriptions;</w:t>
      </w:r>
    </w:p>
    <w:p w14:paraId="026EF906" w14:textId="11251EB5"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FD4120" w:rsidRPr="003D4ABF">
        <w:t>TS</w:t>
      </w:r>
      <w:r w:rsidR="00FD4120">
        <w:t> </w:t>
      </w:r>
      <w:r w:rsidR="00FD4120" w:rsidRPr="003D4ABF">
        <w:t>23.501</w:t>
      </w:r>
      <w:r w:rsidR="00FD4120">
        <w:t> </w:t>
      </w:r>
      <w:r w:rsidR="00FD4120" w:rsidRPr="003D4ABF">
        <w:t>[</w:t>
      </w:r>
      <w:r w:rsidRPr="003D4ABF">
        <w:t>2]);</w:t>
      </w:r>
    </w:p>
    <w:p w14:paraId="76540FB4" w14:textId="06C87914"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FD4120" w:rsidRPr="003D4ABF">
        <w:t>TS</w:t>
      </w:r>
      <w:r w:rsidR="00FD4120">
        <w:t> </w:t>
      </w:r>
      <w:r w:rsidR="00FD4120" w:rsidRPr="003D4ABF">
        <w:t>23.501</w:t>
      </w:r>
      <w:r w:rsidR="00FD4120">
        <w:t> </w:t>
      </w:r>
      <w:r w:rsidR="00FD4120"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64A4CC79" w:rsidR="00787F8E" w:rsidRPr="003D4ABF" w:rsidRDefault="00787F8E" w:rsidP="00787F8E">
      <w:pPr>
        <w:pStyle w:val="B1"/>
      </w:pPr>
      <w:r w:rsidRPr="003D4ABF">
        <w:t>-</w:t>
      </w:r>
      <w:r w:rsidRPr="003D4ABF">
        <w:tab/>
        <w:t xml:space="preserve">DN Authorization Profile Index (see clause 5.6.6 of </w:t>
      </w:r>
      <w:r w:rsidR="00FD4120" w:rsidRPr="003D4ABF">
        <w:t>TS</w:t>
      </w:r>
      <w:r w:rsidR="00FD4120">
        <w:t> </w:t>
      </w:r>
      <w:r w:rsidR="00FD4120" w:rsidRPr="003D4ABF">
        <w:t>23.501</w:t>
      </w:r>
      <w:r w:rsidR="00FD4120">
        <w:t> </w:t>
      </w:r>
      <w:r w:rsidR="00FD4120" w:rsidRPr="003D4ABF">
        <w:t>[</w:t>
      </w:r>
      <w:r w:rsidRPr="003D4ABF">
        <w:t>2]);</w:t>
      </w:r>
    </w:p>
    <w:p w14:paraId="775E7FE2" w14:textId="59C5B4E4"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FD4120" w:rsidRPr="003D4ABF">
        <w:t>TS</w:t>
      </w:r>
      <w:r w:rsidR="00FD4120">
        <w:t> </w:t>
      </w:r>
      <w:r w:rsidR="00FD4120" w:rsidRPr="003D4ABF">
        <w:t>23.501</w:t>
      </w:r>
      <w:r w:rsidR="00FD4120">
        <w:t> </w:t>
      </w:r>
      <w:r w:rsidR="00FD4120"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2C22486C" w:rsidR="007B57D2" w:rsidRPr="003D4ABF" w:rsidRDefault="007B57D2" w:rsidP="007B57D2">
      <w:pPr>
        <w:pStyle w:val="B1"/>
      </w:pPr>
      <w:r w:rsidRPr="003D4ABF">
        <w:t>-</w:t>
      </w:r>
      <w:r w:rsidRPr="003D4ABF">
        <w:tab/>
        <w:t xml:space="preserve">Provisioning Server address(es) (see clause 5.30 of </w:t>
      </w:r>
      <w:r w:rsidR="00FD4120" w:rsidRPr="003D4ABF">
        <w:t>TS</w:t>
      </w:r>
      <w:r w:rsidR="00FD4120">
        <w:t> </w:t>
      </w:r>
      <w:r w:rsidR="00FD4120" w:rsidRPr="003D4ABF">
        <w:t>23.501</w:t>
      </w:r>
      <w:r w:rsidR="00FD4120">
        <w:t> </w:t>
      </w:r>
      <w:r w:rsidR="00FD4120"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80AB14" w:rsidR="00C310C1" w:rsidRPr="003D4ABF" w:rsidRDefault="00C310C1" w:rsidP="00C310C1">
      <w:pPr>
        <w:pStyle w:val="B1"/>
      </w:pPr>
      <w:r>
        <w:t>-</w:t>
      </w:r>
      <w:r>
        <w:tab/>
        <w:t xml:space="preserve">HR-SBO support indication for requesting VPLMN Specific Offloading Policy (see clause 6.2.1.12 and clause 6.7 of </w:t>
      </w:r>
      <w:r w:rsidR="00FD4120">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3969D280" w:rsidR="00787F8E" w:rsidRPr="003D4ABF" w:rsidRDefault="00787F8E" w:rsidP="00787F8E">
      <w:r w:rsidRPr="003D4ABF">
        <w:t>The UDR may provide policy information related to an ASP</w:t>
      </w:r>
      <w:r w:rsidR="003D4ABF">
        <w:t xml:space="preserve"> as defined in clause 5.2.12.2 of </w:t>
      </w:r>
      <w:r w:rsidR="00FD4120">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5EC4AAA5" w:rsidR="00787F8E" w:rsidRPr="003D4ABF" w:rsidRDefault="00787F8E" w:rsidP="00787F8E">
      <w:r w:rsidRPr="003D4ABF">
        <w:t xml:space="preserve">The UDR may provide the service specific information as defined in clause 4.15.6.7 of </w:t>
      </w:r>
      <w:r w:rsidR="00FD4120" w:rsidRPr="003D4ABF">
        <w:t>TS</w:t>
      </w:r>
      <w:r w:rsidR="00FD4120">
        <w:t> </w:t>
      </w:r>
      <w:r w:rsidR="00FD4120" w:rsidRPr="003D4ABF">
        <w:t>23.502</w:t>
      </w:r>
      <w:r w:rsidR="00FD4120">
        <w:t> </w:t>
      </w:r>
      <w:r w:rsidR="00FD4120" w:rsidRPr="003D4ABF">
        <w:t>[</w:t>
      </w:r>
      <w:r w:rsidRPr="003D4ABF">
        <w:t>3].</w:t>
      </w:r>
    </w:p>
    <w:p w14:paraId="3E6137D6" w14:textId="70DF6DC9" w:rsidR="00787F8E" w:rsidRPr="003D4ABF" w:rsidRDefault="00787F8E" w:rsidP="00787F8E">
      <w:r w:rsidRPr="003D4ABF">
        <w:t>The AF, if involved, may provide application session related information</w:t>
      </w:r>
      <w:r w:rsidR="003D4ABF">
        <w:t xml:space="preserve"> as defined in clause 5.2.5.3 of </w:t>
      </w:r>
      <w:r w:rsidR="00FD4120">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055BE467" w:rsidR="00B267EA" w:rsidRDefault="00B267EA" w:rsidP="00787F8E">
      <w:pPr>
        <w:pStyle w:val="B1"/>
      </w:pPr>
      <w:r>
        <w:t>-</w:t>
      </w:r>
      <w:r>
        <w:tab/>
        <w:t>Indication of ECN marking for L4S</w:t>
      </w:r>
      <w:r w:rsidR="003F23C9">
        <w:t xml:space="preserve"> support</w:t>
      </w:r>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lastRenderedPageBreak/>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7E2A90A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FD4120">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3F12DDFA" w:rsidR="00787F8E" w:rsidRPr="003D4ABF" w:rsidRDefault="00787F8E" w:rsidP="00787F8E">
      <w:r w:rsidRPr="003D4ABF">
        <w:t>The CHF, if involved, may provide the following information for a subscriber</w:t>
      </w:r>
      <w:r w:rsidR="003D4ABF">
        <w:t xml:space="preserve"> as defined in clause 5.2.5.17 of </w:t>
      </w:r>
      <w:r w:rsidR="00FD4120">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lastRenderedPageBreak/>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798C6C48" w:rsidR="00787F8E" w:rsidRPr="003D4ABF" w:rsidRDefault="00787F8E" w:rsidP="00787F8E">
      <w:r w:rsidRPr="003D4ABF">
        <w:t xml:space="preserve">The 5QIs (see clause 5.7.4 of </w:t>
      </w:r>
      <w:r w:rsidR="00FD4120" w:rsidRPr="003D4ABF">
        <w:t>TS</w:t>
      </w:r>
      <w:r w:rsidR="00FD4120">
        <w:t> </w:t>
      </w:r>
      <w:r w:rsidR="00FD4120" w:rsidRPr="003D4ABF">
        <w:t>23.501</w:t>
      </w:r>
      <w:r w:rsidR="00FD4120">
        <w:t> </w:t>
      </w:r>
      <w:r w:rsidR="00FD4120"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30" w:name="_CR6_2_1_3"/>
      <w:bookmarkStart w:id="1031" w:name="_Toc19197364"/>
      <w:bookmarkStart w:id="1032" w:name="_Toc27896517"/>
      <w:bookmarkStart w:id="1033" w:name="_Toc36192685"/>
      <w:bookmarkStart w:id="1034" w:name="_Toc37076416"/>
      <w:bookmarkStart w:id="1035" w:name="_Toc45194866"/>
      <w:bookmarkStart w:id="1036" w:name="_Toc47594278"/>
      <w:bookmarkStart w:id="1037" w:name="_Toc51836907"/>
      <w:bookmarkStart w:id="1038" w:name="_Toc217026362"/>
      <w:bookmarkEnd w:id="1030"/>
      <w:r w:rsidRPr="003D4ABF">
        <w:t>6.2.1.</w:t>
      </w:r>
      <w:r w:rsidRPr="003D4ABF">
        <w:rPr>
          <w:lang w:eastAsia="zh-CN"/>
        </w:rPr>
        <w:t>3</w:t>
      </w:r>
      <w:r w:rsidRPr="003D4ABF">
        <w:tab/>
        <w:t>Policy control s</w:t>
      </w:r>
      <w:r w:rsidRPr="003D4ABF">
        <w:rPr>
          <w:lang w:eastAsia="zh-CN"/>
        </w:rPr>
        <w:t>ubscription information management</w:t>
      </w:r>
      <w:bookmarkEnd w:id="1031"/>
      <w:bookmarkEnd w:id="1032"/>
      <w:bookmarkEnd w:id="1033"/>
      <w:bookmarkEnd w:id="1034"/>
      <w:bookmarkEnd w:id="1035"/>
      <w:bookmarkEnd w:id="1036"/>
      <w:bookmarkEnd w:id="1037"/>
      <w:bookmarkEnd w:id="1038"/>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4AB11925"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FD4120" w:rsidRPr="00E20298">
        <w:t>TS</w:t>
      </w:r>
      <w:r w:rsidR="00FD4120">
        <w:t> </w:t>
      </w:r>
      <w:r w:rsidR="00FD4120" w:rsidRPr="00E20298">
        <w:t>23.501</w:t>
      </w:r>
      <w:r w:rsidR="00FD4120">
        <w:t> </w:t>
      </w:r>
      <w:r w:rsidR="00FD4120"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39" w:name="_CRTable6_2_1_31"/>
      <w:r w:rsidRPr="003D4ABF">
        <w:rPr>
          <w:rFonts w:eastAsia="DengXian"/>
        </w:rPr>
        <w:lastRenderedPageBreak/>
        <w:t xml:space="preserve">Table </w:t>
      </w:r>
      <w:bookmarkEnd w:id="1039"/>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B91C41" w:rsidRPr="003D4ABF" w14:paraId="188FF86D" w14:textId="77777777" w:rsidTr="003D3839">
        <w:trPr>
          <w:cantSplit/>
        </w:trPr>
        <w:tc>
          <w:tcPr>
            <w:tcW w:w="2093" w:type="dxa"/>
          </w:tcPr>
          <w:p w14:paraId="08F396EA" w14:textId="16A05B23" w:rsidR="00B91C41" w:rsidRPr="003D4ABF" w:rsidRDefault="00B91C41" w:rsidP="00B91C41">
            <w:pPr>
              <w:pStyle w:val="TAL"/>
            </w:pPr>
            <w:r>
              <w:t>Indication of VPLMN specific URSP rule support</w:t>
            </w:r>
          </w:p>
        </w:tc>
        <w:tc>
          <w:tcPr>
            <w:tcW w:w="4961" w:type="dxa"/>
          </w:tcPr>
          <w:p w14:paraId="03F14A94" w14:textId="07406835" w:rsidR="00B91C41" w:rsidRPr="003D4ABF" w:rsidRDefault="00B91C41" w:rsidP="00B91C41">
            <w:pPr>
              <w:pStyle w:val="TAL"/>
            </w:pPr>
            <w:r>
              <w:t>Indicates the UE support of VPLMN specific URSP rules.</w:t>
            </w:r>
          </w:p>
        </w:tc>
        <w:tc>
          <w:tcPr>
            <w:tcW w:w="1134" w:type="dxa"/>
          </w:tcPr>
          <w:p w14:paraId="5AC6D2C0" w14:textId="2CEE05B3" w:rsidR="00B91C41" w:rsidRPr="003D4ABF" w:rsidRDefault="00B91C41" w:rsidP="00B91C41">
            <w:pPr>
              <w:pStyle w:val="TAL"/>
              <w:rPr>
                <w:szCs w:val="18"/>
              </w:rPr>
            </w:pPr>
            <w:r w:rsidRPr="003D4ABF">
              <w:rPr>
                <w:szCs w:val="18"/>
              </w:rPr>
              <w:t>Optional</w:t>
            </w:r>
          </w:p>
        </w:tc>
      </w:tr>
      <w:tr w:rsidR="00B91C41" w:rsidRPr="003D4ABF" w14:paraId="18319D17" w14:textId="77777777" w:rsidTr="00844BD5">
        <w:trPr>
          <w:cantSplit/>
        </w:trPr>
        <w:tc>
          <w:tcPr>
            <w:tcW w:w="8188" w:type="dxa"/>
            <w:gridSpan w:val="3"/>
          </w:tcPr>
          <w:p w14:paraId="186A0E52" w14:textId="2C85F88B" w:rsidR="00B91C41" w:rsidRDefault="00B91C41" w:rsidP="00B91C41">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B91C41" w:rsidRPr="003D4ABF" w:rsidRDefault="00B91C41" w:rsidP="00B91C41">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40" w:name="_CRTable6_2_1_32"/>
      <w:r w:rsidRPr="003D4ABF">
        <w:rPr>
          <w:rFonts w:eastAsia="DengXian"/>
        </w:rPr>
        <w:lastRenderedPageBreak/>
        <w:t xml:space="preserve">Table </w:t>
      </w:r>
      <w:bookmarkEnd w:id="104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lastRenderedPageBreak/>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1D1898CA"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41" w:name="_CRTable6_2_1_33"/>
      <w:r w:rsidRPr="003D4ABF">
        <w:rPr>
          <w:rFonts w:eastAsia="DengXian"/>
        </w:rPr>
        <w:t xml:space="preserve">Table </w:t>
      </w:r>
      <w:bookmarkEnd w:id="1041"/>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42" w:name="_CRTable6_2_1_34"/>
      <w:r w:rsidRPr="003D4ABF">
        <w:lastRenderedPageBreak/>
        <w:t xml:space="preserve">Table </w:t>
      </w:r>
      <w:bookmarkEnd w:id="1042"/>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43" w:name="_Toc19197365"/>
      <w:bookmarkStart w:id="1044" w:name="_Toc27896518"/>
      <w:bookmarkStart w:id="1045" w:name="_Toc36192686"/>
      <w:bookmarkStart w:id="1046" w:name="_Toc37076417"/>
      <w:bookmarkStart w:id="1047" w:name="_Toc45194867"/>
      <w:bookmarkStart w:id="1048" w:name="_Toc47594279"/>
      <w:bookmarkStart w:id="1049"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50" w:name="_CRTable6_2_1_35"/>
      <w:r w:rsidRPr="003D4ABF">
        <w:t xml:space="preserve">Table </w:t>
      </w:r>
      <w:bookmarkEnd w:id="1050"/>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51" w:name="_CRTable6_2_1_36"/>
      <w:r>
        <w:t xml:space="preserve">Table </w:t>
      </w:r>
      <w:bookmarkEnd w:id="1051"/>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52" w:name="_CRTable6_2_1_37"/>
      <w:r>
        <w:lastRenderedPageBreak/>
        <w:t xml:space="preserve">Table </w:t>
      </w:r>
      <w:bookmarkEnd w:id="1052"/>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53" w:name="_CR6_2_1_4"/>
      <w:bookmarkStart w:id="1054" w:name="_Toc217026363"/>
      <w:bookmarkEnd w:id="1053"/>
      <w:r w:rsidRPr="003D4ABF">
        <w:t>6.2.1.4</w:t>
      </w:r>
      <w:r w:rsidRPr="003D4ABF">
        <w:tab/>
        <w:t>V-PCF</w:t>
      </w:r>
      <w:bookmarkEnd w:id="1043"/>
      <w:bookmarkEnd w:id="1044"/>
      <w:bookmarkEnd w:id="1045"/>
      <w:bookmarkEnd w:id="1046"/>
      <w:bookmarkEnd w:id="1047"/>
      <w:bookmarkEnd w:id="1048"/>
      <w:bookmarkEnd w:id="1049"/>
      <w:bookmarkEnd w:id="1054"/>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55" w:name="_CR6_2_1_5"/>
      <w:bookmarkStart w:id="1056" w:name="_Toc19197366"/>
      <w:bookmarkStart w:id="1057" w:name="_Toc27896519"/>
      <w:bookmarkStart w:id="1058" w:name="_Toc36192687"/>
      <w:bookmarkStart w:id="1059" w:name="_Toc37076418"/>
      <w:bookmarkStart w:id="1060" w:name="_Toc45194868"/>
      <w:bookmarkStart w:id="1061" w:name="_Toc47594280"/>
      <w:bookmarkStart w:id="1062" w:name="_Toc51836909"/>
      <w:bookmarkStart w:id="1063" w:name="_Toc217026364"/>
      <w:bookmarkEnd w:id="1055"/>
      <w:r w:rsidRPr="003D4ABF">
        <w:t>6.2.1.5</w:t>
      </w:r>
      <w:r w:rsidRPr="003D4ABF">
        <w:tab/>
        <w:t>H-PCF</w:t>
      </w:r>
      <w:bookmarkEnd w:id="1056"/>
      <w:bookmarkEnd w:id="1057"/>
      <w:bookmarkEnd w:id="1058"/>
      <w:bookmarkEnd w:id="1059"/>
      <w:bookmarkEnd w:id="1060"/>
      <w:bookmarkEnd w:id="1061"/>
      <w:bookmarkEnd w:id="1062"/>
      <w:bookmarkEnd w:id="1063"/>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0D011FF6"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FD4120">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64" w:name="_CR6_2_1_6"/>
      <w:bookmarkStart w:id="1065" w:name="_Toc19197367"/>
      <w:bookmarkStart w:id="1066" w:name="_Toc27896520"/>
      <w:bookmarkStart w:id="1067" w:name="_Toc36192688"/>
      <w:bookmarkStart w:id="1068" w:name="_Toc37076419"/>
      <w:bookmarkStart w:id="1069" w:name="_Toc45194869"/>
      <w:bookmarkStart w:id="1070" w:name="_Toc47594281"/>
      <w:bookmarkStart w:id="1071" w:name="_Toc51836910"/>
      <w:bookmarkStart w:id="1072" w:name="_Toc217026365"/>
      <w:bookmarkEnd w:id="1064"/>
      <w:r w:rsidRPr="003D4ABF">
        <w:t>6.2.1.6</w:t>
      </w:r>
      <w:r w:rsidRPr="003D4ABF">
        <w:tab/>
      </w:r>
      <w:r w:rsidRPr="003D4ABF">
        <w:rPr>
          <w:rFonts w:eastAsia="SimSun" w:cs="Arial"/>
          <w:lang w:eastAsia="zh-CN"/>
        </w:rPr>
        <w:t>Application specific policy information management</w:t>
      </w:r>
      <w:bookmarkEnd w:id="1065"/>
      <w:bookmarkEnd w:id="1066"/>
      <w:bookmarkEnd w:id="1067"/>
      <w:bookmarkEnd w:id="1068"/>
      <w:bookmarkEnd w:id="1069"/>
      <w:bookmarkEnd w:id="1070"/>
      <w:bookmarkEnd w:id="1071"/>
      <w:bookmarkEnd w:id="107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4289816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FD4120" w:rsidRPr="003D4ABF">
        <w:rPr>
          <w:rFonts w:eastAsia="DengXian"/>
          <w:lang w:eastAsia="zh-CN"/>
        </w:rPr>
        <w:t>TS</w:t>
      </w:r>
      <w:r w:rsidR="00FD4120">
        <w:rPr>
          <w:rFonts w:eastAsia="DengXian"/>
          <w:lang w:eastAsia="zh-CN"/>
        </w:rPr>
        <w:t> </w:t>
      </w:r>
      <w:r w:rsidR="00FD4120" w:rsidRPr="003D4ABF">
        <w:rPr>
          <w:rFonts w:eastAsia="DengXian"/>
          <w:lang w:eastAsia="zh-CN"/>
        </w:rPr>
        <w:t>23.501</w:t>
      </w:r>
      <w:r w:rsidR="00FD4120">
        <w:rPr>
          <w:rFonts w:eastAsia="DengXian"/>
          <w:lang w:eastAsia="zh-CN"/>
        </w:rPr>
        <w:t> </w:t>
      </w:r>
      <w:r w:rsidR="00FD4120"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73" w:name="_CR6_2_1_7"/>
      <w:bookmarkStart w:id="1074" w:name="_Toc51836911"/>
      <w:bookmarkStart w:id="1075" w:name="_Toc19197368"/>
      <w:bookmarkStart w:id="1076" w:name="_Toc27896521"/>
      <w:bookmarkStart w:id="1077" w:name="_Toc36192689"/>
      <w:bookmarkStart w:id="1078" w:name="_Toc37076420"/>
      <w:bookmarkStart w:id="1079" w:name="_Toc45194870"/>
      <w:bookmarkStart w:id="1080" w:name="_Toc47594282"/>
      <w:bookmarkStart w:id="1081" w:name="_Toc217026366"/>
      <w:bookmarkEnd w:id="1073"/>
      <w:r w:rsidRPr="003D4ABF">
        <w:t>6.2.1.7</w:t>
      </w:r>
      <w:r w:rsidRPr="003D4ABF">
        <w:tab/>
        <w:t>Usage monitoring</w:t>
      </w:r>
      <w:bookmarkEnd w:id="1074"/>
      <w:bookmarkEnd w:id="1081"/>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82" w:name="_CR6_2_1_8"/>
      <w:bookmarkStart w:id="1083" w:name="_Toc51836912"/>
      <w:bookmarkStart w:id="1084" w:name="_Toc217026367"/>
      <w:bookmarkEnd w:id="1082"/>
      <w:r w:rsidRPr="003D4ABF">
        <w:t>6.2.1.8</w:t>
      </w:r>
      <w:r w:rsidRPr="003D4ABF">
        <w:tab/>
        <w:t>Sponsored data connectivity</w:t>
      </w:r>
      <w:bookmarkEnd w:id="1083"/>
      <w:bookmarkEnd w:id="1084"/>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85" w:name="_CR6_2_1_9"/>
      <w:bookmarkStart w:id="1086" w:name="_Toc51836913"/>
      <w:bookmarkStart w:id="1087" w:name="_Toc217026368"/>
      <w:bookmarkEnd w:id="1085"/>
      <w:r w:rsidRPr="003D4ABF">
        <w:t>6.2.1.9</w:t>
      </w:r>
      <w:r w:rsidRPr="003D4ABF">
        <w:tab/>
        <w:t>Monitoring the data rate per Network Slice for a UE</w:t>
      </w:r>
      <w:bookmarkEnd w:id="1087"/>
    </w:p>
    <w:p w14:paraId="536BB781" w14:textId="725041DC"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FD4120" w:rsidRPr="003D4ABF">
        <w:t>TS</w:t>
      </w:r>
      <w:r w:rsidR="00FD4120">
        <w:t> </w:t>
      </w:r>
      <w:r w:rsidR="00FD4120" w:rsidRPr="003D4ABF">
        <w:t>23.501</w:t>
      </w:r>
      <w:r w:rsidR="00FD4120">
        <w:t> </w:t>
      </w:r>
      <w:r w:rsidR="00FD4120"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3DD2E175"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FD4120" w:rsidRPr="003D4ABF">
        <w:t>TS</w:t>
      </w:r>
      <w:r w:rsidR="00FD4120">
        <w:t> </w:t>
      </w:r>
      <w:r w:rsidR="00FD4120" w:rsidRPr="003D4ABF">
        <w:t>23.501</w:t>
      </w:r>
      <w:r w:rsidR="00FD4120">
        <w:t> </w:t>
      </w:r>
      <w:r w:rsidR="00FD4120" w:rsidRPr="003D4ABF">
        <w:t>[</w:t>
      </w:r>
      <w:r w:rsidRPr="003D4ABF">
        <w:t>2].</w:t>
      </w:r>
    </w:p>
    <w:p w14:paraId="402FE437" w14:textId="773F8411" w:rsidR="00BD10A8" w:rsidRPr="003D4ABF" w:rsidRDefault="00BD10A8" w:rsidP="00BD10A8">
      <w:pPr>
        <w:pStyle w:val="Heading4"/>
      </w:pPr>
      <w:bookmarkStart w:id="1088" w:name="_CR6_2_1_10"/>
      <w:bookmarkStart w:id="1089" w:name="_Toc217026369"/>
      <w:bookmarkEnd w:id="1088"/>
      <w:r w:rsidRPr="003D4ABF">
        <w:t>6.2.1.10</w:t>
      </w:r>
      <w:r w:rsidRPr="003D4ABF">
        <w:tab/>
        <w:t>Monitoring the data rate per Network Slice</w:t>
      </w:r>
      <w:bookmarkEnd w:id="1089"/>
    </w:p>
    <w:p w14:paraId="16428EE8" w14:textId="78BB45C0" w:rsidR="00BD10A8" w:rsidRPr="003D4ABF" w:rsidRDefault="00BD10A8" w:rsidP="00640110">
      <w:pPr>
        <w:pStyle w:val="Heading5"/>
      </w:pPr>
      <w:bookmarkStart w:id="1090" w:name="_CR6_2_1_10_1"/>
      <w:bookmarkStart w:id="1091" w:name="_Toc217026370"/>
      <w:bookmarkEnd w:id="1090"/>
      <w:r w:rsidRPr="003D4ABF">
        <w:t>6.2.1.10.1</w:t>
      </w:r>
      <w:r w:rsidRPr="003D4ABF">
        <w:tab/>
        <w:t>General</w:t>
      </w:r>
      <w:bookmarkEnd w:id="1091"/>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92" w:name="_CR6_2_1_10_2"/>
      <w:bookmarkStart w:id="1093" w:name="_Toc217026371"/>
      <w:bookmarkEnd w:id="1092"/>
      <w:r w:rsidRPr="003D4ABF">
        <w:t>6.2.1.10.2</w:t>
      </w:r>
      <w:r w:rsidRPr="003D4ABF">
        <w:tab/>
        <w:t>Monitoring the data rate per Network Slice by using QoS parameters</w:t>
      </w:r>
      <w:bookmarkEnd w:id="1093"/>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94" w:name="_CR6_2_1_11"/>
      <w:bookmarkStart w:id="1095" w:name="_Toc217026372"/>
      <w:bookmarkEnd w:id="1094"/>
      <w:r>
        <w:t>6.2.1.11</w:t>
      </w:r>
      <w:r>
        <w:tab/>
        <w:t>Monitoring the data rate per Group</w:t>
      </w:r>
      <w:bookmarkEnd w:id="1095"/>
    </w:p>
    <w:p w14:paraId="1591DD85" w14:textId="77777777" w:rsidR="00CB4253" w:rsidRDefault="00CB4253" w:rsidP="00307050">
      <w:pPr>
        <w:pStyle w:val="Heading5"/>
      </w:pPr>
      <w:bookmarkStart w:id="1096" w:name="_CR6_2_1_11_1"/>
      <w:bookmarkStart w:id="1097" w:name="_Toc217026373"/>
      <w:bookmarkEnd w:id="1096"/>
      <w:r>
        <w:t>6.2.1.11.1</w:t>
      </w:r>
      <w:r>
        <w:tab/>
        <w:t>General</w:t>
      </w:r>
      <w:bookmarkEnd w:id="1097"/>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270DC819"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FD4120">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8" w:name="_CR6_2_1_11_2"/>
      <w:bookmarkStart w:id="1099" w:name="_Toc217026374"/>
      <w:bookmarkEnd w:id="1098"/>
      <w:r>
        <w:t>6.2.1.11.2</w:t>
      </w:r>
      <w:r>
        <w:tab/>
        <w:t>Monitoring the data rate per Group by using QoS parameters</w:t>
      </w:r>
      <w:bookmarkEnd w:id="1099"/>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00" w:name="_CR6_2_1_12"/>
      <w:bookmarkStart w:id="1101" w:name="_Toc217026375"/>
      <w:bookmarkEnd w:id="1100"/>
      <w:r>
        <w:lastRenderedPageBreak/>
        <w:t>6.2.1.12</w:t>
      </w:r>
      <w:r>
        <w:tab/>
        <w:t>VPLMN Specific Offloading Policy</w:t>
      </w:r>
      <w:bookmarkEnd w:id="1101"/>
    </w:p>
    <w:p w14:paraId="261F2349" w14:textId="3E41CC4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FD4120">
        <w:t>TS 23.548 [</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102" w:name="_CR6_2_2"/>
      <w:bookmarkStart w:id="1103" w:name="_Toc217026376"/>
      <w:bookmarkEnd w:id="1102"/>
      <w:r w:rsidRPr="003D4ABF">
        <w:rPr>
          <w:rFonts w:cs="Arial"/>
          <w:lang w:eastAsia="zh-CN"/>
        </w:rPr>
        <w:t>6.2.2</w:t>
      </w:r>
      <w:r w:rsidRPr="003D4ABF">
        <w:rPr>
          <w:rFonts w:cs="Arial"/>
          <w:lang w:eastAsia="zh-CN"/>
        </w:rPr>
        <w:tab/>
      </w:r>
      <w:r w:rsidRPr="003D4ABF">
        <w:t>Session Management Function (SMF)</w:t>
      </w:r>
      <w:bookmarkEnd w:id="1075"/>
      <w:bookmarkEnd w:id="1076"/>
      <w:bookmarkEnd w:id="1077"/>
      <w:bookmarkEnd w:id="1078"/>
      <w:bookmarkEnd w:id="1079"/>
      <w:bookmarkEnd w:id="1080"/>
      <w:bookmarkEnd w:id="1086"/>
      <w:bookmarkEnd w:id="1103"/>
    </w:p>
    <w:p w14:paraId="790C1E19" w14:textId="77777777" w:rsidR="00787F8E" w:rsidRPr="003D4ABF" w:rsidRDefault="00787F8E" w:rsidP="00787F8E">
      <w:pPr>
        <w:pStyle w:val="Heading4"/>
      </w:pPr>
      <w:bookmarkStart w:id="1104" w:name="_CR6_2_2_1"/>
      <w:bookmarkStart w:id="1105" w:name="_Toc19197369"/>
      <w:bookmarkStart w:id="1106" w:name="_Toc27896522"/>
      <w:bookmarkStart w:id="1107" w:name="_Toc36192690"/>
      <w:bookmarkStart w:id="1108" w:name="_Toc37076421"/>
      <w:bookmarkStart w:id="1109" w:name="_Toc45194871"/>
      <w:bookmarkStart w:id="1110" w:name="_Toc47594283"/>
      <w:bookmarkStart w:id="1111" w:name="_Toc51836914"/>
      <w:bookmarkStart w:id="1112" w:name="_Toc217026377"/>
      <w:bookmarkEnd w:id="1104"/>
      <w:r w:rsidRPr="003D4ABF">
        <w:t>6.2.2.1</w:t>
      </w:r>
      <w:r w:rsidRPr="003D4ABF">
        <w:tab/>
        <w:t>General</w:t>
      </w:r>
      <w:bookmarkEnd w:id="1105"/>
      <w:bookmarkEnd w:id="1106"/>
      <w:bookmarkEnd w:id="1107"/>
      <w:bookmarkEnd w:id="1108"/>
      <w:bookmarkEnd w:id="1109"/>
      <w:bookmarkEnd w:id="1110"/>
      <w:bookmarkEnd w:id="1111"/>
      <w:bookmarkEnd w:id="1112"/>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58F54119" w:rsidR="00787F8E" w:rsidRPr="003D4ABF" w:rsidRDefault="00787F8E" w:rsidP="00787F8E">
      <w:r w:rsidRPr="003D4ABF">
        <w:t xml:space="preserve">The SMF control of the UPF(s) is described in </w:t>
      </w:r>
      <w:r w:rsidR="00FD4120" w:rsidRPr="003D4ABF">
        <w:t>TS</w:t>
      </w:r>
      <w:r w:rsidR="00FD4120">
        <w:t> </w:t>
      </w:r>
      <w:r w:rsidR="00FD4120" w:rsidRPr="003D4ABF">
        <w:t>23.501</w:t>
      </w:r>
      <w:r w:rsidR="00FD4120">
        <w:t> </w:t>
      </w:r>
      <w:r w:rsidR="00FD4120" w:rsidRPr="003D4ABF">
        <w:t>[</w:t>
      </w:r>
      <w:r w:rsidRPr="003D4ABF">
        <w:t xml:space="preserve">2] as well as the interaction principles between SMF and RAN and between SMF and UE. The procedures for the interaction between SMF and UPF, SMF and RAN as well as SMF and UE are described in </w:t>
      </w:r>
      <w:r w:rsidR="00FD4120" w:rsidRPr="003D4ABF">
        <w:t>TS</w:t>
      </w:r>
      <w:r w:rsidR="00FD4120">
        <w:t> </w:t>
      </w:r>
      <w:r w:rsidR="00FD4120" w:rsidRPr="003D4ABF">
        <w:t>23.502</w:t>
      </w:r>
      <w:r w:rsidR="00FD4120">
        <w:t> </w:t>
      </w:r>
      <w:r w:rsidR="00FD4120"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49DEFB" w:rsidR="00787F8E" w:rsidRPr="003D4ABF" w:rsidRDefault="00787F8E" w:rsidP="00787F8E">
      <w:r w:rsidRPr="003D4ABF">
        <w:lastRenderedPageBreak/>
        <w:t xml:space="preserve">A SMF may be served by one or more PCF nodes. The SMF shall contact the appropriate PCF as described in clause 6.3.7.1 of </w:t>
      </w:r>
      <w:r w:rsidR="00FD4120" w:rsidRPr="003D4ABF">
        <w:t>TS</w:t>
      </w:r>
      <w:r w:rsidR="00FD4120">
        <w:t> </w:t>
      </w:r>
      <w:r w:rsidR="00FD4120" w:rsidRPr="003D4ABF">
        <w:t>23.501</w:t>
      </w:r>
      <w:r w:rsidR="00FD4120">
        <w:t> </w:t>
      </w:r>
      <w:r w:rsidR="00FD4120"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FF9A75"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FD4120" w:rsidRPr="003D4ABF">
        <w:t>TS</w:t>
      </w:r>
      <w:r w:rsidR="00FD4120">
        <w:t> </w:t>
      </w:r>
      <w:r w:rsidR="00FD4120" w:rsidRPr="003D4ABF">
        <w:t>23.501</w:t>
      </w:r>
      <w:r w:rsidR="00FD4120">
        <w:t> </w:t>
      </w:r>
      <w:r w:rsidR="00FD4120"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34F53B63"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FD4120" w:rsidRPr="003D4ABF">
        <w:t>TS</w:t>
      </w:r>
      <w:r w:rsidR="00FD4120">
        <w:t> </w:t>
      </w:r>
      <w:r w:rsidR="00FD4120" w:rsidRPr="003D4ABF">
        <w:t>23.216</w:t>
      </w:r>
      <w:r w:rsidR="00FD4120">
        <w:t> </w:t>
      </w:r>
      <w:r w:rsidR="00FD4120" w:rsidRPr="003D4ABF">
        <w:t>[</w:t>
      </w:r>
      <w:r w:rsidRPr="003D4ABF">
        <w:t xml:space="preserve">25] or CSFB to UTRAN without PS Handover as specified in clause 6.5 in the </w:t>
      </w:r>
      <w:r w:rsidR="00FD4120" w:rsidRPr="003D4ABF">
        <w:t>TS</w:t>
      </w:r>
      <w:r w:rsidR="00FD4120">
        <w:t> </w:t>
      </w:r>
      <w:r w:rsidR="00FD4120" w:rsidRPr="003D4ABF">
        <w:t>23.272</w:t>
      </w:r>
      <w:r w:rsidR="00FD4120">
        <w:t> </w:t>
      </w:r>
      <w:r w:rsidR="00FD4120"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67D279CE" w:rsidR="007609F7" w:rsidRPr="003D4ABF" w:rsidRDefault="007609F7" w:rsidP="007609F7">
      <w:bookmarkStart w:id="1113" w:name="_Toc19197370"/>
      <w:bookmarkStart w:id="1114" w:name="_Toc27896523"/>
      <w:bookmarkStart w:id="1115" w:name="_Toc36192691"/>
      <w:bookmarkStart w:id="1116" w:name="_Toc37076422"/>
      <w:bookmarkStart w:id="1117" w:name="_Toc45194872"/>
      <w:bookmarkStart w:id="1118" w:name="_Toc47594284"/>
      <w:bookmarkStart w:id="1119" w:name="_Toc51836915"/>
      <w:r>
        <w:t xml:space="preserve">When the PCF provides updated PCC rules for the PDU Session to the SMF, and the PCC rules were not enforced due to that the UE is not reachable, e.g. the UE using extended idle mode DRX as specified in clause 4.2.3 of </w:t>
      </w:r>
      <w:r w:rsidR="00FD4120">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20" w:name="_CR6_2_2_2"/>
      <w:bookmarkStart w:id="1121" w:name="_Toc217026378"/>
      <w:bookmarkEnd w:id="1120"/>
      <w:r w:rsidRPr="003D4ABF">
        <w:t>6.2.2.2</w:t>
      </w:r>
      <w:r w:rsidRPr="003D4ABF">
        <w:tab/>
        <w:t>Service data flow detection</w:t>
      </w:r>
      <w:bookmarkEnd w:id="1113"/>
      <w:bookmarkEnd w:id="1114"/>
      <w:bookmarkEnd w:id="1115"/>
      <w:bookmarkEnd w:id="1116"/>
      <w:bookmarkEnd w:id="1117"/>
      <w:bookmarkEnd w:id="1118"/>
      <w:bookmarkEnd w:id="1119"/>
      <w:bookmarkEnd w:id="1121"/>
    </w:p>
    <w:p w14:paraId="2F4CE7DC" w14:textId="13827ED5"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FD4120" w:rsidRPr="003D4ABF">
        <w:t>TS</w:t>
      </w:r>
      <w:r w:rsidR="00FD4120">
        <w:t> </w:t>
      </w:r>
      <w:r w:rsidR="00FD4120" w:rsidRPr="003D4ABF">
        <w:t>23.501</w:t>
      </w:r>
      <w:r w:rsidR="00FD4120">
        <w:t> </w:t>
      </w:r>
      <w:r w:rsidR="00FD4120" w:rsidRPr="003D4ABF">
        <w:t>[</w:t>
      </w:r>
      <w:r w:rsidRPr="003D4ABF">
        <w:t>2].</w:t>
      </w:r>
    </w:p>
    <w:p w14:paraId="34679F77" w14:textId="67A66FA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065D6915" w14:textId="1B4A6671"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22" w:name="_CR6_2_2_3"/>
      <w:bookmarkStart w:id="1123" w:name="_Toc19197371"/>
      <w:bookmarkStart w:id="1124" w:name="_Toc27896524"/>
      <w:bookmarkStart w:id="1125" w:name="_Toc36192692"/>
      <w:bookmarkStart w:id="1126" w:name="_Toc37076423"/>
      <w:bookmarkStart w:id="1127" w:name="_Toc45194873"/>
      <w:bookmarkStart w:id="1128" w:name="_Toc47594285"/>
      <w:bookmarkStart w:id="1129" w:name="_Toc51836916"/>
      <w:bookmarkStart w:id="1130" w:name="_Toc217026379"/>
      <w:bookmarkEnd w:id="1122"/>
      <w:r w:rsidRPr="003D4ABF">
        <w:t>6.2.2.3</w:t>
      </w:r>
      <w:r w:rsidRPr="003D4ABF">
        <w:tab/>
        <w:t>Measurement</w:t>
      </w:r>
      <w:bookmarkEnd w:id="1123"/>
      <w:bookmarkEnd w:id="1124"/>
      <w:bookmarkEnd w:id="1125"/>
      <w:bookmarkEnd w:id="1126"/>
      <w:bookmarkEnd w:id="1127"/>
      <w:bookmarkEnd w:id="1128"/>
      <w:bookmarkEnd w:id="1129"/>
      <w:bookmarkEnd w:id="1130"/>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31" w:name="_CR6_2_2_4"/>
      <w:bookmarkStart w:id="1132" w:name="_Toc19197372"/>
      <w:bookmarkStart w:id="1133" w:name="_Toc27896525"/>
      <w:bookmarkStart w:id="1134" w:name="_Toc36192693"/>
      <w:bookmarkStart w:id="1135" w:name="_Toc37076424"/>
      <w:bookmarkStart w:id="1136" w:name="_Toc45194874"/>
      <w:bookmarkStart w:id="1137" w:name="_Toc47594286"/>
      <w:bookmarkStart w:id="1138" w:name="_Toc51836917"/>
      <w:bookmarkStart w:id="1139" w:name="_Toc217026380"/>
      <w:bookmarkEnd w:id="1131"/>
      <w:r w:rsidRPr="003D4ABF">
        <w:t>6.2.2.4</w:t>
      </w:r>
      <w:r w:rsidRPr="003D4ABF">
        <w:tab/>
        <w:t>QoS control</w:t>
      </w:r>
      <w:bookmarkEnd w:id="1132"/>
      <w:bookmarkEnd w:id="1133"/>
      <w:bookmarkEnd w:id="1134"/>
      <w:bookmarkEnd w:id="1135"/>
      <w:bookmarkEnd w:id="1136"/>
      <w:bookmarkEnd w:id="1137"/>
      <w:bookmarkEnd w:id="1138"/>
      <w:bookmarkEnd w:id="1139"/>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70F852EE"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11D97F25"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1AEF960A" w14:textId="4C0314D9" w:rsidR="00787F8E" w:rsidRPr="003D4ABF" w:rsidRDefault="00787F8E" w:rsidP="00787F8E">
      <w:r w:rsidRPr="003D4ABF">
        <w:t xml:space="preserve">The SMF generates </w:t>
      </w:r>
      <w:r w:rsidRPr="003D4ABF">
        <w:rPr>
          <w:noProof/>
        </w:rPr>
        <w:t>QoS</w:t>
      </w:r>
      <w:r w:rsidRPr="003D4ABF">
        <w:t xml:space="preserve"> rule(s) as described in </w:t>
      </w:r>
      <w:r w:rsidR="00FD4120" w:rsidRPr="003D4ABF">
        <w:t>TS</w:t>
      </w:r>
      <w:r w:rsidR="00FD4120">
        <w:t> </w:t>
      </w:r>
      <w:r w:rsidR="00FD4120" w:rsidRPr="003D4ABF">
        <w:t>23.501</w:t>
      </w:r>
      <w:r w:rsidR="00FD4120">
        <w:t> </w:t>
      </w:r>
      <w:r w:rsidR="00FD4120"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745BAD5C" w14:textId="77777777" w:rsidR="00787F8E" w:rsidRPr="003D4ABF" w:rsidRDefault="00787F8E" w:rsidP="00787F8E">
      <w:pPr>
        <w:pStyle w:val="Heading4"/>
      </w:pPr>
      <w:bookmarkStart w:id="1140" w:name="_CR6_2_2_5"/>
      <w:bookmarkStart w:id="1141" w:name="_Toc19197373"/>
      <w:bookmarkStart w:id="1142" w:name="_Toc27896526"/>
      <w:bookmarkStart w:id="1143" w:name="_Toc36192694"/>
      <w:bookmarkStart w:id="1144" w:name="_Toc37076425"/>
      <w:bookmarkStart w:id="1145" w:name="_Toc45194875"/>
      <w:bookmarkStart w:id="1146" w:name="_Toc47594287"/>
      <w:bookmarkStart w:id="1147" w:name="_Toc51836918"/>
      <w:bookmarkStart w:id="1148" w:name="_Toc217026381"/>
      <w:bookmarkEnd w:id="1140"/>
      <w:r w:rsidRPr="003D4ABF">
        <w:t>6.2.2.5</w:t>
      </w:r>
      <w:r w:rsidRPr="003D4ABF">
        <w:tab/>
        <w:t>Application detection</w:t>
      </w:r>
      <w:bookmarkEnd w:id="1141"/>
      <w:bookmarkEnd w:id="1142"/>
      <w:bookmarkEnd w:id="1143"/>
      <w:bookmarkEnd w:id="1144"/>
      <w:bookmarkEnd w:id="1145"/>
      <w:bookmarkEnd w:id="1146"/>
      <w:bookmarkEnd w:id="1147"/>
      <w:bookmarkEnd w:id="114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0AF61F9E"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FD4120" w:rsidRPr="003D4ABF">
        <w:t>TS</w:t>
      </w:r>
      <w:r w:rsidR="00FD4120">
        <w:t> </w:t>
      </w:r>
      <w:r w:rsidR="00FD4120" w:rsidRPr="003D4ABF">
        <w:t>23.501</w:t>
      </w:r>
      <w:r w:rsidR="00FD4120">
        <w:t> </w:t>
      </w:r>
      <w:r w:rsidR="00FD4120"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49" w:name="_CR6_2_2_6"/>
      <w:bookmarkStart w:id="1150" w:name="_Toc19197374"/>
      <w:bookmarkStart w:id="1151" w:name="_Toc27896527"/>
      <w:bookmarkStart w:id="1152" w:name="_Toc36192695"/>
      <w:bookmarkStart w:id="1153" w:name="_Toc37076426"/>
      <w:bookmarkStart w:id="1154" w:name="_Toc45194876"/>
      <w:bookmarkStart w:id="1155" w:name="_Toc47594288"/>
      <w:bookmarkStart w:id="1156" w:name="_Toc51836919"/>
      <w:bookmarkStart w:id="1157" w:name="_Toc217026382"/>
      <w:bookmarkEnd w:id="1149"/>
      <w:r w:rsidRPr="003D4ABF">
        <w:lastRenderedPageBreak/>
        <w:t>6.2.2.6</w:t>
      </w:r>
      <w:r w:rsidRPr="003D4ABF">
        <w:tab/>
        <w:t>Traffic steering</w:t>
      </w:r>
      <w:bookmarkEnd w:id="1150"/>
      <w:bookmarkEnd w:id="1151"/>
      <w:bookmarkEnd w:id="1152"/>
      <w:bookmarkEnd w:id="1153"/>
      <w:bookmarkEnd w:id="1154"/>
      <w:bookmarkEnd w:id="1155"/>
      <w:bookmarkEnd w:id="1156"/>
      <w:bookmarkEnd w:id="1157"/>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5013B60"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8" w:name="_CR6_2_2_7"/>
      <w:bookmarkStart w:id="1159" w:name="_Toc19197375"/>
      <w:bookmarkStart w:id="1160" w:name="_Toc27896528"/>
      <w:bookmarkStart w:id="1161" w:name="_Toc36192696"/>
      <w:bookmarkStart w:id="1162" w:name="_Toc37076427"/>
      <w:bookmarkStart w:id="1163" w:name="_Toc45194877"/>
      <w:bookmarkStart w:id="1164" w:name="_Toc47594289"/>
      <w:bookmarkStart w:id="1165" w:name="_Toc51836920"/>
      <w:bookmarkStart w:id="1166" w:name="_Toc217026383"/>
      <w:bookmarkEnd w:id="1158"/>
      <w:r w:rsidRPr="003D4ABF">
        <w:t>6.2.2.7</w:t>
      </w:r>
      <w:r w:rsidRPr="003D4ABF">
        <w:tab/>
        <w:t>Access Traffic Steering, Switching and Splitting</w:t>
      </w:r>
      <w:bookmarkEnd w:id="1159"/>
      <w:bookmarkEnd w:id="1160"/>
      <w:bookmarkEnd w:id="1161"/>
      <w:bookmarkEnd w:id="1162"/>
      <w:bookmarkEnd w:id="1163"/>
      <w:bookmarkEnd w:id="1164"/>
      <w:bookmarkEnd w:id="1165"/>
      <w:bookmarkEnd w:id="1166"/>
    </w:p>
    <w:p w14:paraId="5159B3EF" w14:textId="34336642" w:rsidR="00787F8E" w:rsidRPr="003D4ABF" w:rsidRDefault="00787F8E" w:rsidP="00787F8E">
      <w:r w:rsidRPr="003D4ABF">
        <w:t xml:space="preserve">The SMF may support functionality for traffic steering, switching and splitting within a MA PDU Session, as described in </w:t>
      </w:r>
      <w:r w:rsidR="00FD4120" w:rsidRPr="003D4ABF">
        <w:t>TS</w:t>
      </w:r>
      <w:r w:rsidR="00FD4120">
        <w:t> </w:t>
      </w:r>
      <w:r w:rsidR="00FD4120" w:rsidRPr="003D4ABF">
        <w:t>23.501</w:t>
      </w:r>
      <w:r w:rsidR="00FD4120">
        <w:t> </w:t>
      </w:r>
      <w:r w:rsidR="00FD4120" w:rsidRPr="003D4ABF">
        <w:t>[</w:t>
      </w:r>
      <w:r w:rsidRPr="003D4ABF">
        <w:t>2].</w:t>
      </w:r>
    </w:p>
    <w:p w14:paraId="7958B7E1" w14:textId="27DF6F21"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FD4120" w:rsidRPr="003D4ABF">
        <w:t>TS</w:t>
      </w:r>
      <w:r w:rsidR="00FD4120">
        <w:t> </w:t>
      </w:r>
      <w:r w:rsidR="00FD4120" w:rsidRPr="003D4ABF">
        <w:t>23.501</w:t>
      </w:r>
      <w:r w:rsidR="00FD4120">
        <w:t> </w:t>
      </w:r>
      <w:r w:rsidR="00FD4120" w:rsidRPr="003D4ABF">
        <w:t>[</w:t>
      </w:r>
      <w:r w:rsidRPr="003D4ABF">
        <w:t>2]).</w:t>
      </w:r>
    </w:p>
    <w:p w14:paraId="6595CD46" w14:textId="44E67117" w:rsidR="00D75B99" w:rsidRDefault="00D75B99" w:rsidP="00D75B99">
      <w:pPr>
        <w:pStyle w:val="Heading4"/>
      </w:pPr>
      <w:bookmarkStart w:id="1167" w:name="_CR6_2_2_8"/>
      <w:bookmarkStart w:id="1168" w:name="_Toc19197376"/>
      <w:bookmarkStart w:id="1169" w:name="_Toc27896529"/>
      <w:bookmarkStart w:id="1170" w:name="_Toc36192697"/>
      <w:bookmarkStart w:id="1171" w:name="_Toc37076428"/>
      <w:bookmarkStart w:id="1172" w:name="_Toc45194878"/>
      <w:bookmarkStart w:id="1173" w:name="_Toc47594290"/>
      <w:bookmarkStart w:id="1174" w:name="_Toc51836921"/>
      <w:bookmarkStart w:id="1175" w:name="_Toc217026384"/>
      <w:bookmarkEnd w:id="1167"/>
      <w:r>
        <w:t>6.2.2.8</w:t>
      </w:r>
      <w:r>
        <w:tab/>
        <w:t>Network Slice Replacement</w:t>
      </w:r>
      <w:bookmarkEnd w:id="1175"/>
    </w:p>
    <w:p w14:paraId="6C34813A" w14:textId="18C2C8CA"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FD4120">
        <w:t>TS 23.501 [</w:t>
      </w:r>
      <w:r>
        <w:t>2].</w:t>
      </w:r>
    </w:p>
    <w:p w14:paraId="5B932DB2" w14:textId="77777777" w:rsidR="00787F8E" w:rsidRPr="003D4ABF" w:rsidRDefault="00787F8E" w:rsidP="00787F8E">
      <w:pPr>
        <w:pStyle w:val="Heading3"/>
      </w:pPr>
      <w:bookmarkStart w:id="1176" w:name="_CR6_2_3"/>
      <w:bookmarkStart w:id="1177" w:name="_Toc217026385"/>
      <w:bookmarkEnd w:id="1176"/>
      <w:r w:rsidRPr="003D4ABF">
        <w:t>6.2.3</w:t>
      </w:r>
      <w:r w:rsidRPr="003D4ABF">
        <w:tab/>
        <w:t>Application Function (AF)</w:t>
      </w:r>
      <w:bookmarkEnd w:id="1168"/>
      <w:bookmarkEnd w:id="1169"/>
      <w:bookmarkEnd w:id="1170"/>
      <w:bookmarkEnd w:id="1171"/>
      <w:bookmarkEnd w:id="1172"/>
      <w:bookmarkEnd w:id="1173"/>
      <w:bookmarkEnd w:id="1174"/>
      <w:bookmarkEnd w:id="1177"/>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AD95CC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FD4120">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8" w:name="_Toc19197377"/>
      <w:r w:rsidRPr="003D4ABF">
        <w:t>The AF may receive a request to terminate an AF session. The PCF may include an indication that the transmission resources are lost due to PS to CS handover.</w:t>
      </w:r>
    </w:p>
    <w:p w14:paraId="033D8885" w14:textId="07551B0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FD4120" w:rsidRPr="003D4ABF">
        <w:t>TS</w:t>
      </w:r>
      <w:r w:rsidR="00FD4120">
        <w:t> </w:t>
      </w:r>
      <w:r w:rsidR="00FD4120" w:rsidRPr="003D4ABF">
        <w:t>24.229</w:t>
      </w:r>
      <w:r w:rsidR="00FD4120">
        <w:t> </w:t>
      </w:r>
      <w:r w:rsidR="00FD4120" w:rsidRPr="003D4ABF">
        <w:t>[</w:t>
      </w:r>
      <w:r w:rsidRPr="003D4ABF">
        <w:t xml:space="preserve">29] and </w:t>
      </w:r>
      <w:r w:rsidR="00FD4120" w:rsidRPr="003D4ABF">
        <w:t>TS</w:t>
      </w:r>
      <w:r w:rsidR="00FD4120">
        <w:t> </w:t>
      </w:r>
      <w:r w:rsidR="00FD4120" w:rsidRPr="003D4ABF">
        <w:t>24.237</w:t>
      </w:r>
      <w:r w:rsidR="00FD4120">
        <w:t> </w:t>
      </w:r>
      <w:r w:rsidR="00FD4120" w:rsidRPr="003D4ABF">
        <w:t>[</w:t>
      </w:r>
      <w:r w:rsidRPr="003D4ABF">
        <w:t>30].</w:t>
      </w:r>
    </w:p>
    <w:p w14:paraId="12DE7EB5" w14:textId="0BAA08E8" w:rsidR="004B2724" w:rsidRPr="003D4ABF" w:rsidRDefault="004B2724" w:rsidP="004B2724">
      <w:bookmarkStart w:id="1179" w:name="_Toc27896530"/>
      <w:bookmarkStart w:id="1180" w:name="_Toc36192698"/>
      <w:bookmarkStart w:id="1181" w:name="_Toc37076429"/>
      <w:bookmarkStart w:id="1182" w:name="_Toc45194879"/>
      <w:bookmarkStart w:id="1183" w:name="_Toc47594291"/>
      <w:bookmarkStart w:id="1184"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FD4120" w:rsidRPr="003D4ABF">
        <w:t>TS</w:t>
      </w:r>
      <w:r w:rsidR="00FD4120">
        <w:t> </w:t>
      </w:r>
      <w:r w:rsidR="00FD4120" w:rsidRPr="003D4ABF">
        <w:t>23.548</w:t>
      </w:r>
      <w:r w:rsidR="00FD4120">
        <w:t> </w:t>
      </w:r>
      <w:r w:rsidR="00FD4120" w:rsidRPr="003D4ABF">
        <w:t>[</w:t>
      </w:r>
      <w:r w:rsidRPr="003D4ABF">
        <w:t xml:space="preserve">33] and in clause 4.15.6.10 of </w:t>
      </w:r>
      <w:r w:rsidR="00FD4120" w:rsidRPr="003D4ABF">
        <w:t>TS</w:t>
      </w:r>
      <w:r w:rsidR="00FD4120">
        <w:t> </w:t>
      </w:r>
      <w:r w:rsidR="00FD4120" w:rsidRPr="003D4ABF">
        <w:t>23.502</w:t>
      </w:r>
      <w:r w:rsidR="00FD4120">
        <w:t> </w:t>
      </w:r>
      <w:r w:rsidR="00FD4120" w:rsidRPr="003D4ABF">
        <w:t>[</w:t>
      </w:r>
      <w:r w:rsidRPr="003D4ABF">
        <w:t>3].</w:t>
      </w:r>
    </w:p>
    <w:p w14:paraId="38E48632" w14:textId="563586DF" w:rsidR="00F63E40" w:rsidRPr="003D4ABF" w:rsidRDefault="00F63E40" w:rsidP="00F63E40">
      <w:r>
        <w:t xml:space="preserve">For Time Sensitive Communication and Time synchronization as specified in clause 5.27 of </w:t>
      </w:r>
      <w:r w:rsidR="00FD4120">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FD4120">
        <w:t>TS 23.501 [</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CF5A4B5" w:rsidR="006A3741" w:rsidRPr="003D4ABF" w:rsidRDefault="006A3741" w:rsidP="006A3741">
      <w:r>
        <w:t xml:space="preserve">The AF may send the UL and/or DL Periodicity as defined in clause 5.37.8.2 of </w:t>
      </w:r>
      <w:r w:rsidR="00FD4120">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85" w:name="_CR6_2_4"/>
      <w:bookmarkStart w:id="1186" w:name="_Toc217026386"/>
      <w:bookmarkEnd w:id="1185"/>
      <w:r w:rsidRPr="003D4ABF">
        <w:t>6.2.4</w:t>
      </w:r>
      <w:r w:rsidRPr="003D4ABF">
        <w:tab/>
        <w:t>Unified Data Repository (UDR)</w:t>
      </w:r>
      <w:bookmarkEnd w:id="1178"/>
      <w:bookmarkEnd w:id="1179"/>
      <w:bookmarkEnd w:id="1180"/>
      <w:bookmarkEnd w:id="1181"/>
      <w:bookmarkEnd w:id="1182"/>
      <w:bookmarkEnd w:id="1183"/>
      <w:bookmarkEnd w:id="1184"/>
      <w:bookmarkEnd w:id="1186"/>
    </w:p>
    <w:p w14:paraId="3BCF2303" w14:textId="010B3F52" w:rsidR="00787F8E" w:rsidRPr="003D4ABF" w:rsidRDefault="00787F8E" w:rsidP="00787F8E">
      <w:r w:rsidRPr="003D4ABF">
        <w:t xml:space="preserve">The Unified Data Repository (UDR) is defined in </w:t>
      </w:r>
      <w:r w:rsidR="00FD4120" w:rsidRPr="003D4ABF">
        <w:t>TS</w:t>
      </w:r>
      <w:r w:rsidR="00FD4120">
        <w:t> </w:t>
      </w:r>
      <w:r w:rsidR="00FD4120" w:rsidRPr="003D4ABF">
        <w:t>23.501</w:t>
      </w:r>
      <w:r w:rsidR="00FD4120">
        <w:t> </w:t>
      </w:r>
      <w:r w:rsidR="00FD4120" w:rsidRPr="003D4ABF">
        <w:t>[</w:t>
      </w:r>
      <w:r w:rsidRPr="003D4ABF">
        <w:t>2].</w:t>
      </w:r>
    </w:p>
    <w:p w14:paraId="147EF6D2" w14:textId="77777777" w:rsidR="00787F8E" w:rsidRPr="003D4ABF" w:rsidRDefault="00787F8E" w:rsidP="00787F8E">
      <w:pPr>
        <w:pStyle w:val="Heading3"/>
      </w:pPr>
      <w:bookmarkStart w:id="1187" w:name="_CR6_2_5"/>
      <w:bookmarkStart w:id="1188" w:name="_Toc19197378"/>
      <w:bookmarkStart w:id="1189" w:name="_Toc27896531"/>
      <w:bookmarkStart w:id="1190" w:name="_Toc36192699"/>
      <w:bookmarkStart w:id="1191" w:name="_Toc37076430"/>
      <w:bookmarkStart w:id="1192" w:name="_Toc45194880"/>
      <w:bookmarkStart w:id="1193" w:name="_Toc47594292"/>
      <w:bookmarkStart w:id="1194" w:name="_Toc51836923"/>
      <w:bookmarkStart w:id="1195" w:name="_Toc217026387"/>
      <w:bookmarkEnd w:id="1187"/>
      <w:r w:rsidRPr="003D4ABF">
        <w:t>6.2.5</w:t>
      </w:r>
      <w:r w:rsidRPr="003D4ABF">
        <w:tab/>
        <w:t>Charging Function (CHF)</w:t>
      </w:r>
      <w:bookmarkEnd w:id="1188"/>
      <w:bookmarkEnd w:id="1189"/>
      <w:bookmarkEnd w:id="1190"/>
      <w:bookmarkEnd w:id="1191"/>
      <w:bookmarkEnd w:id="1192"/>
      <w:bookmarkEnd w:id="1193"/>
      <w:bookmarkEnd w:id="1194"/>
      <w:bookmarkEnd w:id="1195"/>
    </w:p>
    <w:p w14:paraId="65CF89C3" w14:textId="06030F73" w:rsidR="00787F8E" w:rsidRPr="003D4ABF" w:rsidRDefault="00787F8E" w:rsidP="00787F8E">
      <w:r w:rsidRPr="003D4ABF">
        <w:t xml:space="preserve">The Charging Function is specified in </w:t>
      </w:r>
      <w:r w:rsidR="00FD4120" w:rsidRPr="003D4ABF">
        <w:t>TS</w:t>
      </w:r>
      <w:r w:rsidR="00FD4120">
        <w:t> </w:t>
      </w:r>
      <w:r w:rsidR="00FD4120" w:rsidRPr="003D4ABF">
        <w:t>32.240</w:t>
      </w:r>
      <w:r w:rsidR="00FD4120">
        <w:t> </w:t>
      </w:r>
      <w:r w:rsidR="00FD4120" w:rsidRPr="003D4ABF">
        <w:t>[</w:t>
      </w:r>
      <w:r w:rsidRPr="003D4ABF">
        <w:t>8].</w:t>
      </w:r>
    </w:p>
    <w:p w14:paraId="65E4F5DF" w14:textId="77777777" w:rsidR="00787F8E" w:rsidRPr="003D4ABF" w:rsidRDefault="00787F8E" w:rsidP="00787F8E">
      <w:pPr>
        <w:pStyle w:val="Heading3"/>
      </w:pPr>
      <w:bookmarkStart w:id="1196" w:name="_CR6_2_6"/>
      <w:bookmarkStart w:id="1197" w:name="_Toc19197379"/>
      <w:bookmarkStart w:id="1198" w:name="_Toc27896532"/>
      <w:bookmarkStart w:id="1199" w:name="_Toc36192700"/>
      <w:bookmarkStart w:id="1200" w:name="_Toc37076431"/>
      <w:bookmarkStart w:id="1201" w:name="_Toc45194881"/>
      <w:bookmarkStart w:id="1202" w:name="_Toc47594293"/>
      <w:bookmarkStart w:id="1203" w:name="_Toc51836924"/>
      <w:bookmarkStart w:id="1204" w:name="_Toc217026388"/>
      <w:bookmarkEnd w:id="1196"/>
      <w:r w:rsidRPr="003D4ABF">
        <w:t>6.2.6</w:t>
      </w:r>
      <w:r w:rsidRPr="003D4ABF">
        <w:tab/>
        <w:t>Void</w:t>
      </w:r>
      <w:bookmarkEnd w:id="1197"/>
      <w:bookmarkEnd w:id="1198"/>
      <w:bookmarkEnd w:id="1199"/>
      <w:bookmarkEnd w:id="1200"/>
      <w:bookmarkEnd w:id="1201"/>
      <w:bookmarkEnd w:id="1202"/>
      <w:bookmarkEnd w:id="1203"/>
      <w:bookmarkEnd w:id="1204"/>
    </w:p>
    <w:p w14:paraId="1BB96BC4" w14:textId="77777777" w:rsidR="00787F8E" w:rsidRPr="003D4ABF" w:rsidRDefault="00787F8E" w:rsidP="00787F8E"/>
    <w:p w14:paraId="33680C6E" w14:textId="77777777" w:rsidR="00787F8E" w:rsidRPr="003D4ABF" w:rsidRDefault="00787F8E" w:rsidP="00787F8E">
      <w:pPr>
        <w:pStyle w:val="Heading3"/>
      </w:pPr>
      <w:bookmarkStart w:id="1205" w:name="_CR6_2_7"/>
      <w:bookmarkStart w:id="1206" w:name="_Toc19197380"/>
      <w:bookmarkStart w:id="1207" w:name="_Toc27896533"/>
      <w:bookmarkStart w:id="1208" w:name="_Toc36192701"/>
      <w:bookmarkStart w:id="1209" w:name="_Toc37076432"/>
      <w:bookmarkStart w:id="1210" w:name="_Toc45194882"/>
      <w:bookmarkStart w:id="1211" w:name="_Toc47594294"/>
      <w:bookmarkStart w:id="1212" w:name="_Toc51836925"/>
      <w:bookmarkStart w:id="1213" w:name="_Toc217026389"/>
      <w:bookmarkEnd w:id="1205"/>
      <w:r w:rsidRPr="003D4ABF">
        <w:t>6.2.7</w:t>
      </w:r>
      <w:r w:rsidRPr="003D4ABF">
        <w:tab/>
        <w:t>Network Exposure Function (NEF)</w:t>
      </w:r>
      <w:bookmarkEnd w:id="1206"/>
      <w:bookmarkEnd w:id="1207"/>
      <w:bookmarkEnd w:id="1208"/>
      <w:bookmarkEnd w:id="1209"/>
      <w:bookmarkEnd w:id="1210"/>
      <w:bookmarkEnd w:id="1211"/>
      <w:bookmarkEnd w:id="1212"/>
      <w:bookmarkEnd w:id="1213"/>
    </w:p>
    <w:p w14:paraId="39B1A3B7" w14:textId="4E418B5E" w:rsidR="00787F8E" w:rsidRPr="003D4ABF" w:rsidRDefault="00787F8E" w:rsidP="00787F8E">
      <w:r w:rsidRPr="003D4ABF">
        <w:t xml:space="preserve">The Network Exposure Function (NEF) is defined in </w:t>
      </w:r>
      <w:r w:rsidR="00FD4120" w:rsidRPr="003D4ABF">
        <w:t>TS</w:t>
      </w:r>
      <w:r w:rsidR="00FD4120">
        <w:t> </w:t>
      </w:r>
      <w:r w:rsidR="00FD4120" w:rsidRPr="003D4ABF">
        <w:t>23.501</w:t>
      </w:r>
      <w:r w:rsidR="00FD4120">
        <w:t> </w:t>
      </w:r>
      <w:r w:rsidR="00FD4120"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14" w:name="_Toc19197381"/>
      <w:bookmarkStart w:id="1215" w:name="_Toc27896534"/>
      <w:bookmarkStart w:id="1216" w:name="_Toc36192702"/>
      <w:bookmarkStart w:id="1217" w:name="_Toc37076433"/>
      <w:bookmarkStart w:id="1218" w:name="_Toc45194883"/>
      <w:bookmarkStart w:id="1219" w:name="_Toc47594295"/>
      <w:bookmarkStart w:id="1220" w:name="_Toc51836926"/>
      <w:r>
        <w:t>-</w:t>
      </w:r>
      <w:r>
        <w:tab/>
        <w:t>Negotiations for PDTQ.</w:t>
      </w:r>
    </w:p>
    <w:p w14:paraId="6EF64323" w14:textId="77777777" w:rsidR="00787F8E" w:rsidRPr="003D4ABF" w:rsidRDefault="00787F8E" w:rsidP="00787F8E">
      <w:pPr>
        <w:pStyle w:val="Heading3"/>
      </w:pPr>
      <w:bookmarkStart w:id="1221" w:name="_CR6_2_8"/>
      <w:bookmarkStart w:id="1222" w:name="_Toc217026390"/>
      <w:bookmarkEnd w:id="1221"/>
      <w:r w:rsidRPr="003D4ABF">
        <w:t>6.2.8</w:t>
      </w:r>
      <w:r w:rsidRPr="003D4ABF">
        <w:tab/>
        <w:t>Access and Mobility Management Function (AMF)</w:t>
      </w:r>
      <w:bookmarkEnd w:id="1214"/>
      <w:bookmarkEnd w:id="1215"/>
      <w:bookmarkEnd w:id="1216"/>
      <w:bookmarkEnd w:id="1217"/>
      <w:bookmarkEnd w:id="1218"/>
      <w:bookmarkEnd w:id="1219"/>
      <w:bookmarkEnd w:id="1220"/>
      <w:bookmarkEnd w:id="1222"/>
    </w:p>
    <w:p w14:paraId="787A9251" w14:textId="28BEFFA6" w:rsidR="00787F8E" w:rsidRPr="003D4ABF" w:rsidRDefault="00787F8E" w:rsidP="00787F8E">
      <w:r w:rsidRPr="003D4ABF">
        <w:t xml:space="preserve">The Access and Mobility Management Function (AMF) is defined in </w:t>
      </w:r>
      <w:r w:rsidR="00FD4120" w:rsidRPr="003D4ABF">
        <w:t>TS</w:t>
      </w:r>
      <w:r w:rsidR="00FD4120">
        <w:t> </w:t>
      </w:r>
      <w:r w:rsidR="00FD4120" w:rsidRPr="003D4ABF">
        <w:t>23.501</w:t>
      </w:r>
      <w:r w:rsidR="00FD4120">
        <w:t> </w:t>
      </w:r>
      <w:r w:rsidR="00FD4120"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23" w:name="_CR6_2_9"/>
      <w:bookmarkStart w:id="1224" w:name="_Toc19197382"/>
      <w:bookmarkStart w:id="1225" w:name="_Toc27896535"/>
      <w:bookmarkStart w:id="1226" w:name="_Toc36192703"/>
      <w:bookmarkStart w:id="1227" w:name="_Toc37076434"/>
      <w:bookmarkStart w:id="1228" w:name="_Toc45194884"/>
      <w:bookmarkStart w:id="1229" w:name="_Toc47594296"/>
      <w:bookmarkStart w:id="1230" w:name="_Toc51836927"/>
      <w:bookmarkStart w:id="1231" w:name="_Toc217026391"/>
      <w:bookmarkEnd w:id="1223"/>
      <w:r w:rsidRPr="003D4ABF">
        <w:t>6.2.9</w:t>
      </w:r>
      <w:r w:rsidRPr="003D4ABF">
        <w:tab/>
        <w:t>Network Data Analytics Function (NWDAF)</w:t>
      </w:r>
      <w:bookmarkEnd w:id="1224"/>
      <w:bookmarkEnd w:id="1225"/>
      <w:bookmarkEnd w:id="1226"/>
      <w:bookmarkEnd w:id="1227"/>
      <w:bookmarkEnd w:id="1228"/>
      <w:bookmarkEnd w:id="1229"/>
      <w:bookmarkEnd w:id="1230"/>
      <w:bookmarkEnd w:id="1231"/>
    </w:p>
    <w:p w14:paraId="746BEF9F" w14:textId="77B6DC9F"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FD4120" w:rsidRPr="003D4ABF">
        <w:rPr>
          <w:rFonts w:eastAsia="DengXian"/>
        </w:rPr>
        <w:t>TS</w:t>
      </w:r>
      <w:r w:rsidR="00FD4120">
        <w:rPr>
          <w:rFonts w:eastAsia="DengXian"/>
        </w:rPr>
        <w:t> </w:t>
      </w:r>
      <w:r w:rsidR="00FD4120" w:rsidRPr="003D4ABF">
        <w:rPr>
          <w:rFonts w:eastAsia="DengXian"/>
        </w:rPr>
        <w:t>23.288</w:t>
      </w:r>
      <w:r w:rsidR="00FD4120">
        <w:rPr>
          <w:rFonts w:eastAsia="DengXian"/>
        </w:rPr>
        <w:t> </w:t>
      </w:r>
      <w:r w:rsidR="00FD4120"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32" w:name="_CR6_2_10"/>
      <w:bookmarkStart w:id="1233" w:name="_Toc19197383"/>
      <w:bookmarkStart w:id="1234" w:name="_Toc27896536"/>
      <w:bookmarkStart w:id="1235" w:name="_Toc36192704"/>
      <w:bookmarkStart w:id="1236" w:name="_Toc37076435"/>
      <w:bookmarkStart w:id="1237" w:name="_Toc45194885"/>
      <w:bookmarkStart w:id="1238" w:name="_Toc47594297"/>
      <w:bookmarkStart w:id="1239" w:name="_Toc51836928"/>
      <w:bookmarkStart w:id="1240" w:name="_Toc217026392"/>
      <w:bookmarkEnd w:id="1232"/>
      <w:r w:rsidRPr="003D4ABF">
        <w:t>6.2.10</w:t>
      </w:r>
      <w:r w:rsidR="003D4ABF">
        <w:tab/>
        <w:t>Void</w:t>
      </w:r>
      <w:bookmarkEnd w:id="1240"/>
    </w:p>
    <w:p w14:paraId="6C75D82B" w14:textId="2BFC4370" w:rsidR="004B2724" w:rsidRPr="003D4ABF" w:rsidRDefault="004B2724" w:rsidP="004B2724"/>
    <w:p w14:paraId="335FED14" w14:textId="4198C2B6" w:rsidR="006936AF" w:rsidRPr="003D4ABF" w:rsidRDefault="006936AF" w:rsidP="006936AF">
      <w:pPr>
        <w:pStyle w:val="Heading3"/>
      </w:pPr>
      <w:bookmarkStart w:id="1241" w:name="_CR6_2_11"/>
      <w:bookmarkStart w:id="1242" w:name="_Toc217026393"/>
      <w:bookmarkEnd w:id="1241"/>
      <w:r>
        <w:t>6.2.11</w:t>
      </w:r>
      <w:r>
        <w:tab/>
        <w:t>Time Sensitive Communication and Time Synchronization Function (TSCTSF)</w:t>
      </w:r>
      <w:bookmarkEnd w:id="1242"/>
    </w:p>
    <w:p w14:paraId="0216ED03" w14:textId="57C53958" w:rsidR="006936AF" w:rsidRPr="003D4ABF" w:rsidRDefault="006936AF" w:rsidP="006936AF">
      <w:r>
        <w:t xml:space="preserve">The Time Sensitive Communication and Time Synchronization Function (TSCTSF) is defined in </w:t>
      </w:r>
      <w:r w:rsidR="00FD4120">
        <w:t>TS 23.501 [</w:t>
      </w:r>
      <w:r>
        <w:t>2].</w:t>
      </w:r>
    </w:p>
    <w:p w14:paraId="6BD4AF0E" w14:textId="77777777" w:rsidR="00787F8E" w:rsidRPr="003D4ABF" w:rsidRDefault="00787F8E" w:rsidP="00787F8E">
      <w:pPr>
        <w:pStyle w:val="Heading2"/>
      </w:pPr>
      <w:bookmarkStart w:id="1243" w:name="_CR6_3"/>
      <w:bookmarkStart w:id="1244" w:name="_Toc217026394"/>
      <w:bookmarkEnd w:id="1243"/>
      <w:r w:rsidRPr="003D4ABF">
        <w:t>6.3</w:t>
      </w:r>
      <w:r w:rsidRPr="003D4ABF">
        <w:tab/>
        <w:t>Policy and charging control rule</w:t>
      </w:r>
      <w:bookmarkEnd w:id="1233"/>
      <w:bookmarkEnd w:id="1234"/>
      <w:bookmarkEnd w:id="1235"/>
      <w:bookmarkEnd w:id="1236"/>
      <w:bookmarkEnd w:id="1237"/>
      <w:bookmarkEnd w:id="1238"/>
      <w:bookmarkEnd w:id="1239"/>
      <w:bookmarkEnd w:id="1244"/>
    </w:p>
    <w:p w14:paraId="594C9582" w14:textId="77777777" w:rsidR="00787F8E" w:rsidRPr="003D4ABF" w:rsidRDefault="00787F8E" w:rsidP="00787F8E">
      <w:pPr>
        <w:pStyle w:val="Heading3"/>
      </w:pPr>
      <w:bookmarkStart w:id="1245" w:name="_CR6_3_1"/>
      <w:bookmarkStart w:id="1246" w:name="_Toc19197384"/>
      <w:bookmarkStart w:id="1247" w:name="_Toc27896537"/>
      <w:bookmarkStart w:id="1248" w:name="_Toc36192705"/>
      <w:bookmarkStart w:id="1249" w:name="_Toc37076436"/>
      <w:bookmarkStart w:id="1250" w:name="_Toc45194886"/>
      <w:bookmarkStart w:id="1251" w:name="_Toc47594298"/>
      <w:bookmarkStart w:id="1252" w:name="_Toc51836929"/>
      <w:bookmarkStart w:id="1253" w:name="_Toc217026395"/>
      <w:bookmarkEnd w:id="1245"/>
      <w:r w:rsidRPr="003D4ABF">
        <w:t>6.3.1</w:t>
      </w:r>
      <w:r w:rsidRPr="003D4ABF">
        <w:tab/>
        <w:t>General</w:t>
      </w:r>
      <w:bookmarkEnd w:id="1246"/>
      <w:bookmarkEnd w:id="1247"/>
      <w:bookmarkEnd w:id="1248"/>
      <w:bookmarkEnd w:id="1249"/>
      <w:bookmarkEnd w:id="1250"/>
      <w:bookmarkEnd w:id="1251"/>
      <w:bookmarkEnd w:id="1252"/>
      <w:bookmarkEnd w:id="1253"/>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1C9871C"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FD4120" w:rsidRPr="003D4ABF">
        <w:t>TS</w:t>
      </w:r>
      <w:r w:rsidR="00FD4120">
        <w:t> </w:t>
      </w:r>
      <w:r w:rsidR="00FD4120" w:rsidRPr="003D4ABF">
        <w:t>23.501</w:t>
      </w:r>
      <w:r w:rsidR="00FD4120">
        <w:t> </w:t>
      </w:r>
      <w:r w:rsidR="00FD4120"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629FA25" w:rsidR="00787F8E" w:rsidRPr="003D4ABF" w:rsidRDefault="00787F8E" w:rsidP="00787F8E">
      <w:r w:rsidRPr="003D4ABF">
        <w:t xml:space="preserve">The differences with table 6.3 in </w:t>
      </w:r>
      <w:r w:rsidR="00FD4120" w:rsidRPr="003D4ABF">
        <w:t>TS</w:t>
      </w:r>
      <w:r w:rsidR="00FD4120">
        <w:t> </w:t>
      </w:r>
      <w:r w:rsidR="00FD4120" w:rsidRPr="003D4ABF">
        <w:t>23.203</w:t>
      </w:r>
      <w:r w:rsidR="00FD4120">
        <w:t> </w:t>
      </w:r>
      <w:r w:rsidR="00FD4120"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54" w:name="_CRTable6_3_1"/>
      <w:r w:rsidRPr="003D4ABF">
        <w:lastRenderedPageBreak/>
        <w:t xml:space="preserve">Table </w:t>
      </w:r>
      <w:bookmarkEnd w:id="125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880C6E" w:rsidRPr="003D4ABF" w14:paraId="5808253A" w14:textId="77777777" w:rsidTr="00F36A25">
        <w:trPr>
          <w:cantSplit/>
        </w:trPr>
        <w:tc>
          <w:tcPr>
            <w:tcW w:w="1980" w:type="dxa"/>
          </w:tcPr>
          <w:p w14:paraId="1CB24F52" w14:textId="42917834" w:rsidR="00880C6E" w:rsidRPr="003D4ABF" w:rsidRDefault="00880C6E" w:rsidP="00880C6E">
            <w:pPr>
              <w:pStyle w:val="TAL"/>
              <w:keepNext w:val="0"/>
            </w:pPr>
            <w:r>
              <w:t>Averaging Window</w:t>
            </w:r>
          </w:p>
        </w:tc>
        <w:tc>
          <w:tcPr>
            <w:tcW w:w="2912" w:type="dxa"/>
          </w:tcPr>
          <w:p w14:paraId="7F99B9A1" w14:textId="44AC9C37" w:rsidR="00880C6E" w:rsidRPr="003D4ABF" w:rsidRDefault="00880C6E" w:rsidP="00880C6E">
            <w:pPr>
              <w:pStyle w:val="TAL"/>
              <w:keepNext w:val="0"/>
              <w:rPr>
                <w:lang w:eastAsia="ja-JP"/>
              </w:rPr>
            </w:pPr>
            <w:r>
              <w:rPr>
                <w:lang w:eastAsia="ja-JP"/>
              </w:rPr>
              <w:t>The Averaging Window in this Alternative QoS Parameter Set</w:t>
            </w:r>
          </w:p>
        </w:tc>
        <w:tc>
          <w:tcPr>
            <w:tcW w:w="1364" w:type="dxa"/>
          </w:tcPr>
          <w:p w14:paraId="47734236" w14:textId="77777777" w:rsidR="00880C6E" w:rsidRPr="003D4ABF" w:rsidRDefault="00880C6E" w:rsidP="00880C6E">
            <w:pPr>
              <w:pStyle w:val="TAL"/>
              <w:keepNext w:val="0"/>
              <w:rPr>
                <w:szCs w:val="18"/>
              </w:rPr>
            </w:pPr>
          </w:p>
        </w:tc>
        <w:tc>
          <w:tcPr>
            <w:tcW w:w="1748" w:type="dxa"/>
          </w:tcPr>
          <w:p w14:paraId="2BBFDAAD" w14:textId="3EAA4FDA" w:rsidR="00880C6E" w:rsidRPr="003D4ABF" w:rsidRDefault="00880C6E" w:rsidP="00880C6E">
            <w:pPr>
              <w:pStyle w:val="TAL"/>
              <w:keepNext w:val="0"/>
            </w:pPr>
            <w:r w:rsidRPr="003D4ABF">
              <w:t>Yes</w:t>
            </w:r>
          </w:p>
        </w:tc>
        <w:tc>
          <w:tcPr>
            <w:tcW w:w="1627" w:type="dxa"/>
          </w:tcPr>
          <w:p w14:paraId="7A34D624" w14:textId="26C6272D" w:rsidR="00880C6E" w:rsidRPr="003D4ABF" w:rsidRDefault="00880C6E" w:rsidP="00880C6E">
            <w:pPr>
              <w:pStyle w:val="TAL"/>
              <w:keepNext w:val="0"/>
            </w:pPr>
            <w:r w:rsidRPr="003D4ABF">
              <w:t>Added</w:t>
            </w:r>
          </w:p>
        </w:tc>
      </w:tr>
      <w:tr w:rsidR="00880C6E" w:rsidRPr="003D4ABF" w14:paraId="525B357A" w14:textId="77777777" w:rsidTr="00BC0198">
        <w:trPr>
          <w:cantSplit/>
        </w:trPr>
        <w:tc>
          <w:tcPr>
            <w:tcW w:w="1980" w:type="dxa"/>
          </w:tcPr>
          <w:p w14:paraId="73796C0F" w14:textId="20A420D5" w:rsidR="00880C6E" w:rsidRPr="003D4ABF" w:rsidRDefault="00880C6E" w:rsidP="00880C6E">
            <w:pPr>
              <w:pStyle w:val="TAL"/>
              <w:keepNext w:val="0"/>
            </w:pPr>
            <w:r>
              <w:t>Maximum Data Burst Volume (MDBV)</w:t>
            </w:r>
          </w:p>
        </w:tc>
        <w:tc>
          <w:tcPr>
            <w:tcW w:w="2912" w:type="dxa"/>
          </w:tcPr>
          <w:p w14:paraId="143382FF" w14:textId="2AA843D5" w:rsidR="00880C6E" w:rsidRPr="003D4ABF" w:rsidRDefault="00880C6E" w:rsidP="00880C6E">
            <w:pPr>
              <w:pStyle w:val="TAL"/>
              <w:keepNext w:val="0"/>
              <w:rPr>
                <w:lang w:eastAsia="ja-JP"/>
              </w:rPr>
            </w:pPr>
            <w:r>
              <w:rPr>
                <w:lang w:eastAsia="ja-JP"/>
              </w:rPr>
              <w:t>The Maximum Data Burst Volume (MDBV) in this Alternative QoS Parameter Set.</w:t>
            </w:r>
          </w:p>
        </w:tc>
        <w:tc>
          <w:tcPr>
            <w:tcW w:w="1364" w:type="dxa"/>
          </w:tcPr>
          <w:p w14:paraId="17353ABE" w14:textId="77777777" w:rsidR="00880C6E" w:rsidRPr="003D4ABF" w:rsidRDefault="00880C6E" w:rsidP="00880C6E">
            <w:pPr>
              <w:pStyle w:val="TAL"/>
              <w:keepNext w:val="0"/>
              <w:rPr>
                <w:szCs w:val="18"/>
              </w:rPr>
            </w:pPr>
          </w:p>
        </w:tc>
        <w:tc>
          <w:tcPr>
            <w:tcW w:w="1748" w:type="dxa"/>
          </w:tcPr>
          <w:p w14:paraId="701B5726" w14:textId="6CFF8A74" w:rsidR="00880C6E" w:rsidRPr="003D4ABF" w:rsidRDefault="00880C6E" w:rsidP="00880C6E">
            <w:pPr>
              <w:pStyle w:val="TAL"/>
              <w:keepNext w:val="0"/>
            </w:pPr>
            <w:r w:rsidRPr="003D4ABF">
              <w:t>Yes</w:t>
            </w:r>
          </w:p>
        </w:tc>
        <w:tc>
          <w:tcPr>
            <w:tcW w:w="1627" w:type="dxa"/>
          </w:tcPr>
          <w:p w14:paraId="63EB3B9F" w14:textId="226F6BB2" w:rsidR="00880C6E" w:rsidRPr="003D4ABF" w:rsidRDefault="00880C6E" w:rsidP="00880C6E">
            <w:pPr>
              <w:pStyle w:val="TAL"/>
              <w:keepNext w:val="0"/>
            </w:pPr>
            <w:r w:rsidRPr="003D4ABF">
              <w:t>Added</w:t>
            </w:r>
          </w:p>
        </w:tc>
      </w:tr>
      <w:tr w:rsidR="00880C6E" w:rsidRPr="003D4ABF" w14:paraId="6CB70EA7" w14:textId="77777777" w:rsidTr="00B267EA">
        <w:trPr>
          <w:cantSplit/>
        </w:trPr>
        <w:tc>
          <w:tcPr>
            <w:tcW w:w="1980" w:type="dxa"/>
          </w:tcPr>
          <w:p w14:paraId="50AD437D" w14:textId="77777777" w:rsidR="00880C6E" w:rsidRPr="003D4ABF" w:rsidRDefault="00880C6E" w:rsidP="00880C6E">
            <w:pPr>
              <w:pStyle w:val="TAL"/>
              <w:keepNext w:val="0"/>
              <w:rPr>
                <w:b/>
              </w:rPr>
            </w:pPr>
            <w:r w:rsidRPr="003D4ABF">
              <w:rPr>
                <w:b/>
              </w:rPr>
              <w:t>TSC Assistance Container</w:t>
            </w:r>
          </w:p>
        </w:tc>
        <w:tc>
          <w:tcPr>
            <w:tcW w:w="2912" w:type="dxa"/>
          </w:tcPr>
          <w:p w14:paraId="2A8D43C4" w14:textId="5ABE695A" w:rsidR="00880C6E" w:rsidRPr="003D4ABF" w:rsidRDefault="00880C6E" w:rsidP="00880C6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880C6E" w:rsidRPr="003D4ABF" w:rsidRDefault="00880C6E" w:rsidP="00880C6E">
            <w:pPr>
              <w:pStyle w:val="TAL"/>
              <w:keepNext w:val="0"/>
              <w:rPr>
                <w:szCs w:val="18"/>
              </w:rPr>
            </w:pPr>
          </w:p>
        </w:tc>
        <w:tc>
          <w:tcPr>
            <w:tcW w:w="1748" w:type="dxa"/>
          </w:tcPr>
          <w:p w14:paraId="69847DFC" w14:textId="77777777" w:rsidR="00880C6E" w:rsidRPr="003D4ABF" w:rsidRDefault="00880C6E" w:rsidP="00880C6E">
            <w:pPr>
              <w:pStyle w:val="TAL"/>
              <w:keepNext w:val="0"/>
            </w:pPr>
            <w:r w:rsidRPr="003D4ABF">
              <w:t>No</w:t>
            </w:r>
          </w:p>
        </w:tc>
        <w:tc>
          <w:tcPr>
            <w:tcW w:w="1627" w:type="dxa"/>
          </w:tcPr>
          <w:p w14:paraId="1AE20A6F" w14:textId="77777777" w:rsidR="00880C6E" w:rsidRPr="003D4ABF" w:rsidRDefault="00880C6E" w:rsidP="00880C6E">
            <w:pPr>
              <w:pStyle w:val="TAL"/>
              <w:keepNext w:val="0"/>
            </w:pPr>
            <w:r w:rsidRPr="003D4ABF">
              <w:t>Added</w:t>
            </w:r>
          </w:p>
        </w:tc>
      </w:tr>
      <w:tr w:rsidR="00880C6E" w:rsidRPr="003D4ABF" w14:paraId="373E12A2" w14:textId="77777777" w:rsidTr="00B267EA">
        <w:trPr>
          <w:cantSplit/>
        </w:trPr>
        <w:tc>
          <w:tcPr>
            <w:tcW w:w="1980" w:type="dxa"/>
          </w:tcPr>
          <w:p w14:paraId="5554C941" w14:textId="24479693" w:rsidR="00880C6E" w:rsidRPr="003D4ABF" w:rsidRDefault="00880C6E" w:rsidP="00880C6E">
            <w:pPr>
              <w:pStyle w:val="TAL"/>
              <w:keepNext w:val="0"/>
              <w:rPr>
                <w:b/>
              </w:rPr>
            </w:pPr>
            <w:r>
              <w:rPr>
                <w:b/>
              </w:rPr>
              <w:t>Traffic Parameter Information</w:t>
            </w:r>
          </w:p>
        </w:tc>
        <w:tc>
          <w:tcPr>
            <w:tcW w:w="2912" w:type="dxa"/>
          </w:tcPr>
          <w:p w14:paraId="30B99808" w14:textId="603DCBAF" w:rsidR="00880C6E" w:rsidRPr="003D4ABF" w:rsidRDefault="00880C6E" w:rsidP="00880C6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880C6E" w:rsidRPr="003D4ABF" w:rsidRDefault="00880C6E" w:rsidP="00880C6E">
            <w:pPr>
              <w:pStyle w:val="TAL"/>
              <w:keepNext w:val="0"/>
              <w:rPr>
                <w:szCs w:val="18"/>
              </w:rPr>
            </w:pPr>
          </w:p>
        </w:tc>
        <w:tc>
          <w:tcPr>
            <w:tcW w:w="1748" w:type="dxa"/>
          </w:tcPr>
          <w:p w14:paraId="3463A067" w14:textId="36740F41" w:rsidR="00880C6E" w:rsidRPr="003D4ABF" w:rsidRDefault="00880C6E" w:rsidP="00880C6E">
            <w:pPr>
              <w:pStyle w:val="TAL"/>
              <w:keepNext w:val="0"/>
            </w:pPr>
          </w:p>
        </w:tc>
        <w:tc>
          <w:tcPr>
            <w:tcW w:w="1627" w:type="dxa"/>
          </w:tcPr>
          <w:p w14:paraId="6D0D6DE6" w14:textId="7B74447B" w:rsidR="00880C6E" w:rsidRPr="003D4ABF" w:rsidRDefault="00880C6E" w:rsidP="00880C6E">
            <w:pPr>
              <w:pStyle w:val="TAL"/>
              <w:keepNext w:val="0"/>
            </w:pPr>
          </w:p>
        </w:tc>
      </w:tr>
      <w:tr w:rsidR="00880C6E" w:rsidRPr="003D4ABF" w14:paraId="556BA3EC" w14:textId="77777777" w:rsidTr="006D4696">
        <w:trPr>
          <w:cantSplit/>
        </w:trPr>
        <w:tc>
          <w:tcPr>
            <w:tcW w:w="1980" w:type="dxa"/>
          </w:tcPr>
          <w:p w14:paraId="4E6B2B49" w14:textId="7F28D58D" w:rsidR="00880C6E" w:rsidRPr="003D4ABF" w:rsidRDefault="00880C6E" w:rsidP="00880C6E">
            <w:pPr>
              <w:pStyle w:val="TAL"/>
              <w:keepNext w:val="0"/>
            </w:pPr>
            <w:r>
              <w:t>Periodicity</w:t>
            </w:r>
          </w:p>
        </w:tc>
        <w:tc>
          <w:tcPr>
            <w:tcW w:w="2912" w:type="dxa"/>
          </w:tcPr>
          <w:p w14:paraId="00687042" w14:textId="5887CC59" w:rsidR="00880C6E" w:rsidRPr="003D4ABF" w:rsidRDefault="00880C6E" w:rsidP="00880C6E">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880C6E" w:rsidRPr="003D4ABF" w:rsidRDefault="00880C6E" w:rsidP="00880C6E">
            <w:pPr>
              <w:pStyle w:val="TAL"/>
              <w:keepNext w:val="0"/>
              <w:rPr>
                <w:szCs w:val="18"/>
              </w:rPr>
            </w:pPr>
          </w:p>
        </w:tc>
        <w:tc>
          <w:tcPr>
            <w:tcW w:w="1748" w:type="dxa"/>
          </w:tcPr>
          <w:p w14:paraId="468A400D" w14:textId="19B74318" w:rsidR="00880C6E" w:rsidRPr="003D4ABF" w:rsidRDefault="00880C6E" w:rsidP="00880C6E">
            <w:pPr>
              <w:pStyle w:val="TAL"/>
              <w:keepNext w:val="0"/>
            </w:pPr>
            <w:r w:rsidRPr="003D4ABF">
              <w:t>Yes</w:t>
            </w:r>
          </w:p>
        </w:tc>
        <w:tc>
          <w:tcPr>
            <w:tcW w:w="1627" w:type="dxa"/>
          </w:tcPr>
          <w:p w14:paraId="40C80B70" w14:textId="2695BE2C" w:rsidR="00880C6E" w:rsidRPr="003D4ABF" w:rsidRDefault="00880C6E" w:rsidP="00880C6E">
            <w:pPr>
              <w:pStyle w:val="TAL"/>
              <w:keepNext w:val="0"/>
            </w:pPr>
            <w:r w:rsidRPr="003D4ABF">
              <w:t>Added</w:t>
            </w:r>
          </w:p>
        </w:tc>
      </w:tr>
      <w:tr w:rsidR="00880C6E" w:rsidRPr="003D4ABF" w14:paraId="5851633E" w14:textId="77777777" w:rsidTr="006D4696">
        <w:trPr>
          <w:cantSplit/>
        </w:trPr>
        <w:tc>
          <w:tcPr>
            <w:tcW w:w="1980" w:type="dxa"/>
          </w:tcPr>
          <w:p w14:paraId="1D7C8594" w14:textId="7BDE8B18" w:rsidR="00880C6E" w:rsidRPr="003D4ABF" w:rsidRDefault="00880C6E" w:rsidP="00880C6E">
            <w:pPr>
              <w:pStyle w:val="TAL"/>
              <w:keepNext w:val="0"/>
              <w:rPr>
                <w:b/>
              </w:rPr>
            </w:pPr>
            <w:r>
              <w:rPr>
                <w:b/>
              </w:rPr>
              <w:t>Traffic Parameter Measurement</w:t>
            </w:r>
          </w:p>
        </w:tc>
        <w:tc>
          <w:tcPr>
            <w:tcW w:w="2912" w:type="dxa"/>
          </w:tcPr>
          <w:p w14:paraId="4D1D475F" w14:textId="0218A91A" w:rsidR="00880C6E" w:rsidRPr="003D4ABF" w:rsidRDefault="00880C6E" w:rsidP="00880C6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880C6E" w:rsidRPr="003D4ABF" w:rsidRDefault="00880C6E" w:rsidP="00880C6E">
            <w:pPr>
              <w:pStyle w:val="TAL"/>
              <w:keepNext w:val="0"/>
              <w:rPr>
                <w:szCs w:val="18"/>
              </w:rPr>
            </w:pPr>
          </w:p>
        </w:tc>
        <w:tc>
          <w:tcPr>
            <w:tcW w:w="1748" w:type="dxa"/>
          </w:tcPr>
          <w:p w14:paraId="1BAB6AB9" w14:textId="77777777" w:rsidR="00880C6E" w:rsidRPr="003D4ABF" w:rsidRDefault="00880C6E" w:rsidP="00880C6E">
            <w:pPr>
              <w:pStyle w:val="TAL"/>
              <w:keepNext w:val="0"/>
            </w:pPr>
          </w:p>
        </w:tc>
        <w:tc>
          <w:tcPr>
            <w:tcW w:w="1627" w:type="dxa"/>
          </w:tcPr>
          <w:p w14:paraId="1A2A0012" w14:textId="77777777" w:rsidR="00880C6E" w:rsidRPr="003D4ABF" w:rsidRDefault="00880C6E" w:rsidP="00880C6E">
            <w:pPr>
              <w:pStyle w:val="TAL"/>
              <w:keepNext w:val="0"/>
            </w:pPr>
          </w:p>
        </w:tc>
      </w:tr>
      <w:tr w:rsidR="00880C6E" w:rsidRPr="003D4ABF" w14:paraId="50510F0E" w14:textId="77777777" w:rsidTr="00B267EA">
        <w:trPr>
          <w:cantSplit/>
        </w:trPr>
        <w:tc>
          <w:tcPr>
            <w:tcW w:w="1980" w:type="dxa"/>
          </w:tcPr>
          <w:p w14:paraId="635D90EA" w14:textId="3DBBD02A" w:rsidR="00880C6E" w:rsidRPr="003D4ABF" w:rsidRDefault="00880C6E" w:rsidP="00880C6E">
            <w:pPr>
              <w:pStyle w:val="TAL"/>
              <w:keepNext w:val="0"/>
            </w:pPr>
            <w:r>
              <w:t>Traffic Parameter to be measured</w:t>
            </w:r>
          </w:p>
        </w:tc>
        <w:tc>
          <w:tcPr>
            <w:tcW w:w="2912" w:type="dxa"/>
          </w:tcPr>
          <w:p w14:paraId="178D4677" w14:textId="692DC20F" w:rsidR="00880C6E" w:rsidRPr="003D4ABF" w:rsidRDefault="00880C6E" w:rsidP="00880C6E">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880C6E" w:rsidRPr="003D4ABF" w:rsidRDefault="00880C6E" w:rsidP="00880C6E">
            <w:pPr>
              <w:pStyle w:val="TAL"/>
              <w:keepNext w:val="0"/>
              <w:rPr>
                <w:szCs w:val="18"/>
              </w:rPr>
            </w:pPr>
          </w:p>
        </w:tc>
        <w:tc>
          <w:tcPr>
            <w:tcW w:w="1748" w:type="dxa"/>
          </w:tcPr>
          <w:p w14:paraId="01B3134F" w14:textId="6EE13C10" w:rsidR="00880C6E" w:rsidRPr="003D4ABF" w:rsidRDefault="00880C6E" w:rsidP="00880C6E">
            <w:pPr>
              <w:pStyle w:val="TAL"/>
              <w:keepNext w:val="0"/>
            </w:pPr>
            <w:r w:rsidRPr="003D4ABF">
              <w:t>Yes</w:t>
            </w:r>
          </w:p>
        </w:tc>
        <w:tc>
          <w:tcPr>
            <w:tcW w:w="1627" w:type="dxa"/>
          </w:tcPr>
          <w:p w14:paraId="4DF87944" w14:textId="51CA316A" w:rsidR="00880C6E" w:rsidRPr="003D4ABF" w:rsidRDefault="00880C6E" w:rsidP="00880C6E">
            <w:pPr>
              <w:pStyle w:val="TAL"/>
              <w:keepNext w:val="0"/>
            </w:pPr>
            <w:r w:rsidRPr="003D4ABF">
              <w:t>Added</w:t>
            </w:r>
          </w:p>
        </w:tc>
      </w:tr>
      <w:tr w:rsidR="00880C6E" w:rsidRPr="003D4ABF" w14:paraId="32FD8912" w14:textId="77777777" w:rsidTr="00B267EA">
        <w:trPr>
          <w:cantSplit/>
        </w:trPr>
        <w:tc>
          <w:tcPr>
            <w:tcW w:w="1980" w:type="dxa"/>
          </w:tcPr>
          <w:p w14:paraId="50BB6566" w14:textId="009B7729" w:rsidR="00880C6E" w:rsidRPr="003D4ABF" w:rsidRDefault="00880C6E" w:rsidP="00880C6E">
            <w:pPr>
              <w:pStyle w:val="TAL"/>
              <w:keepNext w:val="0"/>
            </w:pPr>
            <w:r>
              <w:t>Reporting condition</w:t>
            </w:r>
          </w:p>
        </w:tc>
        <w:tc>
          <w:tcPr>
            <w:tcW w:w="2912" w:type="dxa"/>
          </w:tcPr>
          <w:p w14:paraId="402DE7AD" w14:textId="22172831" w:rsidR="00880C6E" w:rsidRPr="003D4ABF" w:rsidRDefault="00880C6E" w:rsidP="00880C6E">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880C6E" w:rsidRPr="003D4ABF" w:rsidRDefault="00880C6E" w:rsidP="00880C6E">
            <w:pPr>
              <w:pStyle w:val="TAL"/>
              <w:keepNext w:val="0"/>
              <w:rPr>
                <w:szCs w:val="18"/>
              </w:rPr>
            </w:pPr>
          </w:p>
        </w:tc>
        <w:tc>
          <w:tcPr>
            <w:tcW w:w="1748" w:type="dxa"/>
          </w:tcPr>
          <w:p w14:paraId="58B82FCF" w14:textId="04B7C3DF" w:rsidR="00880C6E" w:rsidRPr="003D4ABF" w:rsidRDefault="00880C6E" w:rsidP="00880C6E">
            <w:pPr>
              <w:pStyle w:val="TAL"/>
              <w:keepNext w:val="0"/>
            </w:pPr>
            <w:r w:rsidRPr="003D4ABF">
              <w:t>Yes</w:t>
            </w:r>
          </w:p>
        </w:tc>
        <w:tc>
          <w:tcPr>
            <w:tcW w:w="1627" w:type="dxa"/>
          </w:tcPr>
          <w:p w14:paraId="2D0EFC9B" w14:textId="18E1E335" w:rsidR="00880C6E" w:rsidRPr="003D4ABF" w:rsidRDefault="00880C6E" w:rsidP="00880C6E">
            <w:pPr>
              <w:pStyle w:val="TAL"/>
              <w:keepNext w:val="0"/>
            </w:pPr>
            <w:r w:rsidRPr="003D4ABF">
              <w:t>Added</w:t>
            </w:r>
          </w:p>
        </w:tc>
      </w:tr>
      <w:tr w:rsidR="00880C6E" w:rsidRPr="003D4ABF" w14:paraId="36E291BF" w14:textId="77777777" w:rsidTr="00B267EA">
        <w:trPr>
          <w:cantSplit/>
        </w:trPr>
        <w:tc>
          <w:tcPr>
            <w:tcW w:w="1980" w:type="dxa"/>
          </w:tcPr>
          <w:p w14:paraId="45B9FDB3" w14:textId="77777777" w:rsidR="00880C6E" w:rsidRPr="003D4ABF" w:rsidRDefault="00880C6E" w:rsidP="00880C6E">
            <w:pPr>
              <w:pStyle w:val="TAL"/>
              <w:keepNext w:val="0"/>
              <w:rPr>
                <w:b/>
              </w:rPr>
            </w:pPr>
            <w:r w:rsidRPr="003D4ABF">
              <w:rPr>
                <w:b/>
              </w:rPr>
              <w:t>Downlink Data Notification Control</w:t>
            </w:r>
          </w:p>
        </w:tc>
        <w:tc>
          <w:tcPr>
            <w:tcW w:w="2912" w:type="dxa"/>
          </w:tcPr>
          <w:p w14:paraId="0B469E90" w14:textId="77B99040" w:rsidR="00880C6E" w:rsidRPr="003D4ABF" w:rsidRDefault="00880C6E" w:rsidP="00880C6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880C6E" w:rsidRPr="003D4ABF" w:rsidRDefault="00880C6E" w:rsidP="00880C6E">
            <w:pPr>
              <w:pStyle w:val="TAL"/>
              <w:keepNext w:val="0"/>
              <w:rPr>
                <w:szCs w:val="18"/>
              </w:rPr>
            </w:pPr>
          </w:p>
        </w:tc>
        <w:tc>
          <w:tcPr>
            <w:tcW w:w="1748" w:type="dxa"/>
          </w:tcPr>
          <w:p w14:paraId="6B6F197E" w14:textId="77777777" w:rsidR="00880C6E" w:rsidRPr="003D4ABF" w:rsidRDefault="00880C6E" w:rsidP="00880C6E">
            <w:pPr>
              <w:pStyle w:val="TAL"/>
              <w:keepNext w:val="0"/>
            </w:pPr>
          </w:p>
        </w:tc>
        <w:tc>
          <w:tcPr>
            <w:tcW w:w="1627" w:type="dxa"/>
          </w:tcPr>
          <w:p w14:paraId="2031F076" w14:textId="77777777" w:rsidR="00880C6E" w:rsidRPr="003D4ABF" w:rsidRDefault="00880C6E" w:rsidP="00880C6E">
            <w:pPr>
              <w:pStyle w:val="TAL"/>
              <w:keepNext w:val="0"/>
            </w:pPr>
          </w:p>
        </w:tc>
      </w:tr>
      <w:tr w:rsidR="00880C6E" w:rsidRPr="003D4ABF" w14:paraId="6DECD19A" w14:textId="77777777" w:rsidTr="00B267EA">
        <w:trPr>
          <w:cantSplit/>
        </w:trPr>
        <w:tc>
          <w:tcPr>
            <w:tcW w:w="1980" w:type="dxa"/>
          </w:tcPr>
          <w:p w14:paraId="2CFE0CAD" w14:textId="24DFE7E7" w:rsidR="00880C6E" w:rsidRPr="003D4ABF" w:rsidRDefault="00880C6E" w:rsidP="00880C6E">
            <w:pPr>
              <w:pStyle w:val="TAL"/>
              <w:keepNext w:val="0"/>
            </w:pPr>
            <w:r w:rsidRPr="003D4ABF">
              <w:t>Notification control for DDD status</w:t>
            </w:r>
          </w:p>
        </w:tc>
        <w:tc>
          <w:tcPr>
            <w:tcW w:w="2912" w:type="dxa"/>
          </w:tcPr>
          <w:p w14:paraId="29391CD8" w14:textId="320BABF9" w:rsidR="00880C6E" w:rsidRPr="003D4ABF" w:rsidRDefault="00880C6E" w:rsidP="00880C6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880C6E" w:rsidRPr="003D4ABF" w:rsidRDefault="00880C6E" w:rsidP="00880C6E">
            <w:pPr>
              <w:pStyle w:val="TAL"/>
              <w:keepNext w:val="0"/>
              <w:rPr>
                <w:szCs w:val="18"/>
              </w:rPr>
            </w:pPr>
          </w:p>
        </w:tc>
        <w:tc>
          <w:tcPr>
            <w:tcW w:w="1748" w:type="dxa"/>
          </w:tcPr>
          <w:p w14:paraId="1A287598" w14:textId="77777777" w:rsidR="00880C6E" w:rsidRPr="003D4ABF" w:rsidRDefault="00880C6E" w:rsidP="00880C6E">
            <w:pPr>
              <w:pStyle w:val="TAL"/>
              <w:keepNext w:val="0"/>
            </w:pPr>
            <w:r w:rsidRPr="003D4ABF">
              <w:t>Yes</w:t>
            </w:r>
          </w:p>
        </w:tc>
        <w:tc>
          <w:tcPr>
            <w:tcW w:w="1627" w:type="dxa"/>
          </w:tcPr>
          <w:p w14:paraId="1D33F939" w14:textId="77777777" w:rsidR="00880C6E" w:rsidRPr="003D4ABF" w:rsidRDefault="00880C6E" w:rsidP="00880C6E">
            <w:pPr>
              <w:pStyle w:val="TAL"/>
              <w:keepNext w:val="0"/>
            </w:pPr>
            <w:r w:rsidRPr="003D4ABF">
              <w:t>Added</w:t>
            </w:r>
          </w:p>
        </w:tc>
      </w:tr>
      <w:tr w:rsidR="00880C6E" w:rsidRPr="003D4ABF" w14:paraId="77DA768B" w14:textId="77777777" w:rsidTr="00B267EA">
        <w:trPr>
          <w:cantSplit/>
        </w:trPr>
        <w:tc>
          <w:tcPr>
            <w:tcW w:w="1980" w:type="dxa"/>
          </w:tcPr>
          <w:p w14:paraId="3131EF3E" w14:textId="04D14CD2" w:rsidR="00880C6E" w:rsidRPr="003D4ABF" w:rsidRDefault="00880C6E" w:rsidP="00880C6E">
            <w:pPr>
              <w:pStyle w:val="TAL"/>
              <w:keepNext w:val="0"/>
            </w:pPr>
            <w:r w:rsidRPr="003D4ABF">
              <w:t>Notification Control for DDN Failure</w:t>
            </w:r>
          </w:p>
        </w:tc>
        <w:tc>
          <w:tcPr>
            <w:tcW w:w="2912" w:type="dxa"/>
          </w:tcPr>
          <w:p w14:paraId="63B3DF62" w14:textId="0BE5A669" w:rsidR="00880C6E" w:rsidRPr="003D4ABF" w:rsidRDefault="00880C6E" w:rsidP="00880C6E">
            <w:pPr>
              <w:pStyle w:val="TAL"/>
              <w:keepNext w:val="0"/>
              <w:rPr>
                <w:lang w:eastAsia="ja-JP"/>
              </w:rPr>
            </w:pPr>
            <w:r w:rsidRPr="003D4ABF">
              <w:rPr>
                <w:lang w:eastAsia="ja-JP"/>
              </w:rPr>
              <w:t>Indicates that notifications of DDN Failure are required.</w:t>
            </w:r>
          </w:p>
        </w:tc>
        <w:tc>
          <w:tcPr>
            <w:tcW w:w="1364" w:type="dxa"/>
          </w:tcPr>
          <w:p w14:paraId="068DA5D8" w14:textId="77777777" w:rsidR="00880C6E" w:rsidRPr="003D4ABF" w:rsidRDefault="00880C6E" w:rsidP="00880C6E">
            <w:pPr>
              <w:pStyle w:val="TAL"/>
              <w:keepNext w:val="0"/>
              <w:rPr>
                <w:szCs w:val="18"/>
              </w:rPr>
            </w:pPr>
          </w:p>
        </w:tc>
        <w:tc>
          <w:tcPr>
            <w:tcW w:w="1748" w:type="dxa"/>
          </w:tcPr>
          <w:p w14:paraId="032010E3" w14:textId="77777777" w:rsidR="00880C6E" w:rsidRPr="003D4ABF" w:rsidRDefault="00880C6E" w:rsidP="00880C6E">
            <w:pPr>
              <w:pStyle w:val="TAL"/>
              <w:keepNext w:val="0"/>
            </w:pPr>
            <w:r w:rsidRPr="003D4ABF">
              <w:t>Yes</w:t>
            </w:r>
          </w:p>
        </w:tc>
        <w:tc>
          <w:tcPr>
            <w:tcW w:w="1627" w:type="dxa"/>
          </w:tcPr>
          <w:p w14:paraId="00347789" w14:textId="77777777" w:rsidR="00880C6E" w:rsidRPr="003D4ABF" w:rsidRDefault="00880C6E" w:rsidP="00880C6E">
            <w:pPr>
              <w:pStyle w:val="TAL"/>
              <w:keepNext w:val="0"/>
            </w:pPr>
            <w:r w:rsidRPr="003D4ABF">
              <w:t>Added</w:t>
            </w:r>
          </w:p>
        </w:tc>
      </w:tr>
      <w:tr w:rsidR="00880C6E" w:rsidRPr="003D4ABF" w14:paraId="1D6F01A1" w14:textId="77777777" w:rsidTr="00B267EA">
        <w:trPr>
          <w:cantSplit/>
        </w:trPr>
        <w:tc>
          <w:tcPr>
            <w:tcW w:w="1980" w:type="dxa"/>
          </w:tcPr>
          <w:p w14:paraId="4C38A12A" w14:textId="2517EAB5" w:rsidR="00880C6E" w:rsidRPr="003D4ABF" w:rsidRDefault="00880C6E" w:rsidP="00880C6E">
            <w:pPr>
              <w:pStyle w:val="TAL"/>
              <w:rPr>
                <w:b/>
              </w:rPr>
            </w:pPr>
            <w:r>
              <w:rPr>
                <w:b/>
              </w:rPr>
              <w:t>PDU Set Control Information</w:t>
            </w:r>
          </w:p>
        </w:tc>
        <w:tc>
          <w:tcPr>
            <w:tcW w:w="2912" w:type="dxa"/>
          </w:tcPr>
          <w:p w14:paraId="338BA818" w14:textId="3051B3B0" w:rsidR="00880C6E" w:rsidRPr="0086681B" w:rsidRDefault="00880C6E" w:rsidP="00880C6E">
            <w:pPr>
              <w:pStyle w:val="TAL"/>
            </w:pPr>
            <w:r w:rsidRPr="0086681B">
              <w:t>Information needed to support the delivery of PDU Sets of a service data flow.</w:t>
            </w:r>
          </w:p>
        </w:tc>
        <w:tc>
          <w:tcPr>
            <w:tcW w:w="1364" w:type="dxa"/>
          </w:tcPr>
          <w:p w14:paraId="0FBC6069" w14:textId="77777777" w:rsidR="00880C6E" w:rsidRPr="003D4ABF" w:rsidRDefault="00880C6E" w:rsidP="00880C6E">
            <w:pPr>
              <w:pStyle w:val="TAL"/>
              <w:rPr>
                <w:szCs w:val="18"/>
              </w:rPr>
            </w:pPr>
          </w:p>
        </w:tc>
        <w:tc>
          <w:tcPr>
            <w:tcW w:w="1748" w:type="dxa"/>
          </w:tcPr>
          <w:p w14:paraId="48CB5EC1" w14:textId="77777777" w:rsidR="00880C6E" w:rsidRPr="003D4ABF" w:rsidRDefault="00880C6E" w:rsidP="00880C6E">
            <w:pPr>
              <w:pStyle w:val="TAL"/>
            </w:pPr>
          </w:p>
        </w:tc>
        <w:tc>
          <w:tcPr>
            <w:tcW w:w="1627" w:type="dxa"/>
          </w:tcPr>
          <w:p w14:paraId="3CFEFE4F" w14:textId="77777777" w:rsidR="00880C6E" w:rsidRPr="003D4ABF" w:rsidRDefault="00880C6E" w:rsidP="00880C6E">
            <w:pPr>
              <w:pStyle w:val="TAL"/>
            </w:pPr>
          </w:p>
        </w:tc>
      </w:tr>
      <w:tr w:rsidR="00880C6E" w:rsidRPr="003D4ABF" w14:paraId="69AA5294" w14:textId="77777777" w:rsidTr="00B267EA">
        <w:trPr>
          <w:cantSplit/>
        </w:trPr>
        <w:tc>
          <w:tcPr>
            <w:tcW w:w="1980" w:type="dxa"/>
          </w:tcPr>
          <w:p w14:paraId="469E4AAA" w14:textId="2F4B9AE4" w:rsidR="00880C6E" w:rsidRPr="003D4ABF" w:rsidRDefault="00880C6E" w:rsidP="00880C6E">
            <w:pPr>
              <w:pStyle w:val="TAL"/>
            </w:pPr>
            <w:r>
              <w:t>PDU Set QoS Parameters (UL/DL)</w:t>
            </w:r>
          </w:p>
        </w:tc>
        <w:tc>
          <w:tcPr>
            <w:tcW w:w="2912" w:type="dxa"/>
          </w:tcPr>
          <w:p w14:paraId="41A3390B" w14:textId="414CD99D" w:rsidR="00880C6E" w:rsidRPr="003D4ABF" w:rsidRDefault="00880C6E" w:rsidP="00880C6E">
            <w:pPr>
              <w:pStyle w:val="TAL"/>
              <w:rPr>
                <w:lang w:eastAsia="ja-JP"/>
              </w:rPr>
            </w:pPr>
            <w:r>
              <w:rPr>
                <w:lang w:eastAsia="ja-JP"/>
              </w:rPr>
              <w:t>See clause 5.7.7 of TS 23.501 [2].</w:t>
            </w:r>
          </w:p>
        </w:tc>
        <w:tc>
          <w:tcPr>
            <w:tcW w:w="1364" w:type="dxa"/>
          </w:tcPr>
          <w:p w14:paraId="2DD03A4E" w14:textId="77777777" w:rsidR="00880C6E" w:rsidRPr="003D4ABF" w:rsidRDefault="00880C6E" w:rsidP="00880C6E">
            <w:pPr>
              <w:pStyle w:val="TAL"/>
              <w:rPr>
                <w:szCs w:val="18"/>
              </w:rPr>
            </w:pPr>
          </w:p>
        </w:tc>
        <w:tc>
          <w:tcPr>
            <w:tcW w:w="1748" w:type="dxa"/>
          </w:tcPr>
          <w:p w14:paraId="28599DFA" w14:textId="79662EEB" w:rsidR="00880C6E" w:rsidRPr="003D4ABF" w:rsidRDefault="00880C6E" w:rsidP="00880C6E">
            <w:pPr>
              <w:pStyle w:val="TAL"/>
            </w:pPr>
            <w:r w:rsidRPr="003D4ABF">
              <w:t>Yes</w:t>
            </w:r>
          </w:p>
        </w:tc>
        <w:tc>
          <w:tcPr>
            <w:tcW w:w="1627" w:type="dxa"/>
          </w:tcPr>
          <w:p w14:paraId="110E38EB" w14:textId="6022EF5F" w:rsidR="00880C6E" w:rsidRPr="003D4ABF" w:rsidRDefault="00880C6E" w:rsidP="00880C6E">
            <w:pPr>
              <w:pStyle w:val="TAL"/>
            </w:pPr>
            <w:r w:rsidRPr="003D4ABF">
              <w:t>Added</w:t>
            </w:r>
          </w:p>
        </w:tc>
      </w:tr>
      <w:tr w:rsidR="00880C6E" w:rsidRPr="003D4ABF" w14:paraId="6EBFEB35" w14:textId="77777777" w:rsidTr="00870CB9">
        <w:trPr>
          <w:cantSplit/>
        </w:trPr>
        <w:tc>
          <w:tcPr>
            <w:tcW w:w="1980" w:type="dxa"/>
          </w:tcPr>
          <w:p w14:paraId="478290F9" w14:textId="6FC5CABC" w:rsidR="00880C6E" w:rsidRPr="003D4ABF" w:rsidRDefault="00880C6E" w:rsidP="00880C6E">
            <w:pPr>
              <w:pStyle w:val="TAL"/>
              <w:keepNext w:val="0"/>
              <w:rPr>
                <w:b/>
              </w:rPr>
            </w:pPr>
            <w:r>
              <w:rPr>
                <w:b/>
              </w:rPr>
              <w:t>Data Burst Handling Information</w:t>
            </w:r>
          </w:p>
        </w:tc>
        <w:tc>
          <w:tcPr>
            <w:tcW w:w="2912" w:type="dxa"/>
          </w:tcPr>
          <w:p w14:paraId="77006D2E" w14:textId="3B42429A" w:rsidR="00880C6E" w:rsidRPr="003D4ABF" w:rsidRDefault="00880C6E" w:rsidP="00880C6E">
            <w:pPr>
              <w:pStyle w:val="TAL"/>
              <w:keepNext w:val="0"/>
              <w:rPr>
                <w:i/>
                <w:lang w:eastAsia="ja-JP"/>
              </w:rPr>
            </w:pPr>
            <w:r>
              <w:rPr>
                <w:i/>
                <w:lang w:eastAsia="ja-JP"/>
              </w:rPr>
              <w:t>This part describes Data Burst Handling Information</w:t>
            </w:r>
          </w:p>
        </w:tc>
        <w:tc>
          <w:tcPr>
            <w:tcW w:w="1364" w:type="dxa"/>
          </w:tcPr>
          <w:p w14:paraId="66697DE9" w14:textId="77777777" w:rsidR="00880C6E" w:rsidRPr="003D4ABF" w:rsidRDefault="00880C6E" w:rsidP="00880C6E">
            <w:pPr>
              <w:pStyle w:val="TAL"/>
              <w:keepNext w:val="0"/>
              <w:rPr>
                <w:szCs w:val="18"/>
              </w:rPr>
            </w:pPr>
          </w:p>
        </w:tc>
        <w:tc>
          <w:tcPr>
            <w:tcW w:w="1748" w:type="dxa"/>
          </w:tcPr>
          <w:p w14:paraId="78104BC0" w14:textId="77777777" w:rsidR="00880C6E" w:rsidRPr="003D4ABF" w:rsidRDefault="00880C6E" w:rsidP="00880C6E">
            <w:pPr>
              <w:pStyle w:val="TAL"/>
              <w:keepNext w:val="0"/>
            </w:pPr>
          </w:p>
        </w:tc>
        <w:tc>
          <w:tcPr>
            <w:tcW w:w="1627" w:type="dxa"/>
          </w:tcPr>
          <w:p w14:paraId="24370B79" w14:textId="77777777" w:rsidR="00880C6E" w:rsidRPr="003D4ABF" w:rsidRDefault="00880C6E" w:rsidP="00880C6E">
            <w:pPr>
              <w:pStyle w:val="TAL"/>
              <w:keepNext w:val="0"/>
            </w:pPr>
          </w:p>
        </w:tc>
      </w:tr>
      <w:tr w:rsidR="00880C6E" w:rsidRPr="003D4ABF" w14:paraId="60B9D4C7" w14:textId="77777777" w:rsidTr="00870CB9">
        <w:trPr>
          <w:cantSplit/>
        </w:trPr>
        <w:tc>
          <w:tcPr>
            <w:tcW w:w="1980" w:type="dxa"/>
          </w:tcPr>
          <w:p w14:paraId="53AF50AE" w14:textId="509445F2" w:rsidR="00880C6E" w:rsidRPr="003D4ABF" w:rsidRDefault="00880C6E" w:rsidP="00880C6E">
            <w:pPr>
              <w:pStyle w:val="TAL"/>
              <w:keepNext w:val="0"/>
            </w:pPr>
            <w:r>
              <w:t>End of Data Burst Marking Indication</w:t>
            </w:r>
          </w:p>
        </w:tc>
        <w:tc>
          <w:tcPr>
            <w:tcW w:w="2912" w:type="dxa"/>
          </w:tcPr>
          <w:p w14:paraId="07B709F1" w14:textId="251443E1" w:rsidR="00880C6E" w:rsidRPr="003D4ABF" w:rsidRDefault="00880C6E" w:rsidP="00880C6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880C6E" w:rsidRPr="003D4ABF" w:rsidRDefault="00880C6E" w:rsidP="00880C6E">
            <w:pPr>
              <w:pStyle w:val="TAL"/>
              <w:keepNext w:val="0"/>
              <w:rPr>
                <w:szCs w:val="18"/>
              </w:rPr>
            </w:pPr>
          </w:p>
        </w:tc>
        <w:tc>
          <w:tcPr>
            <w:tcW w:w="1748" w:type="dxa"/>
          </w:tcPr>
          <w:p w14:paraId="2255FA47" w14:textId="191B0875" w:rsidR="00880C6E" w:rsidRPr="003D4ABF" w:rsidRDefault="00880C6E" w:rsidP="00880C6E">
            <w:pPr>
              <w:pStyle w:val="TAL"/>
              <w:keepNext w:val="0"/>
            </w:pPr>
            <w:r w:rsidRPr="003D4ABF">
              <w:t>Yes</w:t>
            </w:r>
          </w:p>
        </w:tc>
        <w:tc>
          <w:tcPr>
            <w:tcW w:w="1627" w:type="dxa"/>
          </w:tcPr>
          <w:p w14:paraId="576F37BB" w14:textId="3D20416D" w:rsidR="00880C6E" w:rsidRPr="003D4ABF" w:rsidRDefault="00880C6E" w:rsidP="00880C6E">
            <w:pPr>
              <w:pStyle w:val="TAL"/>
              <w:keepNext w:val="0"/>
            </w:pPr>
            <w:r w:rsidRPr="003D4ABF">
              <w:t>Added</w:t>
            </w:r>
          </w:p>
        </w:tc>
      </w:tr>
      <w:tr w:rsidR="00880C6E" w:rsidRPr="003D4ABF" w14:paraId="6C50EFDB" w14:textId="77777777" w:rsidTr="00F11C45">
        <w:trPr>
          <w:cantSplit/>
        </w:trPr>
        <w:tc>
          <w:tcPr>
            <w:tcW w:w="1980" w:type="dxa"/>
          </w:tcPr>
          <w:p w14:paraId="68B422C1" w14:textId="5CB89DA0" w:rsidR="00880C6E" w:rsidRPr="003D4ABF" w:rsidRDefault="00880C6E" w:rsidP="00880C6E">
            <w:pPr>
              <w:pStyle w:val="TAL"/>
              <w:keepNext w:val="0"/>
              <w:rPr>
                <w:b/>
              </w:rPr>
            </w:pPr>
            <w:r>
              <w:rPr>
                <w:b/>
              </w:rPr>
              <w:lastRenderedPageBreak/>
              <w:t>Protocol Description Information</w:t>
            </w:r>
          </w:p>
        </w:tc>
        <w:tc>
          <w:tcPr>
            <w:tcW w:w="2912" w:type="dxa"/>
          </w:tcPr>
          <w:p w14:paraId="61A63C93" w14:textId="47E03F64" w:rsidR="00880C6E" w:rsidRPr="00FE15C8" w:rsidRDefault="00880C6E" w:rsidP="00880C6E">
            <w:pPr>
              <w:pStyle w:val="TAL"/>
              <w:keepNext w:val="0"/>
            </w:pPr>
            <w:r>
              <w:t>Information needed to support identifying PDU Set Information for packets and/or last packet of a Data Burst.</w:t>
            </w:r>
          </w:p>
        </w:tc>
        <w:tc>
          <w:tcPr>
            <w:tcW w:w="1364" w:type="dxa"/>
          </w:tcPr>
          <w:p w14:paraId="416EB3E9" w14:textId="77777777" w:rsidR="00880C6E" w:rsidRPr="003D4ABF" w:rsidRDefault="00880C6E" w:rsidP="00880C6E">
            <w:pPr>
              <w:pStyle w:val="TAL"/>
              <w:keepNext w:val="0"/>
              <w:rPr>
                <w:szCs w:val="18"/>
              </w:rPr>
            </w:pPr>
          </w:p>
        </w:tc>
        <w:tc>
          <w:tcPr>
            <w:tcW w:w="1748" w:type="dxa"/>
          </w:tcPr>
          <w:p w14:paraId="4EF8C9AF" w14:textId="77777777" w:rsidR="00880C6E" w:rsidRPr="003D4ABF" w:rsidRDefault="00880C6E" w:rsidP="00880C6E">
            <w:pPr>
              <w:pStyle w:val="TAL"/>
              <w:keepNext w:val="0"/>
            </w:pPr>
          </w:p>
        </w:tc>
        <w:tc>
          <w:tcPr>
            <w:tcW w:w="1627" w:type="dxa"/>
          </w:tcPr>
          <w:p w14:paraId="395E28D3" w14:textId="77777777" w:rsidR="00880C6E" w:rsidRPr="003D4ABF" w:rsidRDefault="00880C6E" w:rsidP="00880C6E">
            <w:pPr>
              <w:pStyle w:val="TAL"/>
              <w:keepNext w:val="0"/>
            </w:pPr>
          </w:p>
        </w:tc>
      </w:tr>
      <w:tr w:rsidR="00880C6E" w:rsidRPr="003D4ABF" w14:paraId="71867FDF" w14:textId="77777777" w:rsidTr="00B267EA">
        <w:trPr>
          <w:cantSplit/>
        </w:trPr>
        <w:tc>
          <w:tcPr>
            <w:tcW w:w="1980" w:type="dxa"/>
          </w:tcPr>
          <w:p w14:paraId="462EF558" w14:textId="479BEF0A" w:rsidR="00880C6E" w:rsidRPr="003D4ABF" w:rsidRDefault="00880C6E" w:rsidP="00880C6E">
            <w:pPr>
              <w:pStyle w:val="TAL"/>
            </w:pPr>
            <w:r>
              <w:lastRenderedPageBreak/>
              <w:t>Protocol Description (UL/DL)</w:t>
            </w:r>
          </w:p>
        </w:tc>
        <w:tc>
          <w:tcPr>
            <w:tcW w:w="2912" w:type="dxa"/>
          </w:tcPr>
          <w:p w14:paraId="66B31FAC" w14:textId="11210D2F" w:rsidR="00880C6E" w:rsidRDefault="00880C6E" w:rsidP="00880C6E">
            <w:pPr>
              <w:pStyle w:val="TAL"/>
              <w:rPr>
                <w:lang w:eastAsia="ja-JP"/>
              </w:rPr>
            </w:pPr>
            <w:r>
              <w:rPr>
                <w:lang w:eastAsia="ja-JP"/>
              </w:rPr>
              <w:t>Indicates the protocol, e.g. which is used to detect PDU Set Information of packets and/or last packet of the Data Burst.</w:t>
            </w:r>
          </w:p>
          <w:p w14:paraId="12871B4C" w14:textId="023C847B" w:rsidR="00880C6E" w:rsidRPr="003D4ABF" w:rsidRDefault="00880C6E" w:rsidP="00880C6E">
            <w:pPr>
              <w:pStyle w:val="TAL"/>
              <w:rPr>
                <w:lang w:eastAsia="ja-JP"/>
              </w:rPr>
            </w:pPr>
            <w:r>
              <w:rPr>
                <w:lang w:eastAsia="ja-JP"/>
              </w:rPr>
              <w:t>(See TS 23.501 [2] clause 5.37.5, clause 5.37.8 and TS 26.522 [40]).</w:t>
            </w:r>
          </w:p>
        </w:tc>
        <w:tc>
          <w:tcPr>
            <w:tcW w:w="1364" w:type="dxa"/>
          </w:tcPr>
          <w:p w14:paraId="642EDC6B" w14:textId="77777777" w:rsidR="00880C6E" w:rsidRPr="003D4ABF" w:rsidRDefault="00880C6E" w:rsidP="00880C6E">
            <w:pPr>
              <w:pStyle w:val="TAL"/>
              <w:rPr>
                <w:szCs w:val="18"/>
              </w:rPr>
            </w:pPr>
          </w:p>
        </w:tc>
        <w:tc>
          <w:tcPr>
            <w:tcW w:w="1748" w:type="dxa"/>
          </w:tcPr>
          <w:p w14:paraId="74CADC58" w14:textId="6FD487C8" w:rsidR="00880C6E" w:rsidRPr="003D4ABF" w:rsidRDefault="00880C6E" w:rsidP="00880C6E">
            <w:pPr>
              <w:pStyle w:val="TAL"/>
            </w:pPr>
            <w:r>
              <w:t>No</w:t>
            </w:r>
          </w:p>
        </w:tc>
        <w:tc>
          <w:tcPr>
            <w:tcW w:w="1627" w:type="dxa"/>
          </w:tcPr>
          <w:p w14:paraId="25741641" w14:textId="176D12E9" w:rsidR="00880C6E" w:rsidRPr="003D4ABF" w:rsidRDefault="00880C6E" w:rsidP="00880C6E">
            <w:pPr>
              <w:pStyle w:val="TAL"/>
            </w:pPr>
            <w:r w:rsidRPr="003D4ABF">
              <w:t>Added</w:t>
            </w:r>
          </w:p>
        </w:tc>
      </w:tr>
      <w:tr w:rsidR="00880C6E" w:rsidRPr="003D4ABF" w14:paraId="44C0EF17" w14:textId="77777777" w:rsidTr="00B267EA">
        <w:trPr>
          <w:cantSplit/>
        </w:trPr>
        <w:tc>
          <w:tcPr>
            <w:tcW w:w="9631" w:type="dxa"/>
            <w:gridSpan w:val="5"/>
          </w:tcPr>
          <w:p w14:paraId="1302B70B" w14:textId="77777777" w:rsidR="00880C6E" w:rsidRPr="003D4ABF" w:rsidRDefault="00880C6E" w:rsidP="00880C6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880C6E" w:rsidRPr="003D4ABF" w:rsidRDefault="00880C6E" w:rsidP="00880C6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880C6E" w:rsidRPr="003D4ABF" w:rsidRDefault="00880C6E" w:rsidP="00880C6E">
            <w:pPr>
              <w:pStyle w:val="TAN"/>
            </w:pPr>
            <w:r w:rsidRPr="003D4ABF">
              <w:t>NOTE 3:</w:t>
            </w:r>
            <w:r w:rsidRPr="003D4ABF">
              <w:tab/>
              <w:t>Either service data flow filter(s) or application identifier shall be defined per each rule.</w:t>
            </w:r>
          </w:p>
          <w:p w14:paraId="13B30659" w14:textId="77777777" w:rsidR="00880C6E" w:rsidRPr="003D4ABF" w:rsidRDefault="00880C6E" w:rsidP="00880C6E">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880C6E" w:rsidRPr="003D4ABF" w:rsidRDefault="00880C6E" w:rsidP="00880C6E">
            <w:pPr>
              <w:pStyle w:val="TAN"/>
            </w:pPr>
            <w:r w:rsidRPr="003D4ABF">
              <w:t>NOTE 5:</w:t>
            </w:r>
            <w:r w:rsidRPr="003D4ABF">
              <w:tab/>
              <w:t>Optional and applicable only if application identifier exists within the rule.</w:t>
            </w:r>
          </w:p>
          <w:p w14:paraId="6F286408" w14:textId="77777777" w:rsidR="00880C6E" w:rsidRPr="003D4ABF" w:rsidRDefault="00880C6E" w:rsidP="00880C6E">
            <w:pPr>
              <w:pStyle w:val="TAN"/>
            </w:pPr>
            <w:r w:rsidRPr="003D4ABF">
              <w:t>NOTE 6:</w:t>
            </w:r>
            <w:r w:rsidRPr="003D4ABF">
              <w:tab/>
              <w:t>Applicable to sponsored data connectivity.</w:t>
            </w:r>
          </w:p>
          <w:p w14:paraId="7B9273B3" w14:textId="77777777" w:rsidR="00880C6E" w:rsidRPr="003D4ABF" w:rsidRDefault="00880C6E" w:rsidP="00880C6E">
            <w:pPr>
              <w:pStyle w:val="TAN"/>
            </w:pPr>
            <w:r w:rsidRPr="003D4ABF">
              <w:t>NOTE 7:</w:t>
            </w:r>
            <w:r w:rsidRPr="003D4ABF">
              <w:tab/>
              <w:t>Mandatory if there is no default charging method for the PDU Session.</w:t>
            </w:r>
          </w:p>
          <w:p w14:paraId="3C6D9057" w14:textId="77777777" w:rsidR="00880C6E" w:rsidRPr="003D4ABF" w:rsidRDefault="00880C6E" w:rsidP="00880C6E">
            <w:pPr>
              <w:pStyle w:val="TAN"/>
            </w:pPr>
            <w:r w:rsidRPr="003D4ABF">
              <w:t>NOTE 8:</w:t>
            </w:r>
            <w:r w:rsidRPr="003D4ABF">
              <w:tab/>
              <w:t>Optional and applicable only if application identifier exists within the rule.</w:t>
            </w:r>
          </w:p>
          <w:p w14:paraId="52472C40" w14:textId="77777777" w:rsidR="00880C6E" w:rsidRPr="003D4ABF" w:rsidRDefault="00880C6E" w:rsidP="00880C6E">
            <w:pPr>
              <w:pStyle w:val="TAN"/>
            </w:pPr>
            <w:r w:rsidRPr="003D4ABF">
              <w:t>NOTE 9:</w:t>
            </w:r>
            <w:r w:rsidRPr="003D4ABF">
              <w:tab/>
              <w:t>If Redirect is enabled.</w:t>
            </w:r>
          </w:p>
          <w:p w14:paraId="0F797A81" w14:textId="77777777" w:rsidR="00880C6E" w:rsidRPr="003D4ABF" w:rsidRDefault="00880C6E" w:rsidP="00880C6E">
            <w:pPr>
              <w:pStyle w:val="TAN"/>
            </w:pPr>
            <w:r w:rsidRPr="003D4ABF">
              <w:t>NOTE 10:</w:t>
            </w:r>
            <w:r w:rsidRPr="003D4ABF">
              <w:tab/>
              <w:t>Mandatory when Bind to QoS Flow associated with the default QoS rule is not present.</w:t>
            </w:r>
          </w:p>
          <w:p w14:paraId="425D65E1" w14:textId="77777777" w:rsidR="00880C6E" w:rsidRPr="003D4ABF" w:rsidRDefault="00880C6E" w:rsidP="00880C6E">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880C6E" w:rsidRPr="003D4ABF" w:rsidRDefault="00880C6E" w:rsidP="00880C6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880C6E" w:rsidRPr="003D4ABF" w:rsidRDefault="00880C6E" w:rsidP="00880C6E">
            <w:pPr>
              <w:pStyle w:val="TAN"/>
            </w:pPr>
            <w:r w:rsidRPr="003D4ABF">
              <w:t>NOTE 13:</w:t>
            </w:r>
            <w:r w:rsidRPr="003D4ABF">
              <w:tab/>
              <w:t>Optional and applicable only for voice service data flow in this release.</w:t>
            </w:r>
          </w:p>
          <w:p w14:paraId="16313687" w14:textId="77777777" w:rsidR="00880C6E" w:rsidRPr="003D4ABF" w:rsidRDefault="00880C6E" w:rsidP="00880C6E">
            <w:pPr>
              <w:pStyle w:val="TAN"/>
            </w:pPr>
            <w:r w:rsidRPr="003D4ABF">
              <w:t>NOTE 14:</w:t>
            </w:r>
            <w:r w:rsidRPr="003D4ABF">
              <w:tab/>
              <w:t>Optional and applicable only when a value different from the standardized value for this 5QI in Table 5.7.4-1 TS 23.501 [2] is required.</w:t>
            </w:r>
          </w:p>
          <w:p w14:paraId="79059F8C" w14:textId="77777777" w:rsidR="00880C6E" w:rsidRPr="003D4ABF" w:rsidRDefault="00880C6E" w:rsidP="00880C6E">
            <w:pPr>
              <w:pStyle w:val="TAN"/>
            </w:pPr>
            <w:r w:rsidRPr="003D4ABF">
              <w:t>NOTE 15:</w:t>
            </w:r>
            <w:r w:rsidRPr="003D4ABF">
              <w:tab/>
              <w:t>Optional and applicable only for GBR service data flow.</w:t>
            </w:r>
          </w:p>
          <w:p w14:paraId="67C6BB23" w14:textId="77777777" w:rsidR="00880C6E" w:rsidRPr="003D4ABF" w:rsidRDefault="00880C6E" w:rsidP="00880C6E">
            <w:pPr>
              <w:pStyle w:val="TAN"/>
            </w:pPr>
            <w:r w:rsidRPr="003D4ABF">
              <w:t>NOTE 16:</w:t>
            </w:r>
            <w:r w:rsidRPr="003D4ABF">
              <w:tab/>
              <w:t>Usage of the charging information in described in TS 32.255 [21].</w:t>
            </w:r>
          </w:p>
          <w:p w14:paraId="4E062287" w14:textId="77777777" w:rsidR="00880C6E" w:rsidRPr="003D4ABF" w:rsidRDefault="00880C6E" w:rsidP="00880C6E">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880C6E" w:rsidRPr="003D4ABF" w:rsidRDefault="00880C6E" w:rsidP="00880C6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880C6E" w:rsidRPr="003D4ABF" w:rsidRDefault="00880C6E" w:rsidP="00880C6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880C6E" w:rsidRPr="003D4ABF" w:rsidRDefault="00880C6E" w:rsidP="00880C6E">
            <w:pPr>
              <w:pStyle w:val="TAN"/>
            </w:pPr>
            <w:r w:rsidRPr="003D4ABF">
              <w:t>NOTE 20:</w:t>
            </w:r>
            <w:r w:rsidRPr="003D4ABF">
              <w:tab/>
              <w:t>Only applicable to a PCC Rules provided to a MA PDU Session.</w:t>
            </w:r>
          </w:p>
          <w:p w14:paraId="1B397878" w14:textId="77777777" w:rsidR="00880C6E" w:rsidRPr="003D4ABF" w:rsidRDefault="00880C6E" w:rsidP="00880C6E">
            <w:pPr>
              <w:pStyle w:val="TAN"/>
            </w:pPr>
            <w:r w:rsidRPr="003D4ABF">
              <w:t>NOTE 21:</w:t>
            </w:r>
            <w:r w:rsidRPr="003D4ABF">
              <w:tab/>
              <w:t>Mandatory when MA PDU Session Control information is provided.</w:t>
            </w:r>
          </w:p>
          <w:p w14:paraId="06CF51CA" w14:textId="77777777" w:rsidR="00880C6E" w:rsidRPr="003D4ABF" w:rsidRDefault="00880C6E" w:rsidP="00880C6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880C6E" w:rsidRPr="003D4ABF" w:rsidRDefault="00880C6E" w:rsidP="00880C6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880C6E" w:rsidRPr="003D4ABF" w:rsidRDefault="00880C6E" w:rsidP="00880C6E">
            <w:pPr>
              <w:pStyle w:val="TAN"/>
            </w:pPr>
            <w:r w:rsidRPr="003D4ABF">
              <w:t>NOTE 24:</w:t>
            </w:r>
            <w:r w:rsidRPr="003D4ABF">
              <w:tab/>
              <w:t>Optional and applicable only for GBR service data flow with QoS Notification Control enabled.</w:t>
            </w:r>
          </w:p>
          <w:p w14:paraId="2B367BF3" w14:textId="77777777" w:rsidR="00880C6E" w:rsidRPr="003D4ABF" w:rsidRDefault="00880C6E" w:rsidP="00880C6E">
            <w:pPr>
              <w:pStyle w:val="TAN"/>
            </w:pPr>
            <w:r w:rsidRPr="003D4ABF">
              <w:t>NOTE 25:</w:t>
            </w:r>
            <w:r w:rsidRPr="003D4ABF">
              <w:tab/>
              <w:t>Optional and applicable only for GBR service data flow for which Alternative QoS Parameter Set(s) are provided.</w:t>
            </w:r>
          </w:p>
          <w:p w14:paraId="643DE028" w14:textId="77777777" w:rsidR="00880C6E" w:rsidRPr="003D4ABF" w:rsidRDefault="00880C6E" w:rsidP="00880C6E">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880C6E" w:rsidRDefault="00880C6E" w:rsidP="00880C6E">
            <w:pPr>
              <w:pStyle w:val="TAN"/>
            </w:pPr>
            <w:r w:rsidRPr="003D4ABF">
              <w:t>NOTE 27:</w:t>
            </w:r>
            <w:r w:rsidRPr="003D4ABF">
              <w:tab/>
              <w:t>Mandatory in MA PDU Session Control information only when there is application identifier in the service data flow template.</w:t>
            </w:r>
          </w:p>
          <w:p w14:paraId="1EE91CC3" w14:textId="77777777" w:rsidR="00880C6E" w:rsidRDefault="00880C6E" w:rsidP="00880C6E">
            <w:pPr>
              <w:pStyle w:val="TAN"/>
            </w:pPr>
            <w:r>
              <w:t>NOTE 28:</w:t>
            </w:r>
            <w:r>
              <w:tab/>
              <w:t>If this parameter is used, it has to be present in every PCC rule of the PDU Session.</w:t>
            </w:r>
          </w:p>
          <w:p w14:paraId="495C2082" w14:textId="77777777" w:rsidR="00880C6E" w:rsidRDefault="00880C6E" w:rsidP="00880C6E">
            <w:pPr>
              <w:pStyle w:val="TAN"/>
            </w:pPr>
            <w:r>
              <w:t>NOTE 29:</w:t>
            </w:r>
            <w:r>
              <w:tab/>
              <w:t>The use of traffic correlation is defined in TS 23.501 [2], clauses 5.6.7.1 and 5.29.</w:t>
            </w:r>
          </w:p>
          <w:p w14:paraId="409D909F" w14:textId="791A82F4" w:rsidR="00880C6E" w:rsidRDefault="00880C6E" w:rsidP="00880C6E">
            <w:pPr>
              <w:pStyle w:val="TAN"/>
            </w:pPr>
            <w:r>
              <w:t>NOTE 30:</w:t>
            </w:r>
            <w:r>
              <w:tab/>
              <w:t>If Steering Mode is set to "Redundant", either a Maximum RTT or a Maximum Packet Loss Rate may be provided, but not both.</w:t>
            </w:r>
          </w:p>
          <w:p w14:paraId="777A932D" w14:textId="77777777" w:rsidR="00880C6E" w:rsidRDefault="00880C6E" w:rsidP="00880C6E">
            <w:pPr>
              <w:pStyle w:val="TAN"/>
            </w:pPr>
            <w:r>
              <w:t>NOTE 31:</w:t>
            </w:r>
            <w:r>
              <w:tab/>
              <w:t>The Steering functionality "ATSSS-LL" shall not be provided together with Steering Mode "Redundant".</w:t>
            </w:r>
          </w:p>
          <w:p w14:paraId="528DD3B8" w14:textId="77777777" w:rsidR="00880C6E" w:rsidRDefault="00880C6E" w:rsidP="00880C6E">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880C6E" w:rsidRPr="003D4ABF" w:rsidRDefault="00880C6E" w:rsidP="00880C6E">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45750CEE"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B69563"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57A120CA" w14:textId="0865BC1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5B73BF4C" w14:textId="2F488838"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3A8C19A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FD4120">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DCA5A1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E2B9A3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FD4120">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E9D2536"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or;</w:t>
      </w:r>
    </w:p>
    <w:p w14:paraId="12C23000" w14:textId="5B64708B"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23.502</w:t>
      </w:r>
      <w:r w:rsidR="00FD4120">
        <w:rPr>
          <w:lang w:eastAsia="zh-CN"/>
        </w:rPr>
        <w:t> </w:t>
      </w:r>
      <w:r w:rsidR="00FD4120"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0004FD2A" w14:textId="07368518"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FD4120" w:rsidRPr="003D4ABF">
        <w:t>TS</w:t>
      </w:r>
      <w:r w:rsidR="00FD4120">
        <w:t> </w:t>
      </w:r>
      <w:r w:rsidR="00FD4120" w:rsidRPr="003D4ABF">
        <w:t>23.548</w:t>
      </w:r>
      <w:r w:rsidR="00FD4120">
        <w:t> </w:t>
      </w:r>
      <w:r w:rsidR="00FD4120" w:rsidRPr="003D4ABF">
        <w:t>[</w:t>
      </w:r>
      <w:r w:rsidRPr="003D4ABF">
        <w:t>33].</w:t>
      </w:r>
    </w:p>
    <w:p w14:paraId="632F22DF" w14:textId="10D23914"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FD4120" w:rsidRPr="003D4ABF">
        <w:t>TS</w:t>
      </w:r>
      <w:r w:rsidR="00FD4120">
        <w:t> </w:t>
      </w:r>
      <w:r w:rsidR="00FD4120" w:rsidRPr="003D4ABF">
        <w:t>23.548</w:t>
      </w:r>
      <w:r w:rsidR="00FD4120">
        <w:t> </w:t>
      </w:r>
      <w:r w:rsidR="00FD4120"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6814B2EE"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FD4120">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A60FBCD"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FD4120">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5C48E7F9"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3C2BEBD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FD4120" w:rsidRPr="003D4ABF">
        <w:t>TS</w:t>
      </w:r>
      <w:r w:rsidR="00FD4120">
        <w:t> </w:t>
      </w:r>
      <w:r w:rsidR="00FD4120" w:rsidRPr="003D4ABF">
        <w:t>23.501</w:t>
      </w:r>
      <w:r w:rsidR="00FD4120">
        <w:t> </w:t>
      </w:r>
      <w:r w:rsidR="00FD4120" w:rsidRPr="003D4ABF">
        <w:t>[</w:t>
      </w:r>
      <w:r w:rsidRPr="003D4ABF">
        <w:t>2].</w:t>
      </w:r>
    </w:p>
    <w:p w14:paraId="777F6594" w14:textId="0D4718D9"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FD4120">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4EECD5B"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FD4120">
        <w:t>TS 23.501 [</w:t>
      </w:r>
      <w:r>
        <w:t>2].</w:t>
      </w:r>
    </w:p>
    <w:p w14:paraId="5821010A" w14:textId="37929C5A" w:rsidR="000C48DD" w:rsidRDefault="000C48DD" w:rsidP="00787F8E">
      <w:r>
        <w:t xml:space="preserve">The </w:t>
      </w:r>
      <w:r w:rsidRPr="0086681B">
        <w:rPr>
          <w:i/>
          <w:iCs/>
        </w:rPr>
        <w:t>Transport Mode</w:t>
      </w:r>
      <w:r>
        <w:t xml:space="preserve"> indicates one of the Transport Modes as defined in </w:t>
      </w:r>
      <w:r w:rsidR="00FD4120">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2EEB7EA3"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FD4120">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78892C72"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FD4120">
        <w:t>TS 23.501 [</w:t>
      </w:r>
      <w:r>
        <w:t>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5BF4FD31"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FD4120">
        <w:t>TS 23.501 [</w:t>
      </w:r>
      <w:r w:rsidR="00AF69A9">
        <w:t>2]</w:t>
      </w:r>
      <w:r>
        <w:t>).</w:t>
      </w:r>
    </w:p>
    <w:p w14:paraId="43234E33" w14:textId="0AC488E1"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FD4120">
        <w:t>TS 23.502 [</w:t>
      </w:r>
      <w:r>
        <w:t>3]).</w:t>
      </w:r>
    </w:p>
    <w:p w14:paraId="644E6220" w14:textId="6DE9D1D5"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880C6E">
        <w:t xml:space="preserve"> and optionally, an Averaging Window</w:t>
      </w:r>
      <w:r w:rsidRPr="003D4ABF">
        <w:t>.</w:t>
      </w:r>
      <w:r w:rsidR="00CB78C9">
        <w:t xml:space="preserve"> For delay-critical service data flow, every Alternative QoS Parameter Set may also include a Maximum Data Burst Volume (MDBV).</w:t>
      </w:r>
    </w:p>
    <w:p w14:paraId="2E17508D" w14:textId="77EAA1CD"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FD4120" w:rsidRPr="003D4ABF">
        <w:t>TS</w:t>
      </w:r>
      <w:r w:rsidR="00FD4120">
        <w:t> </w:t>
      </w:r>
      <w:r w:rsidR="00FD4120" w:rsidRPr="003D4ABF">
        <w:t>23.501</w:t>
      </w:r>
      <w:r w:rsidR="00FD4120">
        <w:t> </w:t>
      </w:r>
      <w:r w:rsidR="00FD4120" w:rsidRPr="003D4ABF">
        <w:t>[</w:t>
      </w:r>
      <w:r w:rsidR="00D34673" w:rsidRPr="003D4ABF">
        <w:t>2].</w:t>
      </w:r>
    </w:p>
    <w:p w14:paraId="3E048C77" w14:textId="4C56BAC7" w:rsidR="00CC463D" w:rsidRDefault="00CC463D" w:rsidP="00787F8E">
      <w:bookmarkStart w:id="1255" w:name="_Toc19197385"/>
      <w:bookmarkStart w:id="1256" w:name="_Toc27896538"/>
      <w:bookmarkStart w:id="1257" w:name="_Toc36192706"/>
      <w:bookmarkStart w:id="1258" w:name="_Toc37076437"/>
      <w:bookmarkStart w:id="1259" w:name="_Toc45194887"/>
      <w:bookmarkStart w:id="1260"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FD4120">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0114B5DD" w:rsidR="00CC463D" w:rsidRDefault="00CC463D" w:rsidP="00787F8E">
      <w:r>
        <w:lastRenderedPageBreak/>
        <w:t xml:space="preserve">The </w:t>
      </w:r>
      <w:r w:rsidRPr="0086681B">
        <w:rPr>
          <w:i/>
          <w:iCs/>
        </w:rPr>
        <w:t>Traffic Parameter Measurement</w:t>
      </w:r>
      <w:r>
        <w:t xml:space="preserve"> applies to the</w:t>
      </w:r>
      <w:r w:rsidR="00F33FD1">
        <w:t xml:space="preserve"> UE</w:t>
      </w:r>
      <w:r>
        <w:t xml:space="preserve"> power saving as specified in clause 5.37.8 of </w:t>
      </w:r>
      <w:r w:rsidR="00FD4120">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793CE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FD4120" w:rsidRPr="003D4ABF">
        <w:t>TS</w:t>
      </w:r>
      <w:r w:rsidR="00FD4120">
        <w:t> </w:t>
      </w:r>
      <w:r w:rsidR="00FD4120" w:rsidRPr="003D4ABF">
        <w:t>23.502</w:t>
      </w:r>
      <w:r w:rsidR="00FD4120">
        <w:t> </w:t>
      </w:r>
      <w:r w:rsidR="00FD4120" w:rsidRPr="003D4ABF">
        <w:t>[</w:t>
      </w:r>
      <w:r w:rsidRPr="003D4ABF">
        <w:t xml:space="preserve">3]. The </w:t>
      </w:r>
      <w:r w:rsidR="009D0ABB" w:rsidRPr="003D4ABF">
        <w:t>f</w:t>
      </w:r>
      <w:r w:rsidRPr="003D4ABF">
        <w:t>ollowing parameters are included:</w:t>
      </w:r>
    </w:p>
    <w:p w14:paraId="7072B0D7" w14:textId="664CA711"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FD4120" w:rsidRPr="003D4ABF">
        <w:t>TS</w:t>
      </w:r>
      <w:r w:rsidR="00FD4120">
        <w:t> </w:t>
      </w:r>
      <w:r w:rsidR="00FD4120" w:rsidRPr="003D4ABF">
        <w:t>23.502</w:t>
      </w:r>
      <w:r w:rsidR="00FD4120">
        <w:t> </w:t>
      </w:r>
      <w:r w:rsidR="00FD4120"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1EA04D4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FD4120" w:rsidRPr="003D4ABF">
        <w:t>TS</w:t>
      </w:r>
      <w:r w:rsidR="00FD4120">
        <w:t> </w:t>
      </w:r>
      <w:r w:rsidR="00FD4120" w:rsidRPr="003D4ABF">
        <w:t>23.502</w:t>
      </w:r>
      <w:r w:rsidR="00FD4120">
        <w:t> </w:t>
      </w:r>
      <w:r w:rsidR="00FD4120"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61"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7DF3C4C0"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FD4120">
        <w:t>TS 23.501 [</w:t>
      </w:r>
      <w:r>
        <w:t>2]).</w:t>
      </w:r>
    </w:p>
    <w:p w14:paraId="3B29B7AF" w14:textId="45815393" w:rsidR="00D1719A" w:rsidRDefault="00D1719A" w:rsidP="00D1719A">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w:t>
      </w:r>
      <w:r w:rsidR="00FD4120">
        <w:t>TS 23.501 [</w:t>
      </w:r>
      <w:r w:rsidR="00862191">
        <w:t>2]).</w:t>
      </w:r>
    </w:p>
    <w:p w14:paraId="26A38556" w14:textId="590E90EC"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w:t>
      </w:r>
      <w:r w:rsidR="00FD4120">
        <w:t>TS 23.501 [</w:t>
      </w:r>
      <w:r>
        <w:t>2]).</w:t>
      </w:r>
    </w:p>
    <w:p w14:paraId="70632702" w14:textId="5C0E0A46" w:rsidR="00787F8E" w:rsidRPr="003D4ABF" w:rsidRDefault="00787F8E" w:rsidP="00787F8E">
      <w:pPr>
        <w:pStyle w:val="Heading3"/>
      </w:pPr>
      <w:bookmarkStart w:id="1262" w:name="_CR6_3_2"/>
      <w:bookmarkStart w:id="1263" w:name="_Toc217026396"/>
      <w:bookmarkEnd w:id="1262"/>
      <w:r w:rsidRPr="003D4ABF">
        <w:t>6.3.2</w:t>
      </w:r>
      <w:r w:rsidRPr="003D4ABF">
        <w:tab/>
        <w:t>Policy and charging control rule operations</w:t>
      </w:r>
      <w:bookmarkEnd w:id="1255"/>
      <w:bookmarkEnd w:id="1256"/>
      <w:bookmarkEnd w:id="1257"/>
      <w:bookmarkEnd w:id="1258"/>
      <w:bookmarkEnd w:id="1259"/>
      <w:bookmarkEnd w:id="1260"/>
      <w:bookmarkEnd w:id="1261"/>
      <w:bookmarkEnd w:id="1263"/>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lastRenderedPageBreak/>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64" w:name="_CR6_4"/>
      <w:bookmarkStart w:id="1265" w:name="_Toc19197386"/>
      <w:bookmarkStart w:id="1266" w:name="_Toc27896539"/>
      <w:bookmarkStart w:id="1267" w:name="_Toc36192707"/>
      <w:bookmarkStart w:id="1268" w:name="_Toc37076438"/>
      <w:bookmarkStart w:id="1269" w:name="_Toc45194888"/>
      <w:bookmarkStart w:id="1270" w:name="_Toc47594300"/>
      <w:bookmarkStart w:id="1271" w:name="_Toc51836931"/>
      <w:bookmarkStart w:id="1272" w:name="_Toc217026397"/>
      <w:bookmarkEnd w:id="1264"/>
      <w:r w:rsidRPr="003D4ABF">
        <w:t>6.4</w:t>
      </w:r>
      <w:r w:rsidRPr="003D4ABF">
        <w:tab/>
        <w:t>PDU Session related policy information</w:t>
      </w:r>
      <w:bookmarkEnd w:id="1265"/>
      <w:bookmarkEnd w:id="1266"/>
      <w:bookmarkEnd w:id="1267"/>
      <w:bookmarkEnd w:id="1268"/>
      <w:bookmarkEnd w:id="1269"/>
      <w:bookmarkEnd w:id="1270"/>
      <w:bookmarkEnd w:id="1271"/>
      <w:bookmarkEnd w:id="1272"/>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0AA0D19B" w:rsidR="00787F8E" w:rsidRPr="003D4ABF" w:rsidRDefault="00787F8E" w:rsidP="00787F8E">
      <w:pPr>
        <w:rPr>
          <w:rFonts w:eastAsia="DengXian"/>
        </w:rPr>
      </w:pPr>
      <w:r w:rsidRPr="003D4ABF">
        <w:rPr>
          <w:rFonts w:eastAsia="DengXian"/>
        </w:rPr>
        <w:t xml:space="preserve">The differences with table 6.4 and table 6.6 in </w:t>
      </w:r>
      <w:r w:rsidR="00FD4120" w:rsidRPr="003D4ABF">
        <w:rPr>
          <w:rFonts w:eastAsia="DengXian"/>
        </w:rPr>
        <w:t>TS</w:t>
      </w:r>
      <w:r w:rsidR="00FD4120">
        <w:rPr>
          <w:rFonts w:eastAsia="DengXian"/>
        </w:rPr>
        <w:t> </w:t>
      </w:r>
      <w:r w:rsidR="00FD4120" w:rsidRPr="003D4ABF">
        <w:rPr>
          <w:rFonts w:eastAsia="DengXian"/>
        </w:rPr>
        <w:t>23.203</w:t>
      </w:r>
      <w:r w:rsidR="00FD4120">
        <w:rPr>
          <w:rFonts w:eastAsia="DengXian"/>
        </w:rPr>
        <w:t> </w:t>
      </w:r>
      <w:r w:rsidR="00FD4120"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73" w:name="_CRTable6_41"/>
      <w:r w:rsidRPr="003D4ABF">
        <w:lastRenderedPageBreak/>
        <w:t xml:space="preserve">Table </w:t>
      </w:r>
      <w:bookmarkEnd w:id="127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lastRenderedPageBreak/>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1F3C35" w:rsidRDefault="009C4314" w:rsidP="009C4314">
            <w:pPr>
              <w:pStyle w:val="TAL"/>
              <w:keepNext w:val="0"/>
              <w:rPr>
                <w:lang w:val="fr-FR"/>
              </w:rPr>
            </w:pPr>
            <w:r w:rsidRPr="001F3C35">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1F3C35" w:rsidRDefault="009C4314" w:rsidP="009C4314">
            <w:pPr>
              <w:pStyle w:val="TAL"/>
              <w:keepNext w:val="0"/>
              <w:rPr>
                <w:lang w:val="fr-FR"/>
              </w:rPr>
            </w:pPr>
            <w:r w:rsidRPr="001F3C35">
              <w:rPr>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64590CE"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FD4120" w:rsidRPr="003D4ABF">
        <w:t>TS</w:t>
      </w:r>
      <w:r w:rsidR="00FD4120">
        <w:t> </w:t>
      </w:r>
      <w:r w:rsidR="00FD4120" w:rsidRPr="003D4ABF">
        <w:t>23.501</w:t>
      </w:r>
      <w:r w:rsidR="00FD4120">
        <w:t> </w:t>
      </w:r>
      <w:r w:rsidR="00FD4120"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F48C60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FD4120" w:rsidRPr="003D4ABF">
        <w:rPr>
          <w:lang w:eastAsia="zh-CN"/>
        </w:rPr>
        <w:t>TS</w:t>
      </w:r>
      <w:r w:rsidR="00FD4120">
        <w:rPr>
          <w:lang w:eastAsia="zh-CN"/>
        </w:rPr>
        <w:t> </w:t>
      </w:r>
      <w:r w:rsidR="00FD4120" w:rsidRPr="003D4ABF">
        <w:rPr>
          <w:lang w:eastAsia="zh-CN"/>
        </w:rPr>
        <w:t>32.255</w:t>
      </w:r>
      <w:r w:rsidR="00FD4120">
        <w:rPr>
          <w:lang w:eastAsia="zh-CN"/>
        </w:rPr>
        <w:t> </w:t>
      </w:r>
      <w:r w:rsidR="00FD4120"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B7304D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4165671"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FD4120" w:rsidRPr="003D4ABF">
        <w:rPr>
          <w:rFonts w:eastAsia="DengXian"/>
        </w:rPr>
        <w:t>TS</w:t>
      </w:r>
      <w:r w:rsidR="00FD4120">
        <w:rPr>
          <w:rFonts w:eastAsia="DengXian"/>
        </w:rPr>
        <w:t> </w:t>
      </w:r>
      <w:r w:rsidR="00FD4120" w:rsidRPr="003D4ABF">
        <w:rPr>
          <w:rFonts w:eastAsia="DengXian"/>
        </w:rPr>
        <w:t>23.501</w:t>
      </w:r>
      <w:r w:rsidR="00FD4120">
        <w:rPr>
          <w:rFonts w:eastAsia="DengXian"/>
        </w:rPr>
        <w:t> </w:t>
      </w:r>
      <w:r w:rsidR="00FD4120" w:rsidRPr="003D4ABF">
        <w:rPr>
          <w:rFonts w:eastAsia="DengXian"/>
        </w:rPr>
        <w:t>[</w:t>
      </w:r>
      <w:r w:rsidRPr="003D4ABF">
        <w:rPr>
          <w:rFonts w:eastAsia="DengXian"/>
        </w:rPr>
        <w:t>2].</w:t>
      </w:r>
    </w:p>
    <w:p w14:paraId="449DE33E" w14:textId="46B2BFC9"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FD4120" w:rsidRPr="003D4ABF">
        <w:rPr>
          <w:rFonts w:eastAsia="DengXian"/>
        </w:rPr>
        <w:t>TS</w:t>
      </w:r>
      <w:r w:rsidR="00FD4120">
        <w:rPr>
          <w:rFonts w:eastAsia="DengXian"/>
        </w:rPr>
        <w:t> </w:t>
      </w:r>
      <w:r w:rsidR="00FD4120" w:rsidRPr="003D4ABF">
        <w:rPr>
          <w:rFonts w:eastAsia="DengXian"/>
        </w:rPr>
        <w:t>23.501</w:t>
      </w:r>
      <w:r w:rsidR="00FD4120">
        <w:rPr>
          <w:rFonts w:eastAsia="DengXian"/>
        </w:rPr>
        <w:t> </w:t>
      </w:r>
      <w:r w:rsidR="00FD4120"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4DDF5CD8"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65810711"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FD4120">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FD4120">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3EDF6AF3"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FD4120">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FD4120">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74" w:name="_Toc19197387"/>
      <w:bookmarkStart w:id="1275" w:name="_Toc27896540"/>
      <w:bookmarkStart w:id="1276" w:name="_Toc36192708"/>
      <w:bookmarkStart w:id="1277" w:name="_Toc37076439"/>
      <w:bookmarkStart w:id="1278" w:name="_Toc45194889"/>
      <w:bookmarkStart w:id="1279"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5DCBB433" w:rsidR="009E49BA" w:rsidRDefault="009E49BA" w:rsidP="009E49BA">
      <w:pPr>
        <w:rPr>
          <w:rFonts w:eastAsia="DengXian"/>
        </w:rPr>
      </w:pPr>
      <w:bookmarkStart w:id="1280"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FD4120">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0090FA0"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FD4120">
        <w:rPr>
          <w:rFonts w:eastAsia="DengXian"/>
        </w:rPr>
        <w:t>TS 23.548 [</w:t>
      </w:r>
      <w:r>
        <w:rPr>
          <w:rFonts w:eastAsia="DengXian"/>
        </w:rPr>
        <w:t>33].</w:t>
      </w:r>
    </w:p>
    <w:p w14:paraId="553C6669" w14:textId="77777777" w:rsidR="00787F8E" w:rsidRPr="003D4ABF" w:rsidRDefault="00787F8E" w:rsidP="00787F8E">
      <w:pPr>
        <w:pStyle w:val="Heading2"/>
      </w:pPr>
      <w:bookmarkStart w:id="1281" w:name="_CR6_5"/>
      <w:bookmarkStart w:id="1282" w:name="_Toc217026398"/>
      <w:bookmarkEnd w:id="1281"/>
      <w:r w:rsidRPr="003D4ABF">
        <w:t>6.5</w:t>
      </w:r>
      <w:r w:rsidRPr="003D4ABF">
        <w:tab/>
        <w:t>Access and mobility related policy information</w:t>
      </w:r>
      <w:bookmarkEnd w:id="1274"/>
      <w:bookmarkEnd w:id="1275"/>
      <w:bookmarkEnd w:id="1276"/>
      <w:bookmarkEnd w:id="1277"/>
      <w:bookmarkEnd w:id="1278"/>
      <w:bookmarkEnd w:id="1279"/>
      <w:bookmarkEnd w:id="1280"/>
      <w:bookmarkEnd w:id="1282"/>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lastRenderedPageBreak/>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83" w:name="_CRTable6_51"/>
      <w:r w:rsidRPr="003D4ABF">
        <w:rPr>
          <w:rFonts w:eastAsia="DengXian"/>
        </w:rPr>
        <w:t xml:space="preserve">Table </w:t>
      </w:r>
      <w:bookmarkEnd w:id="128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lastRenderedPageBreak/>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857B5AB"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description on how AMF uses this information.</w:t>
      </w:r>
    </w:p>
    <w:p w14:paraId="05A5F4B0" w14:textId="47021EA1"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38EC45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FD4120">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51D35F82"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FD4120" w:rsidRPr="003D4ABF">
        <w:t>TS</w:t>
      </w:r>
      <w:r w:rsidR="00FD4120">
        <w:t> </w:t>
      </w:r>
      <w:r w:rsidR="00FD4120" w:rsidRPr="003D4ABF">
        <w:t>23.501</w:t>
      </w:r>
      <w:r w:rsidR="00FD4120">
        <w:t> </w:t>
      </w:r>
      <w:r w:rsidR="00FD4120"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84" w:name="_Toc19197388"/>
      <w:bookmarkStart w:id="1285" w:name="_Toc27896541"/>
      <w:bookmarkStart w:id="1286" w:name="_Toc36192709"/>
      <w:bookmarkStart w:id="1287" w:name="_Toc37076440"/>
      <w:bookmarkStart w:id="1288" w:name="_Toc45194890"/>
      <w:bookmarkStart w:id="1289" w:name="_Toc47594302"/>
      <w:bookmarkStart w:id="1290"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69A35AA5"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w:t>
      </w:r>
      <w:r w:rsidR="00FD4120">
        <w:t>TS 23.501 [</w:t>
      </w:r>
      <w:r>
        <w:t>2] and in clause 6.1.1.4.</w:t>
      </w:r>
    </w:p>
    <w:p w14:paraId="07E55B8A" w14:textId="77777777" w:rsidR="00787F8E" w:rsidRPr="003D4ABF" w:rsidRDefault="00787F8E" w:rsidP="00787F8E">
      <w:pPr>
        <w:pStyle w:val="Heading2"/>
      </w:pPr>
      <w:bookmarkStart w:id="1291" w:name="_CR6_6"/>
      <w:bookmarkStart w:id="1292" w:name="_Toc217026399"/>
      <w:bookmarkEnd w:id="1291"/>
      <w:r w:rsidRPr="003D4ABF">
        <w:t>6.6</w:t>
      </w:r>
      <w:r w:rsidRPr="003D4ABF">
        <w:tab/>
        <w:t>UE policy information</w:t>
      </w:r>
      <w:bookmarkEnd w:id="1284"/>
      <w:bookmarkEnd w:id="1285"/>
      <w:bookmarkEnd w:id="1286"/>
      <w:bookmarkEnd w:id="1287"/>
      <w:bookmarkEnd w:id="1288"/>
      <w:bookmarkEnd w:id="1289"/>
      <w:bookmarkEnd w:id="1290"/>
      <w:bookmarkEnd w:id="1292"/>
    </w:p>
    <w:p w14:paraId="04F56DEA" w14:textId="77777777" w:rsidR="00787F8E" w:rsidRPr="003D4ABF" w:rsidRDefault="00787F8E" w:rsidP="00787F8E">
      <w:pPr>
        <w:pStyle w:val="Heading3"/>
      </w:pPr>
      <w:bookmarkStart w:id="1293" w:name="_CR6_6_1"/>
      <w:bookmarkStart w:id="1294" w:name="_Toc19197389"/>
      <w:bookmarkStart w:id="1295" w:name="_Toc27896542"/>
      <w:bookmarkStart w:id="1296" w:name="_Toc36192710"/>
      <w:bookmarkStart w:id="1297" w:name="_Toc37076441"/>
      <w:bookmarkStart w:id="1298" w:name="_Toc45194891"/>
      <w:bookmarkStart w:id="1299" w:name="_Toc47594303"/>
      <w:bookmarkStart w:id="1300" w:name="_Toc51836934"/>
      <w:bookmarkStart w:id="1301" w:name="_Toc217026400"/>
      <w:bookmarkEnd w:id="1293"/>
      <w:r w:rsidRPr="003D4ABF">
        <w:t>6.6.1</w:t>
      </w:r>
      <w:r w:rsidRPr="003D4ABF">
        <w:tab/>
        <w:t>Access Network Discovery &amp; Selection Policy Information</w:t>
      </w:r>
      <w:bookmarkEnd w:id="1294"/>
      <w:bookmarkEnd w:id="1295"/>
      <w:bookmarkEnd w:id="1296"/>
      <w:bookmarkEnd w:id="1297"/>
      <w:bookmarkEnd w:id="1298"/>
      <w:bookmarkEnd w:id="1299"/>
      <w:bookmarkEnd w:id="1300"/>
      <w:bookmarkEnd w:id="1301"/>
    </w:p>
    <w:p w14:paraId="56866700" w14:textId="77777777" w:rsidR="00787F8E" w:rsidRPr="003D4ABF" w:rsidRDefault="00787F8E" w:rsidP="00787F8E">
      <w:pPr>
        <w:pStyle w:val="Heading4"/>
      </w:pPr>
      <w:bookmarkStart w:id="1302" w:name="_CR6_6_1_1"/>
      <w:bookmarkStart w:id="1303" w:name="_Toc19197390"/>
      <w:bookmarkStart w:id="1304" w:name="_Toc27896543"/>
      <w:bookmarkStart w:id="1305" w:name="_Toc36192711"/>
      <w:bookmarkStart w:id="1306" w:name="_Toc37076442"/>
      <w:bookmarkStart w:id="1307" w:name="_Toc45194892"/>
      <w:bookmarkStart w:id="1308" w:name="_Toc47594304"/>
      <w:bookmarkStart w:id="1309" w:name="_Toc51836935"/>
      <w:bookmarkStart w:id="1310" w:name="_Toc217026401"/>
      <w:bookmarkEnd w:id="1302"/>
      <w:r w:rsidRPr="003D4ABF">
        <w:t>6.6.1.1</w:t>
      </w:r>
      <w:r w:rsidRPr="003D4ABF">
        <w:tab/>
        <w:t>General</w:t>
      </w:r>
      <w:bookmarkEnd w:id="1303"/>
      <w:bookmarkEnd w:id="1304"/>
      <w:bookmarkEnd w:id="1305"/>
      <w:bookmarkEnd w:id="1306"/>
      <w:bookmarkEnd w:id="1307"/>
      <w:bookmarkEnd w:id="1308"/>
      <w:bookmarkEnd w:id="1309"/>
      <w:bookmarkEnd w:id="1310"/>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1610B949"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3BA3FCB7" w14:textId="5722999F" w:rsidR="00787F8E" w:rsidRPr="003D4ABF" w:rsidRDefault="00787F8E" w:rsidP="00787F8E">
      <w:r w:rsidRPr="003D4ABF">
        <w:t xml:space="preserve">The Access Network Discovery &amp; Selection policy shall contain one or more WLAN Selection Policy (WLANSP) rules defined in clause 4.8.2.1.6 of </w:t>
      </w:r>
      <w:r w:rsidR="00FD4120" w:rsidRPr="003D4ABF">
        <w:t>TS</w:t>
      </w:r>
      <w:r w:rsidR="00FD4120">
        <w:t> </w:t>
      </w:r>
      <w:r w:rsidR="00FD4120" w:rsidRPr="003D4ABF">
        <w:t>23.402</w:t>
      </w:r>
      <w:r w:rsidR="00FD4120">
        <w:t> </w:t>
      </w:r>
      <w:r w:rsidR="00FD4120" w:rsidRPr="003D4ABF">
        <w:t>[</w:t>
      </w:r>
      <w:r w:rsidRPr="003D4ABF">
        <w:t>9].</w:t>
      </w:r>
    </w:p>
    <w:p w14:paraId="1D22B998" w14:textId="6B2288F2" w:rsidR="00787F8E" w:rsidRPr="003D4ABF" w:rsidRDefault="00787F8E" w:rsidP="00787F8E">
      <w:r w:rsidRPr="003D4ABF">
        <w:t xml:space="preserve">The Access Network Discovery &amp; Selection policy may contain information to select ePDG or N3IWF by the UE as specified in </w:t>
      </w:r>
      <w:r w:rsidR="00FD4120" w:rsidRPr="003D4ABF">
        <w:t>TS</w:t>
      </w:r>
      <w:r w:rsidR="00FD4120">
        <w:t> </w:t>
      </w:r>
      <w:r w:rsidR="00FD4120" w:rsidRPr="003D4ABF">
        <w:t>23.501</w:t>
      </w:r>
      <w:r w:rsidR="00FD4120">
        <w:t> </w:t>
      </w:r>
      <w:r w:rsidR="00FD4120" w:rsidRPr="003D4ABF">
        <w:t>[</w:t>
      </w:r>
      <w:r w:rsidRPr="003D4ABF">
        <w:t>2]</w:t>
      </w:r>
    </w:p>
    <w:p w14:paraId="5836D023" w14:textId="3AA48A42" w:rsidR="00787F8E" w:rsidRPr="003D4ABF" w:rsidRDefault="00787F8E" w:rsidP="00787F8E">
      <w:pPr>
        <w:pStyle w:val="TH"/>
      </w:pPr>
      <w:bookmarkStart w:id="1311" w:name="_CRTable6_6_1_11"/>
      <w:r w:rsidRPr="003D4ABF">
        <w:lastRenderedPageBreak/>
        <w:t xml:space="preserve">Table </w:t>
      </w:r>
      <w:bookmarkEnd w:id="1311"/>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12" w:name="_Toc19197391"/>
      <w:bookmarkStart w:id="1313" w:name="_Toc27896544"/>
      <w:bookmarkStart w:id="1314" w:name="_Toc36192712"/>
      <w:bookmarkStart w:id="1315" w:name="_Toc37076443"/>
      <w:bookmarkStart w:id="1316" w:name="_Toc45194893"/>
      <w:bookmarkStart w:id="1317" w:name="_Toc47594305"/>
      <w:bookmarkStart w:id="1318"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19" w:name="_CR6_6_1_2"/>
      <w:bookmarkStart w:id="1320" w:name="_Toc217026402"/>
      <w:bookmarkEnd w:id="1319"/>
      <w:r w:rsidRPr="003D4ABF">
        <w:t>6.6.1.2</w:t>
      </w:r>
      <w:r w:rsidRPr="003D4ABF">
        <w:tab/>
        <w:t>UE selecting a WLANSP rule</w:t>
      </w:r>
      <w:bookmarkEnd w:id="1312"/>
      <w:bookmarkEnd w:id="1313"/>
      <w:bookmarkEnd w:id="1314"/>
      <w:bookmarkEnd w:id="1315"/>
      <w:bookmarkEnd w:id="1316"/>
      <w:bookmarkEnd w:id="1317"/>
      <w:bookmarkEnd w:id="1318"/>
      <w:bookmarkEnd w:id="132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21" w:name="_Toc19197392"/>
      <w:bookmarkStart w:id="1322" w:name="_Toc27896545"/>
      <w:bookmarkStart w:id="1323" w:name="_Toc36192713"/>
      <w:bookmarkStart w:id="1324" w:name="_Toc37076444"/>
      <w:bookmarkStart w:id="1325" w:name="_Toc45194894"/>
      <w:bookmarkStart w:id="1326" w:name="_Toc47594306"/>
      <w:bookmarkStart w:id="1327"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8" w:name="_CR6_6_1_3"/>
      <w:bookmarkStart w:id="1329" w:name="_Toc217026403"/>
      <w:bookmarkEnd w:id="1328"/>
      <w:r w:rsidRPr="003D4ABF">
        <w:lastRenderedPageBreak/>
        <w:t>6.6.1.3</w:t>
      </w:r>
      <w:r w:rsidRPr="003D4ABF">
        <w:tab/>
        <w:t>UE procedure for selecting a WLAN access based on WLANSP rules</w:t>
      </w:r>
      <w:bookmarkEnd w:id="1321"/>
      <w:bookmarkEnd w:id="1322"/>
      <w:bookmarkEnd w:id="1323"/>
      <w:bookmarkEnd w:id="1324"/>
      <w:bookmarkEnd w:id="1325"/>
      <w:bookmarkEnd w:id="1326"/>
      <w:bookmarkEnd w:id="1327"/>
      <w:bookmarkEnd w:id="1329"/>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2533E7EF"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FD4120" w:rsidRPr="003D4ABF">
        <w:t>TS</w:t>
      </w:r>
      <w:r w:rsidR="00FD4120">
        <w:t> </w:t>
      </w:r>
      <w:r w:rsidR="00FD4120" w:rsidRPr="003D4ABF">
        <w:t>23.501</w:t>
      </w:r>
      <w:r w:rsidR="00FD4120">
        <w:t> </w:t>
      </w:r>
      <w:r w:rsidR="00FD4120" w:rsidRPr="003D4ABF">
        <w:t>[</w:t>
      </w:r>
      <w:r w:rsidRPr="003D4ABF">
        <w:t>2] and attempts to select a WLAN access network</w:t>
      </w:r>
      <w:r w:rsidR="000F2CF1">
        <w:t>; or</w:t>
      </w:r>
    </w:p>
    <w:p w14:paraId="5275DD60" w14:textId="69240AD8"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FD4120">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1E19D941"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FD4120" w:rsidRPr="003D4ABF">
        <w:t>TS</w:t>
      </w:r>
      <w:r w:rsidR="00FD4120">
        <w:t> </w:t>
      </w:r>
      <w:r w:rsidR="00FD4120" w:rsidRPr="003D4ABF">
        <w:t>23.402</w:t>
      </w:r>
      <w:r w:rsidR="00FD4120">
        <w:t> </w:t>
      </w:r>
      <w:r w:rsidR="00FD4120"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30" w:name="_CR6_6_2"/>
      <w:bookmarkStart w:id="1331" w:name="_Toc19197393"/>
      <w:bookmarkStart w:id="1332" w:name="_Toc27896546"/>
      <w:bookmarkStart w:id="1333" w:name="_Toc36192714"/>
      <w:bookmarkStart w:id="1334" w:name="_Toc37076445"/>
      <w:bookmarkStart w:id="1335" w:name="_Toc45194895"/>
      <w:bookmarkStart w:id="1336" w:name="_Toc47594307"/>
      <w:bookmarkStart w:id="1337" w:name="_Toc51836938"/>
      <w:bookmarkStart w:id="1338" w:name="_Toc217026404"/>
      <w:bookmarkEnd w:id="1330"/>
      <w:r w:rsidRPr="003D4ABF">
        <w:t>6.6.2</w:t>
      </w:r>
      <w:r w:rsidRPr="003D4ABF">
        <w:tab/>
        <w:t>UE Route Selection Policy information</w:t>
      </w:r>
      <w:bookmarkEnd w:id="1331"/>
      <w:bookmarkEnd w:id="1332"/>
      <w:bookmarkEnd w:id="1333"/>
      <w:bookmarkEnd w:id="1334"/>
      <w:bookmarkEnd w:id="1335"/>
      <w:bookmarkEnd w:id="1336"/>
      <w:bookmarkEnd w:id="1337"/>
      <w:bookmarkEnd w:id="1338"/>
    </w:p>
    <w:p w14:paraId="17FD826B" w14:textId="77777777" w:rsidR="00787F8E" w:rsidRPr="003D4ABF" w:rsidRDefault="00787F8E" w:rsidP="00787F8E">
      <w:pPr>
        <w:pStyle w:val="Heading4"/>
      </w:pPr>
      <w:bookmarkStart w:id="1339" w:name="_CR6_6_2_1"/>
      <w:bookmarkStart w:id="1340" w:name="_Toc19197394"/>
      <w:bookmarkStart w:id="1341" w:name="_Toc27896547"/>
      <w:bookmarkStart w:id="1342" w:name="_Toc36192715"/>
      <w:bookmarkStart w:id="1343" w:name="_Toc37076446"/>
      <w:bookmarkStart w:id="1344" w:name="_Toc45194896"/>
      <w:bookmarkStart w:id="1345" w:name="_Toc47594308"/>
      <w:bookmarkStart w:id="1346" w:name="_Toc51836939"/>
      <w:bookmarkStart w:id="1347" w:name="_Toc217026405"/>
      <w:bookmarkEnd w:id="1339"/>
      <w:r w:rsidRPr="003D4ABF">
        <w:t>6.6.2.1</w:t>
      </w:r>
      <w:r w:rsidRPr="003D4ABF">
        <w:tab/>
        <w:t>Structure Description</w:t>
      </w:r>
      <w:bookmarkEnd w:id="1340"/>
      <w:bookmarkEnd w:id="1341"/>
      <w:bookmarkEnd w:id="1342"/>
      <w:bookmarkEnd w:id="1343"/>
      <w:bookmarkEnd w:id="1344"/>
      <w:bookmarkEnd w:id="1345"/>
      <w:bookmarkEnd w:id="1346"/>
      <w:bookmarkEnd w:id="134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8" w:name="_CRTable6_6_2_11"/>
      <w:r w:rsidRPr="003D4ABF">
        <w:rPr>
          <w:lang w:eastAsia="zh-CN"/>
        </w:rPr>
        <w:lastRenderedPageBreak/>
        <w:t xml:space="preserve">Table </w:t>
      </w:r>
      <w:bookmarkEnd w:id="134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49" w:name="_CRTable6_6_2_12"/>
      <w:r w:rsidRPr="003D4ABF">
        <w:t xml:space="preserve">Table </w:t>
      </w:r>
      <w:bookmarkEnd w:id="134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3E23BB96"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251FA5">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50" w:name="_CRTable6_6_2_13"/>
      <w:r w:rsidRPr="003D4ABF">
        <w:lastRenderedPageBreak/>
        <w:t xml:space="preserve">Table </w:t>
      </w:r>
      <w:bookmarkEnd w:id="135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52592B03" w:rsidR="00D75B99" w:rsidRDefault="00D75B99" w:rsidP="00936F1A">
            <w:pPr>
              <w:pStyle w:val="TAN"/>
            </w:pPr>
            <w:r w:rsidRPr="003D4ABF">
              <w:t>NOTE 7:</w:t>
            </w:r>
            <w:r w:rsidRPr="003D4ABF">
              <w:tab/>
            </w:r>
            <w:r>
              <w:t>To support VPLMN specific URSP rules, Location Criteria in the Route Selection Descriptor may contain VPLMN</w:t>
            </w:r>
            <w:r w:rsidR="00B91C41">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6D71B1DA"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FD4120" w:rsidRPr="003D4ABF">
        <w:t>TS</w:t>
      </w:r>
      <w:r w:rsidR="00FD4120">
        <w:t> </w:t>
      </w:r>
      <w:r w:rsidR="00FD4120" w:rsidRPr="003D4ABF">
        <w:t>23.501</w:t>
      </w:r>
      <w:r w:rsidR="00FD4120">
        <w:t> </w:t>
      </w:r>
      <w:r w:rsidR="00FD4120"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155A2C4A"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FD4120" w:rsidRPr="003D4ABF">
        <w:t>TS</w:t>
      </w:r>
      <w:r w:rsidR="00FD4120">
        <w:t> </w:t>
      </w:r>
      <w:r w:rsidR="00FD4120" w:rsidRPr="003D4ABF">
        <w:t>23.501</w:t>
      </w:r>
      <w:r w:rsidR="00FD4120">
        <w:t> </w:t>
      </w:r>
      <w:r w:rsidR="00FD4120"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1FA208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FD4120">
        <w:rPr>
          <w:lang w:eastAsia="zh-CN"/>
        </w:rPr>
        <w:t>TS 23.304 [</w:t>
      </w:r>
      <w:r w:rsidR="00EB452C">
        <w:rPr>
          <w:lang w:eastAsia="zh-CN"/>
        </w:rPr>
        <w:t>34].</w:t>
      </w:r>
    </w:p>
    <w:p w14:paraId="1E1055C5" w14:textId="40135253"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FD4120" w:rsidRPr="003D4ABF">
        <w:t>TS</w:t>
      </w:r>
      <w:r w:rsidR="00FD4120">
        <w:t> </w:t>
      </w:r>
      <w:r w:rsidR="00FD4120" w:rsidRPr="003D4ABF">
        <w:t>23.501</w:t>
      </w:r>
      <w:r w:rsidR="00FD4120">
        <w:t> </w:t>
      </w:r>
      <w:r w:rsidR="00FD4120" w:rsidRPr="003D4ABF">
        <w:t>[</w:t>
      </w:r>
      <w:r w:rsidRPr="003D4ABF">
        <w:t>2].</w:t>
      </w:r>
    </w:p>
    <w:p w14:paraId="546E92A6" w14:textId="258FB41C" w:rsidR="00844BD5" w:rsidRPr="003D4ABF" w:rsidRDefault="00844BD5" w:rsidP="00787F8E">
      <w:pPr>
        <w:pStyle w:val="B1"/>
      </w:pPr>
      <w:r w:rsidRPr="003D4ABF">
        <w:t>-</w:t>
      </w:r>
      <w:r w:rsidRPr="003D4ABF">
        <w:tab/>
        <w:t xml:space="preserve">RSN: The RSN for redundant PDU Sessions as described in clause 5.33.2.1 of </w:t>
      </w:r>
      <w:r w:rsidR="00FD4120" w:rsidRPr="003D4ABF">
        <w:t>TS</w:t>
      </w:r>
      <w:r w:rsidR="00FD4120">
        <w:t> </w:t>
      </w:r>
      <w:r w:rsidR="00FD4120" w:rsidRPr="003D4ABF">
        <w:t>23.501</w:t>
      </w:r>
      <w:r w:rsidR="00FD4120">
        <w:t> </w:t>
      </w:r>
      <w:r w:rsidR="00FD4120"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513313B0"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FD4120" w:rsidRPr="003D4ABF">
        <w:t>TS</w:t>
      </w:r>
      <w:r w:rsidR="00FD4120">
        <w:t> </w:t>
      </w:r>
      <w:r w:rsidR="00FD4120" w:rsidRPr="003D4ABF">
        <w:t>23.501</w:t>
      </w:r>
      <w:r w:rsidR="00FD4120">
        <w:t> </w:t>
      </w:r>
      <w:r w:rsidR="00FD4120"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625117DF"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FD4120" w:rsidRPr="003D4ABF">
        <w:t>TS</w:t>
      </w:r>
      <w:r w:rsidR="00FD4120">
        <w:t> </w:t>
      </w:r>
      <w:r w:rsidR="00FD4120" w:rsidRPr="003D4ABF">
        <w:t>24.526</w:t>
      </w:r>
      <w:r w:rsidR="00FD4120">
        <w:t> </w:t>
      </w:r>
      <w:r w:rsidR="00FD4120" w:rsidRPr="003D4ABF">
        <w:t>[</w:t>
      </w:r>
      <w:r w:rsidRPr="003D4ABF">
        <w:t>19].</w:t>
      </w:r>
    </w:p>
    <w:p w14:paraId="31DB1422" w14:textId="2EF9E637" w:rsidR="00C310C1" w:rsidRPr="003D4ABF" w:rsidRDefault="00C310C1" w:rsidP="00C310C1">
      <w:pPr>
        <w:pStyle w:val="NO"/>
      </w:pPr>
      <w:bookmarkStart w:id="1351" w:name="_Toc19197395"/>
      <w:bookmarkStart w:id="1352" w:name="_Toc27896548"/>
      <w:bookmarkStart w:id="1353" w:name="_Toc36192716"/>
      <w:bookmarkStart w:id="1354" w:name="_Toc37076447"/>
      <w:bookmarkStart w:id="1355" w:name="_Toc45194897"/>
      <w:bookmarkStart w:id="1356" w:name="_Toc47594309"/>
      <w:bookmarkStart w:id="1357"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8" w:name="_CR6_6_2_2"/>
      <w:bookmarkStart w:id="1359" w:name="_Toc217026406"/>
      <w:bookmarkEnd w:id="1358"/>
      <w:r w:rsidRPr="003D4ABF">
        <w:t>6.6.2.2</w:t>
      </w:r>
      <w:r w:rsidRPr="003D4ABF">
        <w:tab/>
        <w:t>Configuration and Provision of URSP</w:t>
      </w:r>
      <w:bookmarkEnd w:id="1351"/>
      <w:bookmarkEnd w:id="1352"/>
      <w:bookmarkEnd w:id="1353"/>
      <w:bookmarkEnd w:id="1354"/>
      <w:bookmarkEnd w:id="1355"/>
      <w:bookmarkEnd w:id="1356"/>
      <w:bookmarkEnd w:id="1357"/>
      <w:bookmarkEnd w:id="1359"/>
    </w:p>
    <w:p w14:paraId="200C71AE" w14:textId="0C1FA337" w:rsidR="00537A8E" w:rsidRDefault="00537A8E" w:rsidP="00E20298">
      <w:pPr>
        <w:pStyle w:val="Heading5"/>
      </w:pPr>
      <w:bookmarkStart w:id="1360" w:name="_CR6_6_2_2_1"/>
      <w:bookmarkStart w:id="1361" w:name="_Toc217026407"/>
      <w:bookmarkEnd w:id="1360"/>
      <w:r>
        <w:t>6.6.2.2.1</w:t>
      </w:r>
      <w:r>
        <w:tab/>
        <w:t>General</w:t>
      </w:r>
      <w:bookmarkEnd w:id="1361"/>
    </w:p>
    <w:p w14:paraId="2617BA24" w14:textId="21F08B7D"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FD4120" w:rsidRPr="003D4ABF">
        <w:t>TS</w:t>
      </w:r>
      <w:r w:rsidR="00FD4120">
        <w:t> </w:t>
      </w:r>
      <w:r w:rsidR="00FD4120" w:rsidRPr="003D4ABF">
        <w:t>24.501</w:t>
      </w:r>
      <w:r w:rsidR="00FD4120">
        <w:t> </w:t>
      </w:r>
      <w:r w:rsidR="00FD4120"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0CDBF118"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FD4120">
        <w:t>TS 23.502 [</w:t>
      </w:r>
      <w:r>
        <w:t>3], the PCF may verify the requested parameters (which are described in</w:t>
      </w:r>
      <w:r w:rsidR="00081C45">
        <w:t xml:space="preserve"> clauses 4.15.6.7 and </w:t>
      </w:r>
      <w:r>
        <w:t xml:space="preserve">4.15.6.10 of </w:t>
      </w:r>
      <w:r w:rsidR="00FD4120">
        <w:t>TS 23.502 [</w:t>
      </w:r>
      <w:r>
        <w:t>3]) with regards to the existing URSP rules and (re-)compose the URSP rules for the UE as described in clause 6.</w:t>
      </w:r>
      <w:r w:rsidR="00F2616F">
        <w:t>6</w:t>
      </w:r>
      <w:r>
        <w:t xml:space="preserve"> of </w:t>
      </w:r>
      <w:r w:rsidR="00FD4120">
        <w:t>TS 23.548 [</w:t>
      </w:r>
      <w:r>
        <w:t>33].</w:t>
      </w:r>
    </w:p>
    <w:p w14:paraId="0800B8D6" w14:textId="77777777" w:rsidR="00537A8E" w:rsidRDefault="00537A8E" w:rsidP="00E20298">
      <w:pPr>
        <w:pStyle w:val="Heading5"/>
      </w:pPr>
      <w:bookmarkStart w:id="1362" w:name="_CR6_6_2_2_2"/>
      <w:bookmarkStart w:id="1363" w:name="_Toc217026408"/>
      <w:bookmarkEnd w:id="1362"/>
      <w:r>
        <w:t>6.6.2.2.2</w:t>
      </w:r>
      <w:r>
        <w:tab/>
        <w:t>URSP rules for an SNPN-enabled UE</w:t>
      </w:r>
      <w:bookmarkEnd w:id="1363"/>
    </w:p>
    <w:p w14:paraId="1536BB03" w14:textId="09E798DF"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FD4120">
        <w:t>TS 24.501 [</w:t>
      </w:r>
      <w:r>
        <w:t>22]. In addition, the UE may be also pre-configured with URSP rules for the SNPN (e.g. by the operator of the SNPN).</w:t>
      </w:r>
    </w:p>
    <w:p w14:paraId="67AFD7F1" w14:textId="64F15B98"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FD4120">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2AC5B1FF" w:rsidR="006936AF" w:rsidRDefault="006936AF" w:rsidP="000050FB">
      <w:pPr>
        <w:pStyle w:val="NO"/>
      </w:pPr>
      <w:r>
        <w:t>NOTE</w:t>
      </w:r>
      <w:r w:rsidR="00AC20D4">
        <w:t> 1</w:t>
      </w:r>
      <w:r>
        <w:t>:</w:t>
      </w:r>
      <w:r>
        <w:tab/>
        <w:t>A network (PLMN or SNPN) when operating as a CH (see clause 5.30.2.9</w:t>
      </w:r>
      <w:r w:rsidR="00E82965">
        <w:t xml:space="preserve"> of </w:t>
      </w:r>
      <w:r w:rsidR="00FD4120">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64" w:name="_Toc19197396"/>
      <w:bookmarkStart w:id="1365" w:name="_Toc27896549"/>
      <w:bookmarkStart w:id="1366" w:name="_Toc36192717"/>
      <w:bookmarkStart w:id="1367" w:name="_Toc37076448"/>
      <w:bookmarkStart w:id="1368" w:name="_Toc45194898"/>
      <w:bookmarkStart w:id="1369" w:name="_Toc47594310"/>
      <w:bookmarkStart w:id="1370"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71" w:name="_CR6_6_2_2_3"/>
      <w:bookmarkStart w:id="1372" w:name="_Toc217026409"/>
      <w:bookmarkEnd w:id="1371"/>
      <w:r>
        <w:t>6.6.2.2.3</w:t>
      </w:r>
      <w:r w:rsidR="00081C45">
        <w:tab/>
        <w:t>Void</w:t>
      </w:r>
      <w:bookmarkEnd w:id="1372"/>
    </w:p>
    <w:p w14:paraId="134E1C25" w14:textId="0EE968DF" w:rsidR="00936F1A" w:rsidRDefault="00936F1A" w:rsidP="00936F1A"/>
    <w:p w14:paraId="58BB3BC2" w14:textId="08A7F83A" w:rsidR="00787F8E" w:rsidRPr="003D4ABF" w:rsidRDefault="00787F8E" w:rsidP="00787F8E">
      <w:pPr>
        <w:pStyle w:val="Heading4"/>
      </w:pPr>
      <w:bookmarkStart w:id="1373" w:name="_CR6_6_2_3"/>
      <w:bookmarkStart w:id="1374" w:name="_Toc217026410"/>
      <w:bookmarkEnd w:id="1373"/>
      <w:r w:rsidRPr="003D4ABF">
        <w:t>6.6.2.3</w:t>
      </w:r>
      <w:r w:rsidRPr="003D4ABF">
        <w:tab/>
        <w:t>UE procedure for associating applications to PDU Sessions based on URSP</w:t>
      </w:r>
      <w:bookmarkEnd w:id="1364"/>
      <w:bookmarkEnd w:id="1365"/>
      <w:bookmarkEnd w:id="1366"/>
      <w:bookmarkEnd w:id="1367"/>
      <w:bookmarkEnd w:id="1368"/>
      <w:bookmarkEnd w:id="1369"/>
      <w:bookmarkEnd w:id="1370"/>
      <w:bookmarkEnd w:id="1374"/>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465E503"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FD4120" w:rsidRPr="003D4ABF">
        <w:t>TS</w:t>
      </w:r>
      <w:r w:rsidR="00FD4120">
        <w:t> </w:t>
      </w:r>
      <w:r w:rsidR="00FD4120" w:rsidRPr="003D4ABF">
        <w:t>23.502</w:t>
      </w:r>
      <w:r w:rsidR="00FD4120">
        <w:t> </w:t>
      </w:r>
      <w:r w:rsidR="00FD4120"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05EA67D" w:rsidR="00787F8E" w:rsidRPr="003D4ABF" w:rsidRDefault="00787F8E" w:rsidP="00787F8E">
      <w:r w:rsidRPr="003D4ABF">
        <w:t xml:space="preserve">Details of the conditions are defined by </w:t>
      </w:r>
      <w:r w:rsidR="00FD4120" w:rsidRPr="003D4ABF">
        <w:t>TS</w:t>
      </w:r>
      <w:r w:rsidR="00FD4120">
        <w:t> </w:t>
      </w:r>
      <w:r w:rsidR="00FD4120" w:rsidRPr="003D4ABF">
        <w:t>24.526</w:t>
      </w:r>
      <w:r w:rsidR="00FD4120">
        <w:t> </w:t>
      </w:r>
      <w:r w:rsidR="00FD4120"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244BE859"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FD4120">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FD4120">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375"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0472E0E7" w:rsidR="007609F7" w:rsidRPr="003D4ABF" w:rsidRDefault="007609F7" w:rsidP="007609F7">
      <w:r>
        <w:t xml:space="preserve">The 5G-RG and FN-RG procedure for associating applications to PDU Sessions based on URSP is defined in clause 9.5.2 of </w:t>
      </w:r>
      <w:r w:rsidR="00FD4120">
        <w:t>TS 23.316 [</w:t>
      </w:r>
      <w:r>
        <w:t>27].</w:t>
      </w:r>
    </w:p>
    <w:p w14:paraId="4E160665" w14:textId="30E85E8C" w:rsidR="00DA4C22" w:rsidRDefault="00DA4C22" w:rsidP="00DA4C22">
      <w:pPr>
        <w:pStyle w:val="Heading4"/>
      </w:pPr>
      <w:bookmarkStart w:id="1376" w:name="_CR6_6_2_4"/>
      <w:bookmarkStart w:id="1377" w:name="_Toc217026411"/>
      <w:bookmarkEnd w:id="1376"/>
      <w:r>
        <w:t>6.6.2.4</w:t>
      </w:r>
      <w:r>
        <w:tab/>
      </w:r>
      <w:r w:rsidR="00B74353">
        <w:t xml:space="preserve">Support </w:t>
      </w:r>
      <w:r>
        <w:t>of URSP rule enforcement</w:t>
      </w:r>
      <w:r w:rsidR="00B74353">
        <w:t xml:space="preserve"> reporting</w:t>
      </w:r>
      <w:bookmarkEnd w:id="1377"/>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4AE62FE2"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FD4120">
        <w:t>TS 23.502 [</w:t>
      </w:r>
      <w:r>
        <w:t>3]), the PCF</w:t>
      </w:r>
      <w:r w:rsidR="00223E70">
        <w:t xml:space="preserve"> sets the Indication for reporting URSP rule enforcement</w:t>
      </w:r>
      <w:r>
        <w:t xml:space="preserve"> in a URSP rule sent to the UE (see clause 6.6.2.1).</w:t>
      </w:r>
    </w:p>
    <w:p w14:paraId="45BC648C" w14:textId="4FEBDB90" w:rsidR="00223E70" w:rsidRDefault="00223E70" w:rsidP="00223E70">
      <w:pPr>
        <w:pStyle w:val="NO"/>
      </w:pPr>
      <w:r>
        <w:t>NOTE 1:</w:t>
      </w:r>
      <w:r>
        <w:tab/>
        <w:t xml:space="preserve">The format and values of the Traffic descriptor component type identifier are defined in clause 5.2 of </w:t>
      </w:r>
      <w:r w:rsidR="00FD4120">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926243D"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FD4120">
        <w:t>TS 23.502 [</w:t>
      </w:r>
      <w:r>
        <w:t>3])</w:t>
      </w:r>
      <w:r w:rsidR="00694C30">
        <w:t>;</w:t>
      </w:r>
      <w:r w:rsidR="00B74353">
        <w:t xml:space="preserve"> or</w:t>
      </w:r>
    </w:p>
    <w:p w14:paraId="2C4A4E10" w14:textId="49D9CBB2"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FD4120">
        <w:t>TS 23.502 [</w:t>
      </w:r>
      <w:r>
        <w:t>3]) including</w:t>
      </w:r>
      <w:r w:rsidR="00223E70">
        <w:t xml:space="preserve"> the URSP rule enforcement report</w:t>
      </w:r>
      <w:r w:rsidR="00142E23">
        <w:t>; or</w:t>
      </w:r>
    </w:p>
    <w:p w14:paraId="1C4A4DDC" w14:textId="4FF6C016"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FD4120">
        <w:t>TS 23.502 [</w:t>
      </w:r>
      <w:r>
        <w:t xml:space="preserve">3]) or by sending a PDU Session Modification Request (see clause 4.3.3.2 of </w:t>
      </w:r>
      <w:r w:rsidR="00FD4120">
        <w:t>TS 23.502 [</w:t>
      </w:r>
      <w:r>
        <w:t>3]) including the URSP rule enforcement report</w:t>
      </w:r>
      <w:r w:rsidR="00142E23">
        <w:t>; or</w:t>
      </w:r>
    </w:p>
    <w:p w14:paraId="6999A824" w14:textId="2E769BAF"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FD4120">
        <w:t>TS 23.502 [</w:t>
      </w:r>
      <w:r w:rsidR="00142E23">
        <w:t>3]</w:t>
      </w:r>
      <w:r>
        <w:t xml:space="preserve">) or by sending a PDU Session Modification Request (for the case with N26, see clause 4.3.3.2 of </w:t>
      </w:r>
      <w:r w:rsidR="00FD4120">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107F3D8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FD4120">
        <w:t>TS 23.502 [</w:t>
      </w:r>
      <w:r>
        <w:t>3])</w:t>
      </w:r>
      <w:r w:rsidR="00223E70">
        <w:t xml:space="preserve"> and each URSP rule enforcement report includes all Connection Capabilities contained in the Traffic descriptor of the associated URSP rule</w:t>
      </w:r>
      <w:r>
        <w:t>.</w:t>
      </w:r>
    </w:p>
    <w:p w14:paraId="54518168" w14:textId="41642D62"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880C6E">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229AD3DD"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FD4120">
        <w:t>TS 23.502 [</w:t>
      </w:r>
      <w:r>
        <w:t>3]).</w:t>
      </w:r>
    </w:p>
    <w:p w14:paraId="37E045CD" w14:textId="7C2BBA46"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FD4120">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378" w:name="_CR6_6_3"/>
      <w:bookmarkStart w:id="1379" w:name="_Toc217026412"/>
      <w:bookmarkEnd w:id="1378"/>
      <w:r w:rsidRPr="003D4ABF">
        <w:t>6.6.3</w:t>
      </w:r>
      <w:r w:rsidRPr="003D4ABF">
        <w:tab/>
        <w:t>V2X Policy information</w:t>
      </w:r>
      <w:bookmarkEnd w:id="1375"/>
      <w:bookmarkEnd w:id="1379"/>
    </w:p>
    <w:p w14:paraId="0555A150" w14:textId="315E24DA" w:rsidR="00787F8E" w:rsidRPr="003D4ABF" w:rsidRDefault="00787F8E" w:rsidP="00787F8E">
      <w:r w:rsidRPr="003D4ABF">
        <w:t xml:space="preserve">The V2X Policy information (V2XP) is defined in </w:t>
      </w:r>
      <w:r w:rsidR="00FD4120" w:rsidRPr="003D4ABF">
        <w:t>TS</w:t>
      </w:r>
      <w:r w:rsidR="00FD4120">
        <w:t> </w:t>
      </w:r>
      <w:r w:rsidR="00FD4120" w:rsidRPr="003D4ABF">
        <w:t>23.287</w:t>
      </w:r>
      <w:r w:rsidR="00FD4120">
        <w:t> </w:t>
      </w:r>
      <w:r w:rsidR="00FD4120" w:rsidRPr="003D4ABF">
        <w:t>[</w:t>
      </w:r>
      <w:r w:rsidRPr="003D4ABF">
        <w:t>28].</w:t>
      </w:r>
    </w:p>
    <w:p w14:paraId="56C8163C" w14:textId="535EAE30" w:rsidR="00E873DB" w:rsidRPr="003D4ABF" w:rsidRDefault="00E873DB" w:rsidP="00E873DB">
      <w:pPr>
        <w:pStyle w:val="Heading3"/>
      </w:pPr>
      <w:bookmarkStart w:id="1380" w:name="_CR6_6_4"/>
      <w:bookmarkStart w:id="1381" w:name="_Toc217026413"/>
      <w:bookmarkEnd w:id="1380"/>
      <w:r w:rsidRPr="003D4ABF">
        <w:t>6.6.4</w:t>
      </w:r>
      <w:r w:rsidRPr="003D4ABF">
        <w:tab/>
        <w:t>ProSe Policy information</w:t>
      </w:r>
      <w:bookmarkEnd w:id="1381"/>
    </w:p>
    <w:p w14:paraId="5509D2CA" w14:textId="3776FDEC" w:rsidR="00E873DB" w:rsidRPr="003D4ABF" w:rsidRDefault="00E873DB" w:rsidP="00E873DB">
      <w:r w:rsidRPr="003D4ABF">
        <w:t xml:space="preserve">The ProSe Policy information (ProSeP) is defined in </w:t>
      </w:r>
      <w:r w:rsidR="00FD4120" w:rsidRPr="003D4ABF">
        <w:t>TS</w:t>
      </w:r>
      <w:r w:rsidR="00FD4120">
        <w:t> </w:t>
      </w:r>
      <w:r w:rsidR="00FD4120" w:rsidRPr="003D4ABF">
        <w:t>23.304</w:t>
      </w:r>
      <w:r w:rsidR="00FD4120">
        <w:t> </w:t>
      </w:r>
      <w:r w:rsidR="00FD4120" w:rsidRPr="003D4ABF">
        <w:t>[</w:t>
      </w:r>
      <w:r w:rsidRPr="003D4ABF">
        <w:t>34].</w:t>
      </w:r>
    </w:p>
    <w:p w14:paraId="4D0222AA" w14:textId="61421C5D" w:rsidR="00E30D89" w:rsidRDefault="00E30D89" w:rsidP="00E30D89">
      <w:pPr>
        <w:pStyle w:val="Heading3"/>
      </w:pPr>
      <w:bookmarkStart w:id="1382" w:name="_CR6_6_5"/>
      <w:bookmarkStart w:id="1383" w:name="_Toc217026414"/>
      <w:bookmarkEnd w:id="1382"/>
      <w:r>
        <w:t>6.6.5</w:t>
      </w:r>
      <w:r>
        <w:tab/>
        <w:t>Ranging/Sidelink Positioning Policy information</w:t>
      </w:r>
      <w:bookmarkEnd w:id="1383"/>
    </w:p>
    <w:p w14:paraId="7B2579AE" w14:textId="17EB302E" w:rsidR="00E30D89" w:rsidRPr="00E30D89" w:rsidRDefault="00E30D89" w:rsidP="0086681B">
      <w:r>
        <w:t xml:space="preserve">The Ranging/Sidelink Positioning Policy information (RSLPP) is defined in </w:t>
      </w:r>
      <w:r w:rsidR="00FD4120">
        <w:t>TS 23.586 [</w:t>
      </w:r>
      <w:r>
        <w:t>41].</w:t>
      </w:r>
    </w:p>
    <w:p w14:paraId="0D4B19E7" w14:textId="162680AB" w:rsidR="0050393F" w:rsidRDefault="0050393F" w:rsidP="0050393F">
      <w:pPr>
        <w:pStyle w:val="Heading3"/>
      </w:pPr>
      <w:bookmarkStart w:id="1384" w:name="_CR6_6_6"/>
      <w:bookmarkStart w:id="1385" w:name="_Toc217026415"/>
      <w:bookmarkEnd w:id="1384"/>
      <w:r>
        <w:t>6.6.6</w:t>
      </w:r>
      <w:r>
        <w:tab/>
        <w:t>A2X Policy information</w:t>
      </w:r>
      <w:bookmarkEnd w:id="1385"/>
    </w:p>
    <w:p w14:paraId="152D6E6A" w14:textId="0B7C9ECD" w:rsidR="0050393F" w:rsidRPr="00E30D89" w:rsidRDefault="0050393F" w:rsidP="0050393F">
      <w:r>
        <w:t xml:space="preserve">The A2X Policy information (A2XP) is defined in </w:t>
      </w:r>
      <w:r w:rsidR="00FD4120">
        <w:t>TS 23.256 [</w:t>
      </w:r>
      <w:r>
        <w:t>43].</w:t>
      </w:r>
    </w:p>
    <w:p w14:paraId="439710B8" w14:textId="71CAA51C" w:rsidR="00FB25A1" w:rsidRDefault="00FB25A1" w:rsidP="00FB25A1">
      <w:pPr>
        <w:pStyle w:val="Heading3"/>
      </w:pPr>
      <w:bookmarkStart w:id="1386" w:name="_CR6_6_7"/>
      <w:bookmarkStart w:id="1387" w:name="_Toc217026416"/>
      <w:bookmarkEnd w:id="1386"/>
      <w:r>
        <w:lastRenderedPageBreak/>
        <w:t>6.6.7</w:t>
      </w:r>
      <w:r>
        <w:tab/>
        <w:t>UE Policy Association supplementary information</w:t>
      </w:r>
      <w:bookmarkEnd w:id="1387"/>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388" w:name="_CRTable6_6_71"/>
      <w:r>
        <w:t xml:space="preserve">Table </w:t>
      </w:r>
      <w:bookmarkEnd w:id="1388"/>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73EC504"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w:t>
      </w:r>
      <w:r w:rsidR="00FD4120">
        <w:t>TS 23.501 [</w:t>
      </w:r>
      <w:r>
        <w:t>2] and in clause 6.1.1.4.</w:t>
      </w:r>
    </w:p>
    <w:p w14:paraId="411A3841" w14:textId="77777777" w:rsidR="00787F8E" w:rsidRPr="003D4ABF" w:rsidRDefault="00787F8E" w:rsidP="00787F8E">
      <w:pPr>
        <w:pStyle w:val="Heading8"/>
      </w:pPr>
      <w:bookmarkStart w:id="1389" w:name="_CRAnnexAinformative"/>
      <w:bookmarkEnd w:id="1389"/>
      <w:r w:rsidRPr="003D4ABF">
        <w:br w:type="page"/>
      </w:r>
      <w:bookmarkStart w:id="1390" w:name="_Toc19197397"/>
      <w:bookmarkStart w:id="1391" w:name="_Toc27896550"/>
      <w:bookmarkStart w:id="1392" w:name="_Toc36192718"/>
      <w:bookmarkStart w:id="1393" w:name="_Toc37076449"/>
      <w:bookmarkStart w:id="1394" w:name="_Toc45194899"/>
      <w:bookmarkStart w:id="1395" w:name="_Toc47594311"/>
      <w:bookmarkStart w:id="1396" w:name="_Toc51836943"/>
      <w:bookmarkStart w:id="1397" w:name="_Toc217026417"/>
      <w:r w:rsidRPr="003D4ABF">
        <w:lastRenderedPageBreak/>
        <w:t>Annex A (informative):</w:t>
      </w:r>
      <w:r w:rsidRPr="003D4ABF">
        <w:br/>
        <w:t>URSP rules example</w:t>
      </w:r>
      <w:bookmarkEnd w:id="1390"/>
      <w:bookmarkEnd w:id="1391"/>
      <w:bookmarkEnd w:id="1392"/>
      <w:bookmarkEnd w:id="1393"/>
      <w:bookmarkEnd w:id="1394"/>
      <w:bookmarkEnd w:id="1395"/>
      <w:bookmarkEnd w:id="1396"/>
      <w:bookmarkEnd w:id="139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98" w:name="_CRTableA1"/>
      <w:r w:rsidRPr="003D4ABF">
        <w:lastRenderedPageBreak/>
        <w:t xml:space="preserve">Table </w:t>
      </w:r>
      <w:bookmarkEnd w:id="1398"/>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07EE8AD2" w:rsidR="00B74353" w:rsidRDefault="00B74353" w:rsidP="00151A59">
            <w:pPr>
              <w:pStyle w:val="TAL"/>
            </w:pPr>
            <w:r>
              <w:t>Indication for reporting of URSP</w:t>
            </w:r>
            <w:r w:rsidR="00B91C41">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0862C84F" w:rsidR="00B74353" w:rsidRPr="003D4ABF" w:rsidRDefault="00B74353" w:rsidP="00151A59">
            <w:pPr>
              <w:pStyle w:val="TAL"/>
            </w:pPr>
            <w:r>
              <w:t>Since indication for reporting of URSP</w:t>
            </w:r>
            <w:r w:rsidR="00B91C41">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99" w:name="_CRAnnexBinformative"/>
      <w:bookmarkEnd w:id="1399"/>
      <w:r w:rsidRPr="003D4ABF">
        <w:br w:type="page"/>
      </w:r>
      <w:bookmarkStart w:id="1400" w:name="_Toc19197398"/>
      <w:bookmarkStart w:id="1401" w:name="_Toc27896551"/>
      <w:bookmarkStart w:id="1402" w:name="_Toc36192719"/>
      <w:bookmarkStart w:id="1403" w:name="_Toc37076450"/>
      <w:bookmarkStart w:id="1404" w:name="_Toc45194900"/>
      <w:bookmarkStart w:id="1405" w:name="_Toc47594312"/>
      <w:bookmarkStart w:id="1406" w:name="_Toc51836944"/>
      <w:bookmarkStart w:id="1407" w:name="_Toc217026418"/>
      <w:r w:rsidRPr="003D4ABF">
        <w:lastRenderedPageBreak/>
        <w:t>Annex B (informative):</w:t>
      </w:r>
      <w:r w:rsidRPr="003D4ABF">
        <w:br/>
        <w:t>Deployment option to support of BSF and DRA coexistence due to network migration</w:t>
      </w:r>
      <w:bookmarkEnd w:id="1400"/>
      <w:bookmarkEnd w:id="1401"/>
      <w:bookmarkEnd w:id="1402"/>
      <w:bookmarkEnd w:id="1403"/>
      <w:bookmarkEnd w:id="1404"/>
      <w:bookmarkEnd w:id="1405"/>
      <w:bookmarkEnd w:id="1406"/>
      <w:bookmarkEnd w:id="1407"/>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08" w:name="_CRAnnexCNormative"/>
      <w:bookmarkEnd w:id="1408"/>
      <w:r w:rsidRPr="003D4ABF">
        <w:br w:type="page"/>
      </w:r>
      <w:bookmarkStart w:id="1409" w:name="_Toc19197399"/>
      <w:bookmarkStart w:id="1410" w:name="_Toc27896552"/>
      <w:bookmarkStart w:id="1411" w:name="_Toc36192720"/>
      <w:bookmarkStart w:id="1412" w:name="_Toc37076451"/>
      <w:bookmarkStart w:id="1413" w:name="_Toc45194901"/>
      <w:bookmarkStart w:id="1414" w:name="_Toc47594313"/>
      <w:bookmarkStart w:id="1415" w:name="_Toc51836945"/>
      <w:bookmarkStart w:id="1416" w:name="_Toc217026419"/>
      <w:r w:rsidRPr="003D4ABF">
        <w:lastRenderedPageBreak/>
        <w:t>Annex C (Normative):</w:t>
      </w:r>
      <w:r w:rsidRPr="003D4ABF">
        <w:br/>
        <w:t>Support for Application Functions supporting Rx interface</w:t>
      </w:r>
      <w:bookmarkEnd w:id="1409"/>
      <w:bookmarkEnd w:id="1410"/>
      <w:bookmarkEnd w:id="1411"/>
      <w:bookmarkEnd w:id="1412"/>
      <w:bookmarkEnd w:id="1413"/>
      <w:bookmarkEnd w:id="1414"/>
      <w:bookmarkEnd w:id="1415"/>
      <w:bookmarkEnd w:id="1416"/>
    </w:p>
    <w:p w14:paraId="35A756B3" w14:textId="4F3B50F0" w:rsidR="00787F8E" w:rsidRPr="003D4ABF" w:rsidRDefault="00787F8E" w:rsidP="00787F8E">
      <w:r w:rsidRPr="003D4ABF">
        <w:t xml:space="preserve">To allow the 5G system to interwork with AFs related to existing services, e.g. IMS based services as described in </w:t>
      </w:r>
      <w:r w:rsidR="00FD4120" w:rsidRPr="003D4ABF">
        <w:t>TS</w:t>
      </w:r>
      <w:r w:rsidR="00FD4120">
        <w:t> </w:t>
      </w:r>
      <w:r w:rsidR="00FD4120" w:rsidRPr="003D4ABF">
        <w:t>23.228</w:t>
      </w:r>
      <w:r w:rsidR="00FD4120">
        <w:t> </w:t>
      </w:r>
      <w:r w:rsidR="00FD4120" w:rsidRPr="003D4ABF">
        <w:t>[</w:t>
      </w:r>
      <w:r w:rsidRPr="003D4ABF">
        <w:t xml:space="preserve">5], Mission Critical Push To Talk services as described in </w:t>
      </w:r>
      <w:r w:rsidR="00FD4120" w:rsidRPr="003D4ABF">
        <w:t>TS</w:t>
      </w:r>
      <w:r w:rsidR="00FD4120">
        <w:t> </w:t>
      </w:r>
      <w:r w:rsidR="00FD4120" w:rsidRPr="003D4ABF">
        <w:t>23.179</w:t>
      </w:r>
      <w:r w:rsidR="00FD4120">
        <w:t> </w:t>
      </w:r>
      <w:r w:rsidR="00FD4120"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33" o:title=""/>
          </v:shape>
          <o:OLEObject Type="Embed" ProgID="Word.Picture.8" ShapeID="_x0000_i1033" DrawAspect="Content" ObjectID="_1827639020" r:id="rId34"/>
        </w:object>
      </w:r>
    </w:p>
    <w:p w14:paraId="2FB2A753" w14:textId="77777777" w:rsidR="00787F8E" w:rsidRPr="003D4ABF" w:rsidRDefault="00787F8E" w:rsidP="00787F8E">
      <w:pPr>
        <w:pStyle w:val="TF"/>
      </w:pPr>
      <w:bookmarkStart w:id="1417" w:name="_CRFigureC1"/>
      <w:r w:rsidRPr="003D4ABF">
        <w:t xml:space="preserve">Figure </w:t>
      </w:r>
      <w:bookmarkEnd w:id="1417"/>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88732F0" w:rsidR="00787F8E" w:rsidRPr="003D4ABF" w:rsidRDefault="00787F8E" w:rsidP="00787F8E">
      <w:pPr>
        <w:pStyle w:val="NO"/>
      </w:pPr>
      <w:r w:rsidRPr="003D4ABF">
        <w:t>NOTE 1:</w:t>
      </w:r>
      <w:r w:rsidRPr="003D4ABF">
        <w:tab/>
      </w:r>
      <w:r w:rsidR="00FD4120" w:rsidRPr="003D4ABF">
        <w:t>TS</w:t>
      </w:r>
      <w:r w:rsidR="00FD4120">
        <w:t> </w:t>
      </w:r>
      <w:r w:rsidR="00FD4120" w:rsidRPr="003D4ABF">
        <w:t>23.501</w:t>
      </w:r>
      <w:r w:rsidR="00FD4120">
        <w:t> </w:t>
      </w:r>
      <w:r w:rsidR="00FD4120"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18" w:name="_CRTableC1"/>
      <w:r w:rsidRPr="003D4ABF">
        <w:lastRenderedPageBreak/>
        <w:t xml:space="preserve">Table </w:t>
      </w:r>
      <w:bookmarkEnd w:id="1418"/>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19" w:name="_CRAnnexDinformative"/>
      <w:bookmarkEnd w:id="1419"/>
      <w:r w:rsidRPr="003D4ABF">
        <w:br w:type="page"/>
      </w:r>
      <w:bookmarkStart w:id="1420" w:name="_Toc19197400"/>
      <w:bookmarkStart w:id="1421" w:name="_Toc27896553"/>
      <w:bookmarkStart w:id="1422" w:name="_Toc36192721"/>
      <w:bookmarkStart w:id="1423" w:name="_Toc37076452"/>
      <w:bookmarkStart w:id="1424" w:name="_Toc45194902"/>
      <w:bookmarkStart w:id="1425" w:name="_Toc47594314"/>
      <w:bookmarkStart w:id="1426" w:name="_Toc51836946"/>
      <w:bookmarkStart w:id="1427" w:name="_Toc217026420"/>
      <w:r w:rsidRPr="003D4ABF">
        <w:lastRenderedPageBreak/>
        <w:t>Annex D (informative):</w:t>
      </w:r>
      <w:r w:rsidRPr="003D4ABF">
        <w:br/>
        <w:t>PCC usage for sponsored data connectivity</w:t>
      </w:r>
      <w:bookmarkEnd w:id="1420"/>
      <w:bookmarkEnd w:id="1421"/>
      <w:bookmarkEnd w:id="1422"/>
      <w:bookmarkEnd w:id="1423"/>
      <w:bookmarkEnd w:id="1424"/>
      <w:bookmarkEnd w:id="1425"/>
      <w:bookmarkEnd w:id="1426"/>
      <w:bookmarkEnd w:id="1427"/>
    </w:p>
    <w:p w14:paraId="33BFA502" w14:textId="77777777" w:rsidR="00787F8E" w:rsidRPr="003D4ABF" w:rsidRDefault="00787F8E" w:rsidP="00787F8E">
      <w:pPr>
        <w:pStyle w:val="Heading1"/>
      </w:pPr>
      <w:bookmarkStart w:id="1428" w:name="_CRD_1"/>
      <w:bookmarkStart w:id="1429" w:name="_Toc19197401"/>
      <w:bookmarkStart w:id="1430" w:name="_Toc27896554"/>
      <w:bookmarkStart w:id="1431" w:name="_Toc36192722"/>
      <w:bookmarkStart w:id="1432" w:name="_Toc37076453"/>
      <w:bookmarkStart w:id="1433" w:name="_Toc45194903"/>
      <w:bookmarkStart w:id="1434" w:name="_Toc47594315"/>
      <w:bookmarkStart w:id="1435" w:name="_Toc51836947"/>
      <w:bookmarkStart w:id="1436" w:name="_Toc217026421"/>
      <w:bookmarkEnd w:id="1428"/>
      <w:r w:rsidRPr="003D4ABF">
        <w:t>D.1</w:t>
      </w:r>
      <w:r w:rsidRPr="003D4ABF">
        <w:tab/>
        <w:t>General</w:t>
      </w:r>
      <w:bookmarkEnd w:id="1429"/>
      <w:bookmarkEnd w:id="1430"/>
      <w:bookmarkEnd w:id="1431"/>
      <w:bookmarkEnd w:id="1432"/>
      <w:bookmarkEnd w:id="1433"/>
      <w:bookmarkEnd w:id="1434"/>
      <w:bookmarkEnd w:id="1435"/>
      <w:bookmarkEnd w:id="1436"/>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37" w:name="_MON_1587198493"/>
    <w:bookmarkEnd w:id="1437"/>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35" o:title=""/>
          </v:shape>
          <o:OLEObject Type="Embed" ProgID="Word.Picture.8" ShapeID="_x0000_i1034" DrawAspect="Content" ObjectID="_1827639021" r:id="rId36"/>
        </w:object>
      </w:r>
    </w:p>
    <w:p w14:paraId="7DEB4C45" w14:textId="77777777" w:rsidR="00787F8E" w:rsidRPr="003D4ABF" w:rsidRDefault="00787F8E" w:rsidP="00787F8E">
      <w:pPr>
        <w:pStyle w:val="TF"/>
      </w:pPr>
      <w:bookmarkStart w:id="1438" w:name="_CRFigureD_11"/>
      <w:r w:rsidRPr="003D4ABF">
        <w:t xml:space="preserve">Figure </w:t>
      </w:r>
      <w:bookmarkEnd w:id="1438"/>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39" w:name="_CRD_2"/>
      <w:bookmarkStart w:id="1440" w:name="_Toc19197402"/>
      <w:bookmarkStart w:id="1441" w:name="_Toc27896555"/>
      <w:bookmarkStart w:id="1442" w:name="_Toc36192723"/>
      <w:bookmarkStart w:id="1443" w:name="_Toc37076454"/>
      <w:bookmarkStart w:id="1444" w:name="_Toc45194904"/>
      <w:bookmarkStart w:id="1445" w:name="_Toc47594316"/>
      <w:bookmarkStart w:id="1446" w:name="_Toc51836948"/>
      <w:bookmarkStart w:id="1447" w:name="_Toc217026422"/>
      <w:bookmarkEnd w:id="1439"/>
      <w:r w:rsidRPr="003D4ABF">
        <w:lastRenderedPageBreak/>
        <w:t>D.2</w:t>
      </w:r>
      <w:r w:rsidRPr="003D4ABF">
        <w:tab/>
        <w:t>Reporting for sponsored data connectivity</w:t>
      </w:r>
      <w:bookmarkEnd w:id="1440"/>
      <w:bookmarkEnd w:id="1441"/>
      <w:bookmarkEnd w:id="1442"/>
      <w:bookmarkEnd w:id="1443"/>
      <w:bookmarkEnd w:id="1444"/>
      <w:bookmarkEnd w:id="1445"/>
      <w:bookmarkEnd w:id="1446"/>
      <w:bookmarkEnd w:id="1447"/>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48" w:name="_CRAnnexEinformative"/>
      <w:bookmarkEnd w:id="1448"/>
      <w:r w:rsidRPr="003D4ABF">
        <w:br w:type="page"/>
      </w:r>
      <w:bookmarkStart w:id="1449" w:name="_Toc19197403"/>
      <w:bookmarkStart w:id="1450" w:name="_Toc27896556"/>
      <w:bookmarkStart w:id="1451" w:name="_Toc36192724"/>
      <w:bookmarkStart w:id="1452" w:name="_Toc37076455"/>
      <w:bookmarkStart w:id="1453" w:name="_Toc45194905"/>
      <w:bookmarkStart w:id="1454" w:name="_Toc47594317"/>
      <w:bookmarkStart w:id="1455" w:name="_Toc51836949"/>
      <w:bookmarkStart w:id="1456" w:name="_Toc217026423"/>
      <w:r w:rsidRPr="003D4ABF">
        <w:lastRenderedPageBreak/>
        <w:t>Annex E (informative):</w:t>
      </w:r>
      <w:r w:rsidRPr="003D4ABF">
        <w:br/>
        <w:t>Change history</w:t>
      </w:r>
      <w:bookmarkStart w:id="1457" w:name="historyclause"/>
      <w:bookmarkEnd w:id="1449"/>
      <w:bookmarkEnd w:id="1450"/>
      <w:bookmarkEnd w:id="1451"/>
      <w:bookmarkEnd w:id="1452"/>
      <w:bookmarkEnd w:id="1453"/>
      <w:bookmarkEnd w:id="1454"/>
      <w:bookmarkEnd w:id="1455"/>
      <w:bookmarkEnd w:id="1456"/>
      <w:bookmarkEnd w:id="14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B91C41" w:rsidRPr="003D4ABF" w14:paraId="14F9498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A8B390" w14:textId="3A86745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D736E" w14:textId="532A2591"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420DD1" w14:textId="28404FD1"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D002" w14:textId="12EFFE1A" w:rsidR="00B91C41" w:rsidRDefault="00B91C41" w:rsidP="004A36E4">
            <w:pPr>
              <w:pStyle w:val="TAL"/>
              <w:keepNext w:val="0"/>
              <w:rPr>
                <w:sz w:val="16"/>
              </w:rPr>
            </w:pPr>
            <w:r>
              <w:rPr>
                <w:sz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0C8B2" w14:textId="1BF3D76E"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04B0E" w14:textId="749C6256"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0B42" w14:textId="2E75731B" w:rsidR="00B91C41" w:rsidRDefault="00B91C41"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E581" w14:textId="6ACDA201" w:rsidR="00B91C41" w:rsidRDefault="00B91C41" w:rsidP="004A36E4">
            <w:pPr>
              <w:pStyle w:val="TAL"/>
              <w:keepNext w:val="0"/>
              <w:rPr>
                <w:sz w:val="16"/>
              </w:rPr>
            </w:pPr>
            <w:r>
              <w:rPr>
                <w:sz w:val="16"/>
              </w:rPr>
              <w:t>18.7.0</w:t>
            </w:r>
          </w:p>
        </w:tc>
      </w:tr>
      <w:tr w:rsidR="00B91C41" w:rsidRPr="003D4ABF" w14:paraId="6E0D1A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47300E" w14:textId="07AD1F7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4194" w14:textId="179D01A8"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DFC953" w14:textId="246F8B62" w:rsidR="00B91C41" w:rsidRDefault="00B91C41"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20AF" w14:textId="7D55534F" w:rsidR="00B91C41" w:rsidRDefault="00B91C41" w:rsidP="004A36E4">
            <w:pPr>
              <w:pStyle w:val="TAL"/>
              <w:keepNext w:val="0"/>
              <w:rPr>
                <w:sz w:val="16"/>
              </w:rPr>
            </w:pPr>
            <w:r>
              <w:rPr>
                <w:sz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C7DF" w14:textId="4D69F044"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77E0" w14:textId="74333033" w:rsidR="00B91C41" w:rsidRDefault="00B91C41" w:rsidP="004A36E4">
            <w:pPr>
              <w:pStyle w:val="TAL"/>
              <w:keepNext w:val="0"/>
              <w:rPr>
                <w:sz w:val="16"/>
              </w:rPr>
            </w:pPr>
            <w:r>
              <w:rPr>
                <w:sz w:val="16"/>
              </w:rPr>
              <w:t xml:space="preserve">F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C993F" w14:textId="6ACD0A03" w:rsidR="00B91C41" w:rsidRDefault="00B91C41"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1407" w14:textId="57060E19" w:rsidR="00B91C41" w:rsidRDefault="00B91C41" w:rsidP="004A36E4">
            <w:pPr>
              <w:pStyle w:val="TAL"/>
              <w:keepNext w:val="0"/>
              <w:rPr>
                <w:sz w:val="16"/>
              </w:rPr>
            </w:pPr>
            <w:r>
              <w:rPr>
                <w:sz w:val="16"/>
              </w:rPr>
              <w:t>18.7.0</w:t>
            </w:r>
          </w:p>
        </w:tc>
      </w:tr>
      <w:tr w:rsidR="00B91C41" w:rsidRPr="003D4ABF" w14:paraId="3FD86F5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13602A" w14:textId="6D354DED"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CFB34" w14:textId="30FB62B4"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1DF2D3" w14:textId="1F692C2C"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968EF" w14:textId="3706528E" w:rsidR="00B91C41" w:rsidRDefault="00B91C41" w:rsidP="004A36E4">
            <w:pPr>
              <w:pStyle w:val="TAL"/>
              <w:keepNext w:val="0"/>
              <w:rPr>
                <w:sz w:val="16"/>
              </w:rPr>
            </w:pPr>
            <w:r>
              <w:rPr>
                <w:sz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8252" w14:textId="0899F026"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7A66" w14:textId="149E9E20"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B8993" w14:textId="2424ED92" w:rsidR="00B91C41" w:rsidRDefault="00B91C41"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A33F" w14:textId="37BAB981" w:rsidR="00B91C41" w:rsidRDefault="00B91C41" w:rsidP="004A36E4">
            <w:pPr>
              <w:pStyle w:val="TAL"/>
              <w:keepNext w:val="0"/>
              <w:rPr>
                <w:sz w:val="16"/>
              </w:rPr>
            </w:pPr>
            <w:r>
              <w:rPr>
                <w:sz w:val="16"/>
              </w:rPr>
              <w:t>18.7.0</w:t>
            </w:r>
          </w:p>
        </w:tc>
      </w:tr>
      <w:tr w:rsidR="00B91C41" w:rsidRPr="003D4ABF" w14:paraId="793CAE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4D6025" w14:textId="27FF9B1A"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E6319" w14:textId="13EE0140"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DCB96F" w14:textId="2E9D9F0A"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9AD6" w14:textId="2CB2AEB2" w:rsidR="00B91C41" w:rsidRDefault="00B91C41" w:rsidP="004A36E4">
            <w:pPr>
              <w:pStyle w:val="TAL"/>
              <w:keepNext w:val="0"/>
              <w:rPr>
                <w:sz w:val="16"/>
              </w:rPr>
            </w:pPr>
            <w:r>
              <w:rPr>
                <w:sz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078" w14:textId="5DE4B037"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56E" w14:textId="294907BF"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2C24FF" w14:textId="71BAF516" w:rsidR="00B91C41" w:rsidRDefault="00B91C41"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4242E" w14:textId="2C5950DE" w:rsidR="00B91C41" w:rsidRDefault="00B91C41" w:rsidP="004A36E4">
            <w:pPr>
              <w:pStyle w:val="TAL"/>
              <w:keepNext w:val="0"/>
              <w:rPr>
                <w:sz w:val="16"/>
              </w:rPr>
            </w:pPr>
            <w:r>
              <w:rPr>
                <w:sz w:val="16"/>
              </w:rPr>
              <w:t>18.7.0</w:t>
            </w:r>
          </w:p>
        </w:tc>
      </w:tr>
      <w:tr w:rsidR="00B91C41" w:rsidRPr="003D4ABF" w14:paraId="1366974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9B15CC" w14:textId="61C5DB46"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012DE" w14:textId="7E7A08E2"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00ADBB" w14:textId="4074A6D9" w:rsidR="00B91C41" w:rsidRDefault="00B91C41"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CC07" w14:textId="2AB3BAFE" w:rsidR="00B91C41" w:rsidRDefault="00B91C41" w:rsidP="004A36E4">
            <w:pPr>
              <w:pStyle w:val="TAL"/>
              <w:keepNext w:val="0"/>
              <w:rPr>
                <w:sz w:val="16"/>
              </w:rPr>
            </w:pPr>
            <w:r>
              <w:rPr>
                <w:sz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1145E" w14:textId="4C196389" w:rsidR="00B91C41" w:rsidRDefault="00B91C4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71C3C" w14:textId="050C60A1"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30B94" w14:textId="46E3BC81" w:rsidR="00B91C41" w:rsidRDefault="00B91C41"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082E" w14:textId="29C38DA9" w:rsidR="00B91C41" w:rsidRDefault="00B91C41" w:rsidP="004A36E4">
            <w:pPr>
              <w:pStyle w:val="TAL"/>
              <w:keepNext w:val="0"/>
              <w:rPr>
                <w:sz w:val="16"/>
              </w:rPr>
            </w:pPr>
            <w:r>
              <w:rPr>
                <w:sz w:val="16"/>
              </w:rPr>
              <w:t>18.7.0</w:t>
            </w:r>
          </w:p>
        </w:tc>
      </w:tr>
      <w:tr w:rsidR="000E4766" w:rsidRPr="003D4ABF" w14:paraId="45339BB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B8477F7" w14:textId="67E8DDBE"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9CF" w14:textId="6B8FB94F"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F8CF7" w14:textId="28811171"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C45D" w14:textId="03C4EC23" w:rsidR="000E4766" w:rsidRDefault="000E4766" w:rsidP="004A36E4">
            <w:pPr>
              <w:pStyle w:val="TAL"/>
              <w:keepNext w:val="0"/>
              <w:rPr>
                <w:sz w:val="16"/>
              </w:rPr>
            </w:pPr>
            <w:r>
              <w:rPr>
                <w:sz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CD517" w14:textId="34A3A580"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9AC3" w14:textId="0510EE7A"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F908A6" w14:textId="75998307" w:rsidR="000E4766" w:rsidRDefault="000E4766"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DB207" w14:textId="1D44930A" w:rsidR="000E4766" w:rsidRDefault="000E4766" w:rsidP="004A36E4">
            <w:pPr>
              <w:pStyle w:val="TAL"/>
              <w:keepNext w:val="0"/>
              <w:rPr>
                <w:sz w:val="16"/>
              </w:rPr>
            </w:pPr>
            <w:r>
              <w:rPr>
                <w:sz w:val="16"/>
              </w:rPr>
              <w:t>18.7.0</w:t>
            </w:r>
          </w:p>
        </w:tc>
      </w:tr>
      <w:tr w:rsidR="000E4766" w:rsidRPr="003D4ABF" w14:paraId="0AB307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E32E4F" w14:textId="113EF2FB"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802B" w14:textId="36FC40CE"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5A192" w14:textId="1F91DC00"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467D6" w14:textId="064EEC77" w:rsidR="000E4766" w:rsidRDefault="000E4766" w:rsidP="004A36E4">
            <w:pPr>
              <w:pStyle w:val="TAL"/>
              <w:keepNext w:val="0"/>
              <w:rPr>
                <w:sz w:val="16"/>
              </w:rPr>
            </w:pPr>
            <w:r>
              <w:rPr>
                <w:sz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031B8" w14:textId="1CD24B9A"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36E" w14:textId="4AAB1987"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C06A8" w14:textId="20FF2DEE" w:rsidR="000E4766" w:rsidRDefault="000E4766"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30C0" w14:textId="7891CDC9" w:rsidR="000E4766" w:rsidRDefault="000E4766" w:rsidP="004A36E4">
            <w:pPr>
              <w:pStyle w:val="TAL"/>
              <w:keepNext w:val="0"/>
              <w:rPr>
                <w:sz w:val="16"/>
              </w:rPr>
            </w:pPr>
            <w:r>
              <w:rPr>
                <w:sz w:val="16"/>
              </w:rPr>
              <w:t>18.7.0</w:t>
            </w:r>
          </w:p>
        </w:tc>
      </w:tr>
      <w:tr w:rsidR="003F23C9" w:rsidRPr="003D4ABF" w14:paraId="384CF13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494961" w14:textId="7ACE2656" w:rsidR="003F23C9" w:rsidRDefault="003F23C9" w:rsidP="004A36E4">
            <w:pPr>
              <w:pStyle w:val="TAL"/>
              <w:keepNext w:val="0"/>
              <w:rPr>
                <w:sz w:val="16"/>
              </w:rPr>
            </w:pPr>
            <w:r>
              <w:rPr>
                <w:sz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0ECCC" w14:textId="51A1B843"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930CA" w14:textId="24FDA149"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197B0" w14:textId="4426C878" w:rsidR="003F23C9" w:rsidRDefault="003F23C9" w:rsidP="004A36E4">
            <w:pPr>
              <w:pStyle w:val="TAL"/>
              <w:keepNext w:val="0"/>
              <w:rPr>
                <w:sz w:val="16"/>
              </w:rPr>
            </w:pPr>
            <w:r>
              <w:rPr>
                <w:sz w:val="16"/>
              </w:rPr>
              <w:t>1321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520C4" w14:textId="1EE56D2D" w:rsidR="003F23C9" w:rsidRDefault="003F23C9"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D347" w14:textId="629A190F"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3F6A1" w14:textId="2E1262E5" w:rsidR="003F23C9" w:rsidRDefault="003F23C9" w:rsidP="004A36E4">
            <w:pPr>
              <w:pStyle w:val="TAL"/>
              <w:keepNext w:val="0"/>
              <w:rPr>
                <w:sz w:val="16"/>
                <w:szCs w:val="16"/>
              </w:rPr>
            </w:pPr>
            <w:r>
              <w:rPr>
                <w:sz w:val="16"/>
                <w:szCs w:val="16"/>
              </w:rPr>
              <w:t>Correction on the PDU Set QoS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93BED" w14:textId="05746AC6" w:rsidR="003F23C9" w:rsidRDefault="003F23C9" w:rsidP="004A36E4">
            <w:pPr>
              <w:pStyle w:val="TAL"/>
              <w:keepNext w:val="0"/>
              <w:rPr>
                <w:sz w:val="16"/>
              </w:rPr>
            </w:pPr>
            <w:r>
              <w:rPr>
                <w:sz w:val="16"/>
              </w:rPr>
              <w:t>18.8.0</w:t>
            </w:r>
          </w:p>
        </w:tc>
      </w:tr>
      <w:tr w:rsidR="003F23C9" w:rsidRPr="003D4ABF" w14:paraId="0E6972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AD1753C" w14:textId="7E4ACFD1"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B55A4" w14:textId="1713819C"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613C0F" w14:textId="7B3722D3"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9F03A" w14:textId="625FFABD" w:rsidR="003F23C9" w:rsidRDefault="003F23C9" w:rsidP="004A36E4">
            <w:pPr>
              <w:pStyle w:val="TAL"/>
              <w:keepNext w:val="0"/>
              <w:rPr>
                <w:sz w:val="16"/>
              </w:rPr>
            </w:pPr>
            <w:r>
              <w:rPr>
                <w:sz w:val="16"/>
              </w:rPr>
              <w:t>1323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1C6BF" w14:textId="1722FFED"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279E1" w14:textId="34C0E3B7"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AAD8A" w14:textId="66ECBB4B" w:rsidR="003F23C9" w:rsidRDefault="003F23C9"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06A43" w14:textId="22DA27F4" w:rsidR="003F23C9" w:rsidRDefault="003F23C9" w:rsidP="004A36E4">
            <w:pPr>
              <w:pStyle w:val="TAL"/>
              <w:keepNext w:val="0"/>
              <w:rPr>
                <w:sz w:val="16"/>
              </w:rPr>
            </w:pPr>
            <w:r>
              <w:rPr>
                <w:sz w:val="16"/>
              </w:rPr>
              <w:t>18.8.0</w:t>
            </w:r>
          </w:p>
        </w:tc>
      </w:tr>
      <w:tr w:rsidR="003F23C9" w:rsidRPr="003D4ABF" w14:paraId="461C98E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0C2" w14:textId="5222CEA0"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E5CC" w14:textId="1C5DC1DE"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C16521" w14:textId="2C821E8B" w:rsidR="003F23C9" w:rsidRDefault="003F23C9"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1684D" w14:textId="53E33125" w:rsidR="003F23C9" w:rsidRDefault="003F23C9" w:rsidP="004A36E4">
            <w:pPr>
              <w:pStyle w:val="TAL"/>
              <w:keepNext w:val="0"/>
              <w:rPr>
                <w:sz w:val="16"/>
              </w:rPr>
            </w:pPr>
            <w:r>
              <w:rPr>
                <w:sz w:val="16"/>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B0620" w14:textId="4DE14DEE" w:rsidR="003F23C9" w:rsidRDefault="003F23C9"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6BD48" w14:textId="5777761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58742F" w14:textId="1CFAD110" w:rsidR="003F23C9" w:rsidRDefault="003F23C9"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E00AB" w14:textId="5D3311D3" w:rsidR="003F23C9" w:rsidRDefault="003F23C9" w:rsidP="004A36E4">
            <w:pPr>
              <w:pStyle w:val="TAL"/>
              <w:keepNext w:val="0"/>
              <w:rPr>
                <w:sz w:val="16"/>
              </w:rPr>
            </w:pPr>
            <w:r>
              <w:rPr>
                <w:sz w:val="16"/>
              </w:rPr>
              <w:t>18.8.0</w:t>
            </w:r>
          </w:p>
        </w:tc>
      </w:tr>
      <w:tr w:rsidR="003F23C9" w:rsidRPr="003D4ABF" w14:paraId="4EEBE7F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BF663A9" w14:textId="4B2DBF19"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A1AF1" w14:textId="350904EA"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87382" w14:textId="3671D0A4"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4018A" w14:textId="360E4EE3" w:rsidR="003F23C9" w:rsidRDefault="003F23C9" w:rsidP="004A36E4">
            <w:pPr>
              <w:pStyle w:val="TAL"/>
              <w:keepNext w:val="0"/>
              <w:rPr>
                <w:sz w:val="16"/>
              </w:rPr>
            </w:pPr>
            <w:r>
              <w:rPr>
                <w:sz w:val="16"/>
              </w:rPr>
              <w:t>1407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BBF7A1" w14:textId="5DF5380C"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B5ED" w14:textId="23741F8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AB2826" w14:textId="38EAE2A6" w:rsidR="003F23C9" w:rsidRDefault="003F23C9"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3EF4" w14:textId="2605DB44" w:rsidR="003F23C9" w:rsidRDefault="003F23C9" w:rsidP="004A36E4">
            <w:pPr>
              <w:pStyle w:val="TAL"/>
              <w:keepNext w:val="0"/>
              <w:rPr>
                <w:sz w:val="16"/>
              </w:rPr>
            </w:pPr>
            <w:r>
              <w:rPr>
                <w:sz w:val="16"/>
              </w:rPr>
              <w:t>18.8.0</w:t>
            </w:r>
          </w:p>
        </w:tc>
      </w:tr>
      <w:tr w:rsidR="00880C6E" w:rsidRPr="003D4ABF" w14:paraId="4FF9909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E6A8AC" w14:textId="342D2DE7"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AAE0" w14:textId="4446B51C"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65056D" w14:textId="6889BDAF" w:rsidR="00880C6E" w:rsidRDefault="00880C6E"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E0D54" w14:textId="679EC3DE" w:rsidR="00880C6E" w:rsidRDefault="00880C6E" w:rsidP="004A36E4">
            <w:pPr>
              <w:pStyle w:val="TAL"/>
              <w:keepNext w:val="0"/>
              <w:rPr>
                <w:sz w:val="16"/>
              </w:rPr>
            </w:pPr>
            <w:r>
              <w:rPr>
                <w:sz w:val="16"/>
              </w:rPr>
              <w:t>1280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2041D" w14:textId="50CD0D8A"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4BA01" w14:textId="658D4491"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E0A0AA" w14:textId="778C5BEB" w:rsidR="00880C6E" w:rsidRDefault="00880C6E"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6D9A" w14:textId="5EAF4021" w:rsidR="00880C6E" w:rsidRDefault="00880C6E" w:rsidP="004A36E4">
            <w:pPr>
              <w:pStyle w:val="TAL"/>
              <w:keepNext w:val="0"/>
              <w:rPr>
                <w:sz w:val="16"/>
              </w:rPr>
            </w:pPr>
            <w:r>
              <w:rPr>
                <w:sz w:val="16"/>
              </w:rPr>
              <w:t>18.9.0</w:t>
            </w:r>
          </w:p>
        </w:tc>
      </w:tr>
      <w:tr w:rsidR="00880C6E" w:rsidRPr="003D4ABF" w14:paraId="605298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5779AA" w14:textId="5BBC9376"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32FDE" w14:textId="6C720F66"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051EE" w14:textId="15AF8701" w:rsidR="00880C6E" w:rsidRDefault="00880C6E"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40215" w14:textId="6EC5ADB8" w:rsidR="00880C6E" w:rsidRDefault="00880C6E" w:rsidP="004A36E4">
            <w:pPr>
              <w:pStyle w:val="TAL"/>
              <w:keepNext w:val="0"/>
              <w:rPr>
                <w:sz w:val="16"/>
              </w:rPr>
            </w:pPr>
            <w:r>
              <w:rPr>
                <w:sz w:val="16"/>
              </w:rPr>
              <w:t>1314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0CBAE" w14:textId="30A65AD0"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282D7" w14:textId="78F6B7D9"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424787" w14:textId="2BF7FB51" w:rsidR="00880C6E" w:rsidRDefault="00880C6E"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C9DB" w14:textId="63711316" w:rsidR="00880C6E" w:rsidRDefault="00880C6E" w:rsidP="004A36E4">
            <w:pPr>
              <w:pStyle w:val="TAL"/>
              <w:keepNext w:val="0"/>
              <w:rPr>
                <w:sz w:val="16"/>
              </w:rPr>
            </w:pPr>
            <w:r>
              <w:rPr>
                <w:sz w:val="16"/>
              </w:rPr>
              <w:t>18.9.0</w:t>
            </w:r>
          </w:p>
        </w:tc>
      </w:tr>
      <w:tr w:rsidR="00880C6E" w:rsidRPr="003D4ABF" w14:paraId="5AA94E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DA39677" w14:textId="2C24130E"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05024" w14:textId="7EFBBAC0"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9F20C3" w14:textId="000CD1A1" w:rsidR="00880C6E" w:rsidRDefault="00880C6E"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8AEB5" w14:textId="1A386092" w:rsidR="00880C6E" w:rsidRDefault="00880C6E" w:rsidP="004A36E4">
            <w:pPr>
              <w:pStyle w:val="TAL"/>
              <w:keepNext w:val="0"/>
              <w:rPr>
                <w:sz w:val="16"/>
              </w:rPr>
            </w:pPr>
            <w:r>
              <w:rPr>
                <w:sz w:val="16"/>
              </w:rPr>
              <w:t>1374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335BD" w14:textId="7FDD8E96" w:rsidR="00880C6E" w:rsidRDefault="00880C6E"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16149" w14:textId="71B4109E"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FE0E41" w14:textId="23EE6E9E" w:rsidR="00880C6E" w:rsidRDefault="00880C6E"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59A33" w14:textId="0D166890" w:rsidR="00880C6E" w:rsidRDefault="00880C6E" w:rsidP="004A36E4">
            <w:pPr>
              <w:pStyle w:val="TAL"/>
              <w:keepNext w:val="0"/>
              <w:rPr>
                <w:sz w:val="16"/>
              </w:rPr>
            </w:pPr>
            <w:r>
              <w:rPr>
                <w:sz w:val="16"/>
              </w:rPr>
              <w:t>18.9.0</w:t>
            </w:r>
          </w:p>
        </w:tc>
      </w:tr>
      <w:tr w:rsidR="009D0390" w:rsidRPr="003D4ABF" w14:paraId="74E81DF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DECBC31" w14:textId="07D38DCA" w:rsidR="009D0390" w:rsidRDefault="009D039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C4AD7" w14:textId="59F3433E" w:rsidR="009D0390" w:rsidRDefault="009D039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FE5EE" w14:textId="205A7B22" w:rsidR="009D0390" w:rsidRDefault="009D0390"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4D4C5" w14:textId="64677897" w:rsidR="009D0390" w:rsidRDefault="009D0390" w:rsidP="004A36E4">
            <w:pPr>
              <w:pStyle w:val="TAL"/>
              <w:keepNext w:val="0"/>
              <w:rPr>
                <w:sz w:val="16"/>
              </w:rPr>
            </w:pPr>
            <w:r>
              <w:rPr>
                <w:sz w:val="16"/>
              </w:rPr>
              <w:t>1451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536654" w14:textId="708A153D" w:rsidR="009D0390" w:rsidRDefault="009D0390"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7969" w14:textId="7C5DC3EF" w:rsidR="009D0390" w:rsidRDefault="009D039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038344" w14:textId="3432B4EA" w:rsidR="009D0390" w:rsidRDefault="009D0390"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FA489" w14:textId="1853500C" w:rsidR="009D0390" w:rsidRDefault="009D0390" w:rsidP="004A36E4">
            <w:pPr>
              <w:pStyle w:val="TAL"/>
              <w:keepNext w:val="0"/>
              <w:rPr>
                <w:sz w:val="16"/>
              </w:rPr>
            </w:pPr>
            <w:r>
              <w:rPr>
                <w:sz w:val="16"/>
              </w:rPr>
              <w:t>18.9.0</w:t>
            </w:r>
          </w:p>
        </w:tc>
      </w:tr>
      <w:tr w:rsidR="00251FA5" w:rsidRPr="003D4ABF" w14:paraId="58DFC3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0BB7B7E" w14:textId="1B5FC503"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49E" w14:textId="4415C44E"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554DD5" w14:textId="2269BE67" w:rsidR="00251FA5" w:rsidRDefault="00251FA5"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7B334" w14:textId="1218B15E" w:rsidR="00251FA5" w:rsidRDefault="00251FA5" w:rsidP="004A36E4">
            <w:pPr>
              <w:pStyle w:val="TAL"/>
              <w:keepNext w:val="0"/>
              <w:rPr>
                <w:sz w:val="16"/>
              </w:rPr>
            </w:pPr>
            <w:r>
              <w:rPr>
                <w:sz w:val="16"/>
              </w:rPr>
              <w:t>1473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2AF06" w14:textId="58590C22"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70EA" w14:textId="6B335BE6"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15A4E2" w14:textId="2C5987CF" w:rsidR="00251FA5" w:rsidRDefault="00251FA5"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3772C" w14:textId="01BBD06B" w:rsidR="00251FA5" w:rsidRDefault="00251FA5" w:rsidP="004A36E4">
            <w:pPr>
              <w:pStyle w:val="TAL"/>
              <w:keepNext w:val="0"/>
              <w:rPr>
                <w:sz w:val="16"/>
              </w:rPr>
            </w:pPr>
            <w:r>
              <w:rPr>
                <w:sz w:val="16"/>
              </w:rPr>
              <w:t>18.9.0</w:t>
            </w:r>
          </w:p>
        </w:tc>
      </w:tr>
      <w:tr w:rsidR="00251FA5" w:rsidRPr="003D4ABF" w14:paraId="3A39C2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D5AD" w14:textId="54D78442"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B4CA1" w14:textId="6AF9AFA4"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F77CDA" w14:textId="62296022" w:rsidR="00251FA5" w:rsidRDefault="00251FA5"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9229" w14:textId="07D4145A" w:rsidR="00251FA5" w:rsidRDefault="00251FA5" w:rsidP="004A36E4">
            <w:pPr>
              <w:pStyle w:val="TAL"/>
              <w:keepNext w:val="0"/>
              <w:rPr>
                <w:sz w:val="16"/>
              </w:rPr>
            </w:pPr>
            <w:r>
              <w:rPr>
                <w:sz w:val="16"/>
              </w:rPr>
              <w:t>1481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CF600" w14:textId="6E1D7837"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6464D" w14:textId="7B99C6AB"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D3CBD0" w14:textId="55679584" w:rsidR="00251FA5" w:rsidRDefault="00251FA5"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F494" w14:textId="01DFCB7D" w:rsidR="00251FA5" w:rsidRDefault="00251FA5" w:rsidP="004A36E4">
            <w:pPr>
              <w:pStyle w:val="TAL"/>
              <w:keepNext w:val="0"/>
              <w:rPr>
                <w:sz w:val="16"/>
              </w:rPr>
            </w:pPr>
            <w:r>
              <w:rPr>
                <w:sz w:val="16"/>
              </w:rPr>
              <w:t>18.9.0</w:t>
            </w:r>
          </w:p>
        </w:tc>
      </w:tr>
      <w:tr w:rsidR="00262E92" w:rsidRPr="003D4ABF" w14:paraId="5F24330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78776B7" w14:textId="0AC6E6B2"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F796" w14:textId="0B8CE8E6"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E41CAA" w14:textId="36011F0D" w:rsidR="00262E92" w:rsidRDefault="00262E92"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CAA88" w14:textId="37CF75CE" w:rsidR="00262E92" w:rsidRDefault="00262E92" w:rsidP="004A36E4">
            <w:pPr>
              <w:pStyle w:val="TAL"/>
              <w:keepNext w:val="0"/>
              <w:rPr>
                <w:sz w:val="16"/>
              </w:rPr>
            </w:pPr>
            <w:r>
              <w:rPr>
                <w:sz w:val="16"/>
              </w:rPr>
              <w:t>1515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6F826" w14:textId="2CE726CB" w:rsidR="00262E92" w:rsidRDefault="00262E92"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AB45B" w14:textId="3AC8141C"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5C5C7" w14:textId="28B85243" w:rsidR="00262E92" w:rsidRDefault="00262E92"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1180B" w14:textId="423890E2" w:rsidR="00262E92" w:rsidRDefault="00262E92" w:rsidP="004A36E4">
            <w:pPr>
              <w:pStyle w:val="TAL"/>
              <w:keepNext w:val="0"/>
              <w:rPr>
                <w:sz w:val="16"/>
              </w:rPr>
            </w:pPr>
            <w:r>
              <w:rPr>
                <w:sz w:val="16"/>
              </w:rPr>
              <w:t>18.10.0</w:t>
            </w:r>
          </w:p>
        </w:tc>
      </w:tr>
      <w:tr w:rsidR="00262E92" w:rsidRPr="003D4ABF" w14:paraId="67C2FB2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D3306E" w14:textId="3E2B35EE"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11F" w14:textId="1AC0CEF8"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98BED7" w14:textId="37D1698E" w:rsidR="00262E92" w:rsidRDefault="00262E92"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E0A01" w14:textId="71D0BBF5" w:rsidR="00262E92" w:rsidRDefault="00262E92" w:rsidP="004A36E4">
            <w:pPr>
              <w:pStyle w:val="TAL"/>
              <w:keepNext w:val="0"/>
              <w:rPr>
                <w:sz w:val="16"/>
              </w:rPr>
            </w:pPr>
            <w:r>
              <w:rPr>
                <w:sz w:val="16"/>
              </w:rPr>
              <w:t>1526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2C8A4" w14:textId="6FC7AB39" w:rsidR="00262E92" w:rsidRDefault="00262E9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81437" w14:textId="5A00A869"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3C7D9C" w14:textId="70EDEA9C" w:rsidR="00262E92" w:rsidRDefault="00262E92"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BBEC9" w14:textId="322493E0" w:rsidR="00262E92" w:rsidRDefault="00262E92" w:rsidP="004A36E4">
            <w:pPr>
              <w:pStyle w:val="TAL"/>
              <w:keepNext w:val="0"/>
              <w:rPr>
                <w:sz w:val="16"/>
              </w:rPr>
            </w:pPr>
            <w:r>
              <w:rPr>
                <w:sz w:val="16"/>
              </w:rPr>
              <w:t>18.10.0</w:t>
            </w:r>
          </w:p>
        </w:tc>
      </w:tr>
      <w:tr w:rsidR="00262E92" w:rsidRPr="003D4ABF" w14:paraId="1EA119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C8F19B" w14:textId="256ED0E2"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9A977" w14:textId="27503D01"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171220" w14:textId="0D409444" w:rsidR="00262E92" w:rsidRDefault="002E1231"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F0B93" w14:textId="4C410D1B" w:rsidR="00262E92" w:rsidRDefault="00262E92" w:rsidP="004A36E4">
            <w:pPr>
              <w:pStyle w:val="TAL"/>
              <w:keepNext w:val="0"/>
              <w:rPr>
                <w:sz w:val="16"/>
              </w:rPr>
            </w:pPr>
            <w:r>
              <w:rPr>
                <w:sz w:val="16"/>
              </w:rPr>
              <w:t>1556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BD7DA" w14:textId="76A0920F" w:rsidR="00262E92" w:rsidRDefault="00262E92"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48AAF" w14:textId="09102DB5"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290FCD" w14:textId="4CB62DBA" w:rsidR="00262E92" w:rsidRDefault="00262E92"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61A" w14:textId="04052286" w:rsidR="00262E92" w:rsidRDefault="00262E92" w:rsidP="004A36E4">
            <w:pPr>
              <w:pStyle w:val="TAL"/>
              <w:keepNext w:val="0"/>
              <w:rPr>
                <w:sz w:val="16"/>
              </w:rPr>
            </w:pPr>
            <w:r>
              <w:rPr>
                <w:sz w:val="16"/>
              </w:rPr>
              <w:t>18.10.0</w:t>
            </w:r>
          </w:p>
        </w:tc>
      </w:tr>
      <w:tr w:rsidR="006F091C" w:rsidRPr="003D4ABF" w14:paraId="54AD31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7EB2A41" w14:textId="135ACC6D" w:rsidR="006F091C" w:rsidRDefault="006F09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0C333" w14:textId="1D61291F" w:rsidR="006F091C" w:rsidRDefault="006F09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0D4F3A" w14:textId="220FCFF5" w:rsidR="006F091C" w:rsidRDefault="006F09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5136C" w14:textId="33735497" w:rsidR="006F091C" w:rsidRDefault="006F091C" w:rsidP="004A36E4">
            <w:pPr>
              <w:pStyle w:val="TAL"/>
              <w:keepNext w:val="0"/>
              <w:rPr>
                <w:sz w:val="16"/>
              </w:rPr>
            </w:pPr>
            <w:r>
              <w:rPr>
                <w:sz w:val="16"/>
              </w:rPr>
              <w:t>1583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70EA5" w14:textId="6A8105E3" w:rsidR="006F091C" w:rsidRDefault="006F09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9A5D0" w14:textId="72CBB7EB" w:rsidR="006F091C" w:rsidRDefault="006F09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CAD62F" w14:textId="0C5BA624" w:rsidR="006F091C" w:rsidRDefault="006F09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96B4" w14:textId="3301589E" w:rsidR="006F091C" w:rsidRDefault="006F091C" w:rsidP="004A36E4">
            <w:pPr>
              <w:pStyle w:val="TAL"/>
              <w:keepNext w:val="0"/>
              <w:rPr>
                <w:sz w:val="16"/>
              </w:rPr>
            </w:pPr>
            <w:r>
              <w:rPr>
                <w:sz w:val="16"/>
              </w:rPr>
              <w:t>18.11.0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131C0" w14:textId="77777777" w:rsidR="004F2D89" w:rsidRDefault="004F2D89">
      <w:r>
        <w:separator/>
      </w:r>
    </w:p>
  </w:endnote>
  <w:endnote w:type="continuationSeparator" w:id="0">
    <w:p w14:paraId="51AEEEE6" w14:textId="77777777" w:rsidR="004F2D89" w:rsidRDefault="004F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D708" w14:textId="77777777" w:rsidR="00B316EF" w:rsidRPr="00B316EF" w:rsidRDefault="00B316EF" w:rsidP="00B316EF">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43145" w14:textId="77777777" w:rsidR="00B316EF" w:rsidRDefault="00B316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88851" w14:textId="77777777" w:rsidR="00B316EF" w:rsidRPr="00B316EF" w:rsidRDefault="00B316EF" w:rsidP="00B316EF">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B316EF" w:rsidRDefault="006A4701" w:rsidP="00B316EF">
    <w:pPr>
      <w:pStyle w:val="Footer"/>
      <w:rPr>
        <w:rFonts w:cs="Arial"/>
        <w:sz w:val="20"/>
      </w:rPr>
    </w:pPr>
    <w:r w:rsidRPr="00B316E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8E7E2" w14:textId="77777777" w:rsidR="004F2D89" w:rsidRDefault="004F2D89">
      <w:r>
        <w:separator/>
      </w:r>
    </w:p>
  </w:footnote>
  <w:footnote w:type="continuationSeparator" w:id="0">
    <w:p w14:paraId="46A2F3B3" w14:textId="77777777" w:rsidR="004F2D89" w:rsidRDefault="004F2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A01A" w14:textId="77777777" w:rsidR="00B316EF" w:rsidRDefault="00B316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7F3C0" w14:textId="77777777" w:rsidR="00B316EF" w:rsidRDefault="00B31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98D2" w14:textId="77777777" w:rsidR="00B316EF" w:rsidRDefault="00B316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3683FE1C" w:rsidR="006A4701" w:rsidRDefault="006A4701">
    <w:pPr>
      <w:framePr w:h="284" w:hRule="exact" w:wrap="around" w:vAnchor="text" w:hAnchor="margin" w:xAlign="right" w:y="1"/>
      <w:rPr>
        <w:rFonts w:ascii="Arial" w:hAnsi="Arial" w:cs="Arial"/>
        <w:b/>
        <w:sz w:val="18"/>
        <w:szCs w:val="18"/>
      </w:rPr>
    </w:pPr>
    <w:r w:rsidRPr="00B316EF">
      <w:rPr>
        <w:rFonts w:ascii="Arial" w:hAnsi="Arial" w:cs="Arial"/>
        <w:b/>
        <w:szCs w:val="18"/>
      </w:rPr>
      <w:fldChar w:fldCharType="begin"/>
    </w:r>
    <w:r w:rsidRPr="00B316EF">
      <w:rPr>
        <w:rFonts w:ascii="Arial" w:hAnsi="Arial" w:cs="Arial"/>
        <w:b/>
        <w:szCs w:val="18"/>
      </w:rPr>
      <w:instrText xml:space="preserve"> STYLEREF ZA </w:instrText>
    </w:r>
    <w:r w:rsidRPr="00B316EF">
      <w:rPr>
        <w:rFonts w:ascii="Arial" w:hAnsi="Arial" w:cs="Arial"/>
        <w:b/>
        <w:szCs w:val="18"/>
      </w:rPr>
      <w:fldChar w:fldCharType="separate"/>
    </w:r>
    <w:r w:rsidR="00B316EF">
      <w:rPr>
        <w:rFonts w:ascii="Arial" w:hAnsi="Arial" w:cs="Arial"/>
        <w:b/>
        <w:noProof/>
        <w:szCs w:val="18"/>
      </w:rPr>
      <w:t>3GPP TS 23.503 V18.11.0 (2025-12)</w:t>
    </w:r>
    <w:r w:rsidRPr="00B316EF">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B316EF">
      <w:rPr>
        <w:rFonts w:ascii="Arial" w:hAnsi="Arial" w:cs="Arial"/>
        <w:b/>
        <w:szCs w:val="18"/>
      </w:rPr>
      <w:fldChar w:fldCharType="begin"/>
    </w:r>
    <w:r w:rsidRPr="00B316EF">
      <w:rPr>
        <w:rFonts w:ascii="Arial" w:hAnsi="Arial" w:cs="Arial"/>
        <w:b/>
        <w:szCs w:val="18"/>
      </w:rPr>
      <w:instrText xml:space="preserve"> PAGE </w:instrText>
    </w:r>
    <w:r w:rsidRPr="00B316EF">
      <w:rPr>
        <w:rFonts w:ascii="Arial" w:hAnsi="Arial" w:cs="Arial"/>
        <w:b/>
        <w:szCs w:val="18"/>
      </w:rPr>
      <w:fldChar w:fldCharType="separate"/>
    </w:r>
    <w:r w:rsidRPr="00B316EF">
      <w:rPr>
        <w:rFonts w:ascii="Arial" w:hAnsi="Arial" w:cs="Arial"/>
        <w:b/>
        <w:noProof/>
        <w:szCs w:val="18"/>
      </w:rPr>
      <w:t>14</w:t>
    </w:r>
    <w:r w:rsidRPr="00B316EF">
      <w:rPr>
        <w:rFonts w:ascii="Arial" w:hAnsi="Arial" w:cs="Arial"/>
        <w:b/>
        <w:szCs w:val="18"/>
      </w:rPr>
      <w:fldChar w:fldCharType="end"/>
    </w:r>
  </w:p>
  <w:p w14:paraId="5F44060A" w14:textId="3A294F05" w:rsidR="006A4701" w:rsidRDefault="006A4701">
    <w:pPr>
      <w:framePr w:h="284" w:hRule="exact" w:wrap="around" w:vAnchor="text" w:hAnchor="margin" w:y="7"/>
      <w:rPr>
        <w:rFonts w:ascii="Arial" w:hAnsi="Arial" w:cs="Arial"/>
        <w:b/>
        <w:sz w:val="18"/>
        <w:szCs w:val="18"/>
      </w:rPr>
    </w:pPr>
    <w:r w:rsidRPr="00B316EF">
      <w:rPr>
        <w:rFonts w:ascii="Arial" w:hAnsi="Arial" w:cs="Arial"/>
        <w:b/>
        <w:szCs w:val="18"/>
      </w:rPr>
      <w:fldChar w:fldCharType="begin"/>
    </w:r>
    <w:r w:rsidRPr="00B316EF">
      <w:rPr>
        <w:rFonts w:ascii="Arial" w:hAnsi="Arial" w:cs="Arial"/>
        <w:b/>
        <w:szCs w:val="18"/>
      </w:rPr>
      <w:instrText xml:space="preserve"> STYLEREF ZGSM </w:instrText>
    </w:r>
    <w:r w:rsidRPr="00B316EF">
      <w:rPr>
        <w:rFonts w:ascii="Arial" w:hAnsi="Arial" w:cs="Arial"/>
        <w:b/>
        <w:szCs w:val="18"/>
      </w:rPr>
      <w:fldChar w:fldCharType="separate"/>
    </w:r>
    <w:r w:rsidR="00B316EF">
      <w:rPr>
        <w:rFonts w:ascii="Arial" w:hAnsi="Arial" w:cs="Arial"/>
        <w:b/>
        <w:noProof/>
        <w:szCs w:val="18"/>
      </w:rPr>
      <w:t>Release 18</w:t>
    </w:r>
    <w:r w:rsidRPr="00B316EF">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8537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28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84782">
    <w:abstractNumId w:val="13"/>
  </w:num>
  <w:num w:numId="4" w16cid:durableId="549415947">
    <w:abstractNumId w:val="19"/>
  </w:num>
  <w:num w:numId="5" w16cid:durableId="886260990">
    <w:abstractNumId w:val="11"/>
  </w:num>
  <w:num w:numId="6" w16cid:durableId="1629892356">
    <w:abstractNumId w:val="12"/>
  </w:num>
  <w:num w:numId="7" w16cid:durableId="571279638">
    <w:abstractNumId w:val="18"/>
  </w:num>
  <w:num w:numId="8" w16cid:durableId="1415397518">
    <w:abstractNumId w:val="14"/>
  </w:num>
  <w:num w:numId="9" w16cid:durableId="1984961792">
    <w:abstractNumId w:val="17"/>
  </w:num>
  <w:num w:numId="10" w16cid:durableId="1927224254">
    <w:abstractNumId w:val="16"/>
  </w:num>
  <w:num w:numId="11" w16cid:durableId="981348117">
    <w:abstractNumId w:val="15"/>
  </w:num>
  <w:num w:numId="12" w16cid:durableId="1397586422">
    <w:abstractNumId w:val="9"/>
  </w:num>
  <w:num w:numId="13" w16cid:durableId="585265932">
    <w:abstractNumId w:val="7"/>
  </w:num>
  <w:num w:numId="14" w16cid:durableId="113671828">
    <w:abstractNumId w:val="6"/>
  </w:num>
  <w:num w:numId="15" w16cid:durableId="701202095">
    <w:abstractNumId w:val="5"/>
  </w:num>
  <w:num w:numId="16" w16cid:durableId="2096127122">
    <w:abstractNumId w:val="4"/>
  </w:num>
  <w:num w:numId="17" w16cid:durableId="1809979560">
    <w:abstractNumId w:val="8"/>
  </w:num>
  <w:num w:numId="18" w16cid:durableId="2017536194">
    <w:abstractNumId w:val="3"/>
  </w:num>
  <w:num w:numId="19" w16cid:durableId="591160319">
    <w:abstractNumId w:val="2"/>
  </w:num>
  <w:num w:numId="20" w16cid:durableId="912659096">
    <w:abstractNumId w:val="1"/>
  </w:num>
  <w:num w:numId="21" w16cid:durableId="1828323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875"/>
    <w:rsid w:val="00054A22"/>
    <w:rsid w:val="00062023"/>
    <w:rsid w:val="00062186"/>
    <w:rsid w:val="000655A6"/>
    <w:rsid w:val="00080512"/>
    <w:rsid w:val="00081C45"/>
    <w:rsid w:val="00085BD6"/>
    <w:rsid w:val="000C17D5"/>
    <w:rsid w:val="000C47C3"/>
    <w:rsid w:val="000C48DD"/>
    <w:rsid w:val="000D58AB"/>
    <w:rsid w:val="000D5D45"/>
    <w:rsid w:val="000D757D"/>
    <w:rsid w:val="000E2BD2"/>
    <w:rsid w:val="000E3B65"/>
    <w:rsid w:val="000E4766"/>
    <w:rsid w:val="000F2CF1"/>
    <w:rsid w:val="00117F59"/>
    <w:rsid w:val="00133525"/>
    <w:rsid w:val="00134859"/>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1F3C35"/>
    <w:rsid w:val="00202011"/>
    <w:rsid w:val="002134DE"/>
    <w:rsid w:val="0022081C"/>
    <w:rsid w:val="00223E70"/>
    <w:rsid w:val="00224B6D"/>
    <w:rsid w:val="002347A2"/>
    <w:rsid w:val="00241737"/>
    <w:rsid w:val="002472B1"/>
    <w:rsid w:val="00251FA5"/>
    <w:rsid w:val="00262E92"/>
    <w:rsid w:val="002675F0"/>
    <w:rsid w:val="0028083F"/>
    <w:rsid w:val="00282DF7"/>
    <w:rsid w:val="00284259"/>
    <w:rsid w:val="00285DFD"/>
    <w:rsid w:val="00294F46"/>
    <w:rsid w:val="002A1526"/>
    <w:rsid w:val="002A4E34"/>
    <w:rsid w:val="002B3EB5"/>
    <w:rsid w:val="002B6339"/>
    <w:rsid w:val="002E00EE"/>
    <w:rsid w:val="002E1231"/>
    <w:rsid w:val="0030218C"/>
    <w:rsid w:val="00307050"/>
    <w:rsid w:val="003172DC"/>
    <w:rsid w:val="0032597A"/>
    <w:rsid w:val="00325AAC"/>
    <w:rsid w:val="0035228A"/>
    <w:rsid w:val="0035462D"/>
    <w:rsid w:val="0037484E"/>
    <w:rsid w:val="003765B8"/>
    <w:rsid w:val="003828F7"/>
    <w:rsid w:val="0038430D"/>
    <w:rsid w:val="003C3971"/>
    <w:rsid w:val="003D326C"/>
    <w:rsid w:val="003D4ABF"/>
    <w:rsid w:val="003D649A"/>
    <w:rsid w:val="003D73FE"/>
    <w:rsid w:val="003D76BA"/>
    <w:rsid w:val="003F23C9"/>
    <w:rsid w:val="003F4BFD"/>
    <w:rsid w:val="00402E13"/>
    <w:rsid w:val="004053B9"/>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2D89"/>
    <w:rsid w:val="004F3340"/>
    <w:rsid w:val="004F3B80"/>
    <w:rsid w:val="00502A83"/>
    <w:rsid w:val="0050393F"/>
    <w:rsid w:val="0052783A"/>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85322"/>
    <w:rsid w:val="006872D0"/>
    <w:rsid w:val="006936AF"/>
    <w:rsid w:val="00694C30"/>
    <w:rsid w:val="00695123"/>
    <w:rsid w:val="006A323F"/>
    <w:rsid w:val="006A3741"/>
    <w:rsid w:val="006A4701"/>
    <w:rsid w:val="006B065D"/>
    <w:rsid w:val="006B30D0"/>
    <w:rsid w:val="006C3D95"/>
    <w:rsid w:val="006E5C86"/>
    <w:rsid w:val="006F091C"/>
    <w:rsid w:val="00701116"/>
    <w:rsid w:val="007063A5"/>
    <w:rsid w:val="0071147F"/>
    <w:rsid w:val="00712D75"/>
    <w:rsid w:val="00713C44"/>
    <w:rsid w:val="00734A5B"/>
    <w:rsid w:val="0074026F"/>
    <w:rsid w:val="007429F6"/>
    <w:rsid w:val="00743576"/>
    <w:rsid w:val="00744E76"/>
    <w:rsid w:val="007474C7"/>
    <w:rsid w:val="00757458"/>
    <w:rsid w:val="007609F7"/>
    <w:rsid w:val="00773917"/>
    <w:rsid w:val="00774DA4"/>
    <w:rsid w:val="00777D9F"/>
    <w:rsid w:val="00777E44"/>
    <w:rsid w:val="00781F0F"/>
    <w:rsid w:val="00787F8E"/>
    <w:rsid w:val="007A514D"/>
    <w:rsid w:val="007A53CC"/>
    <w:rsid w:val="007B57D2"/>
    <w:rsid w:val="007B600E"/>
    <w:rsid w:val="007C00B4"/>
    <w:rsid w:val="007D5CAC"/>
    <w:rsid w:val="007E3401"/>
    <w:rsid w:val="007E7D86"/>
    <w:rsid w:val="007F0230"/>
    <w:rsid w:val="007F0F4A"/>
    <w:rsid w:val="007F6380"/>
    <w:rsid w:val="007F6AA3"/>
    <w:rsid w:val="007F737E"/>
    <w:rsid w:val="008000C1"/>
    <w:rsid w:val="008028A4"/>
    <w:rsid w:val="00822368"/>
    <w:rsid w:val="00830747"/>
    <w:rsid w:val="00831F54"/>
    <w:rsid w:val="00844BD5"/>
    <w:rsid w:val="00850768"/>
    <w:rsid w:val="00852AE9"/>
    <w:rsid w:val="00853928"/>
    <w:rsid w:val="00861F34"/>
    <w:rsid w:val="00862191"/>
    <w:rsid w:val="0086681B"/>
    <w:rsid w:val="008768CA"/>
    <w:rsid w:val="00880B96"/>
    <w:rsid w:val="00880C6E"/>
    <w:rsid w:val="0089779D"/>
    <w:rsid w:val="008B3E72"/>
    <w:rsid w:val="008C384C"/>
    <w:rsid w:val="008D1ABE"/>
    <w:rsid w:val="008D2612"/>
    <w:rsid w:val="008D652E"/>
    <w:rsid w:val="008F0C00"/>
    <w:rsid w:val="0090271F"/>
    <w:rsid w:val="00902E23"/>
    <w:rsid w:val="009114D7"/>
    <w:rsid w:val="0091348E"/>
    <w:rsid w:val="00917CCB"/>
    <w:rsid w:val="00923335"/>
    <w:rsid w:val="009330B7"/>
    <w:rsid w:val="00936F1A"/>
    <w:rsid w:val="00942EC2"/>
    <w:rsid w:val="00967BD6"/>
    <w:rsid w:val="009824A8"/>
    <w:rsid w:val="009928E5"/>
    <w:rsid w:val="009C4314"/>
    <w:rsid w:val="009D0390"/>
    <w:rsid w:val="009D0ABB"/>
    <w:rsid w:val="009D3A79"/>
    <w:rsid w:val="009E49BA"/>
    <w:rsid w:val="009F37B7"/>
    <w:rsid w:val="009F74E0"/>
    <w:rsid w:val="00A10F02"/>
    <w:rsid w:val="00A13DF3"/>
    <w:rsid w:val="00A150E6"/>
    <w:rsid w:val="00A164B4"/>
    <w:rsid w:val="00A26956"/>
    <w:rsid w:val="00A27486"/>
    <w:rsid w:val="00A53724"/>
    <w:rsid w:val="00A56066"/>
    <w:rsid w:val="00A6735C"/>
    <w:rsid w:val="00A73129"/>
    <w:rsid w:val="00A76CF2"/>
    <w:rsid w:val="00A82346"/>
    <w:rsid w:val="00A82F07"/>
    <w:rsid w:val="00A83CF1"/>
    <w:rsid w:val="00A900CB"/>
    <w:rsid w:val="00A90273"/>
    <w:rsid w:val="00A92BA1"/>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16EF"/>
    <w:rsid w:val="00B36A7A"/>
    <w:rsid w:val="00B41B34"/>
    <w:rsid w:val="00B5128C"/>
    <w:rsid w:val="00B74353"/>
    <w:rsid w:val="00B91C41"/>
    <w:rsid w:val="00B93086"/>
    <w:rsid w:val="00BA19ED"/>
    <w:rsid w:val="00BA4B8D"/>
    <w:rsid w:val="00BA4D24"/>
    <w:rsid w:val="00BC0F7D"/>
    <w:rsid w:val="00BC1B88"/>
    <w:rsid w:val="00BD10A8"/>
    <w:rsid w:val="00BD7D31"/>
    <w:rsid w:val="00BE3255"/>
    <w:rsid w:val="00BE38C2"/>
    <w:rsid w:val="00BF128E"/>
    <w:rsid w:val="00C03BF7"/>
    <w:rsid w:val="00C074DD"/>
    <w:rsid w:val="00C07BE9"/>
    <w:rsid w:val="00C1496A"/>
    <w:rsid w:val="00C310C1"/>
    <w:rsid w:val="00C33079"/>
    <w:rsid w:val="00C34783"/>
    <w:rsid w:val="00C45231"/>
    <w:rsid w:val="00C72833"/>
    <w:rsid w:val="00C743CE"/>
    <w:rsid w:val="00C80F1D"/>
    <w:rsid w:val="00C93BD2"/>
    <w:rsid w:val="00C93F40"/>
    <w:rsid w:val="00CA3D0C"/>
    <w:rsid w:val="00CA4B21"/>
    <w:rsid w:val="00CB4253"/>
    <w:rsid w:val="00CB6DF1"/>
    <w:rsid w:val="00CB78C9"/>
    <w:rsid w:val="00CC03C3"/>
    <w:rsid w:val="00CC041D"/>
    <w:rsid w:val="00CC2044"/>
    <w:rsid w:val="00CC463D"/>
    <w:rsid w:val="00CE55AA"/>
    <w:rsid w:val="00CF141B"/>
    <w:rsid w:val="00CF565F"/>
    <w:rsid w:val="00CF7EC2"/>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66E8"/>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581"/>
    <w:rsid w:val="00F33FD1"/>
    <w:rsid w:val="00F51421"/>
    <w:rsid w:val="00F55735"/>
    <w:rsid w:val="00F63E40"/>
    <w:rsid w:val="00F653B8"/>
    <w:rsid w:val="00F832BB"/>
    <w:rsid w:val="00F9008D"/>
    <w:rsid w:val="00FA1266"/>
    <w:rsid w:val="00FA33D3"/>
    <w:rsid w:val="00FB25A1"/>
    <w:rsid w:val="00FC1192"/>
    <w:rsid w:val="00FD4120"/>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EF"/>
    <w:pPr>
      <w:overflowPunct w:val="0"/>
      <w:autoSpaceDE w:val="0"/>
      <w:autoSpaceDN w:val="0"/>
      <w:adjustRightInd w:val="0"/>
      <w:spacing w:after="180"/>
      <w:textAlignment w:val="baseline"/>
    </w:pPr>
  </w:style>
  <w:style w:type="paragraph" w:styleId="Heading1">
    <w:name w:val="heading 1"/>
    <w:next w:val="Normal"/>
    <w:qFormat/>
    <w:rsid w:val="00B316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316EF"/>
    <w:pPr>
      <w:pBdr>
        <w:top w:val="none" w:sz="0" w:space="0" w:color="auto"/>
      </w:pBdr>
      <w:spacing w:before="180"/>
      <w:outlineLvl w:val="1"/>
    </w:pPr>
    <w:rPr>
      <w:sz w:val="32"/>
    </w:rPr>
  </w:style>
  <w:style w:type="paragraph" w:styleId="Heading3">
    <w:name w:val="heading 3"/>
    <w:basedOn w:val="Heading2"/>
    <w:next w:val="Normal"/>
    <w:qFormat/>
    <w:rsid w:val="00B316EF"/>
    <w:pPr>
      <w:spacing w:before="120"/>
      <w:outlineLvl w:val="2"/>
    </w:pPr>
    <w:rPr>
      <w:sz w:val="28"/>
    </w:rPr>
  </w:style>
  <w:style w:type="paragraph" w:styleId="Heading4">
    <w:name w:val="heading 4"/>
    <w:basedOn w:val="Heading3"/>
    <w:next w:val="Normal"/>
    <w:link w:val="Heading4Char"/>
    <w:qFormat/>
    <w:rsid w:val="00B316EF"/>
    <w:pPr>
      <w:ind w:left="1418" w:hanging="1418"/>
      <w:outlineLvl w:val="3"/>
    </w:pPr>
    <w:rPr>
      <w:sz w:val="24"/>
    </w:rPr>
  </w:style>
  <w:style w:type="paragraph" w:styleId="Heading5">
    <w:name w:val="heading 5"/>
    <w:basedOn w:val="Heading4"/>
    <w:next w:val="Normal"/>
    <w:qFormat/>
    <w:rsid w:val="00B316E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316EF"/>
    <w:pPr>
      <w:ind w:left="0" w:firstLine="0"/>
      <w:outlineLvl w:val="7"/>
    </w:pPr>
  </w:style>
  <w:style w:type="paragraph" w:styleId="Heading9">
    <w:name w:val="heading 9"/>
    <w:basedOn w:val="Heading8"/>
    <w:next w:val="Normal"/>
    <w:qFormat/>
    <w:rsid w:val="00B316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16EF"/>
    <w:pPr>
      <w:ind w:left="1985" w:hanging="1985"/>
      <w:outlineLvl w:val="9"/>
    </w:pPr>
    <w:rPr>
      <w:sz w:val="20"/>
    </w:rPr>
  </w:style>
  <w:style w:type="paragraph" w:styleId="TOC9">
    <w:name w:val="toc 9"/>
    <w:basedOn w:val="TOC8"/>
    <w:uiPriority w:val="39"/>
    <w:rsid w:val="00B316EF"/>
    <w:pPr>
      <w:ind w:left="1418" w:hanging="1418"/>
    </w:pPr>
  </w:style>
  <w:style w:type="paragraph" w:styleId="TOC8">
    <w:name w:val="toc 8"/>
    <w:basedOn w:val="TOC1"/>
    <w:uiPriority w:val="39"/>
    <w:rsid w:val="00B316EF"/>
    <w:pPr>
      <w:spacing w:before="180"/>
      <w:ind w:left="2693" w:hanging="2693"/>
    </w:pPr>
    <w:rPr>
      <w:b/>
    </w:rPr>
  </w:style>
  <w:style w:type="paragraph" w:styleId="TOC1">
    <w:name w:val="toc 1"/>
    <w:uiPriority w:val="39"/>
    <w:rsid w:val="00B316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6EF"/>
    <w:pPr>
      <w:keepLines/>
      <w:tabs>
        <w:tab w:val="center" w:pos="4536"/>
        <w:tab w:val="right" w:pos="9072"/>
      </w:tabs>
    </w:pPr>
    <w:rPr>
      <w:noProof/>
    </w:rPr>
  </w:style>
  <w:style w:type="character" w:customStyle="1" w:styleId="ZGSM">
    <w:name w:val="ZGSM"/>
    <w:rsid w:val="00B316EF"/>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316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6EF"/>
    <w:pPr>
      <w:ind w:left="1701" w:hanging="1701"/>
    </w:pPr>
  </w:style>
  <w:style w:type="paragraph" w:styleId="TOC4">
    <w:name w:val="toc 4"/>
    <w:basedOn w:val="TOC3"/>
    <w:uiPriority w:val="39"/>
    <w:rsid w:val="00B316EF"/>
    <w:pPr>
      <w:ind w:left="1418" w:hanging="1418"/>
    </w:pPr>
  </w:style>
  <w:style w:type="paragraph" w:styleId="TOC3">
    <w:name w:val="toc 3"/>
    <w:basedOn w:val="TOC2"/>
    <w:uiPriority w:val="39"/>
    <w:rsid w:val="00B316EF"/>
    <w:pPr>
      <w:ind w:left="1134" w:hanging="1134"/>
    </w:pPr>
  </w:style>
  <w:style w:type="paragraph" w:styleId="TOC2">
    <w:name w:val="toc 2"/>
    <w:basedOn w:val="TOC1"/>
    <w:uiPriority w:val="39"/>
    <w:rsid w:val="00B316E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316EF"/>
    <w:pPr>
      <w:outlineLvl w:val="9"/>
    </w:pPr>
  </w:style>
  <w:style w:type="paragraph" w:customStyle="1" w:styleId="NF">
    <w:name w:val="NF"/>
    <w:basedOn w:val="NO"/>
    <w:rsid w:val="00B316EF"/>
    <w:pPr>
      <w:keepNext/>
      <w:spacing w:after="0"/>
    </w:pPr>
    <w:rPr>
      <w:rFonts w:ascii="Arial" w:hAnsi="Arial"/>
      <w:sz w:val="18"/>
    </w:rPr>
  </w:style>
  <w:style w:type="paragraph" w:customStyle="1" w:styleId="NO">
    <w:name w:val="NO"/>
    <w:basedOn w:val="Normal"/>
    <w:link w:val="NOZchn"/>
    <w:rsid w:val="00B316EF"/>
    <w:pPr>
      <w:keepLines/>
      <w:ind w:left="1135" w:hanging="851"/>
    </w:pPr>
  </w:style>
  <w:style w:type="paragraph" w:customStyle="1" w:styleId="PL">
    <w:name w:val="PL"/>
    <w:rsid w:val="00B3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6EF"/>
    <w:pPr>
      <w:jc w:val="right"/>
    </w:pPr>
  </w:style>
  <w:style w:type="paragraph" w:customStyle="1" w:styleId="TAL">
    <w:name w:val="TAL"/>
    <w:basedOn w:val="Normal"/>
    <w:link w:val="TALChar"/>
    <w:rsid w:val="00B316EF"/>
    <w:pPr>
      <w:keepNext/>
      <w:keepLines/>
      <w:spacing w:after="0"/>
    </w:pPr>
    <w:rPr>
      <w:rFonts w:ascii="Arial" w:hAnsi="Arial"/>
      <w:sz w:val="18"/>
    </w:rPr>
  </w:style>
  <w:style w:type="paragraph" w:customStyle="1" w:styleId="TAH">
    <w:name w:val="TAH"/>
    <w:basedOn w:val="TAC"/>
    <w:link w:val="TAHCar"/>
    <w:rsid w:val="00B316EF"/>
    <w:rPr>
      <w:b/>
    </w:rPr>
  </w:style>
  <w:style w:type="paragraph" w:customStyle="1" w:styleId="TAC">
    <w:name w:val="TAC"/>
    <w:basedOn w:val="TAL"/>
    <w:rsid w:val="00B316EF"/>
    <w:pPr>
      <w:jc w:val="center"/>
    </w:pPr>
  </w:style>
  <w:style w:type="paragraph" w:customStyle="1" w:styleId="LD">
    <w:name w:val="LD"/>
    <w:rsid w:val="00B316E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316EF"/>
    <w:pPr>
      <w:keepLines/>
      <w:ind w:left="1702" w:hanging="1418"/>
    </w:pPr>
  </w:style>
  <w:style w:type="paragraph" w:customStyle="1" w:styleId="FP">
    <w:name w:val="FP"/>
    <w:basedOn w:val="Normal"/>
    <w:rsid w:val="00B316EF"/>
    <w:pPr>
      <w:spacing w:after="0"/>
    </w:pPr>
  </w:style>
  <w:style w:type="paragraph" w:customStyle="1" w:styleId="NW">
    <w:name w:val="NW"/>
    <w:basedOn w:val="NO"/>
    <w:rsid w:val="00B316EF"/>
    <w:pPr>
      <w:spacing w:after="0"/>
    </w:pPr>
  </w:style>
  <w:style w:type="paragraph" w:customStyle="1" w:styleId="EW">
    <w:name w:val="EW"/>
    <w:basedOn w:val="EX"/>
    <w:rsid w:val="00B316EF"/>
    <w:pPr>
      <w:spacing w:after="0"/>
    </w:pPr>
  </w:style>
  <w:style w:type="paragraph" w:customStyle="1" w:styleId="B1">
    <w:name w:val="B1"/>
    <w:basedOn w:val="List"/>
    <w:link w:val="B1Char"/>
    <w:rsid w:val="00B316EF"/>
    <w:pPr>
      <w:ind w:left="568" w:hanging="284"/>
      <w:contextualSpacing w:val="0"/>
    </w:pPr>
  </w:style>
  <w:style w:type="paragraph" w:styleId="TOC6">
    <w:name w:val="toc 6"/>
    <w:basedOn w:val="TOC5"/>
    <w:next w:val="Normal"/>
    <w:uiPriority w:val="39"/>
    <w:rsid w:val="00B316EF"/>
    <w:pPr>
      <w:ind w:left="1985" w:hanging="1985"/>
    </w:pPr>
  </w:style>
  <w:style w:type="paragraph" w:styleId="TOC7">
    <w:name w:val="toc 7"/>
    <w:basedOn w:val="TOC6"/>
    <w:next w:val="Normal"/>
    <w:uiPriority w:val="39"/>
    <w:rsid w:val="00B316EF"/>
    <w:pPr>
      <w:ind w:left="2268" w:hanging="2268"/>
    </w:pPr>
  </w:style>
  <w:style w:type="paragraph" w:customStyle="1" w:styleId="EditorsNote">
    <w:name w:val="Editor's Note"/>
    <w:basedOn w:val="NO"/>
    <w:link w:val="EditorsNoteChar"/>
    <w:rsid w:val="00B316EF"/>
    <w:pPr>
      <w:ind w:left="1559" w:hanging="1276"/>
    </w:pPr>
    <w:rPr>
      <w:color w:val="FF0000"/>
    </w:rPr>
  </w:style>
  <w:style w:type="paragraph" w:customStyle="1" w:styleId="TH">
    <w:name w:val="TH"/>
    <w:basedOn w:val="Normal"/>
    <w:link w:val="THChar"/>
    <w:rsid w:val="00B316EF"/>
    <w:pPr>
      <w:keepNext/>
      <w:keepLines/>
      <w:spacing w:before="60"/>
      <w:jc w:val="center"/>
    </w:pPr>
    <w:rPr>
      <w:rFonts w:ascii="Arial" w:hAnsi="Arial"/>
      <w:b/>
    </w:rPr>
  </w:style>
  <w:style w:type="paragraph" w:customStyle="1" w:styleId="ZA">
    <w:name w:val="ZA"/>
    <w:rsid w:val="00B316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6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6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6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16EF"/>
    <w:pPr>
      <w:ind w:left="851" w:hanging="851"/>
    </w:pPr>
  </w:style>
  <w:style w:type="paragraph" w:customStyle="1" w:styleId="ZH">
    <w:name w:val="ZH"/>
    <w:rsid w:val="00B316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316EF"/>
    <w:pPr>
      <w:keepNext w:val="0"/>
      <w:spacing w:before="0" w:after="240"/>
    </w:pPr>
  </w:style>
  <w:style w:type="paragraph" w:customStyle="1" w:styleId="ZG">
    <w:name w:val="ZG"/>
    <w:rsid w:val="00B316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316EF"/>
    <w:pPr>
      <w:ind w:left="851" w:hanging="284"/>
      <w:contextualSpacing w:val="0"/>
    </w:pPr>
  </w:style>
  <w:style w:type="paragraph" w:customStyle="1" w:styleId="B3">
    <w:name w:val="B3"/>
    <w:basedOn w:val="List3"/>
    <w:rsid w:val="00B316EF"/>
    <w:pPr>
      <w:ind w:left="1135" w:hanging="284"/>
      <w:contextualSpacing w:val="0"/>
    </w:pPr>
  </w:style>
  <w:style w:type="paragraph" w:customStyle="1" w:styleId="B4">
    <w:name w:val="B4"/>
    <w:basedOn w:val="List4"/>
    <w:rsid w:val="00B316EF"/>
    <w:pPr>
      <w:ind w:left="1418" w:hanging="284"/>
      <w:contextualSpacing w:val="0"/>
    </w:pPr>
  </w:style>
  <w:style w:type="paragraph" w:customStyle="1" w:styleId="B5">
    <w:name w:val="B5"/>
    <w:basedOn w:val="List5"/>
    <w:rsid w:val="00B316EF"/>
    <w:pPr>
      <w:ind w:left="1702" w:hanging="284"/>
      <w:contextualSpacing w:val="0"/>
    </w:pPr>
  </w:style>
  <w:style w:type="paragraph" w:customStyle="1" w:styleId="ZTD">
    <w:name w:val="ZTD"/>
    <w:basedOn w:val="ZB"/>
    <w:rsid w:val="00B316EF"/>
    <w:pPr>
      <w:framePr w:hRule="auto" w:wrap="notBeside" w:y="852"/>
    </w:pPr>
    <w:rPr>
      <w:i w:val="0"/>
      <w:sz w:val="40"/>
    </w:rPr>
  </w:style>
  <w:style w:type="paragraph" w:customStyle="1" w:styleId="ZV">
    <w:name w:val="ZV"/>
    <w:basedOn w:val="ZU"/>
    <w:rsid w:val="00B316E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186</Pages>
  <Words>108830</Words>
  <Characters>553904</Characters>
  <Application>Microsoft Office Word</Application>
  <DocSecurity>0</DocSecurity>
  <Lines>15220</Lines>
  <Paragraphs>9734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653144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MCC Changes</cp:lastModifiedBy>
  <cp:revision>2</cp:revision>
  <cp:lastPrinted>2019-02-25T14:05:00Z</cp:lastPrinted>
  <dcterms:created xsi:type="dcterms:W3CDTF">2025-12-19T08:43:00Z</dcterms:created>
  <dcterms:modified xsi:type="dcterms:W3CDTF">2025-12-19T08:43:00Z</dcterms:modified>
</cp:coreProperties>
</file>