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7689" w:rsidTr="005E4BB2">
        <w:tc>
          <w:tcPr>
            <w:tcW w:w="10423" w:type="dxa"/>
            <w:gridSpan w:val="2"/>
            <w:shd w:val="clear" w:color="auto" w:fill="auto"/>
          </w:tcPr>
          <w:p w:rsidR="004F0988" w:rsidRPr="00097689" w:rsidRDefault="0098697A" w:rsidP="00133525">
            <w:pPr>
              <w:pStyle w:val="ZA"/>
              <w:framePr w:w="0" w:hRule="auto" w:wrap="auto" w:vAnchor="margin" w:hAnchor="text" w:yAlign="inline"/>
            </w:pPr>
            <w:bookmarkStart w:id="0" w:name="page1"/>
            <w:r w:rsidRPr="00097689">
              <w:rPr>
                <w:sz w:val="64"/>
              </w:rPr>
              <w:t>3GPP T</w:t>
            </w:r>
            <w:r w:rsidRPr="00097689">
              <w:rPr>
                <w:sz w:val="64"/>
                <w:lang w:eastAsia="zh-CN"/>
              </w:rPr>
              <w:t>S</w:t>
            </w:r>
            <w:r w:rsidRPr="00097689">
              <w:rPr>
                <w:sz w:val="64"/>
              </w:rPr>
              <w:t xml:space="preserve"> 2</w:t>
            </w:r>
            <w:r w:rsidRPr="00097689">
              <w:rPr>
                <w:sz w:val="64"/>
                <w:lang w:eastAsia="zh-CN"/>
              </w:rPr>
              <w:t>3</w:t>
            </w:r>
            <w:r w:rsidRPr="00097689">
              <w:rPr>
                <w:sz w:val="64"/>
              </w:rPr>
              <w:t>.</w:t>
            </w:r>
            <w:r w:rsidRPr="00097689">
              <w:rPr>
                <w:sz w:val="64"/>
                <w:lang w:eastAsia="zh-CN"/>
              </w:rPr>
              <w:t>333</w:t>
            </w:r>
            <w:r w:rsidRPr="00097689">
              <w:rPr>
                <w:sz w:val="64"/>
              </w:rPr>
              <w:t xml:space="preserve"> </w:t>
            </w:r>
            <w:r w:rsidRPr="00097689">
              <w:t>V12.1</w:t>
            </w:r>
            <w:r w:rsidR="00097689">
              <w:t>1</w:t>
            </w:r>
            <w:r w:rsidRPr="00097689">
              <w:t xml:space="preserve">.0 </w:t>
            </w:r>
            <w:r w:rsidRPr="00097689">
              <w:rPr>
                <w:sz w:val="32"/>
              </w:rPr>
              <w:t>(20</w:t>
            </w:r>
            <w:r w:rsidR="00097689">
              <w:rPr>
                <w:sz w:val="32"/>
              </w:rPr>
              <w:t>20</w:t>
            </w:r>
            <w:r w:rsidRPr="00097689">
              <w:rPr>
                <w:sz w:val="32"/>
              </w:rPr>
              <w:t>-</w:t>
            </w:r>
            <w:r w:rsidR="001C22E3">
              <w:rPr>
                <w:sz w:val="32"/>
              </w:rPr>
              <w:t>12</w:t>
            </w:r>
            <w:bookmarkStart w:id="1" w:name="_GoBack"/>
            <w:bookmarkEnd w:id="1"/>
            <w:r w:rsidRPr="00097689">
              <w:rPr>
                <w:sz w:val="32"/>
              </w:rPr>
              <w:t>)</w:t>
            </w:r>
          </w:p>
        </w:tc>
      </w:tr>
      <w:tr w:rsidR="004F0988" w:rsidRPr="00097689" w:rsidTr="005E4BB2">
        <w:trPr>
          <w:trHeight w:hRule="exact" w:val="1134"/>
        </w:trPr>
        <w:tc>
          <w:tcPr>
            <w:tcW w:w="10423" w:type="dxa"/>
            <w:gridSpan w:val="2"/>
            <w:shd w:val="clear" w:color="auto" w:fill="auto"/>
          </w:tcPr>
          <w:p w:rsidR="00BA4B8D" w:rsidRPr="00097689" w:rsidRDefault="004F0988" w:rsidP="0098697A">
            <w:pPr>
              <w:pStyle w:val="ZB"/>
              <w:framePr w:w="0" w:hRule="auto" w:wrap="auto" w:vAnchor="margin" w:hAnchor="text" w:yAlign="inline"/>
            </w:pPr>
            <w:r w:rsidRPr="00097689">
              <w:t xml:space="preserve">Technical </w:t>
            </w:r>
            <w:bookmarkStart w:id="2" w:name="spectype2"/>
            <w:r w:rsidRPr="00097689">
              <w:t>Specificatio</w:t>
            </w:r>
            <w:bookmarkEnd w:id="2"/>
            <w:r w:rsidR="0098697A" w:rsidRPr="00097689">
              <w:t>n</w:t>
            </w:r>
          </w:p>
        </w:tc>
      </w:tr>
      <w:tr w:rsidR="004F0988" w:rsidRPr="00097689" w:rsidTr="005E4BB2">
        <w:trPr>
          <w:trHeight w:hRule="exact" w:val="3686"/>
        </w:trPr>
        <w:tc>
          <w:tcPr>
            <w:tcW w:w="10423" w:type="dxa"/>
            <w:gridSpan w:val="2"/>
            <w:shd w:val="clear" w:color="auto" w:fill="auto"/>
          </w:tcPr>
          <w:p w:rsidR="004F0988" w:rsidRPr="00097689" w:rsidRDefault="004F0988" w:rsidP="00133525">
            <w:pPr>
              <w:pStyle w:val="ZT"/>
              <w:framePr w:wrap="auto" w:hAnchor="text" w:yAlign="inline"/>
            </w:pPr>
            <w:r w:rsidRPr="00097689">
              <w:t>3rd Generation Partnership Project;</w:t>
            </w:r>
          </w:p>
          <w:p w:rsidR="0098697A" w:rsidRPr="00097689" w:rsidRDefault="0098697A" w:rsidP="0098697A">
            <w:pPr>
              <w:pStyle w:val="ZT"/>
              <w:framePr w:wrap="auto" w:hAnchor="text" w:yAlign="inline"/>
            </w:pPr>
            <w:r w:rsidRPr="00097689">
              <w:t>Technical Specification Group Core Network and Terminals;</w:t>
            </w:r>
          </w:p>
          <w:p w:rsidR="0098697A" w:rsidRPr="00097689" w:rsidRDefault="0098697A" w:rsidP="0098697A">
            <w:pPr>
              <w:pStyle w:val="ZT"/>
              <w:framePr w:wrap="auto" w:hAnchor="text" w:yAlign="inline"/>
              <w:rPr>
                <w:lang w:eastAsia="zh-CN"/>
              </w:rPr>
            </w:pPr>
            <w:r w:rsidRPr="00097689">
              <w:t xml:space="preserve">Multimedia Resource Function Controller (MRFC) - </w:t>
            </w:r>
            <w:r w:rsidRPr="00097689">
              <w:br/>
              <w:t>Multimedia Resource Function Processor (MRFP) Mp interface</w:t>
            </w:r>
            <w:r w:rsidRPr="00097689">
              <w:rPr>
                <w:lang w:eastAsia="zh-CN"/>
              </w:rPr>
              <w:t>:</w:t>
            </w:r>
            <w:r w:rsidRPr="00097689">
              <w:t xml:space="preserve"> </w:t>
            </w:r>
            <w:r w:rsidRPr="00097689">
              <w:rPr>
                <w:lang w:eastAsia="zh-CN"/>
              </w:rPr>
              <w:t>Procedures Descriptions</w:t>
            </w:r>
          </w:p>
          <w:p w:rsidR="004F0988" w:rsidRPr="00097689" w:rsidRDefault="004F0988" w:rsidP="0098697A">
            <w:pPr>
              <w:pStyle w:val="ZT"/>
              <w:framePr w:wrap="auto" w:hAnchor="text" w:yAlign="inline"/>
              <w:rPr>
                <w:i/>
                <w:sz w:val="28"/>
              </w:rPr>
            </w:pPr>
            <w:r w:rsidRPr="00097689">
              <w:t>(</w:t>
            </w:r>
            <w:r w:rsidRPr="00097689">
              <w:rPr>
                <w:rStyle w:val="ZGSM"/>
              </w:rPr>
              <w:t xml:space="preserve">Release </w:t>
            </w:r>
            <w:r w:rsidR="0098697A" w:rsidRPr="00097689">
              <w:rPr>
                <w:rStyle w:val="ZGSM"/>
              </w:rPr>
              <w:t>12</w:t>
            </w:r>
            <w:r w:rsidRPr="00097689">
              <w:t>)</w:t>
            </w:r>
          </w:p>
        </w:tc>
      </w:tr>
      <w:tr w:rsidR="00BF128E" w:rsidRPr="00097689" w:rsidTr="005E4BB2">
        <w:tc>
          <w:tcPr>
            <w:tcW w:w="10423" w:type="dxa"/>
            <w:gridSpan w:val="2"/>
            <w:shd w:val="clear" w:color="auto" w:fill="auto"/>
          </w:tcPr>
          <w:p w:rsidR="00BF128E" w:rsidRPr="00097689" w:rsidRDefault="00BF128E" w:rsidP="00133525">
            <w:pPr>
              <w:pStyle w:val="ZU"/>
              <w:framePr w:w="0" w:wrap="auto" w:vAnchor="margin" w:hAnchor="text" w:yAlign="inline"/>
              <w:tabs>
                <w:tab w:val="right" w:pos="10206"/>
              </w:tabs>
              <w:jc w:val="left"/>
              <w:rPr>
                <w:color w:val="0000FF"/>
              </w:rPr>
            </w:pPr>
            <w:r w:rsidRPr="00097689">
              <w:rPr>
                <w:color w:val="0000FF"/>
              </w:rPr>
              <w:tab/>
            </w:r>
          </w:p>
        </w:tc>
      </w:tr>
      <w:tr w:rsidR="00C074DD" w:rsidRPr="00097689" w:rsidTr="005E4BB2">
        <w:trPr>
          <w:trHeight w:hRule="exact" w:val="1531"/>
        </w:trPr>
        <w:tc>
          <w:tcPr>
            <w:tcW w:w="4883" w:type="dxa"/>
            <w:shd w:val="clear" w:color="auto" w:fill="auto"/>
          </w:tcPr>
          <w:p w:rsidR="00C074DD" w:rsidRPr="00097689" w:rsidRDefault="00097689" w:rsidP="00C074DD">
            <w:pPr>
              <w:rPr>
                <w:i/>
              </w:rPr>
            </w:pPr>
            <w:r w:rsidRPr="00097689">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4.1pt;height:83.45pt">
                  <v:imagedata r:id="rId9" o:title="LTE Advanced-Logo"/>
                </v:shape>
              </w:pict>
            </w:r>
          </w:p>
        </w:tc>
        <w:tc>
          <w:tcPr>
            <w:tcW w:w="5540" w:type="dxa"/>
            <w:shd w:val="clear" w:color="auto" w:fill="auto"/>
          </w:tcPr>
          <w:p w:rsidR="00C074DD" w:rsidRPr="00097689" w:rsidRDefault="00097689" w:rsidP="00C074DD">
            <w:pPr>
              <w:jc w:val="right"/>
            </w:pPr>
            <w:r w:rsidRPr="00097689">
              <w:pict w14:anchorId="15377820">
                <v:shape id="_x0000_i1030" type="#_x0000_t75" style="width:127.65pt;height:75.25pt">
                  <v:imagedata r:id="rId10" o:title="3GPP-logo_web"/>
                </v:shape>
              </w:pict>
            </w:r>
          </w:p>
        </w:tc>
      </w:tr>
      <w:tr w:rsidR="00C074DD" w:rsidRPr="00097689" w:rsidTr="005E4BB2">
        <w:trPr>
          <w:trHeight w:hRule="exact" w:val="5783"/>
        </w:trPr>
        <w:tc>
          <w:tcPr>
            <w:tcW w:w="10423" w:type="dxa"/>
            <w:gridSpan w:val="2"/>
            <w:shd w:val="clear" w:color="auto" w:fill="auto"/>
          </w:tcPr>
          <w:p w:rsidR="00C074DD" w:rsidRPr="00097689" w:rsidRDefault="00C074DD" w:rsidP="0098697A"/>
        </w:tc>
      </w:tr>
      <w:tr w:rsidR="00C074DD" w:rsidRPr="00097689" w:rsidTr="005E4BB2">
        <w:trPr>
          <w:cantSplit/>
          <w:trHeight w:hRule="exact" w:val="964"/>
        </w:trPr>
        <w:tc>
          <w:tcPr>
            <w:tcW w:w="10423" w:type="dxa"/>
            <w:gridSpan w:val="2"/>
            <w:shd w:val="clear" w:color="auto" w:fill="auto"/>
          </w:tcPr>
          <w:p w:rsidR="00C074DD" w:rsidRPr="00097689" w:rsidRDefault="00C074DD" w:rsidP="00C074DD">
            <w:pPr>
              <w:rPr>
                <w:sz w:val="16"/>
              </w:rPr>
            </w:pPr>
            <w:bookmarkStart w:id="3" w:name="warningNotice"/>
            <w:r w:rsidRPr="00097689">
              <w:rPr>
                <w:sz w:val="16"/>
              </w:rPr>
              <w:t>The present document has been developed within the 3rd Generation Partnership Project (3GPP</w:t>
            </w:r>
            <w:r w:rsidRPr="00097689">
              <w:rPr>
                <w:sz w:val="16"/>
                <w:vertAlign w:val="superscript"/>
              </w:rPr>
              <w:t xml:space="preserve"> TM</w:t>
            </w:r>
            <w:r w:rsidRPr="00097689">
              <w:rPr>
                <w:sz w:val="16"/>
              </w:rPr>
              <w:t>) and may be further elaborated for the purposes of 3GPP.</w:t>
            </w:r>
            <w:r w:rsidRPr="00097689">
              <w:rPr>
                <w:sz w:val="16"/>
              </w:rPr>
              <w:br/>
              <w:t>The present document has not been subject to any approval process by the 3GPP</w:t>
            </w:r>
            <w:r w:rsidRPr="00097689">
              <w:rPr>
                <w:sz w:val="16"/>
                <w:vertAlign w:val="superscript"/>
              </w:rPr>
              <w:t xml:space="preserve"> </w:t>
            </w:r>
            <w:r w:rsidRPr="00097689">
              <w:rPr>
                <w:sz w:val="16"/>
              </w:rPr>
              <w:t>Organizational Partners and shall not be implemented.</w:t>
            </w:r>
            <w:r w:rsidRPr="00097689">
              <w:rPr>
                <w:sz w:val="16"/>
              </w:rPr>
              <w:br/>
              <w:t>This Specification is provided for future development work within 3GPP</w:t>
            </w:r>
            <w:r w:rsidRPr="00097689">
              <w:rPr>
                <w:sz w:val="16"/>
                <w:vertAlign w:val="superscript"/>
              </w:rPr>
              <w:t xml:space="preserve"> </w:t>
            </w:r>
            <w:r w:rsidRPr="00097689">
              <w:rPr>
                <w:sz w:val="16"/>
              </w:rPr>
              <w:t>only. The Organizational Partners accept no liability for any use of this Specification.</w:t>
            </w:r>
            <w:r w:rsidRPr="00097689">
              <w:rPr>
                <w:sz w:val="16"/>
              </w:rPr>
              <w:br/>
              <w:t>Specifications and Reports for implementation of the 3GPP</w:t>
            </w:r>
            <w:r w:rsidRPr="00097689">
              <w:rPr>
                <w:sz w:val="16"/>
                <w:vertAlign w:val="superscript"/>
              </w:rPr>
              <w:t xml:space="preserve"> TM</w:t>
            </w:r>
            <w:r w:rsidRPr="00097689">
              <w:rPr>
                <w:sz w:val="16"/>
              </w:rPr>
              <w:t xml:space="preserve"> system should be obtained via the 3GPP Organizational Partners' Publications Offices.</w:t>
            </w:r>
            <w:bookmarkEnd w:id="3"/>
          </w:p>
          <w:p w:rsidR="00C074DD" w:rsidRPr="00097689" w:rsidRDefault="00C074DD" w:rsidP="00C074DD">
            <w:pPr>
              <w:pStyle w:val="ZV"/>
              <w:framePr w:w="0" w:wrap="auto" w:vAnchor="margin" w:hAnchor="text" w:yAlign="inline"/>
            </w:pPr>
          </w:p>
          <w:p w:rsidR="00C074DD" w:rsidRPr="00097689" w:rsidRDefault="00C074DD" w:rsidP="00C074DD">
            <w:pPr>
              <w:rPr>
                <w:sz w:val="16"/>
              </w:rPr>
            </w:pPr>
          </w:p>
        </w:tc>
      </w:tr>
      <w:bookmarkEnd w:id="0"/>
    </w:tbl>
    <w:p w:rsidR="00080512" w:rsidRPr="00097689" w:rsidRDefault="00080512">
      <w:pPr>
        <w:sectPr w:rsidR="00080512" w:rsidRPr="0009768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7689" w:rsidTr="00133525">
        <w:trPr>
          <w:trHeight w:hRule="exact" w:val="5670"/>
        </w:trPr>
        <w:tc>
          <w:tcPr>
            <w:tcW w:w="10423" w:type="dxa"/>
            <w:shd w:val="clear" w:color="auto" w:fill="auto"/>
          </w:tcPr>
          <w:p w:rsidR="00E16509" w:rsidRPr="00097689" w:rsidRDefault="00E16509" w:rsidP="00E16509">
            <w:pPr>
              <w:pStyle w:val="Guidance"/>
            </w:pPr>
            <w:bookmarkStart w:id="4" w:name="page2"/>
          </w:p>
        </w:tc>
      </w:tr>
      <w:tr w:rsidR="00E16509" w:rsidRPr="00097689" w:rsidTr="00C074DD">
        <w:trPr>
          <w:trHeight w:hRule="exact" w:val="5387"/>
        </w:trPr>
        <w:tc>
          <w:tcPr>
            <w:tcW w:w="10423" w:type="dxa"/>
            <w:shd w:val="clear" w:color="auto" w:fill="auto"/>
          </w:tcPr>
          <w:p w:rsidR="00E16509" w:rsidRPr="00097689" w:rsidRDefault="00E16509" w:rsidP="00133525">
            <w:pPr>
              <w:pStyle w:val="FP"/>
              <w:spacing w:after="240"/>
              <w:ind w:left="2835" w:right="2835"/>
              <w:jc w:val="center"/>
              <w:rPr>
                <w:rFonts w:ascii="Arial" w:hAnsi="Arial"/>
                <w:b/>
                <w:i/>
              </w:rPr>
            </w:pPr>
            <w:bookmarkStart w:id="5" w:name="coords3gpp"/>
            <w:r w:rsidRPr="00097689">
              <w:rPr>
                <w:rFonts w:ascii="Arial" w:hAnsi="Arial"/>
                <w:b/>
                <w:i/>
              </w:rPr>
              <w:t>3GPP</w:t>
            </w:r>
          </w:p>
          <w:p w:rsidR="00E16509" w:rsidRPr="00097689" w:rsidRDefault="00E16509" w:rsidP="00133525">
            <w:pPr>
              <w:pStyle w:val="FP"/>
              <w:pBdr>
                <w:bottom w:val="single" w:sz="6" w:space="1" w:color="auto"/>
              </w:pBdr>
              <w:ind w:left="2835" w:right="2835"/>
              <w:jc w:val="center"/>
            </w:pPr>
            <w:r w:rsidRPr="00097689">
              <w:t>Postal address</w:t>
            </w:r>
          </w:p>
          <w:p w:rsidR="00E16509" w:rsidRPr="00097689" w:rsidRDefault="00E16509" w:rsidP="00133525">
            <w:pPr>
              <w:pStyle w:val="FP"/>
              <w:ind w:left="2835" w:right="2835"/>
              <w:jc w:val="center"/>
              <w:rPr>
                <w:rFonts w:ascii="Arial" w:hAnsi="Arial"/>
                <w:sz w:val="18"/>
              </w:rPr>
            </w:pPr>
          </w:p>
          <w:p w:rsidR="00E16509" w:rsidRPr="00097689" w:rsidRDefault="00E16509" w:rsidP="00133525">
            <w:pPr>
              <w:pStyle w:val="FP"/>
              <w:pBdr>
                <w:bottom w:val="single" w:sz="6" w:space="1" w:color="auto"/>
              </w:pBdr>
              <w:spacing w:before="240"/>
              <w:ind w:left="2835" w:right="2835"/>
              <w:jc w:val="center"/>
            </w:pPr>
            <w:r w:rsidRPr="00097689">
              <w:t>3GPP support office address</w:t>
            </w:r>
          </w:p>
          <w:p w:rsidR="00E16509" w:rsidRPr="00097689" w:rsidRDefault="00E16509" w:rsidP="00133525">
            <w:pPr>
              <w:pStyle w:val="FP"/>
              <w:ind w:left="2835" w:right="2835"/>
              <w:jc w:val="center"/>
              <w:rPr>
                <w:rFonts w:ascii="Arial" w:hAnsi="Arial"/>
                <w:sz w:val="18"/>
              </w:rPr>
            </w:pPr>
            <w:r w:rsidRPr="00097689">
              <w:rPr>
                <w:rFonts w:ascii="Arial" w:hAnsi="Arial"/>
                <w:sz w:val="18"/>
              </w:rPr>
              <w:t>650 Route des Lucioles - Sophia Antipolis</w:t>
            </w:r>
          </w:p>
          <w:p w:rsidR="00E16509" w:rsidRPr="00097689" w:rsidRDefault="00E16509" w:rsidP="00133525">
            <w:pPr>
              <w:pStyle w:val="FP"/>
              <w:ind w:left="2835" w:right="2835"/>
              <w:jc w:val="center"/>
              <w:rPr>
                <w:rFonts w:ascii="Arial" w:hAnsi="Arial"/>
                <w:sz w:val="18"/>
              </w:rPr>
            </w:pPr>
            <w:r w:rsidRPr="00097689">
              <w:rPr>
                <w:rFonts w:ascii="Arial" w:hAnsi="Arial"/>
                <w:sz w:val="18"/>
              </w:rPr>
              <w:t>Valbonne - FRANCE</w:t>
            </w:r>
          </w:p>
          <w:p w:rsidR="00E16509" w:rsidRPr="00097689" w:rsidRDefault="00E16509" w:rsidP="00133525">
            <w:pPr>
              <w:pStyle w:val="FP"/>
              <w:spacing w:after="20"/>
              <w:ind w:left="2835" w:right="2835"/>
              <w:jc w:val="center"/>
              <w:rPr>
                <w:rFonts w:ascii="Arial" w:hAnsi="Arial"/>
                <w:sz w:val="18"/>
              </w:rPr>
            </w:pPr>
            <w:r w:rsidRPr="00097689">
              <w:rPr>
                <w:rFonts w:ascii="Arial" w:hAnsi="Arial"/>
                <w:sz w:val="18"/>
              </w:rPr>
              <w:t>Tel.: +33 4 92 94 42 00 Fax: +33 4 93 65 47 16</w:t>
            </w:r>
          </w:p>
          <w:p w:rsidR="00E16509" w:rsidRPr="00097689" w:rsidRDefault="00E16509" w:rsidP="00133525">
            <w:pPr>
              <w:pStyle w:val="FP"/>
              <w:pBdr>
                <w:bottom w:val="single" w:sz="6" w:space="1" w:color="auto"/>
              </w:pBdr>
              <w:spacing w:before="240"/>
              <w:ind w:left="2835" w:right="2835"/>
              <w:jc w:val="center"/>
            </w:pPr>
            <w:r w:rsidRPr="00097689">
              <w:t>Internet</w:t>
            </w:r>
          </w:p>
          <w:p w:rsidR="00E16509" w:rsidRPr="00097689" w:rsidRDefault="00E16509" w:rsidP="00133525">
            <w:pPr>
              <w:pStyle w:val="FP"/>
              <w:ind w:left="2835" w:right="2835"/>
              <w:jc w:val="center"/>
              <w:rPr>
                <w:rFonts w:ascii="Arial" w:hAnsi="Arial"/>
                <w:sz w:val="18"/>
              </w:rPr>
            </w:pPr>
            <w:r w:rsidRPr="00097689">
              <w:rPr>
                <w:rFonts w:ascii="Arial" w:hAnsi="Arial"/>
                <w:sz w:val="18"/>
              </w:rPr>
              <w:t>http://www.3gpp.org</w:t>
            </w:r>
            <w:bookmarkEnd w:id="5"/>
          </w:p>
          <w:p w:rsidR="00E16509" w:rsidRPr="00097689" w:rsidRDefault="00E16509" w:rsidP="00133525"/>
        </w:tc>
      </w:tr>
      <w:tr w:rsidR="00E16509" w:rsidRPr="00097689" w:rsidTr="00C074DD">
        <w:tc>
          <w:tcPr>
            <w:tcW w:w="10423" w:type="dxa"/>
            <w:shd w:val="clear" w:color="auto" w:fill="auto"/>
            <w:vAlign w:val="bottom"/>
          </w:tcPr>
          <w:p w:rsidR="00E16509" w:rsidRPr="00097689" w:rsidRDefault="00E16509" w:rsidP="00133525">
            <w:pPr>
              <w:pStyle w:val="FP"/>
              <w:pBdr>
                <w:bottom w:val="single" w:sz="6" w:space="1" w:color="auto"/>
              </w:pBdr>
              <w:spacing w:after="240"/>
              <w:jc w:val="center"/>
              <w:rPr>
                <w:rFonts w:ascii="Arial" w:hAnsi="Arial"/>
                <w:b/>
                <w:i/>
                <w:noProof/>
              </w:rPr>
            </w:pPr>
            <w:bookmarkStart w:id="6" w:name="copyrightNotification"/>
            <w:r w:rsidRPr="00097689">
              <w:rPr>
                <w:rFonts w:ascii="Arial" w:hAnsi="Arial"/>
                <w:b/>
                <w:i/>
                <w:noProof/>
              </w:rPr>
              <w:t>Copyright Notification</w:t>
            </w:r>
          </w:p>
          <w:p w:rsidR="00E16509" w:rsidRPr="00097689" w:rsidRDefault="00E16509" w:rsidP="00133525">
            <w:pPr>
              <w:pStyle w:val="FP"/>
              <w:jc w:val="center"/>
              <w:rPr>
                <w:noProof/>
              </w:rPr>
            </w:pPr>
            <w:r w:rsidRPr="00097689">
              <w:rPr>
                <w:noProof/>
              </w:rPr>
              <w:t>No part may be reproduced except as authorized by written permission.</w:t>
            </w:r>
            <w:r w:rsidRPr="00097689">
              <w:rPr>
                <w:noProof/>
              </w:rPr>
              <w:br/>
              <w:t>The copyright and the foregoing restriction extend to reproduction in all media.</w:t>
            </w:r>
          </w:p>
          <w:p w:rsidR="00E16509" w:rsidRPr="00097689" w:rsidRDefault="00E16509" w:rsidP="00133525">
            <w:pPr>
              <w:pStyle w:val="FP"/>
              <w:jc w:val="center"/>
              <w:rPr>
                <w:noProof/>
              </w:rPr>
            </w:pPr>
          </w:p>
          <w:p w:rsidR="00E16509" w:rsidRPr="00097689" w:rsidRDefault="00E16509" w:rsidP="00133525">
            <w:pPr>
              <w:pStyle w:val="FP"/>
              <w:jc w:val="center"/>
              <w:rPr>
                <w:noProof/>
                <w:sz w:val="18"/>
              </w:rPr>
            </w:pPr>
            <w:r w:rsidRPr="00097689">
              <w:rPr>
                <w:noProof/>
                <w:sz w:val="18"/>
              </w:rPr>
              <w:t xml:space="preserve">© </w:t>
            </w:r>
            <w:r w:rsidR="002F39D0" w:rsidRPr="00097689">
              <w:rPr>
                <w:noProof/>
                <w:sz w:val="18"/>
              </w:rPr>
              <w:t>2020</w:t>
            </w:r>
            <w:r w:rsidRPr="00097689">
              <w:rPr>
                <w:noProof/>
                <w:sz w:val="18"/>
              </w:rPr>
              <w:t>, 3GPP Organizational Partners (ARIB, ATIS, CCSA, ETSI, TSDSI, TTA, TTC).</w:t>
            </w:r>
            <w:bookmarkStart w:id="7" w:name="copyrightaddon"/>
            <w:bookmarkEnd w:id="7"/>
          </w:p>
          <w:p w:rsidR="00E16509" w:rsidRPr="00097689" w:rsidRDefault="00E16509" w:rsidP="00133525">
            <w:pPr>
              <w:pStyle w:val="FP"/>
              <w:jc w:val="center"/>
              <w:rPr>
                <w:noProof/>
                <w:sz w:val="18"/>
              </w:rPr>
            </w:pPr>
            <w:r w:rsidRPr="00097689">
              <w:rPr>
                <w:noProof/>
                <w:sz w:val="18"/>
              </w:rPr>
              <w:t>All rights reserved.</w:t>
            </w:r>
          </w:p>
          <w:p w:rsidR="00E16509" w:rsidRPr="00097689" w:rsidRDefault="00E16509" w:rsidP="00E16509">
            <w:pPr>
              <w:pStyle w:val="FP"/>
              <w:rPr>
                <w:noProof/>
                <w:sz w:val="18"/>
              </w:rPr>
            </w:pPr>
          </w:p>
          <w:p w:rsidR="00E16509" w:rsidRPr="00097689" w:rsidRDefault="00E16509" w:rsidP="00E16509">
            <w:pPr>
              <w:pStyle w:val="FP"/>
              <w:rPr>
                <w:noProof/>
                <w:sz w:val="18"/>
              </w:rPr>
            </w:pPr>
            <w:r w:rsidRPr="00097689">
              <w:rPr>
                <w:noProof/>
                <w:sz w:val="18"/>
              </w:rPr>
              <w:t>UMTS™ is a Trade Mark of ETSI registered for the benefit of its members</w:t>
            </w:r>
          </w:p>
          <w:p w:rsidR="00E16509" w:rsidRPr="00097689" w:rsidRDefault="00E16509" w:rsidP="00E16509">
            <w:pPr>
              <w:pStyle w:val="FP"/>
              <w:rPr>
                <w:noProof/>
                <w:sz w:val="18"/>
              </w:rPr>
            </w:pPr>
            <w:r w:rsidRPr="00097689">
              <w:rPr>
                <w:noProof/>
                <w:sz w:val="18"/>
              </w:rPr>
              <w:t>3GPP™ is a Trade Mark of ETSI registered for the benefit of its Members and of the 3GPP Organizational Partners</w:t>
            </w:r>
            <w:r w:rsidRPr="00097689">
              <w:rPr>
                <w:noProof/>
                <w:sz w:val="18"/>
              </w:rPr>
              <w:br/>
              <w:t>LTE™ is a Trade Mark of ETSI registered for the benefit of its Members and of the 3GPP Organizational Partners</w:t>
            </w:r>
          </w:p>
          <w:p w:rsidR="00E16509" w:rsidRPr="00097689" w:rsidRDefault="00E16509" w:rsidP="00E16509">
            <w:pPr>
              <w:pStyle w:val="FP"/>
              <w:rPr>
                <w:noProof/>
                <w:sz w:val="18"/>
              </w:rPr>
            </w:pPr>
            <w:r w:rsidRPr="00097689">
              <w:rPr>
                <w:noProof/>
                <w:sz w:val="18"/>
              </w:rPr>
              <w:t>GSM® and the GSM logo are registered and owned by the GSM Association</w:t>
            </w:r>
            <w:bookmarkEnd w:id="6"/>
          </w:p>
          <w:p w:rsidR="00E16509" w:rsidRPr="00097689" w:rsidRDefault="00E16509" w:rsidP="00133525"/>
        </w:tc>
      </w:tr>
      <w:bookmarkEnd w:id="4"/>
    </w:tbl>
    <w:p w:rsidR="00080512" w:rsidRPr="00097689" w:rsidRDefault="00080512">
      <w:pPr>
        <w:pStyle w:val="TT"/>
      </w:pPr>
      <w:r w:rsidRPr="00097689">
        <w:br w:type="page"/>
      </w:r>
      <w:bookmarkStart w:id="8" w:name="tableOfContents"/>
      <w:bookmarkEnd w:id="8"/>
      <w:r w:rsidRPr="00097689">
        <w:lastRenderedPageBreak/>
        <w:t>Contents</w:t>
      </w:r>
    </w:p>
    <w:p w:rsidR="00097689" w:rsidRPr="00531CC7" w:rsidRDefault="00097689">
      <w:pPr>
        <w:pStyle w:val="TOC1"/>
        <w:rPr>
          <w:rFonts w:ascii="Calibri" w:hAnsi="Calibri"/>
          <w:szCs w:val="22"/>
          <w:lang w:eastAsia="en-GB"/>
        </w:rPr>
      </w:pPr>
      <w:r w:rsidRPr="00097689">
        <w:fldChar w:fldCharType="begin" w:fldLock="1"/>
      </w:r>
      <w:r w:rsidRPr="00097689">
        <w:instrText xml:space="preserve"> TOC \o "1-9" </w:instrText>
      </w:r>
      <w:r w:rsidRPr="00097689">
        <w:fldChar w:fldCharType="separate"/>
      </w:r>
      <w:r w:rsidRPr="00097689">
        <w:t>Foreword</w:t>
      </w:r>
      <w:r w:rsidRPr="00097689">
        <w:tab/>
      </w:r>
      <w:r w:rsidRPr="00097689">
        <w:fldChar w:fldCharType="begin" w:fldLock="1"/>
      </w:r>
      <w:r w:rsidRPr="00097689">
        <w:instrText xml:space="preserve"> PAGEREF _Toc57882384 \h </w:instrText>
      </w:r>
      <w:r w:rsidRPr="00097689">
        <w:fldChar w:fldCharType="separate"/>
      </w:r>
      <w:r w:rsidRPr="00097689">
        <w:t>8</w:t>
      </w:r>
      <w:r w:rsidRPr="00097689">
        <w:fldChar w:fldCharType="end"/>
      </w:r>
    </w:p>
    <w:p w:rsidR="00097689" w:rsidRPr="00531CC7" w:rsidRDefault="00097689">
      <w:pPr>
        <w:pStyle w:val="TOC1"/>
        <w:rPr>
          <w:rFonts w:ascii="Calibri" w:hAnsi="Calibri"/>
          <w:szCs w:val="22"/>
          <w:lang w:eastAsia="en-GB"/>
        </w:rPr>
      </w:pPr>
      <w:r w:rsidRPr="00097689">
        <w:t>1</w:t>
      </w:r>
      <w:r w:rsidRPr="00531CC7">
        <w:rPr>
          <w:rFonts w:ascii="Calibri" w:hAnsi="Calibri"/>
          <w:szCs w:val="22"/>
          <w:lang w:eastAsia="en-GB"/>
        </w:rPr>
        <w:tab/>
      </w:r>
      <w:r w:rsidRPr="00097689">
        <w:t>Scope</w:t>
      </w:r>
      <w:r w:rsidRPr="00097689">
        <w:tab/>
      </w:r>
      <w:r w:rsidRPr="00097689">
        <w:fldChar w:fldCharType="begin" w:fldLock="1"/>
      </w:r>
      <w:r w:rsidRPr="00097689">
        <w:instrText xml:space="preserve"> PAGEREF _Toc57882385 \h </w:instrText>
      </w:r>
      <w:r w:rsidRPr="00097689">
        <w:fldChar w:fldCharType="separate"/>
      </w:r>
      <w:r w:rsidRPr="00097689">
        <w:t>9</w:t>
      </w:r>
      <w:r w:rsidRPr="00097689">
        <w:fldChar w:fldCharType="end"/>
      </w:r>
    </w:p>
    <w:p w:rsidR="00097689" w:rsidRPr="00531CC7" w:rsidRDefault="00097689">
      <w:pPr>
        <w:pStyle w:val="TOC1"/>
        <w:rPr>
          <w:rFonts w:ascii="Calibri" w:hAnsi="Calibri"/>
          <w:szCs w:val="22"/>
          <w:lang w:eastAsia="en-GB"/>
        </w:rPr>
      </w:pPr>
      <w:r w:rsidRPr="00097689">
        <w:t>2</w:t>
      </w:r>
      <w:r w:rsidRPr="00531CC7">
        <w:rPr>
          <w:rFonts w:ascii="Calibri" w:hAnsi="Calibri"/>
          <w:szCs w:val="22"/>
          <w:lang w:eastAsia="en-GB"/>
        </w:rPr>
        <w:tab/>
      </w:r>
      <w:r w:rsidRPr="00097689">
        <w:t>References</w:t>
      </w:r>
      <w:r w:rsidRPr="00097689">
        <w:tab/>
      </w:r>
      <w:r w:rsidRPr="00097689">
        <w:fldChar w:fldCharType="begin" w:fldLock="1"/>
      </w:r>
      <w:r w:rsidRPr="00097689">
        <w:instrText xml:space="preserve"> PAGEREF _Toc57882386 \h </w:instrText>
      </w:r>
      <w:r w:rsidRPr="00097689">
        <w:fldChar w:fldCharType="separate"/>
      </w:r>
      <w:r w:rsidRPr="00097689">
        <w:t>9</w:t>
      </w:r>
      <w:r w:rsidRPr="00097689">
        <w:fldChar w:fldCharType="end"/>
      </w:r>
    </w:p>
    <w:p w:rsidR="00097689" w:rsidRPr="00531CC7" w:rsidRDefault="00097689">
      <w:pPr>
        <w:pStyle w:val="TOC1"/>
        <w:rPr>
          <w:rFonts w:ascii="Calibri" w:hAnsi="Calibri"/>
          <w:szCs w:val="22"/>
          <w:lang w:eastAsia="en-GB"/>
        </w:rPr>
      </w:pPr>
      <w:r w:rsidRPr="00097689">
        <w:t>3</w:t>
      </w:r>
      <w:r w:rsidRPr="00531CC7">
        <w:rPr>
          <w:rFonts w:ascii="Calibri" w:hAnsi="Calibri"/>
          <w:szCs w:val="22"/>
          <w:lang w:eastAsia="en-GB"/>
        </w:rPr>
        <w:tab/>
      </w:r>
      <w:r w:rsidRPr="00097689">
        <w:t>Definitions, symbols and abbreviations</w:t>
      </w:r>
      <w:r w:rsidRPr="00097689">
        <w:tab/>
      </w:r>
      <w:r w:rsidRPr="00097689">
        <w:fldChar w:fldCharType="begin" w:fldLock="1"/>
      </w:r>
      <w:r w:rsidRPr="00097689">
        <w:instrText xml:space="preserve"> PAGEREF _Toc57882387 \h </w:instrText>
      </w:r>
      <w:r w:rsidRPr="00097689">
        <w:fldChar w:fldCharType="separate"/>
      </w:r>
      <w:r w:rsidRPr="00097689">
        <w:t>11</w:t>
      </w:r>
      <w:r w:rsidRPr="00097689">
        <w:fldChar w:fldCharType="end"/>
      </w:r>
    </w:p>
    <w:p w:rsidR="00097689" w:rsidRPr="00531CC7" w:rsidRDefault="00097689">
      <w:pPr>
        <w:pStyle w:val="TOC2"/>
        <w:rPr>
          <w:rFonts w:ascii="Calibri" w:hAnsi="Calibri"/>
          <w:sz w:val="22"/>
          <w:szCs w:val="22"/>
          <w:lang w:eastAsia="en-GB"/>
        </w:rPr>
      </w:pPr>
      <w:r w:rsidRPr="00097689">
        <w:t>3.1</w:t>
      </w:r>
      <w:r w:rsidRPr="00531CC7">
        <w:rPr>
          <w:rFonts w:ascii="Calibri" w:hAnsi="Calibri"/>
          <w:sz w:val="22"/>
          <w:szCs w:val="22"/>
          <w:lang w:eastAsia="en-GB"/>
        </w:rPr>
        <w:tab/>
      </w:r>
      <w:r w:rsidRPr="00097689">
        <w:t>Definitions</w:t>
      </w:r>
      <w:r w:rsidRPr="00097689">
        <w:tab/>
      </w:r>
      <w:r w:rsidRPr="00097689">
        <w:fldChar w:fldCharType="begin" w:fldLock="1"/>
      </w:r>
      <w:r w:rsidRPr="00097689">
        <w:instrText xml:space="preserve"> PAGEREF _Toc57882388 \h </w:instrText>
      </w:r>
      <w:r w:rsidRPr="00097689">
        <w:fldChar w:fldCharType="separate"/>
      </w:r>
      <w:r w:rsidRPr="00097689">
        <w:t>11</w:t>
      </w:r>
      <w:r w:rsidRPr="00097689">
        <w:fldChar w:fldCharType="end"/>
      </w:r>
    </w:p>
    <w:p w:rsidR="00097689" w:rsidRPr="00531CC7" w:rsidRDefault="00097689">
      <w:pPr>
        <w:pStyle w:val="TOC2"/>
        <w:rPr>
          <w:rFonts w:ascii="Calibri" w:hAnsi="Calibri"/>
          <w:sz w:val="22"/>
          <w:szCs w:val="22"/>
          <w:lang w:eastAsia="en-GB"/>
        </w:rPr>
      </w:pPr>
      <w:r w:rsidRPr="00097689">
        <w:t>3.2</w:t>
      </w:r>
      <w:r w:rsidRPr="00531CC7">
        <w:rPr>
          <w:rFonts w:ascii="Calibri" w:hAnsi="Calibri"/>
          <w:sz w:val="22"/>
          <w:szCs w:val="22"/>
          <w:lang w:eastAsia="en-GB"/>
        </w:rPr>
        <w:tab/>
      </w:r>
      <w:r w:rsidRPr="00097689">
        <w:t>Symbols</w:t>
      </w:r>
      <w:r w:rsidRPr="00097689">
        <w:tab/>
      </w:r>
      <w:r w:rsidRPr="00097689">
        <w:fldChar w:fldCharType="begin" w:fldLock="1"/>
      </w:r>
      <w:r w:rsidRPr="00097689">
        <w:instrText xml:space="preserve"> PAGEREF _Toc57882389 \h </w:instrText>
      </w:r>
      <w:r w:rsidRPr="00097689">
        <w:fldChar w:fldCharType="separate"/>
      </w:r>
      <w:r w:rsidRPr="00097689">
        <w:t>12</w:t>
      </w:r>
      <w:r w:rsidRPr="00097689">
        <w:fldChar w:fldCharType="end"/>
      </w:r>
    </w:p>
    <w:p w:rsidR="00097689" w:rsidRPr="00531CC7" w:rsidRDefault="00097689">
      <w:pPr>
        <w:pStyle w:val="TOC2"/>
        <w:rPr>
          <w:rFonts w:ascii="Calibri" w:hAnsi="Calibri"/>
          <w:sz w:val="22"/>
          <w:szCs w:val="22"/>
          <w:lang w:eastAsia="en-GB"/>
        </w:rPr>
      </w:pPr>
      <w:r w:rsidRPr="00097689">
        <w:t>3.3</w:t>
      </w:r>
      <w:r w:rsidRPr="00531CC7">
        <w:rPr>
          <w:rFonts w:ascii="Calibri" w:hAnsi="Calibri"/>
          <w:sz w:val="22"/>
          <w:szCs w:val="22"/>
          <w:lang w:eastAsia="en-GB"/>
        </w:rPr>
        <w:tab/>
      </w:r>
      <w:r w:rsidRPr="00097689">
        <w:t>Abbreviations</w:t>
      </w:r>
      <w:r w:rsidRPr="00097689">
        <w:tab/>
      </w:r>
      <w:r w:rsidRPr="00097689">
        <w:fldChar w:fldCharType="begin" w:fldLock="1"/>
      </w:r>
      <w:r w:rsidRPr="00097689">
        <w:instrText xml:space="preserve"> PAGEREF _Toc57882390 \h </w:instrText>
      </w:r>
      <w:r w:rsidRPr="00097689">
        <w:fldChar w:fldCharType="separate"/>
      </w:r>
      <w:r w:rsidRPr="00097689">
        <w:t>12</w:t>
      </w:r>
      <w:r w:rsidRPr="00097689">
        <w:fldChar w:fldCharType="end"/>
      </w:r>
    </w:p>
    <w:p w:rsidR="00097689" w:rsidRPr="00531CC7" w:rsidRDefault="00097689">
      <w:pPr>
        <w:pStyle w:val="TOC1"/>
        <w:rPr>
          <w:rFonts w:ascii="Calibri" w:hAnsi="Calibri"/>
          <w:szCs w:val="22"/>
          <w:lang w:eastAsia="en-GB"/>
        </w:rPr>
      </w:pPr>
      <w:r w:rsidRPr="00097689">
        <w:t>4</w:t>
      </w:r>
      <w:r w:rsidRPr="00531CC7">
        <w:rPr>
          <w:rFonts w:ascii="Calibri" w:hAnsi="Calibri"/>
          <w:szCs w:val="22"/>
          <w:lang w:eastAsia="en-GB"/>
        </w:rPr>
        <w:tab/>
      </w:r>
      <w:r w:rsidRPr="00097689">
        <w:t>Architecture</w:t>
      </w:r>
      <w:r w:rsidRPr="00097689">
        <w:tab/>
      </w:r>
      <w:r w:rsidRPr="00097689">
        <w:fldChar w:fldCharType="begin" w:fldLock="1"/>
      </w:r>
      <w:r w:rsidRPr="00097689">
        <w:instrText xml:space="preserve"> PAGEREF _Toc57882391 \h </w:instrText>
      </w:r>
      <w:r w:rsidRPr="00097689">
        <w:fldChar w:fldCharType="separate"/>
      </w:r>
      <w:r w:rsidRPr="00097689">
        <w:t>13</w:t>
      </w:r>
      <w:r w:rsidRPr="00097689">
        <w:fldChar w:fldCharType="end"/>
      </w:r>
    </w:p>
    <w:p w:rsidR="00097689" w:rsidRPr="00531CC7" w:rsidRDefault="00097689">
      <w:pPr>
        <w:pStyle w:val="TOC1"/>
        <w:rPr>
          <w:rFonts w:ascii="Calibri" w:hAnsi="Calibri"/>
          <w:szCs w:val="22"/>
          <w:lang w:eastAsia="en-GB"/>
        </w:rPr>
      </w:pPr>
      <w:r w:rsidRPr="00097689">
        <w:rPr>
          <w:lang w:eastAsia="zh-CN"/>
        </w:rPr>
        <w:t>5</w:t>
      </w:r>
      <w:r w:rsidRPr="00531CC7">
        <w:rPr>
          <w:rFonts w:ascii="Calibri" w:hAnsi="Calibri"/>
          <w:szCs w:val="22"/>
          <w:lang w:eastAsia="en-GB"/>
        </w:rPr>
        <w:tab/>
      </w:r>
      <w:r w:rsidRPr="00097689">
        <w:t>Functional Requirements</w:t>
      </w:r>
      <w:r w:rsidRPr="00097689">
        <w:tab/>
      </w:r>
      <w:r w:rsidRPr="00097689">
        <w:fldChar w:fldCharType="begin" w:fldLock="1"/>
      </w:r>
      <w:r w:rsidRPr="00097689">
        <w:instrText xml:space="preserve"> PAGEREF _Toc57882392 \h </w:instrText>
      </w:r>
      <w:r w:rsidRPr="00097689">
        <w:fldChar w:fldCharType="separate"/>
      </w:r>
      <w:r w:rsidRPr="00097689">
        <w:t>14</w:t>
      </w:r>
      <w:r w:rsidRPr="00097689">
        <w:fldChar w:fldCharType="end"/>
      </w:r>
    </w:p>
    <w:p w:rsidR="00097689" w:rsidRPr="00531CC7" w:rsidRDefault="00097689">
      <w:pPr>
        <w:pStyle w:val="TOC2"/>
        <w:rPr>
          <w:rFonts w:ascii="Calibri" w:hAnsi="Calibri"/>
          <w:sz w:val="22"/>
          <w:szCs w:val="22"/>
          <w:lang w:eastAsia="en-GB"/>
        </w:rPr>
      </w:pPr>
      <w:r w:rsidRPr="00097689">
        <w:t>5.1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_Toc57882393 \h </w:instrText>
      </w:r>
      <w:r w:rsidRPr="00097689">
        <w:fldChar w:fldCharType="separate"/>
      </w:r>
      <w:r w:rsidRPr="00097689">
        <w:t>14</w:t>
      </w:r>
      <w:r w:rsidRPr="00097689">
        <w:fldChar w:fldCharType="end"/>
      </w:r>
    </w:p>
    <w:p w:rsidR="00097689" w:rsidRPr="00531CC7" w:rsidRDefault="00097689">
      <w:pPr>
        <w:pStyle w:val="TOC2"/>
        <w:rPr>
          <w:rFonts w:ascii="Calibri" w:hAnsi="Calibri"/>
          <w:sz w:val="22"/>
          <w:szCs w:val="22"/>
          <w:lang w:eastAsia="en-GB"/>
        </w:rPr>
      </w:pPr>
      <w:r w:rsidRPr="00097689">
        <w:t>5.2</w:t>
      </w:r>
      <w:r w:rsidRPr="00531CC7">
        <w:rPr>
          <w:rFonts w:ascii="Calibri" w:hAnsi="Calibri"/>
          <w:sz w:val="22"/>
          <w:szCs w:val="22"/>
          <w:lang w:eastAsia="en-GB"/>
        </w:rPr>
        <w:tab/>
      </w:r>
      <w:r w:rsidRPr="00097689">
        <w:t>Play Tone</w:t>
      </w:r>
      <w:r w:rsidRPr="00097689">
        <w:tab/>
      </w:r>
      <w:r w:rsidRPr="00097689">
        <w:fldChar w:fldCharType="begin" w:fldLock="1"/>
      </w:r>
      <w:r w:rsidRPr="00097689">
        <w:instrText xml:space="preserve"> PAGEREF _Toc57882394 \h </w:instrText>
      </w:r>
      <w:r w:rsidRPr="00097689">
        <w:fldChar w:fldCharType="separate"/>
      </w:r>
      <w:r w:rsidRPr="00097689">
        <w:t>14</w:t>
      </w:r>
      <w:r w:rsidRPr="00097689">
        <w:fldChar w:fldCharType="end"/>
      </w:r>
    </w:p>
    <w:p w:rsidR="00097689" w:rsidRPr="00531CC7" w:rsidRDefault="00097689">
      <w:pPr>
        <w:pStyle w:val="TOC2"/>
        <w:rPr>
          <w:rFonts w:ascii="Calibri" w:hAnsi="Calibri"/>
          <w:sz w:val="22"/>
          <w:szCs w:val="22"/>
          <w:lang w:eastAsia="en-GB"/>
        </w:rPr>
      </w:pPr>
      <w:r w:rsidRPr="00097689">
        <w:t>5.3</w:t>
      </w:r>
      <w:r w:rsidRPr="00531CC7">
        <w:rPr>
          <w:rFonts w:ascii="Calibri" w:hAnsi="Calibri"/>
          <w:sz w:val="22"/>
          <w:szCs w:val="22"/>
          <w:lang w:eastAsia="en-GB"/>
        </w:rPr>
        <w:tab/>
      </w:r>
      <w:r w:rsidRPr="00097689">
        <w:t>Play Announcement</w:t>
      </w:r>
      <w:r w:rsidRPr="00097689">
        <w:tab/>
      </w:r>
      <w:r w:rsidRPr="00097689">
        <w:fldChar w:fldCharType="begin" w:fldLock="1"/>
      </w:r>
      <w:r w:rsidRPr="00097689">
        <w:instrText xml:space="preserve"> PAGEREF _Toc57882395 \h </w:instrText>
      </w:r>
      <w:r w:rsidRPr="00097689">
        <w:fldChar w:fldCharType="separate"/>
      </w:r>
      <w:r w:rsidRPr="00097689">
        <w:t>14</w:t>
      </w:r>
      <w:r w:rsidRPr="00097689">
        <w:fldChar w:fldCharType="end"/>
      </w:r>
    </w:p>
    <w:p w:rsidR="00097689" w:rsidRPr="00531CC7" w:rsidRDefault="00097689">
      <w:pPr>
        <w:pStyle w:val="TOC2"/>
        <w:rPr>
          <w:rFonts w:ascii="Calibri" w:hAnsi="Calibri"/>
          <w:sz w:val="22"/>
          <w:szCs w:val="22"/>
          <w:lang w:eastAsia="en-GB"/>
        </w:rPr>
      </w:pPr>
      <w:r w:rsidRPr="00097689">
        <w:t>5.4</w:t>
      </w:r>
      <w:r w:rsidRPr="00531CC7">
        <w:rPr>
          <w:rFonts w:ascii="Calibri" w:hAnsi="Calibri"/>
          <w:sz w:val="22"/>
          <w:szCs w:val="22"/>
          <w:lang w:eastAsia="en-GB"/>
        </w:rPr>
        <w:tab/>
      </w:r>
      <w:r w:rsidRPr="00097689">
        <w:t>Text to Speech</w:t>
      </w:r>
      <w:r w:rsidRPr="00097689">
        <w:tab/>
      </w:r>
      <w:r w:rsidRPr="00097689">
        <w:fldChar w:fldCharType="begin" w:fldLock="1"/>
      </w:r>
      <w:r w:rsidRPr="00097689">
        <w:instrText xml:space="preserve"> PAGEREF _Toc57882396 \h </w:instrText>
      </w:r>
      <w:r w:rsidRPr="00097689">
        <w:fldChar w:fldCharType="separate"/>
      </w:r>
      <w:r w:rsidRPr="00097689">
        <w:t>15</w:t>
      </w:r>
      <w:r w:rsidRPr="00097689">
        <w:fldChar w:fldCharType="end"/>
      </w:r>
    </w:p>
    <w:p w:rsidR="00097689" w:rsidRPr="00531CC7" w:rsidRDefault="00097689">
      <w:pPr>
        <w:pStyle w:val="TOC2"/>
        <w:rPr>
          <w:rFonts w:ascii="Calibri" w:hAnsi="Calibri"/>
          <w:sz w:val="22"/>
          <w:szCs w:val="22"/>
          <w:lang w:eastAsia="en-GB"/>
        </w:rPr>
      </w:pPr>
      <w:r w:rsidRPr="00097689">
        <w:t>5.5</w:t>
      </w:r>
      <w:r w:rsidRPr="00531CC7">
        <w:rPr>
          <w:rFonts w:ascii="Calibri" w:hAnsi="Calibri"/>
          <w:sz w:val="22"/>
          <w:szCs w:val="22"/>
          <w:lang w:eastAsia="en-GB"/>
        </w:rPr>
        <w:tab/>
      </w:r>
      <w:r w:rsidRPr="00097689">
        <w:t>Audio Record</w:t>
      </w:r>
      <w:r w:rsidRPr="00097689">
        <w:tab/>
      </w:r>
      <w:r w:rsidRPr="00097689">
        <w:fldChar w:fldCharType="begin" w:fldLock="1"/>
      </w:r>
      <w:r w:rsidRPr="00097689">
        <w:instrText xml:space="preserve"> PAGEREF _Toc57882397 \h </w:instrText>
      </w:r>
      <w:r w:rsidRPr="00097689">
        <w:fldChar w:fldCharType="separate"/>
      </w:r>
      <w:r w:rsidRPr="00097689">
        <w:t>16</w:t>
      </w:r>
      <w:r w:rsidRPr="00097689">
        <w:fldChar w:fldCharType="end"/>
      </w:r>
    </w:p>
    <w:p w:rsidR="00097689" w:rsidRPr="00531CC7" w:rsidRDefault="00097689">
      <w:pPr>
        <w:pStyle w:val="TOC2"/>
        <w:rPr>
          <w:rFonts w:ascii="Calibri" w:hAnsi="Calibri"/>
          <w:sz w:val="22"/>
          <w:szCs w:val="22"/>
          <w:lang w:eastAsia="en-GB"/>
        </w:rPr>
      </w:pPr>
      <w:r w:rsidRPr="00097689">
        <w:t>5.6</w:t>
      </w:r>
      <w:r w:rsidRPr="00531CC7">
        <w:rPr>
          <w:rFonts w:ascii="Calibri" w:hAnsi="Calibri"/>
          <w:sz w:val="22"/>
          <w:szCs w:val="22"/>
          <w:lang w:eastAsia="en-GB"/>
        </w:rPr>
        <w:tab/>
      </w:r>
      <w:r w:rsidRPr="00097689">
        <w:t>DTMF Collection</w:t>
      </w:r>
      <w:r w:rsidRPr="00097689">
        <w:tab/>
      </w:r>
      <w:r w:rsidRPr="00097689">
        <w:fldChar w:fldCharType="begin" w:fldLock="1"/>
      </w:r>
      <w:r w:rsidRPr="00097689">
        <w:instrText xml:space="preserve"> PAGEREF _Toc57882398 \h </w:instrText>
      </w:r>
      <w:r w:rsidRPr="00097689">
        <w:fldChar w:fldCharType="separate"/>
      </w:r>
      <w:r w:rsidRPr="00097689">
        <w:t>16</w:t>
      </w:r>
      <w:r w:rsidRPr="00097689">
        <w:fldChar w:fldCharType="end"/>
      </w:r>
    </w:p>
    <w:p w:rsidR="00097689" w:rsidRPr="00531CC7" w:rsidRDefault="00097689">
      <w:pPr>
        <w:pStyle w:val="TOC2"/>
        <w:rPr>
          <w:rFonts w:ascii="Calibri" w:hAnsi="Calibri"/>
          <w:sz w:val="22"/>
          <w:szCs w:val="22"/>
          <w:lang w:eastAsia="en-GB"/>
        </w:rPr>
      </w:pPr>
      <w:r w:rsidRPr="00097689">
        <w:t>5.7</w:t>
      </w:r>
      <w:r w:rsidRPr="00531CC7">
        <w:rPr>
          <w:rFonts w:ascii="Calibri" w:hAnsi="Calibri"/>
          <w:sz w:val="22"/>
          <w:szCs w:val="22"/>
          <w:lang w:eastAsia="en-GB"/>
        </w:rPr>
        <w:tab/>
      </w:r>
      <w:r w:rsidRPr="00097689">
        <w:t>Automatic Speech Recognition</w:t>
      </w:r>
      <w:r w:rsidRPr="00097689">
        <w:tab/>
      </w:r>
      <w:r w:rsidRPr="00097689">
        <w:fldChar w:fldCharType="begin" w:fldLock="1"/>
      </w:r>
      <w:r w:rsidRPr="00097689">
        <w:instrText xml:space="preserve"> PAGEREF _Toc57882399 \h </w:instrText>
      </w:r>
      <w:r w:rsidRPr="00097689">
        <w:fldChar w:fldCharType="separate"/>
      </w:r>
      <w:r w:rsidRPr="00097689">
        <w:t>16</w:t>
      </w:r>
      <w:r w:rsidRPr="00097689">
        <w:fldChar w:fldCharType="end"/>
      </w:r>
    </w:p>
    <w:p w:rsidR="00097689" w:rsidRPr="00531CC7" w:rsidRDefault="00097689">
      <w:pPr>
        <w:pStyle w:val="TOC2"/>
        <w:rPr>
          <w:rFonts w:ascii="Calibri" w:hAnsi="Calibri"/>
          <w:sz w:val="22"/>
          <w:szCs w:val="22"/>
          <w:lang w:eastAsia="en-GB"/>
        </w:rPr>
      </w:pPr>
      <w:r w:rsidRPr="00097689">
        <w:t>5.8</w:t>
      </w:r>
      <w:r w:rsidRPr="00531CC7">
        <w:rPr>
          <w:rFonts w:ascii="Calibri" w:hAnsi="Calibri"/>
          <w:sz w:val="22"/>
          <w:szCs w:val="22"/>
          <w:lang w:eastAsia="en-GB"/>
        </w:rPr>
        <w:tab/>
      </w:r>
      <w:r w:rsidRPr="00097689">
        <w:t>Play Multimedia</w:t>
      </w:r>
      <w:r w:rsidRPr="00097689">
        <w:tab/>
      </w:r>
      <w:r w:rsidRPr="00097689">
        <w:fldChar w:fldCharType="begin" w:fldLock="1"/>
      </w:r>
      <w:r w:rsidRPr="00097689">
        <w:instrText xml:space="preserve"> PAGEREF _Toc57882400 \h </w:instrText>
      </w:r>
      <w:r w:rsidRPr="00097689">
        <w:fldChar w:fldCharType="separate"/>
      </w:r>
      <w:r w:rsidRPr="00097689">
        <w:t>17</w:t>
      </w:r>
      <w:r w:rsidRPr="00097689">
        <w:fldChar w:fldCharType="end"/>
      </w:r>
    </w:p>
    <w:p w:rsidR="00097689" w:rsidRPr="00531CC7" w:rsidRDefault="00097689">
      <w:pPr>
        <w:pStyle w:val="TOC3"/>
        <w:rPr>
          <w:rFonts w:ascii="Calibri" w:hAnsi="Calibri"/>
          <w:sz w:val="22"/>
          <w:szCs w:val="22"/>
          <w:lang w:eastAsia="en-GB"/>
        </w:rPr>
      </w:pPr>
      <w:r w:rsidRPr="00097689">
        <w:t>5.</w:t>
      </w:r>
      <w:r w:rsidRPr="00097689">
        <w:rPr>
          <w:lang w:eastAsia="zh-CN"/>
        </w:rPr>
        <w:t>8</w:t>
      </w:r>
      <w:r w:rsidRPr="00097689">
        <w:t>.</w:t>
      </w:r>
      <w:r w:rsidRPr="00097689">
        <w:rPr>
          <w:lang w:eastAsia="zh-CN"/>
        </w:rPr>
        <w:t>1</w:t>
      </w:r>
      <w:r w:rsidRPr="00531CC7">
        <w:rPr>
          <w:rFonts w:ascii="Calibri" w:hAnsi="Calibri"/>
          <w:sz w:val="22"/>
          <w:szCs w:val="22"/>
          <w:lang w:eastAsia="en-GB"/>
        </w:rPr>
        <w:tab/>
      </w:r>
      <w:r w:rsidRPr="00097689">
        <w:t>General Play Multimedia</w:t>
      </w:r>
      <w:r w:rsidRPr="00097689">
        <w:tab/>
      </w:r>
      <w:r w:rsidRPr="00097689">
        <w:fldChar w:fldCharType="begin" w:fldLock="1"/>
      </w:r>
      <w:r w:rsidRPr="00097689">
        <w:instrText xml:space="preserve"> PAGEREF _Toc57882401 \h </w:instrText>
      </w:r>
      <w:r w:rsidRPr="00097689">
        <w:fldChar w:fldCharType="separate"/>
      </w:r>
      <w:r w:rsidRPr="00097689">
        <w:t>17</w:t>
      </w:r>
      <w:r w:rsidRPr="00097689">
        <w:fldChar w:fldCharType="end"/>
      </w:r>
    </w:p>
    <w:p w:rsidR="00097689" w:rsidRPr="00531CC7" w:rsidRDefault="00097689">
      <w:pPr>
        <w:pStyle w:val="TOC3"/>
        <w:rPr>
          <w:rFonts w:ascii="Calibri" w:hAnsi="Calibri"/>
          <w:sz w:val="22"/>
          <w:szCs w:val="22"/>
          <w:lang w:eastAsia="en-GB"/>
        </w:rPr>
      </w:pPr>
      <w:r w:rsidRPr="00097689">
        <w:t>5.</w:t>
      </w:r>
      <w:r w:rsidRPr="00097689">
        <w:rPr>
          <w:lang w:eastAsia="zh-CN"/>
        </w:rPr>
        <w:t>8</w:t>
      </w:r>
      <w:r w:rsidRPr="00097689">
        <w:t>.</w:t>
      </w:r>
      <w:r w:rsidRPr="00097689">
        <w:rPr>
          <w:lang w:eastAsia="zh-CN"/>
        </w:rPr>
        <w:t>2</w:t>
      </w:r>
      <w:r w:rsidRPr="00531CC7">
        <w:rPr>
          <w:rFonts w:ascii="Calibri" w:hAnsi="Calibri"/>
          <w:sz w:val="22"/>
          <w:szCs w:val="22"/>
          <w:lang w:eastAsia="en-GB"/>
        </w:rPr>
        <w:tab/>
      </w:r>
      <w:r w:rsidRPr="00097689">
        <w:t xml:space="preserve">Play </w:t>
      </w:r>
      <w:r w:rsidRPr="00097689">
        <w:rPr>
          <w:lang w:eastAsia="zh-CN"/>
        </w:rPr>
        <w:t>Message</w:t>
      </w:r>
      <w:r w:rsidRPr="00097689">
        <w:tab/>
      </w:r>
      <w:r w:rsidRPr="00097689">
        <w:fldChar w:fldCharType="begin" w:fldLock="1"/>
      </w:r>
      <w:r w:rsidRPr="00097689">
        <w:instrText xml:space="preserve"> PAGEREF _Toc57882402 \h </w:instrText>
      </w:r>
      <w:r w:rsidRPr="00097689">
        <w:fldChar w:fldCharType="separate"/>
      </w:r>
      <w:r w:rsidRPr="00097689">
        <w:t>18</w:t>
      </w:r>
      <w:r w:rsidRPr="00097689">
        <w:fldChar w:fldCharType="end"/>
      </w:r>
    </w:p>
    <w:p w:rsidR="00097689" w:rsidRPr="00531CC7" w:rsidRDefault="00097689">
      <w:pPr>
        <w:pStyle w:val="TOC2"/>
        <w:rPr>
          <w:rFonts w:ascii="Calibri" w:hAnsi="Calibri"/>
          <w:sz w:val="22"/>
          <w:szCs w:val="22"/>
          <w:lang w:eastAsia="en-GB"/>
        </w:rPr>
      </w:pPr>
      <w:r w:rsidRPr="00097689">
        <w:t>5.9</w:t>
      </w:r>
      <w:r w:rsidRPr="00531CC7">
        <w:rPr>
          <w:rFonts w:ascii="Calibri" w:hAnsi="Calibri"/>
          <w:sz w:val="22"/>
          <w:szCs w:val="22"/>
          <w:lang w:eastAsia="en-GB"/>
        </w:rPr>
        <w:tab/>
      </w:r>
      <w:r w:rsidRPr="00097689">
        <w:t>Multimedia Record</w:t>
      </w:r>
      <w:r w:rsidRPr="00097689">
        <w:tab/>
      </w:r>
      <w:r w:rsidRPr="00097689">
        <w:fldChar w:fldCharType="begin" w:fldLock="1"/>
      </w:r>
      <w:r w:rsidRPr="00097689">
        <w:instrText xml:space="preserve"> PAGEREF _Toc57882403 \h </w:instrText>
      </w:r>
      <w:r w:rsidRPr="00097689">
        <w:fldChar w:fldCharType="separate"/>
      </w:r>
      <w:r w:rsidRPr="00097689">
        <w:t>18</w:t>
      </w:r>
      <w:r w:rsidRPr="00097689">
        <w:fldChar w:fldCharType="end"/>
      </w:r>
    </w:p>
    <w:p w:rsidR="00097689" w:rsidRPr="00531CC7" w:rsidRDefault="00097689">
      <w:pPr>
        <w:pStyle w:val="TOC3"/>
        <w:rPr>
          <w:rFonts w:ascii="Calibri" w:hAnsi="Calibri"/>
          <w:sz w:val="22"/>
          <w:szCs w:val="22"/>
          <w:lang w:eastAsia="en-GB"/>
        </w:rPr>
      </w:pPr>
      <w:r w:rsidRPr="00097689">
        <w:t>5.</w:t>
      </w:r>
      <w:r w:rsidRPr="00097689">
        <w:rPr>
          <w:lang w:eastAsia="zh-CN"/>
        </w:rPr>
        <w:t>9</w:t>
      </w:r>
      <w:r w:rsidRPr="00097689">
        <w:t>.</w:t>
      </w:r>
      <w:r w:rsidRPr="00097689">
        <w:rPr>
          <w:lang w:eastAsia="zh-CN"/>
        </w:rPr>
        <w:t>1</w:t>
      </w:r>
      <w:r w:rsidRPr="00531CC7">
        <w:rPr>
          <w:rFonts w:ascii="Calibri" w:hAnsi="Calibri"/>
          <w:sz w:val="22"/>
          <w:szCs w:val="22"/>
          <w:lang w:eastAsia="en-GB"/>
        </w:rPr>
        <w:tab/>
      </w:r>
      <w:r w:rsidRPr="00097689">
        <w:t>General Multimedia Record</w:t>
      </w:r>
      <w:r w:rsidRPr="00097689">
        <w:tab/>
      </w:r>
      <w:r w:rsidRPr="00097689">
        <w:fldChar w:fldCharType="begin" w:fldLock="1"/>
      </w:r>
      <w:r w:rsidRPr="00097689">
        <w:instrText xml:space="preserve"> PAGEREF _Toc57882404 \h </w:instrText>
      </w:r>
      <w:r w:rsidRPr="00097689">
        <w:fldChar w:fldCharType="separate"/>
      </w:r>
      <w:r w:rsidRPr="00097689">
        <w:t>18</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5.9.2</w:t>
      </w:r>
      <w:r w:rsidRPr="00531CC7">
        <w:rPr>
          <w:rFonts w:ascii="Calibri" w:hAnsi="Calibri"/>
          <w:sz w:val="22"/>
          <w:szCs w:val="22"/>
          <w:lang w:eastAsia="en-GB"/>
        </w:rPr>
        <w:tab/>
      </w:r>
      <w:r w:rsidRPr="00097689">
        <w:rPr>
          <w:lang w:eastAsia="zh-CN"/>
        </w:rPr>
        <w:t>Message Record</w:t>
      </w:r>
      <w:r w:rsidRPr="00097689">
        <w:tab/>
      </w:r>
      <w:r w:rsidRPr="00097689">
        <w:fldChar w:fldCharType="begin" w:fldLock="1"/>
      </w:r>
      <w:r w:rsidRPr="00097689">
        <w:instrText xml:space="preserve"> PAGEREF _Toc57882405 \h </w:instrText>
      </w:r>
      <w:r w:rsidRPr="00097689">
        <w:fldChar w:fldCharType="separate"/>
      </w:r>
      <w:r w:rsidRPr="00097689">
        <w:t>18</w:t>
      </w:r>
      <w:r w:rsidRPr="00097689">
        <w:fldChar w:fldCharType="end"/>
      </w:r>
    </w:p>
    <w:p w:rsidR="00097689" w:rsidRPr="00531CC7" w:rsidRDefault="00097689">
      <w:pPr>
        <w:pStyle w:val="TOC2"/>
        <w:rPr>
          <w:rFonts w:ascii="Calibri" w:hAnsi="Calibri"/>
          <w:sz w:val="22"/>
          <w:szCs w:val="22"/>
          <w:lang w:eastAsia="en-GB"/>
        </w:rPr>
      </w:pPr>
      <w:r w:rsidRPr="00097689">
        <w:t>5.10</w:t>
      </w:r>
      <w:r w:rsidRPr="00531CC7">
        <w:rPr>
          <w:rFonts w:ascii="Calibri" w:hAnsi="Calibri"/>
          <w:sz w:val="22"/>
          <w:szCs w:val="22"/>
          <w:lang w:eastAsia="en-GB"/>
        </w:rPr>
        <w:tab/>
      </w:r>
      <w:r w:rsidRPr="00097689">
        <w:t>Audio Conference</w:t>
      </w:r>
      <w:r w:rsidRPr="00097689">
        <w:tab/>
      </w:r>
      <w:r w:rsidRPr="00097689">
        <w:fldChar w:fldCharType="begin" w:fldLock="1"/>
      </w:r>
      <w:r w:rsidRPr="00097689">
        <w:instrText xml:space="preserve"> PAGEREF _Toc57882406 \h </w:instrText>
      </w:r>
      <w:r w:rsidRPr="00097689">
        <w:fldChar w:fldCharType="separate"/>
      </w:r>
      <w:r w:rsidRPr="00097689">
        <w:t>19</w:t>
      </w:r>
      <w:r w:rsidRPr="00097689">
        <w:fldChar w:fldCharType="end"/>
      </w:r>
    </w:p>
    <w:p w:rsidR="00097689" w:rsidRPr="00531CC7" w:rsidRDefault="00097689">
      <w:pPr>
        <w:pStyle w:val="TOC2"/>
        <w:rPr>
          <w:rFonts w:ascii="Calibri" w:hAnsi="Calibri"/>
          <w:sz w:val="22"/>
          <w:szCs w:val="22"/>
          <w:lang w:eastAsia="en-GB"/>
        </w:rPr>
      </w:pPr>
      <w:r w:rsidRPr="00097689">
        <w:t>5.11</w:t>
      </w:r>
      <w:r w:rsidRPr="00531CC7">
        <w:rPr>
          <w:rFonts w:ascii="Calibri" w:hAnsi="Calibri"/>
          <w:sz w:val="22"/>
          <w:szCs w:val="22"/>
          <w:lang w:eastAsia="en-GB"/>
        </w:rPr>
        <w:tab/>
      </w:r>
      <w:r w:rsidRPr="00097689">
        <w:t>Multimedia Conference</w:t>
      </w:r>
      <w:r w:rsidRPr="00097689">
        <w:tab/>
      </w:r>
      <w:r w:rsidRPr="00097689">
        <w:fldChar w:fldCharType="begin" w:fldLock="1"/>
      </w:r>
      <w:r w:rsidRPr="00097689">
        <w:instrText xml:space="preserve"> PAGEREF _Toc57882407 \h </w:instrText>
      </w:r>
      <w:r w:rsidRPr="00097689">
        <w:fldChar w:fldCharType="separate"/>
      </w:r>
      <w:r w:rsidRPr="00097689">
        <w:t>19</w:t>
      </w:r>
      <w:r w:rsidRPr="00097689">
        <w:fldChar w:fldCharType="end"/>
      </w:r>
    </w:p>
    <w:p w:rsidR="00097689" w:rsidRPr="00531CC7" w:rsidRDefault="00097689">
      <w:pPr>
        <w:pStyle w:val="TOC3"/>
        <w:rPr>
          <w:rFonts w:ascii="Calibri" w:hAnsi="Calibri"/>
          <w:sz w:val="22"/>
          <w:szCs w:val="22"/>
          <w:lang w:eastAsia="en-GB"/>
        </w:rPr>
      </w:pPr>
      <w:r w:rsidRPr="00097689">
        <w:t>5.11.1</w:t>
      </w:r>
      <w:r w:rsidRPr="00531CC7">
        <w:rPr>
          <w:rFonts w:ascii="Calibri" w:hAnsi="Calibri"/>
          <w:sz w:val="22"/>
          <w:szCs w:val="22"/>
          <w:lang w:eastAsia="en-GB"/>
        </w:rPr>
        <w:tab/>
      </w:r>
      <w:r w:rsidRPr="00097689">
        <w:t>General Multimedia Conferencing</w:t>
      </w:r>
      <w:r w:rsidRPr="00097689">
        <w:tab/>
      </w:r>
      <w:r w:rsidRPr="00097689">
        <w:fldChar w:fldCharType="begin" w:fldLock="1"/>
      </w:r>
      <w:r w:rsidRPr="00097689">
        <w:instrText xml:space="preserve"> PAGEREF _Toc57882408 \h </w:instrText>
      </w:r>
      <w:r w:rsidRPr="00097689">
        <w:fldChar w:fldCharType="separate"/>
      </w:r>
      <w:r w:rsidRPr="00097689">
        <w:t>19</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5.11.2</w:t>
      </w:r>
      <w:r w:rsidRPr="00531CC7">
        <w:rPr>
          <w:rFonts w:ascii="Calibri" w:hAnsi="Calibri"/>
          <w:sz w:val="22"/>
          <w:szCs w:val="22"/>
          <w:lang w:eastAsia="en-GB"/>
        </w:rPr>
        <w:tab/>
      </w:r>
      <w:r w:rsidRPr="00097689">
        <w:rPr>
          <w:lang w:eastAsia="zh-CN"/>
        </w:rPr>
        <w:t>Message Conferencing</w:t>
      </w:r>
      <w:r w:rsidRPr="00097689">
        <w:tab/>
      </w:r>
      <w:r w:rsidRPr="00097689">
        <w:fldChar w:fldCharType="begin" w:fldLock="1"/>
      </w:r>
      <w:r w:rsidRPr="00097689">
        <w:instrText xml:space="preserve"> PAGEREF _Toc57882409 \h </w:instrText>
      </w:r>
      <w:r w:rsidRPr="00097689">
        <w:fldChar w:fldCharType="separate"/>
      </w:r>
      <w:r w:rsidRPr="00097689">
        <w:t>19</w:t>
      </w:r>
      <w:r w:rsidRPr="00097689">
        <w:fldChar w:fldCharType="end"/>
      </w:r>
    </w:p>
    <w:p w:rsidR="00097689" w:rsidRPr="00531CC7" w:rsidRDefault="00097689">
      <w:pPr>
        <w:pStyle w:val="TOC2"/>
        <w:rPr>
          <w:rFonts w:ascii="Calibri" w:hAnsi="Calibri"/>
          <w:sz w:val="22"/>
          <w:szCs w:val="22"/>
          <w:lang w:eastAsia="en-GB"/>
        </w:rPr>
      </w:pPr>
      <w:r w:rsidRPr="00097689">
        <w:t>5.12</w:t>
      </w:r>
      <w:r w:rsidRPr="00531CC7">
        <w:rPr>
          <w:rFonts w:ascii="Calibri" w:hAnsi="Calibri"/>
          <w:sz w:val="22"/>
          <w:szCs w:val="22"/>
          <w:lang w:eastAsia="en-GB"/>
        </w:rPr>
        <w:tab/>
      </w:r>
      <w:r w:rsidRPr="00097689">
        <w:t>Audio Transcoding</w:t>
      </w:r>
      <w:r w:rsidRPr="00097689">
        <w:tab/>
      </w:r>
      <w:r w:rsidRPr="00097689">
        <w:fldChar w:fldCharType="begin" w:fldLock="1"/>
      </w:r>
      <w:r w:rsidRPr="00097689">
        <w:instrText xml:space="preserve"> PAGEREF _Toc57882410 \h </w:instrText>
      </w:r>
      <w:r w:rsidRPr="00097689">
        <w:fldChar w:fldCharType="separate"/>
      </w:r>
      <w:r w:rsidRPr="00097689">
        <w:t>21</w:t>
      </w:r>
      <w:r w:rsidRPr="00097689">
        <w:fldChar w:fldCharType="end"/>
      </w:r>
    </w:p>
    <w:p w:rsidR="00097689" w:rsidRPr="00531CC7" w:rsidRDefault="00097689">
      <w:pPr>
        <w:pStyle w:val="TOC3"/>
        <w:rPr>
          <w:rFonts w:ascii="Calibri" w:hAnsi="Calibri"/>
          <w:sz w:val="22"/>
          <w:szCs w:val="22"/>
          <w:lang w:eastAsia="en-GB"/>
        </w:rPr>
      </w:pPr>
      <w:r w:rsidRPr="00097689">
        <w:t>5.12.1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_Toc57882411 \h </w:instrText>
      </w:r>
      <w:r w:rsidRPr="00097689">
        <w:fldChar w:fldCharType="separate"/>
      </w:r>
      <w:r w:rsidRPr="00097689">
        <w:t>21</w:t>
      </w:r>
      <w:r w:rsidRPr="00097689">
        <w:fldChar w:fldCharType="end"/>
      </w:r>
    </w:p>
    <w:p w:rsidR="00097689" w:rsidRPr="00531CC7" w:rsidRDefault="00097689">
      <w:pPr>
        <w:pStyle w:val="TOC3"/>
        <w:rPr>
          <w:rFonts w:ascii="Calibri" w:hAnsi="Calibri"/>
          <w:sz w:val="22"/>
          <w:szCs w:val="22"/>
          <w:lang w:eastAsia="en-GB"/>
        </w:rPr>
      </w:pPr>
      <w:r w:rsidRPr="00097689">
        <w:t>5.12.2</w:t>
      </w:r>
      <w:r w:rsidRPr="00531CC7">
        <w:rPr>
          <w:rFonts w:ascii="Calibri" w:hAnsi="Calibri"/>
          <w:sz w:val="22"/>
          <w:szCs w:val="22"/>
          <w:lang w:eastAsia="en-GB"/>
        </w:rPr>
        <w:tab/>
      </w:r>
      <w:r w:rsidRPr="00097689">
        <w:t>Handling of common codec parameters</w:t>
      </w:r>
      <w:r w:rsidRPr="00097689">
        <w:tab/>
      </w:r>
      <w:r w:rsidRPr="00097689">
        <w:fldChar w:fldCharType="begin" w:fldLock="1"/>
      </w:r>
      <w:r w:rsidRPr="00097689">
        <w:instrText xml:space="preserve"> PAGEREF _Toc57882412 \h </w:instrText>
      </w:r>
      <w:r w:rsidRPr="00097689">
        <w:fldChar w:fldCharType="separate"/>
      </w:r>
      <w:r w:rsidRPr="00097689">
        <w:t>21</w:t>
      </w:r>
      <w:r w:rsidRPr="00097689">
        <w:fldChar w:fldCharType="end"/>
      </w:r>
    </w:p>
    <w:p w:rsidR="00097689" w:rsidRPr="00531CC7" w:rsidRDefault="00097689">
      <w:pPr>
        <w:pStyle w:val="TOC3"/>
        <w:rPr>
          <w:rFonts w:ascii="Calibri" w:hAnsi="Calibri"/>
          <w:sz w:val="22"/>
          <w:szCs w:val="22"/>
          <w:lang w:eastAsia="en-GB"/>
        </w:rPr>
      </w:pPr>
      <w:r w:rsidRPr="00097689">
        <w:t>5.12.3</w:t>
      </w:r>
      <w:r w:rsidRPr="00531CC7">
        <w:rPr>
          <w:rFonts w:ascii="Calibri" w:hAnsi="Calibri"/>
          <w:sz w:val="22"/>
          <w:szCs w:val="22"/>
          <w:lang w:eastAsia="en-GB"/>
        </w:rPr>
        <w:tab/>
      </w:r>
      <w:r w:rsidRPr="00097689">
        <w:t>Handling of the EVS speech codec</w:t>
      </w:r>
      <w:r w:rsidRPr="00097689">
        <w:tab/>
      </w:r>
      <w:r w:rsidRPr="00097689">
        <w:fldChar w:fldCharType="begin" w:fldLock="1"/>
      </w:r>
      <w:r w:rsidRPr="00097689">
        <w:instrText xml:space="preserve"> PAGEREF _Toc57882413 \h </w:instrText>
      </w:r>
      <w:r w:rsidRPr="00097689">
        <w:fldChar w:fldCharType="separate"/>
      </w:r>
      <w:r w:rsidRPr="00097689">
        <w:t>21</w:t>
      </w:r>
      <w:r w:rsidRPr="00097689">
        <w:fldChar w:fldCharType="end"/>
      </w:r>
    </w:p>
    <w:p w:rsidR="00097689" w:rsidRPr="00531CC7" w:rsidRDefault="00097689">
      <w:pPr>
        <w:pStyle w:val="TOC2"/>
        <w:rPr>
          <w:rFonts w:ascii="Calibri" w:hAnsi="Calibri"/>
          <w:sz w:val="22"/>
          <w:szCs w:val="22"/>
          <w:lang w:eastAsia="en-GB"/>
        </w:rPr>
      </w:pPr>
      <w:r w:rsidRPr="00097689">
        <w:t>5.13</w:t>
      </w:r>
      <w:r w:rsidRPr="00531CC7">
        <w:rPr>
          <w:rFonts w:ascii="Calibri" w:hAnsi="Calibri"/>
          <w:sz w:val="22"/>
          <w:szCs w:val="22"/>
          <w:lang w:eastAsia="en-GB"/>
        </w:rPr>
        <w:tab/>
      </w:r>
      <w:r w:rsidRPr="00097689">
        <w:t>Video Transcoding</w:t>
      </w:r>
      <w:r w:rsidRPr="00097689">
        <w:tab/>
      </w:r>
      <w:r w:rsidRPr="00097689">
        <w:fldChar w:fldCharType="begin" w:fldLock="1"/>
      </w:r>
      <w:r w:rsidRPr="00097689">
        <w:instrText xml:space="preserve"> PAGEREF _Toc57882414 \h </w:instrText>
      </w:r>
      <w:r w:rsidRPr="00097689">
        <w:fldChar w:fldCharType="separate"/>
      </w:r>
      <w:r w:rsidRPr="00097689">
        <w:t>31</w:t>
      </w:r>
      <w:r w:rsidRPr="00097689">
        <w:fldChar w:fldCharType="end"/>
      </w:r>
    </w:p>
    <w:p w:rsidR="00097689" w:rsidRPr="00531CC7" w:rsidRDefault="00097689">
      <w:pPr>
        <w:pStyle w:val="TOC2"/>
        <w:rPr>
          <w:rFonts w:ascii="Calibri" w:hAnsi="Calibri"/>
          <w:sz w:val="22"/>
          <w:szCs w:val="22"/>
          <w:lang w:eastAsia="en-GB"/>
        </w:rPr>
      </w:pPr>
      <w:r w:rsidRPr="00097689">
        <w:t>5.14</w:t>
      </w:r>
      <w:r w:rsidRPr="00531CC7">
        <w:rPr>
          <w:rFonts w:ascii="Calibri" w:hAnsi="Calibri"/>
          <w:sz w:val="22"/>
          <w:szCs w:val="22"/>
          <w:lang w:eastAsia="en-GB"/>
        </w:rPr>
        <w:tab/>
      </w:r>
      <w:r w:rsidRPr="00097689">
        <w:t>Floor Control Service Requirement</w:t>
      </w:r>
      <w:r w:rsidRPr="00097689">
        <w:tab/>
      </w:r>
      <w:r w:rsidRPr="00097689">
        <w:fldChar w:fldCharType="begin" w:fldLock="1"/>
      </w:r>
      <w:r w:rsidRPr="00097689">
        <w:instrText xml:space="preserve"> PAGEREF _Toc57882415 \h </w:instrText>
      </w:r>
      <w:r w:rsidRPr="00097689">
        <w:fldChar w:fldCharType="separate"/>
      </w:r>
      <w:r w:rsidRPr="00097689">
        <w:t>31</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5.14.1</w:t>
      </w:r>
      <w:r w:rsidRPr="00531CC7">
        <w:rPr>
          <w:rFonts w:ascii="Calibri" w:hAnsi="Calibri"/>
          <w:sz w:val="22"/>
          <w:szCs w:val="22"/>
          <w:lang w:eastAsia="en-GB"/>
        </w:rPr>
        <w:tab/>
      </w:r>
      <w:r w:rsidRPr="00097689">
        <w:rPr>
          <w:lang w:eastAsia="zh-CN"/>
        </w:rPr>
        <w:t>General</w:t>
      </w:r>
      <w:r w:rsidRPr="00097689">
        <w:tab/>
      </w:r>
      <w:r w:rsidRPr="00097689">
        <w:fldChar w:fldCharType="begin" w:fldLock="1"/>
      </w:r>
      <w:r w:rsidRPr="00097689">
        <w:instrText xml:space="preserve"> PAGEREF _Toc57882416 \h </w:instrText>
      </w:r>
      <w:r w:rsidRPr="00097689">
        <w:fldChar w:fldCharType="separate"/>
      </w:r>
      <w:r w:rsidRPr="00097689">
        <w:t>31</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5.14.2</w:t>
      </w:r>
      <w:r w:rsidRPr="00531CC7">
        <w:rPr>
          <w:rFonts w:ascii="Calibri" w:hAnsi="Calibri"/>
          <w:sz w:val="22"/>
          <w:szCs w:val="22"/>
          <w:lang w:eastAsia="en-GB"/>
        </w:rPr>
        <w:tab/>
      </w:r>
      <w:r w:rsidRPr="00097689">
        <w:rPr>
          <w:lang w:eastAsia="zh-CN"/>
        </w:rPr>
        <w:t>Architecture</w:t>
      </w:r>
      <w:r w:rsidRPr="00097689">
        <w:tab/>
      </w:r>
      <w:r w:rsidRPr="00097689">
        <w:fldChar w:fldCharType="begin" w:fldLock="1"/>
      </w:r>
      <w:r w:rsidRPr="00097689">
        <w:instrText xml:space="preserve"> PAGEREF _Toc57882417 \h </w:instrText>
      </w:r>
      <w:r w:rsidRPr="00097689">
        <w:fldChar w:fldCharType="separate"/>
      </w:r>
      <w:r w:rsidRPr="00097689">
        <w:t>31</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5.14.3</w:t>
      </w:r>
      <w:r w:rsidRPr="00531CC7">
        <w:rPr>
          <w:rFonts w:ascii="Calibri" w:hAnsi="Calibri"/>
          <w:sz w:val="22"/>
          <w:szCs w:val="22"/>
          <w:lang w:eastAsia="en-GB"/>
        </w:rPr>
        <w:tab/>
      </w:r>
      <w:r w:rsidRPr="00097689">
        <w:rPr>
          <w:lang w:eastAsia="zh-CN"/>
        </w:rPr>
        <w:t>Services Requirements</w:t>
      </w:r>
      <w:r w:rsidRPr="00097689">
        <w:tab/>
      </w:r>
      <w:r w:rsidRPr="00097689">
        <w:fldChar w:fldCharType="begin" w:fldLock="1"/>
      </w:r>
      <w:r w:rsidRPr="00097689">
        <w:instrText xml:space="preserve"> PAGEREF _Toc57882418 \h </w:instrText>
      </w:r>
      <w:r w:rsidRPr="00097689">
        <w:fldChar w:fldCharType="separate"/>
      </w:r>
      <w:r w:rsidRPr="00097689">
        <w:t>32</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5.14.4</w:t>
      </w:r>
      <w:r w:rsidRPr="00531CC7">
        <w:rPr>
          <w:rFonts w:ascii="Calibri" w:hAnsi="Calibri"/>
          <w:sz w:val="22"/>
          <w:szCs w:val="22"/>
          <w:lang w:eastAsia="en-GB"/>
        </w:rPr>
        <w:tab/>
      </w:r>
      <w:r w:rsidRPr="00097689">
        <w:rPr>
          <w:lang w:eastAsia="zh-CN"/>
        </w:rPr>
        <w:t>Information Flows</w:t>
      </w:r>
      <w:r w:rsidRPr="00097689">
        <w:tab/>
      </w:r>
      <w:r w:rsidRPr="00097689">
        <w:fldChar w:fldCharType="begin" w:fldLock="1"/>
      </w:r>
      <w:r w:rsidRPr="00097689">
        <w:instrText xml:space="preserve"> PAGEREF _Toc57882419 \h </w:instrText>
      </w:r>
      <w:r w:rsidRPr="00097689">
        <w:fldChar w:fldCharType="separate"/>
      </w:r>
      <w:r w:rsidRPr="00097689">
        <w:t>33</w:t>
      </w:r>
      <w:r w:rsidRPr="00097689">
        <w:fldChar w:fldCharType="end"/>
      </w:r>
    </w:p>
    <w:p w:rsidR="00097689" w:rsidRPr="00531CC7" w:rsidRDefault="00097689">
      <w:pPr>
        <w:pStyle w:val="TOC4"/>
        <w:rPr>
          <w:rFonts w:ascii="Calibri" w:hAnsi="Calibri"/>
          <w:sz w:val="22"/>
          <w:szCs w:val="22"/>
          <w:lang w:eastAsia="en-GB"/>
        </w:rPr>
      </w:pPr>
      <w:r w:rsidRPr="00097689">
        <w:t>5.14.4.1</w:t>
      </w:r>
      <w:r w:rsidRPr="00531CC7">
        <w:rPr>
          <w:rFonts w:ascii="Calibri" w:hAnsi="Calibri"/>
          <w:sz w:val="22"/>
          <w:szCs w:val="22"/>
          <w:lang w:eastAsia="en-GB"/>
        </w:rPr>
        <w:tab/>
      </w:r>
      <w:r w:rsidRPr="00097689">
        <w:t>User requesting the F</w:t>
      </w:r>
      <w:r w:rsidRPr="00097689">
        <w:rPr>
          <w:rFonts w:eastAsia="SimSun"/>
        </w:rPr>
        <w:t>loor</w:t>
      </w:r>
      <w:r w:rsidRPr="00097689">
        <w:t xml:space="preserve"> during a conference</w:t>
      </w:r>
      <w:r w:rsidRPr="00097689">
        <w:tab/>
      </w:r>
      <w:r w:rsidRPr="00097689">
        <w:fldChar w:fldCharType="begin" w:fldLock="1"/>
      </w:r>
      <w:r w:rsidRPr="00097689">
        <w:instrText xml:space="preserve"> PAGEREF _Toc57882420 \h </w:instrText>
      </w:r>
      <w:r w:rsidRPr="00097689">
        <w:fldChar w:fldCharType="separate"/>
      </w:r>
      <w:r w:rsidRPr="00097689">
        <w:t>33</w:t>
      </w:r>
      <w:r w:rsidRPr="00097689">
        <w:fldChar w:fldCharType="end"/>
      </w:r>
    </w:p>
    <w:p w:rsidR="00097689" w:rsidRPr="00531CC7" w:rsidRDefault="00097689">
      <w:pPr>
        <w:pStyle w:val="TOC4"/>
        <w:rPr>
          <w:rFonts w:ascii="Calibri" w:hAnsi="Calibri"/>
          <w:sz w:val="22"/>
          <w:szCs w:val="22"/>
          <w:lang w:eastAsia="en-GB"/>
        </w:rPr>
      </w:pPr>
      <w:r w:rsidRPr="00097689">
        <w:t>5.14.4.2</w:t>
      </w:r>
      <w:r w:rsidRPr="00531CC7">
        <w:rPr>
          <w:rFonts w:ascii="Calibri" w:hAnsi="Calibri"/>
          <w:sz w:val="22"/>
          <w:szCs w:val="22"/>
          <w:lang w:eastAsia="en-GB"/>
        </w:rPr>
        <w:tab/>
      </w:r>
      <w:r w:rsidRPr="00097689">
        <w:t xml:space="preserve">User releasing the Floor during a </w:t>
      </w:r>
      <w:r w:rsidRPr="00097689">
        <w:rPr>
          <w:rFonts w:eastAsia="SimSun"/>
        </w:rPr>
        <w:t>conference</w:t>
      </w:r>
      <w:r w:rsidRPr="00097689">
        <w:tab/>
      </w:r>
      <w:r w:rsidRPr="00097689">
        <w:fldChar w:fldCharType="begin" w:fldLock="1"/>
      </w:r>
      <w:r w:rsidRPr="00097689">
        <w:instrText xml:space="preserve"> PAGEREF _Toc57882421 \h </w:instrText>
      </w:r>
      <w:r w:rsidRPr="00097689">
        <w:fldChar w:fldCharType="separate"/>
      </w:r>
      <w:r w:rsidRPr="00097689">
        <w:t>34</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5.14.5</w:t>
      </w:r>
      <w:r w:rsidRPr="00531CC7">
        <w:rPr>
          <w:rFonts w:ascii="Calibri" w:hAnsi="Calibri"/>
          <w:sz w:val="22"/>
          <w:szCs w:val="22"/>
          <w:lang w:eastAsia="en-GB"/>
        </w:rPr>
        <w:tab/>
      </w:r>
      <w:r w:rsidRPr="00097689">
        <w:rPr>
          <w:lang w:eastAsia="zh-CN"/>
        </w:rPr>
        <w:t>Requirements on Mp interface</w:t>
      </w:r>
      <w:r w:rsidRPr="00097689">
        <w:tab/>
      </w:r>
      <w:r w:rsidRPr="00097689">
        <w:fldChar w:fldCharType="begin" w:fldLock="1"/>
      </w:r>
      <w:r w:rsidRPr="00097689">
        <w:instrText xml:space="preserve"> PAGEREF _Toc57882422 \h </w:instrText>
      </w:r>
      <w:r w:rsidRPr="00097689">
        <w:fldChar w:fldCharType="separate"/>
      </w:r>
      <w:r w:rsidRPr="00097689">
        <w:t>35</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5.14.5.1</w:t>
      </w:r>
      <w:r w:rsidRPr="00531CC7">
        <w:rPr>
          <w:rFonts w:ascii="Calibri" w:hAnsi="Calibri"/>
          <w:sz w:val="22"/>
          <w:szCs w:val="22"/>
          <w:lang w:eastAsia="en-GB"/>
        </w:rPr>
        <w:tab/>
      </w:r>
      <w:r w:rsidRPr="00097689">
        <w:rPr>
          <w:lang w:eastAsia="zh-CN"/>
        </w:rPr>
        <w:t>Requirements for MRFP based FCS</w:t>
      </w:r>
      <w:r w:rsidRPr="00097689">
        <w:tab/>
      </w:r>
      <w:r w:rsidRPr="00097689">
        <w:fldChar w:fldCharType="begin" w:fldLock="1"/>
      </w:r>
      <w:r w:rsidRPr="00097689">
        <w:instrText xml:space="preserve"> PAGEREF _Toc57882423 \h </w:instrText>
      </w:r>
      <w:r w:rsidRPr="00097689">
        <w:fldChar w:fldCharType="separate"/>
      </w:r>
      <w:r w:rsidRPr="00097689">
        <w:t>35</w:t>
      </w:r>
      <w:r w:rsidRPr="00097689">
        <w:fldChar w:fldCharType="end"/>
      </w:r>
    </w:p>
    <w:p w:rsidR="00097689" w:rsidRPr="00531CC7" w:rsidRDefault="00097689">
      <w:pPr>
        <w:pStyle w:val="TOC2"/>
        <w:rPr>
          <w:rFonts w:ascii="Calibri" w:hAnsi="Calibri"/>
          <w:sz w:val="22"/>
          <w:szCs w:val="22"/>
          <w:lang w:eastAsia="en-GB"/>
        </w:rPr>
      </w:pPr>
      <w:r w:rsidRPr="00097689">
        <w:t>5.15</w:t>
      </w:r>
      <w:r>
        <w:tab/>
      </w:r>
      <w:r w:rsidRPr="00097689">
        <w:t>Explicit Congestion Notification Service Requirement</w:t>
      </w:r>
      <w:r w:rsidRPr="00097689">
        <w:tab/>
      </w:r>
      <w:r w:rsidRPr="00097689">
        <w:fldChar w:fldCharType="begin" w:fldLock="1"/>
      </w:r>
      <w:r w:rsidRPr="00097689">
        <w:instrText xml:space="preserve"> PAGEREF _Toc57882424 \h </w:instrText>
      </w:r>
      <w:r w:rsidRPr="00097689">
        <w:fldChar w:fldCharType="separate"/>
      </w:r>
      <w:r w:rsidRPr="00097689">
        <w:t>35</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5.15.1</w:t>
      </w:r>
      <w:r w:rsidRPr="00531CC7">
        <w:rPr>
          <w:rFonts w:ascii="Calibri" w:hAnsi="Calibri"/>
          <w:sz w:val="22"/>
          <w:szCs w:val="22"/>
          <w:lang w:eastAsia="en-GB"/>
        </w:rPr>
        <w:tab/>
      </w:r>
      <w:r w:rsidRPr="00097689">
        <w:rPr>
          <w:lang w:eastAsia="zh-CN"/>
        </w:rPr>
        <w:t>General</w:t>
      </w:r>
      <w:r w:rsidRPr="00097689">
        <w:tab/>
      </w:r>
      <w:r w:rsidRPr="00097689">
        <w:fldChar w:fldCharType="begin" w:fldLock="1"/>
      </w:r>
      <w:r w:rsidRPr="00097689">
        <w:instrText xml:space="preserve"> PAGEREF _Toc57882425 \h </w:instrText>
      </w:r>
      <w:r w:rsidRPr="00097689">
        <w:fldChar w:fldCharType="separate"/>
      </w:r>
      <w:r w:rsidRPr="00097689">
        <w:t>35</w:t>
      </w:r>
      <w:r w:rsidRPr="00097689">
        <w:fldChar w:fldCharType="end"/>
      </w:r>
    </w:p>
    <w:p w:rsidR="00097689" w:rsidRPr="00531CC7" w:rsidRDefault="00097689">
      <w:pPr>
        <w:pStyle w:val="TOC2"/>
        <w:rPr>
          <w:rFonts w:ascii="Calibri" w:hAnsi="Calibri"/>
          <w:sz w:val="22"/>
          <w:szCs w:val="22"/>
          <w:lang w:eastAsia="en-GB"/>
        </w:rPr>
      </w:pPr>
      <w:r w:rsidRPr="00097689">
        <w:t>5.16</w:t>
      </w:r>
      <w:r w:rsidRPr="00531CC7">
        <w:rPr>
          <w:rFonts w:ascii="Calibri" w:hAnsi="Calibri"/>
          <w:sz w:val="22"/>
          <w:szCs w:val="22"/>
          <w:lang w:eastAsia="en-GB"/>
        </w:rPr>
        <w:tab/>
      </w:r>
      <w:r w:rsidRPr="00097689">
        <w:t>Multimedia Priority Service (MPS) Support</w:t>
      </w:r>
      <w:r w:rsidRPr="00097689">
        <w:tab/>
      </w:r>
      <w:r w:rsidRPr="00097689">
        <w:fldChar w:fldCharType="begin" w:fldLock="1"/>
      </w:r>
      <w:r w:rsidRPr="00097689">
        <w:instrText xml:space="preserve"> PAGEREF _Toc57882426 \h </w:instrText>
      </w:r>
      <w:r w:rsidRPr="00097689">
        <w:fldChar w:fldCharType="separate"/>
      </w:r>
      <w:r w:rsidRPr="00097689">
        <w:t>36</w:t>
      </w:r>
      <w:r w:rsidRPr="00097689">
        <w:fldChar w:fldCharType="end"/>
      </w:r>
    </w:p>
    <w:p w:rsidR="00097689" w:rsidRPr="00531CC7" w:rsidRDefault="00097689">
      <w:pPr>
        <w:pStyle w:val="TOC2"/>
        <w:rPr>
          <w:rFonts w:ascii="Calibri" w:hAnsi="Calibri"/>
          <w:sz w:val="22"/>
          <w:szCs w:val="22"/>
          <w:lang w:eastAsia="en-GB"/>
        </w:rPr>
      </w:pPr>
      <w:r w:rsidRPr="00097689">
        <w:t>5.17</w:t>
      </w:r>
      <w:r w:rsidRPr="00531CC7">
        <w:rPr>
          <w:rFonts w:ascii="Calibri" w:hAnsi="Calibri"/>
          <w:sz w:val="22"/>
          <w:szCs w:val="22"/>
          <w:lang w:eastAsia="en-GB"/>
        </w:rPr>
        <w:tab/>
      </w:r>
      <w:r w:rsidRPr="00097689">
        <w:t>Coordination of Video Orientation</w:t>
      </w:r>
      <w:r w:rsidRPr="00097689">
        <w:tab/>
      </w:r>
      <w:r w:rsidRPr="00097689">
        <w:fldChar w:fldCharType="begin" w:fldLock="1"/>
      </w:r>
      <w:r w:rsidRPr="00097689">
        <w:instrText xml:space="preserve"> PAGEREF _Toc57882427 \h </w:instrText>
      </w:r>
      <w:r w:rsidRPr="00097689">
        <w:fldChar w:fldCharType="separate"/>
      </w:r>
      <w:r w:rsidRPr="00097689">
        <w:t>36</w:t>
      </w:r>
      <w:r w:rsidRPr="00097689">
        <w:fldChar w:fldCharType="end"/>
      </w:r>
    </w:p>
    <w:p w:rsidR="00097689" w:rsidRPr="00531CC7" w:rsidRDefault="00097689">
      <w:pPr>
        <w:pStyle w:val="TOC2"/>
        <w:rPr>
          <w:rFonts w:ascii="Calibri" w:hAnsi="Calibri"/>
          <w:sz w:val="22"/>
          <w:szCs w:val="22"/>
          <w:lang w:eastAsia="en-GB"/>
        </w:rPr>
      </w:pPr>
      <w:r w:rsidRPr="00097689">
        <w:t>5.18</w:t>
      </w:r>
      <w:r w:rsidRPr="00531CC7">
        <w:rPr>
          <w:rFonts w:ascii="Calibri" w:hAnsi="Calibri"/>
          <w:sz w:val="22"/>
          <w:szCs w:val="22"/>
          <w:lang w:eastAsia="en-GB"/>
        </w:rPr>
        <w:tab/>
      </w:r>
      <w:r w:rsidRPr="00097689">
        <w:t>Generic image attributes</w:t>
      </w:r>
      <w:r w:rsidRPr="00097689">
        <w:tab/>
      </w:r>
      <w:r w:rsidRPr="00097689">
        <w:fldChar w:fldCharType="begin" w:fldLock="1"/>
      </w:r>
      <w:r w:rsidRPr="00097689">
        <w:instrText xml:space="preserve"> PAGEREF _Toc57882428 \h </w:instrText>
      </w:r>
      <w:r w:rsidRPr="00097689">
        <w:fldChar w:fldCharType="separate"/>
      </w:r>
      <w:r w:rsidRPr="00097689">
        <w:t>38</w:t>
      </w:r>
      <w:r w:rsidRPr="00097689">
        <w:fldChar w:fldCharType="end"/>
      </w:r>
    </w:p>
    <w:p w:rsidR="00097689" w:rsidRPr="00531CC7" w:rsidRDefault="00097689">
      <w:pPr>
        <w:pStyle w:val="TOC2"/>
        <w:rPr>
          <w:rFonts w:ascii="Calibri" w:hAnsi="Calibri"/>
          <w:sz w:val="22"/>
          <w:szCs w:val="22"/>
          <w:lang w:eastAsia="en-GB"/>
        </w:rPr>
      </w:pPr>
      <w:r w:rsidRPr="00097689">
        <w:t>5.</w:t>
      </w:r>
      <w:r w:rsidRPr="00097689">
        <w:rPr>
          <w:lang w:eastAsia="zh-CN"/>
        </w:rPr>
        <w:t>19</w:t>
      </w:r>
      <w:r w:rsidRPr="00531CC7">
        <w:rPr>
          <w:rFonts w:ascii="Calibri" w:hAnsi="Calibri"/>
          <w:sz w:val="22"/>
          <w:szCs w:val="22"/>
          <w:lang w:eastAsia="en-GB"/>
        </w:rPr>
        <w:tab/>
      </w:r>
      <w:r w:rsidRPr="00097689">
        <w:t>Interactive Connectivity Establishment</w:t>
      </w:r>
      <w:r w:rsidRPr="00097689">
        <w:rPr>
          <w:lang w:eastAsia="zh-CN"/>
        </w:rPr>
        <w:t xml:space="preserve"> support</w:t>
      </w:r>
      <w:r w:rsidRPr="00097689">
        <w:tab/>
      </w:r>
      <w:r w:rsidRPr="00097689">
        <w:fldChar w:fldCharType="begin" w:fldLock="1"/>
      </w:r>
      <w:r w:rsidRPr="00097689">
        <w:instrText xml:space="preserve"> PAGEREF _Toc57882429 \h </w:instrText>
      </w:r>
      <w:r w:rsidRPr="00097689">
        <w:fldChar w:fldCharType="separate"/>
      </w:r>
      <w:r w:rsidRPr="00097689">
        <w:t>39</w:t>
      </w:r>
      <w:r w:rsidRPr="00097689">
        <w:fldChar w:fldCharType="end"/>
      </w:r>
    </w:p>
    <w:p w:rsidR="00097689" w:rsidRPr="00531CC7" w:rsidRDefault="00097689">
      <w:pPr>
        <w:pStyle w:val="TOC3"/>
        <w:rPr>
          <w:rFonts w:ascii="Calibri" w:hAnsi="Calibri"/>
          <w:sz w:val="22"/>
          <w:szCs w:val="22"/>
          <w:lang w:eastAsia="en-GB"/>
        </w:rPr>
      </w:pPr>
      <w:r w:rsidRPr="00097689">
        <w:t>5.19.1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_Toc57882430 \h </w:instrText>
      </w:r>
      <w:r w:rsidRPr="00097689">
        <w:fldChar w:fldCharType="separate"/>
      </w:r>
      <w:r w:rsidRPr="00097689">
        <w:t>39</w:t>
      </w:r>
      <w:r w:rsidRPr="00097689">
        <w:fldChar w:fldCharType="end"/>
      </w:r>
    </w:p>
    <w:p w:rsidR="00097689" w:rsidRPr="00531CC7" w:rsidRDefault="00097689">
      <w:pPr>
        <w:pStyle w:val="TOC3"/>
        <w:rPr>
          <w:rFonts w:ascii="Calibri" w:hAnsi="Calibri"/>
          <w:sz w:val="22"/>
          <w:szCs w:val="22"/>
          <w:lang w:eastAsia="en-GB"/>
        </w:rPr>
      </w:pPr>
      <w:r w:rsidRPr="00097689">
        <w:t>5.19.2</w:t>
      </w:r>
      <w:r w:rsidRPr="00531CC7">
        <w:rPr>
          <w:rFonts w:ascii="Calibri" w:hAnsi="Calibri"/>
          <w:sz w:val="22"/>
          <w:szCs w:val="22"/>
          <w:lang w:eastAsia="en-GB"/>
        </w:rPr>
        <w:tab/>
      </w:r>
      <w:r w:rsidRPr="00097689">
        <w:t>ICE lite</w:t>
      </w:r>
      <w:r w:rsidRPr="00097689">
        <w:tab/>
      </w:r>
      <w:r w:rsidRPr="00097689">
        <w:fldChar w:fldCharType="begin" w:fldLock="1"/>
      </w:r>
      <w:r w:rsidRPr="00097689">
        <w:instrText xml:space="preserve"> PAGEREF _Toc57882431 \h </w:instrText>
      </w:r>
      <w:r w:rsidRPr="00097689">
        <w:fldChar w:fldCharType="separate"/>
      </w:r>
      <w:r w:rsidRPr="00097689">
        <w:t>39</w:t>
      </w:r>
      <w:r w:rsidRPr="00097689">
        <w:fldChar w:fldCharType="end"/>
      </w:r>
    </w:p>
    <w:p w:rsidR="00097689" w:rsidRPr="00531CC7" w:rsidRDefault="00097689">
      <w:pPr>
        <w:pStyle w:val="TOC3"/>
        <w:rPr>
          <w:rFonts w:ascii="Calibri" w:hAnsi="Calibri"/>
          <w:sz w:val="22"/>
          <w:szCs w:val="22"/>
          <w:lang w:eastAsia="en-GB"/>
        </w:rPr>
      </w:pPr>
      <w:r w:rsidRPr="00097689">
        <w:t>5.19.3</w:t>
      </w:r>
      <w:r w:rsidRPr="00531CC7">
        <w:rPr>
          <w:rFonts w:ascii="Calibri" w:hAnsi="Calibri"/>
          <w:sz w:val="22"/>
          <w:szCs w:val="22"/>
          <w:lang w:eastAsia="en-GB"/>
        </w:rPr>
        <w:tab/>
      </w:r>
      <w:r w:rsidRPr="00097689">
        <w:t>Full ICE</w:t>
      </w:r>
      <w:r w:rsidRPr="00097689">
        <w:tab/>
      </w:r>
      <w:r w:rsidRPr="00097689">
        <w:fldChar w:fldCharType="begin" w:fldLock="1"/>
      </w:r>
      <w:r w:rsidRPr="00097689">
        <w:instrText xml:space="preserve"> PAGEREF _Toc57882432 \h </w:instrText>
      </w:r>
      <w:r w:rsidRPr="00097689">
        <w:fldChar w:fldCharType="separate"/>
      </w:r>
      <w:r w:rsidRPr="00097689">
        <w:t>40</w:t>
      </w:r>
      <w:r w:rsidRPr="00097689">
        <w:fldChar w:fldCharType="end"/>
      </w:r>
    </w:p>
    <w:p w:rsidR="00097689" w:rsidRPr="00531CC7" w:rsidRDefault="00097689">
      <w:pPr>
        <w:pStyle w:val="TOC2"/>
        <w:rPr>
          <w:rFonts w:ascii="Calibri" w:hAnsi="Calibri"/>
          <w:sz w:val="22"/>
          <w:szCs w:val="22"/>
          <w:lang w:eastAsia="en-GB"/>
        </w:rPr>
      </w:pPr>
      <w:r w:rsidRPr="00097689">
        <w:t>5.20</w:t>
      </w:r>
      <w:r w:rsidRPr="00531CC7">
        <w:rPr>
          <w:rFonts w:ascii="Calibri" w:hAnsi="Calibri"/>
          <w:sz w:val="22"/>
          <w:szCs w:val="22"/>
          <w:lang w:eastAsia="en-GB"/>
        </w:rPr>
        <w:tab/>
      </w:r>
      <w:r w:rsidRPr="00097689">
        <w:t>IMS Media Plane Security</w:t>
      </w:r>
      <w:r w:rsidRPr="00097689">
        <w:tab/>
      </w:r>
      <w:r w:rsidRPr="00097689">
        <w:fldChar w:fldCharType="begin" w:fldLock="1"/>
      </w:r>
      <w:r w:rsidRPr="00097689">
        <w:instrText xml:space="preserve"> PAGEREF _Toc57882433 \h </w:instrText>
      </w:r>
      <w:r w:rsidRPr="00097689">
        <w:fldChar w:fldCharType="separate"/>
      </w:r>
      <w:r w:rsidRPr="00097689">
        <w:t>42</w:t>
      </w:r>
      <w:r w:rsidRPr="00097689">
        <w:fldChar w:fldCharType="end"/>
      </w:r>
    </w:p>
    <w:p w:rsidR="00097689" w:rsidRPr="00531CC7" w:rsidRDefault="00097689">
      <w:pPr>
        <w:pStyle w:val="TOC3"/>
        <w:rPr>
          <w:rFonts w:ascii="Calibri" w:hAnsi="Calibri"/>
          <w:sz w:val="22"/>
          <w:szCs w:val="22"/>
          <w:lang w:eastAsia="en-GB"/>
        </w:rPr>
      </w:pPr>
      <w:r w:rsidRPr="00097689">
        <w:t>5.20.1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_Toc57882434 \h </w:instrText>
      </w:r>
      <w:r w:rsidRPr="00097689">
        <w:fldChar w:fldCharType="separate"/>
      </w:r>
      <w:r w:rsidRPr="00097689">
        <w:t>42</w:t>
      </w:r>
      <w:r w:rsidRPr="00097689">
        <w:fldChar w:fldCharType="end"/>
      </w:r>
    </w:p>
    <w:p w:rsidR="00097689" w:rsidRPr="00531CC7" w:rsidRDefault="00097689">
      <w:pPr>
        <w:pStyle w:val="TOC3"/>
        <w:rPr>
          <w:rFonts w:ascii="Calibri" w:hAnsi="Calibri"/>
          <w:sz w:val="22"/>
          <w:szCs w:val="22"/>
          <w:lang w:eastAsia="en-GB"/>
        </w:rPr>
      </w:pPr>
      <w:r w:rsidRPr="00097689">
        <w:rPr>
          <w:lang w:val="en-US"/>
        </w:rPr>
        <w:t>5.20.2</w:t>
      </w:r>
      <w:r w:rsidRPr="00531CC7">
        <w:rPr>
          <w:rFonts w:ascii="Calibri" w:hAnsi="Calibri"/>
          <w:sz w:val="22"/>
          <w:szCs w:val="22"/>
          <w:lang w:eastAsia="en-GB"/>
        </w:rPr>
        <w:tab/>
      </w:r>
      <w:r w:rsidRPr="00097689">
        <w:rPr>
          <w:lang w:val="en-US"/>
        </w:rPr>
        <w:t>End-to-end security for TCP-based media using TLS</w:t>
      </w:r>
      <w:r w:rsidRPr="00097689">
        <w:tab/>
      </w:r>
      <w:r w:rsidRPr="00097689">
        <w:fldChar w:fldCharType="begin" w:fldLock="1"/>
      </w:r>
      <w:r w:rsidRPr="00097689">
        <w:instrText xml:space="preserve"> PAGEREF _Toc57882435 \h </w:instrText>
      </w:r>
      <w:r w:rsidRPr="00097689">
        <w:fldChar w:fldCharType="separate"/>
      </w:r>
      <w:r w:rsidRPr="00097689">
        <w:t>42</w:t>
      </w:r>
      <w:r w:rsidRPr="00097689">
        <w:fldChar w:fldCharType="end"/>
      </w:r>
    </w:p>
    <w:p w:rsidR="00097689" w:rsidRPr="00531CC7" w:rsidRDefault="00097689">
      <w:pPr>
        <w:pStyle w:val="TOC3"/>
        <w:rPr>
          <w:rFonts w:ascii="Calibri" w:hAnsi="Calibri"/>
          <w:sz w:val="22"/>
          <w:szCs w:val="22"/>
          <w:lang w:eastAsia="en-GB"/>
        </w:rPr>
      </w:pPr>
      <w:r w:rsidRPr="00097689">
        <w:t>5.20.3</w:t>
      </w:r>
      <w:r w:rsidRPr="00531CC7">
        <w:rPr>
          <w:rFonts w:ascii="Calibri" w:hAnsi="Calibri"/>
          <w:sz w:val="22"/>
          <w:szCs w:val="22"/>
          <w:lang w:eastAsia="en-GB"/>
        </w:rPr>
        <w:tab/>
      </w:r>
      <w:r w:rsidRPr="00097689">
        <w:t>Specific requirements for session based messaging (MSRP)</w:t>
      </w:r>
      <w:r w:rsidRPr="00097689">
        <w:tab/>
      </w:r>
      <w:r w:rsidRPr="00097689">
        <w:fldChar w:fldCharType="begin" w:fldLock="1"/>
      </w:r>
      <w:r w:rsidRPr="00097689">
        <w:instrText xml:space="preserve"> PAGEREF _Toc57882436 \h </w:instrText>
      </w:r>
      <w:r w:rsidRPr="00097689">
        <w:fldChar w:fldCharType="separate"/>
      </w:r>
      <w:r w:rsidRPr="00097689">
        <w:t>43</w:t>
      </w:r>
      <w:r w:rsidRPr="00097689">
        <w:fldChar w:fldCharType="end"/>
      </w:r>
    </w:p>
    <w:p w:rsidR="00097689" w:rsidRPr="00531CC7" w:rsidRDefault="00097689">
      <w:pPr>
        <w:pStyle w:val="TOC3"/>
        <w:rPr>
          <w:rFonts w:ascii="Calibri" w:hAnsi="Calibri"/>
          <w:sz w:val="22"/>
          <w:szCs w:val="22"/>
          <w:lang w:eastAsia="en-GB"/>
        </w:rPr>
      </w:pPr>
      <w:r w:rsidRPr="00097689">
        <w:t>5.20.4</w:t>
      </w:r>
      <w:r w:rsidRPr="00531CC7">
        <w:rPr>
          <w:rFonts w:ascii="Calibri" w:hAnsi="Calibri"/>
          <w:sz w:val="22"/>
          <w:szCs w:val="22"/>
          <w:lang w:eastAsia="en-GB"/>
        </w:rPr>
        <w:tab/>
      </w:r>
      <w:r w:rsidRPr="00097689">
        <w:t>Specific requirements for conferencing (BFCP)</w:t>
      </w:r>
      <w:r w:rsidRPr="00097689">
        <w:tab/>
      </w:r>
      <w:r w:rsidRPr="00097689">
        <w:fldChar w:fldCharType="begin" w:fldLock="1"/>
      </w:r>
      <w:r w:rsidRPr="00097689">
        <w:instrText xml:space="preserve"> PAGEREF _Toc57882437 \h </w:instrText>
      </w:r>
      <w:r w:rsidRPr="00097689">
        <w:fldChar w:fldCharType="separate"/>
      </w:r>
      <w:r w:rsidRPr="00097689">
        <w:t>44</w:t>
      </w:r>
      <w:r w:rsidRPr="00097689">
        <w:fldChar w:fldCharType="end"/>
      </w:r>
    </w:p>
    <w:p w:rsidR="00097689" w:rsidRPr="00531CC7" w:rsidRDefault="00097689">
      <w:pPr>
        <w:pStyle w:val="TOC2"/>
        <w:rPr>
          <w:rFonts w:ascii="Calibri" w:hAnsi="Calibri"/>
          <w:sz w:val="22"/>
          <w:szCs w:val="22"/>
          <w:lang w:eastAsia="en-GB"/>
        </w:rPr>
      </w:pPr>
      <w:r w:rsidRPr="00097689">
        <w:lastRenderedPageBreak/>
        <w:t>5.21</w:t>
      </w:r>
      <w:r w:rsidRPr="00531CC7">
        <w:rPr>
          <w:rFonts w:ascii="Calibri" w:hAnsi="Calibri"/>
          <w:sz w:val="22"/>
          <w:szCs w:val="22"/>
          <w:lang w:eastAsia="en-GB"/>
        </w:rPr>
        <w:tab/>
      </w:r>
      <w:r w:rsidRPr="00097689">
        <w:t>TCP bearer connection control</w:t>
      </w:r>
      <w:r w:rsidRPr="00097689">
        <w:tab/>
      </w:r>
      <w:r w:rsidRPr="00097689">
        <w:fldChar w:fldCharType="begin" w:fldLock="1"/>
      </w:r>
      <w:r w:rsidRPr="00097689">
        <w:instrText xml:space="preserve"> PAGEREF _Toc57882438 \h </w:instrText>
      </w:r>
      <w:r w:rsidRPr="00097689">
        <w:fldChar w:fldCharType="separate"/>
      </w:r>
      <w:r w:rsidRPr="00097689">
        <w:t>44</w:t>
      </w:r>
      <w:r w:rsidRPr="00097689">
        <w:fldChar w:fldCharType="end"/>
      </w:r>
    </w:p>
    <w:p w:rsidR="00097689" w:rsidRPr="00531CC7" w:rsidRDefault="00097689">
      <w:pPr>
        <w:pStyle w:val="TOC2"/>
        <w:rPr>
          <w:rFonts w:ascii="Calibri" w:hAnsi="Calibri"/>
          <w:sz w:val="22"/>
          <w:szCs w:val="22"/>
          <w:lang w:eastAsia="en-GB"/>
        </w:rPr>
      </w:pPr>
      <w:r w:rsidRPr="00097689">
        <w:t>5.22</w:t>
      </w:r>
      <w:r w:rsidRPr="00531CC7">
        <w:rPr>
          <w:rFonts w:ascii="Calibri" w:hAnsi="Calibri"/>
          <w:sz w:val="22"/>
          <w:szCs w:val="22"/>
          <w:lang w:eastAsia="en-GB"/>
        </w:rPr>
        <w:tab/>
      </w:r>
      <w:r w:rsidRPr="00097689">
        <w:rPr>
          <w:lang w:eastAsia="zh-CN"/>
        </w:rPr>
        <w:t>Support of Telepresence</w:t>
      </w:r>
      <w:r w:rsidRPr="00097689">
        <w:tab/>
      </w:r>
      <w:r w:rsidRPr="00097689">
        <w:fldChar w:fldCharType="begin" w:fldLock="1"/>
      </w:r>
      <w:r w:rsidRPr="00097689">
        <w:instrText xml:space="preserve"> PAGEREF _Toc57882439 \h </w:instrText>
      </w:r>
      <w:r w:rsidRPr="00097689">
        <w:fldChar w:fldCharType="separate"/>
      </w:r>
      <w:r w:rsidRPr="00097689">
        <w:t>45</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5.22.1</w:t>
      </w:r>
      <w:r w:rsidRPr="00531CC7">
        <w:rPr>
          <w:rFonts w:ascii="Calibri" w:hAnsi="Calibri"/>
          <w:sz w:val="22"/>
          <w:szCs w:val="22"/>
          <w:lang w:eastAsia="en-GB"/>
        </w:rPr>
        <w:tab/>
      </w:r>
      <w:r w:rsidRPr="00097689">
        <w:rPr>
          <w:lang w:eastAsia="zh-CN"/>
        </w:rPr>
        <w:t>General</w:t>
      </w:r>
      <w:r w:rsidRPr="00097689">
        <w:tab/>
      </w:r>
      <w:r w:rsidRPr="00097689">
        <w:fldChar w:fldCharType="begin" w:fldLock="1"/>
      </w:r>
      <w:r w:rsidRPr="00097689">
        <w:instrText xml:space="preserve"> PAGEREF _Toc57882440 \h </w:instrText>
      </w:r>
      <w:r w:rsidRPr="00097689">
        <w:fldChar w:fldCharType="separate"/>
      </w:r>
      <w:r w:rsidRPr="00097689">
        <w:t>45</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5.22.2</w:t>
      </w:r>
      <w:r w:rsidRPr="00531CC7">
        <w:rPr>
          <w:rFonts w:ascii="Calibri" w:hAnsi="Calibri"/>
          <w:sz w:val="22"/>
          <w:szCs w:val="22"/>
          <w:lang w:eastAsia="en-GB"/>
        </w:rPr>
        <w:tab/>
      </w:r>
      <w:r w:rsidRPr="00097689">
        <w:t xml:space="preserve">Characteristics of the </w:t>
      </w:r>
      <w:r w:rsidRPr="00097689">
        <w:rPr>
          <w:lang w:eastAsia="zh-CN"/>
        </w:rPr>
        <w:t>Telepresence support</w:t>
      </w:r>
      <w:r w:rsidRPr="00097689">
        <w:tab/>
      </w:r>
      <w:r w:rsidRPr="00097689">
        <w:fldChar w:fldCharType="begin" w:fldLock="1"/>
      </w:r>
      <w:r w:rsidRPr="00097689">
        <w:instrText xml:space="preserve"> PAGEREF _Toc57882441 \h </w:instrText>
      </w:r>
      <w:r w:rsidRPr="00097689">
        <w:fldChar w:fldCharType="separate"/>
      </w:r>
      <w:r w:rsidRPr="00097689">
        <w:t>45</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5.22.3</w:t>
      </w:r>
      <w:r w:rsidRPr="00531CC7">
        <w:rPr>
          <w:rFonts w:ascii="Calibri" w:hAnsi="Calibri"/>
          <w:sz w:val="22"/>
          <w:szCs w:val="22"/>
          <w:lang w:eastAsia="en-GB"/>
        </w:rPr>
        <w:tab/>
      </w:r>
      <w:r w:rsidRPr="00097689">
        <w:rPr>
          <w:lang w:eastAsia="zh-CN"/>
        </w:rPr>
        <w:t>CLUE d</w:t>
      </w:r>
      <w:r w:rsidRPr="00097689">
        <w:t>ata channel</w:t>
      </w:r>
      <w:r w:rsidRPr="00097689">
        <w:rPr>
          <w:lang w:eastAsia="zh-CN"/>
        </w:rPr>
        <w:t xml:space="preserve"> establishment</w:t>
      </w:r>
      <w:r w:rsidRPr="00097689">
        <w:tab/>
      </w:r>
      <w:r w:rsidRPr="00097689">
        <w:fldChar w:fldCharType="begin" w:fldLock="1"/>
      </w:r>
      <w:r w:rsidRPr="00097689">
        <w:instrText xml:space="preserve"> PAGEREF _Toc57882442 \h </w:instrText>
      </w:r>
      <w:r w:rsidRPr="00097689">
        <w:fldChar w:fldCharType="separate"/>
      </w:r>
      <w:r w:rsidRPr="00097689">
        <w:t>46</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5.22.4</w:t>
      </w:r>
      <w:r w:rsidRPr="00531CC7">
        <w:rPr>
          <w:rFonts w:ascii="Calibri" w:hAnsi="Calibri"/>
          <w:sz w:val="22"/>
          <w:szCs w:val="22"/>
          <w:lang w:eastAsia="en-GB"/>
        </w:rPr>
        <w:tab/>
      </w:r>
      <w:r w:rsidRPr="00097689">
        <w:rPr>
          <w:lang w:eastAsia="zh-CN"/>
        </w:rPr>
        <w:t>Release of CLUE d</w:t>
      </w:r>
      <w:r w:rsidRPr="00097689">
        <w:t>ata channel</w:t>
      </w:r>
      <w:r w:rsidRPr="00097689">
        <w:tab/>
      </w:r>
      <w:r w:rsidRPr="00097689">
        <w:fldChar w:fldCharType="begin" w:fldLock="1"/>
      </w:r>
      <w:r w:rsidRPr="00097689">
        <w:instrText xml:space="preserve"> PAGEREF _Toc57882443 \h </w:instrText>
      </w:r>
      <w:r w:rsidRPr="00097689">
        <w:fldChar w:fldCharType="separate"/>
      </w:r>
      <w:r w:rsidRPr="00097689">
        <w:t>47</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5</w:t>
      </w:r>
      <w:r w:rsidRPr="00097689">
        <w:t>.</w:t>
      </w:r>
      <w:r w:rsidRPr="00097689">
        <w:rPr>
          <w:lang w:eastAsia="zh-CN"/>
        </w:rPr>
        <w:t>22.5</w:t>
      </w:r>
      <w:r w:rsidRPr="00531CC7">
        <w:rPr>
          <w:rFonts w:ascii="Calibri" w:hAnsi="Calibri"/>
          <w:sz w:val="22"/>
          <w:szCs w:val="22"/>
          <w:lang w:eastAsia="en-GB"/>
        </w:rPr>
        <w:tab/>
      </w:r>
      <w:r w:rsidRPr="00097689">
        <w:rPr>
          <w:lang w:eastAsia="zh-CN"/>
        </w:rPr>
        <w:t>CLUE transport between MRFC and MRFP</w:t>
      </w:r>
      <w:r w:rsidRPr="00097689">
        <w:tab/>
      </w:r>
      <w:r w:rsidRPr="00097689">
        <w:fldChar w:fldCharType="begin" w:fldLock="1"/>
      </w:r>
      <w:r w:rsidRPr="00097689">
        <w:instrText xml:space="preserve"> PAGEREF _Toc57882444 \h </w:instrText>
      </w:r>
      <w:r w:rsidRPr="00097689">
        <w:fldChar w:fldCharType="separate"/>
      </w:r>
      <w:r w:rsidRPr="00097689">
        <w:t>47</w:t>
      </w:r>
      <w:r w:rsidRPr="00097689">
        <w:fldChar w:fldCharType="end"/>
      </w:r>
    </w:p>
    <w:p w:rsidR="00097689" w:rsidRPr="00531CC7" w:rsidRDefault="00097689">
      <w:pPr>
        <w:pStyle w:val="TOC1"/>
        <w:rPr>
          <w:rFonts w:ascii="Calibri" w:hAnsi="Calibri"/>
          <w:szCs w:val="22"/>
          <w:lang w:eastAsia="en-GB"/>
        </w:rPr>
      </w:pPr>
      <w:r w:rsidRPr="00097689">
        <w:rPr>
          <w:lang w:eastAsia="zh-CN"/>
        </w:rPr>
        <w:t>6</w:t>
      </w:r>
      <w:r w:rsidRPr="00531CC7">
        <w:rPr>
          <w:rFonts w:ascii="Calibri" w:hAnsi="Calibri"/>
          <w:szCs w:val="22"/>
          <w:lang w:eastAsia="en-GB"/>
        </w:rPr>
        <w:tab/>
      </w:r>
      <w:r w:rsidRPr="00097689">
        <w:t>MRFC-MRFP Procedures</w:t>
      </w:r>
      <w:r w:rsidRPr="00097689">
        <w:tab/>
      </w:r>
      <w:r w:rsidRPr="00097689">
        <w:fldChar w:fldCharType="begin" w:fldLock="1"/>
      </w:r>
      <w:r w:rsidRPr="00097689">
        <w:instrText xml:space="preserve"> PAGEREF _Toc57882445 \h </w:instrText>
      </w:r>
      <w:r w:rsidRPr="00097689">
        <w:fldChar w:fldCharType="separate"/>
      </w:r>
      <w:r w:rsidRPr="00097689">
        <w:t>48</w:t>
      </w:r>
      <w:r w:rsidRPr="00097689">
        <w:fldChar w:fldCharType="end"/>
      </w:r>
    </w:p>
    <w:p w:rsidR="00097689" w:rsidRPr="00531CC7" w:rsidRDefault="00097689">
      <w:pPr>
        <w:pStyle w:val="TOC2"/>
        <w:rPr>
          <w:rFonts w:ascii="Calibri" w:hAnsi="Calibri"/>
          <w:sz w:val="22"/>
          <w:szCs w:val="22"/>
          <w:lang w:eastAsia="en-GB"/>
        </w:rPr>
      </w:pPr>
      <w:r w:rsidRPr="00097689">
        <w:t>6.1</w:t>
      </w:r>
      <w:r w:rsidRPr="00531CC7">
        <w:rPr>
          <w:rFonts w:ascii="Calibri" w:hAnsi="Calibri"/>
          <w:sz w:val="22"/>
          <w:szCs w:val="22"/>
          <w:lang w:eastAsia="en-GB"/>
        </w:rPr>
        <w:tab/>
      </w:r>
      <w:r w:rsidRPr="00097689">
        <w:t>Non-Call Related Procedures</w:t>
      </w:r>
      <w:r w:rsidRPr="00097689">
        <w:tab/>
      </w:r>
      <w:r w:rsidRPr="00097689">
        <w:fldChar w:fldCharType="begin" w:fldLock="1"/>
      </w:r>
      <w:r w:rsidRPr="00097689">
        <w:instrText xml:space="preserve"> PAGEREF _Toc57882446 \h </w:instrText>
      </w:r>
      <w:r w:rsidRPr="00097689">
        <w:fldChar w:fldCharType="separate"/>
      </w:r>
      <w:r w:rsidRPr="00097689">
        <w:t>48</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6.1.1</w:t>
      </w:r>
      <w:r w:rsidRPr="00531CC7">
        <w:rPr>
          <w:rFonts w:ascii="Calibri" w:hAnsi="Calibri"/>
          <w:sz w:val="22"/>
          <w:szCs w:val="22"/>
          <w:lang w:eastAsia="en-GB"/>
        </w:rPr>
        <w:tab/>
      </w:r>
      <w:r w:rsidRPr="00097689">
        <w:rPr>
          <w:lang w:eastAsia="zh-CN"/>
        </w:rPr>
        <w:t>General</w:t>
      </w:r>
      <w:r w:rsidRPr="00097689">
        <w:tab/>
      </w:r>
      <w:r w:rsidRPr="00097689">
        <w:fldChar w:fldCharType="begin" w:fldLock="1"/>
      </w:r>
      <w:r w:rsidRPr="00097689">
        <w:instrText xml:space="preserve"> PAGEREF _Toc57882447 \h </w:instrText>
      </w:r>
      <w:r w:rsidRPr="00097689">
        <w:fldChar w:fldCharType="separate"/>
      </w:r>
      <w:r w:rsidRPr="00097689">
        <w:t>48</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6.1.2</w:t>
      </w:r>
      <w:r w:rsidRPr="00531CC7">
        <w:rPr>
          <w:rFonts w:ascii="Calibri" w:hAnsi="Calibri"/>
          <w:sz w:val="22"/>
          <w:szCs w:val="22"/>
          <w:lang w:eastAsia="en-GB"/>
        </w:rPr>
        <w:tab/>
      </w:r>
      <w:r w:rsidRPr="00097689">
        <w:rPr>
          <w:lang w:eastAsia="zh-CN"/>
        </w:rPr>
        <w:t>MRFP Unavailable</w:t>
      </w:r>
      <w:r w:rsidRPr="00097689">
        <w:tab/>
      </w:r>
      <w:r w:rsidRPr="00097689">
        <w:fldChar w:fldCharType="begin" w:fldLock="1"/>
      </w:r>
      <w:r w:rsidRPr="00097689">
        <w:instrText xml:space="preserve"> PAGEREF _Toc57882448 \h </w:instrText>
      </w:r>
      <w:r w:rsidRPr="00097689">
        <w:fldChar w:fldCharType="separate"/>
      </w:r>
      <w:r w:rsidRPr="00097689">
        <w:t>48</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6.1.3</w:t>
      </w:r>
      <w:r w:rsidRPr="00531CC7">
        <w:rPr>
          <w:rFonts w:ascii="Calibri" w:hAnsi="Calibri"/>
          <w:sz w:val="22"/>
          <w:szCs w:val="22"/>
          <w:lang w:eastAsia="en-GB"/>
        </w:rPr>
        <w:tab/>
      </w:r>
      <w:r w:rsidRPr="00097689">
        <w:rPr>
          <w:lang w:eastAsia="zh-CN"/>
        </w:rPr>
        <w:t>MRFP Available</w:t>
      </w:r>
      <w:r w:rsidRPr="00097689">
        <w:tab/>
      </w:r>
      <w:r w:rsidRPr="00097689">
        <w:fldChar w:fldCharType="begin" w:fldLock="1"/>
      </w:r>
      <w:r w:rsidRPr="00097689">
        <w:instrText xml:space="preserve"> PAGEREF _Toc57882449 \h </w:instrText>
      </w:r>
      <w:r w:rsidRPr="00097689">
        <w:fldChar w:fldCharType="separate"/>
      </w:r>
      <w:r w:rsidRPr="00097689">
        <w:t>49</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6.1.4</w:t>
      </w:r>
      <w:r w:rsidRPr="00531CC7">
        <w:rPr>
          <w:rFonts w:ascii="Calibri" w:hAnsi="Calibri"/>
          <w:sz w:val="22"/>
          <w:szCs w:val="22"/>
          <w:lang w:eastAsia="en-GB"/>
        </w:rPr>
        <w:tab/>
      </w:r>
      <w:r w:rsidRPr="00097689">
        <w:rPr>
          <w:lang w:eastAsia="zh-CN"/>
        </w:rPr>
        <w:t>MRFP Recovery</w:t>
      </w:r>
      <w:r w:rsidRPr="00097689">
        <w:tab/>
      </w:r>
      <w:r w:rsidRPr="00097689">
        <w:fldChar w:fldCharType="begin" w:fldLock="1"/>
      </w:r>
      <w:r w:rsidRPr="00097689">
        <w:instrText xml:space="preserve"> PAGEREF _Toc57882450 \h </w:instrText>
      </w:r>
      <w:r w:rsidRPr="00097689">
        <w:fldChar w:fldCharType="separate"/>
      </w:r>
      <w:r w:rsidRPr="00097689">
        <w:t>50</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6.1.5</w:t>
      </w:r>
      <w:r w:rsidRPr="00531CC7">
        <w:rPr>
          <w:rFonts w:ascii="Calibri" w:hAnsi="Calibri"/>
          <w:sz w:val="22"/>
          <w:szCs w:val="22"/>
          <w:lang w:eastAsia="en-GB"/>
        </w:rPr>
        <w:tab/>
      </w:r>
      <w:r w:rsidRPr="00097689">
        <w:rPr>
          <w:lang w:eastAsia="zh-CN"/>
        </w:rPr>
        <w:t>MRFC Recovery</w:t>
      </w:r>
      <w:r w:rsidRPr="00097689">
        <w:tab/>
      </w:r>
      <w:r w:rsidRPr="00097689">
        <w:fldChar w:fldCharType="begin" w:fldLock="1"/>
      </w:r>
      <w:r w:rsidRPr="00097689">
        <w:instrText xml:space="preserve"> PAGEREF _Toc57882451 \h </w:instrText>
      </w:r>
      <w:r w:rsidRPr="00097689">
        <w:fldChar w:fldCharType="separate"/>
      </w:r>
      <w:r w:rsidRPr="00097689">
        <w:t>50</w:t>
      </w:r>
      <w:r w:rsidRPr="00097689">
        <w:fldChar w:fldCharType="end"/>
      </w:r>
    </w:p>
    <w:p w:rsidR="00097689" w:rsidRPr="00531CC7" w:rsidRDefault="00097689">
      <w:pPr>
        <w:pStyle w:val="TOC4"/>
        <w:rPr>
          <w:rFonts w:ascii="Calibri" w:hAnsi="Calibri"/>
          <w:sz w:val="22"/>
          <w:szCs w:val="22"/>
          <w:lang w:eastAsia="en-GB"/>
        </w:rPr>
      </w:pPr>
      <w:r w:rsidRPr="00097689">
        <w:t>6.1.5.1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_Toc57882452 \h </w:instrText>
      </w:r>
      <w:r w:rsidRPr="00097689">
        <w:fldChar w:fldCharType="separate"/>
      </w:r>
      <w:r w:rsidRPr="00097689">
        <w:t>50</w:t>
      </w:r>
      <w:r w:rsidRPr="00097689">
        <w:fldChar w:fldCharType="end"/>
      </w:r>
    </w:p>
    <w:p w:rsidR="00097689" w:rsidRPr="00531CC7" w:rsidRDefault="00097689">
      <w:pPr>
        <w:pStyle w:val="TOC4"/>
        <w:rPr>
          <w:rFonts w:ascii="Calibri" w:hAnsi="Calibri"/>
          <w:sz w:val="22"/>
          <w:szCs w:val="22"/>
          <w:lang w:eastAsia="en-GB"/>
        </w:rPr>
      </w:pPr>
      <w:r w:rsidRPr="00097689">
        <w:t>6.1.5.2</w:t>
      </w:r>
      <w:r w:rsidRPr="00531CC7">
        <w:rPr>
          <w:rFonts w:ascii="Calibri" w:hAnsi="Calibri"/>
          <w:sz w:val="22"/>
          <w:szCs w:val="22"/>
          <w:lang w:eastAsia="en-GB"/>
        </w:rPr>
        <w:tab/>
      </w:r>
      <w:r w:rsidRPr="00097689">
        <w:t>MRFC Restoration</w:t>
      </w:r>
      <w:r w:rsidRPr="00097689">
        <w:tab/>
      </w:r>
      <w:r w:rsidRPr="00097689">
        <w:fldChar w:fldCharType="begin" w:fldLock="1"/>
      </w:r>
      <w:r w:rsidRPr="00097689">
        <w:instrText xml:space="preserve"> PAGEREF _Toc57882453 \h </w:instrText>
      </w:r>
      <w:r w:rsidRPr="00097689">
        <w:fldChar w:fldCharType="separate"/>
      </w:r>
      <w:r w:rsidRPr="00097689">
        <w:t>51</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6.1.6</w:t>
      </w:r>
      <w:r w:rsidRPr="00531CC7">
        <w:rPr>
          <w:rFonts w:ascii="Calibri" w:hAnsi="Calibri"/>
          <w:sz w:val="22"/>
          <w:szCs w:val="22"/>
          <w:lang w:eastAsia="en-GB"/>
        </w:rPr>
        <w:tab/>
      </w:r>
      <w:r w:rsidRPr="00097689">
        <w:rPr>
          <w:lang w:eastAsia="zh-CN"/>
        </w:rPr>
        <w:t>MRFP Re-register</w:t>
      </w:r>
      <w:r w:rsidRPr="00097689">
        <w:tab/>
      </w:r>
      <w:r w:rsidRPr="00097689">
        <w:fldChar w:fldCharType="begin" w:fldLock="1"/>
      </w:r>
      <w:r w:rsidRPr="00097689">
        <w:instrText xml:space="preserve"> PAGEREF _Toc57882454 \h </w:instrText>
      </w:r>
      <w:r w:rsidRPr="00097689">
        <w:fldChar w:fldCharType="separate"/>
      </w:r>
      <w:r w:rsidRPr="00097689">
        <w:t>51</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6.1.7</w:t>
      </w:r>
      <w:r w:rsidRPr="00531CC7">
        <w:rPr>
          <w:rFonts w:ascii="Calibri" w:hAnsi="Calibri"/>
          <w:sz w:val="22"/>
          <w:szCs w:val="22"/>
          <w:lang w:eastAsia="en-GB"/>
        </w:rPr>
        <w:tab/>
      </w:r>
      <w:r w:rsidRPr="00097689">
        <w:rPr>
          <w:lang w:eastAsia="zh-CN"/>
        </w:rPr>
        <w:t>MRFP Re-registration Ordered by MRFC</w:t>
      </w:r>
      <w:r w:rsidRPr="00097689">
        <w:tab/>
      </w:r>
      <w:r w:rsidRPr="00097689">
        <w:fldChar w:fldCharType="begin" w:fldLock="1"/>
      </w:r>
      <w:r w:rsidRPr="00097689">
        <w:instrText xml:space="preserve"> PAGEREF _Toc57882455 \h </w:instrText>
      </w:r>
      <w:r w:rsidRPr="00097689">
        <w:fldChar w:fldCharType="separate"/>
      </w:r>
      <w:r w:rsidRPr="00097689">
        <w:t>52</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6.1.8</w:t>
      </w:r>
      <w:r w:rsidRPr="00531CC7">
        <w:rPr>
          <w:rFonts w:ascii="Calibri" w:hAnsi="Calibri"/>
          <w:sz w:val="22"/>
          <w:szCs w:val="22"/>
          <w:lang w:eastAsia="en-GB"/>
        </w:rPr>
        <w:tab/>
      </w:r>
      <w:r w:rsidRPr="00097689">
        <w:rPr>
          <w:lang w:eastAsia="zh-CN"/>
        </w:rPr>
        <w:t>Audit of MRFP</w:t>
      </w:r>
      <w:r w:rsidRPr="00097689">
        <w:tab/>
      </w:r>
      <w:r w:rsidRPr="00097689">
        <w:fldChar w:fldCharType="begin" w:fldLock="1"/>
      </w:r>
      <w:r w:rsidRPr="00097689">
        <w:instrText xml:space="preserve"> PAGEREF _Toc57882456 \h </w:instrText>
      </w:r>
      <w:r w:rsidRPr="00097689">
        <w:fldChar w:fldCharType="separate"/>
      </w:r>
      <w:r w:rsidRPr="00097689">
        <w:t>52</w:t>
      </w:r>
      <w:r w:rsidRPr="00097689">
        <w:fldChar w:fldCharType="end"/>
      </w:r>
    </w:p>
    <w:p w:rsidR="00097689" w:rsidRPr="00531CC7" w:rsidRDefault="00097689">
      <w:pPr>
        <w:pStyle w:val="TOC4"/>
        <w:rPr>
          <w:rFonts w:ascii="Calibri" w:hAnsi="Calibri"/>
          <w:sz w:val="22"/>
          <w:szCs w:val="22"/>
          <w:lang w:eastAsia="en-GB"/>
        </w:rPr>
      </w:pPr>
      <w:r w:rsidRPr="00097689">
        <w:t>6.1.8.1</w:t>
      </w:r>
      <w:r w:rsidRPr="00531CC7">
        <w:rPr>
          <w:rFonts w:ascii="Calibri" w:hAnsi="Calibri"/>
          <w:sz w:val="22"/>
          <w:szCs w:val="22"/>
          <w:lang w:eastAsia="en-GB"/>
        </w:rPr>
        <w:tab/>
      </w:r>
      <w:r w:rsidRPr="00097689">
        <w:t>Audit of Value</w:t>
      </w:r>
      <w:r w:rsidRPr="00097689">
        <w:tab/>
      </w:r>
      <w:r w:rsidRPr="00097689">
        <w:fldChar w:fldCharType="begin" w:fldLock="1"/>
      </w:r>
      <w:r w:rsidRPr="00097689">
        <w:instrText xml:space="preserve"> PAGEREF _Toc57882457 \h </w:instrText>
      </w:r>
      <w:r w:rsidRPr="00097689">
        <w:fldChar w:fldCharType="separate"/>
      </w:r>
      <w:r w:rsidRPr="00097689">
        <w:t>52</w:t>
      </w:r>
      <w:r w:rsidRPr="00097689">
        <w:fldChar w:fldCharType="end"/>
      </w:r>
    </w:p>
    <w:p w:rsidR="00097689" w:rsidRPr="00531CC7" w:rsidRDefault="00097689">
      <w:pPr>
        <w:pStyle w:val="TOC3"/>
        <w:rPr>
          <w:rFonts w:ascii="Calibri" w:hAnsi="Calibri"/>
          <w:sz w:val="22"/>
          <w:szCs w:val="22"/>
          <w:lang w:eastAsia="en-GB"/>
        </w:rPr>
      </w:pPr>
      <w:r w:rsidRPr="00097689">
        <w:t>6.1.8.2</w:t>
      </w:r>
      <w:r w:rsidRPr="00531CC7">
        <w:rPr>
          <w:rFonts w:ascii="Calibri" w:hAnsi="Calibri"/>
          <w:sz w:val="22"/>
          <w:szCs w:val="22"/>
          <w:lang w:eastAsia="en-GB"/>
        </w:rPr>
        <w:tab/>
      </w:r>
      <w:r w:rsidRPr="00097689">
        <w:t>Audit of Capability</w:t>
      </w:r>
      <w:r w:rsidRPr="00097689">
        <w:tab/>
      </w:r>
      <w:r w:rsidRPr="00097689">
        <w:fldChar w:fldCharType="begin" w:fldLock="1"/>
      </w:r>
      <w:r w:rsidRPr="00097689">
        <w:instrText xml:space="preserve"> PAGEREF _Toc57882458 \h </w:instrText>
      </w:r>
      <w:r w:rsidRPr="00097689">
        <w:fldChar w:fldCharType="separate"/>
      </w:r>
      <w:r w:rsidRPr="00097689">
        <w:t>52</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6.1.9</w:t>
      </w:r>
      <w:r w:rsidRPr="00531CC7">
        <w:rPr>
          <w:rFonts w:ascii="Calibri" w:hAnsi="Calibri"/>
          <w:sz w:val="22"/>
          <w:szCs w:val="22"/>
          <w:lang w:eastAsia="en-GB"/>
        </w:rPr>
        <w:tab/>
      </w:r>
      <w:r w:rsidRPr="00097689">
        <w:rPr>
          <w:lang w:eastAsia="zh-CN"/>
        </w:rPr>
        <w:t>MRFP Capability Change</w:t>
      </w:r>
      <w:r w:rsidRPr="00097689">
        <w:tab/>
      </w:r>
      <w:r w:rsidRPr="00097689">
        <w:fldChar w:fldCharType="begin" w:fldLock="1"/>
      </w:r>
      <w:r w:rsidRPr="00097689">
        <w:instrText xml:space="preserve"> PAGEREF _Toc57882459 \h </w:instrText>
      </w:r>
      <w:r w:rsidRPr="00097689">
        <w:fldChar w:fldCharType="separate"/>
      </w:r>
      <w:r w:rsidRPr="00097689">
        <w:t>53</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6.1.10</w:t>
      </w:r>
      <w:r w:rsidRPr="00531CC7">
        <w:rPr>
          <w:rFonts w:ascii="Calibri" w:hAnsi="Calibri"/>
          <w:sz w:val="22"/>
          <w:szCs w:val="22"/>
          <w:lang w:eastAsia="en-GB"/>
        </w:rPr>
        <w:tab/>
      </w:r>
      <w:r w:rsidRPr="00097689">
        <w:rPr>
          <w:lang w:eastAsia="zh-CN"/>
        </w:rPr>
        <w:t>MRFC Out of service</w:t>
      </w:r>
      <w:r w:rsidRPr="00097689">
        <w:tab/>
      </w:r>
      <w:r w:rsidRPr="00097689">
        <w:fldChar w:fldCharType="begin" w:fldLock="1"/>
      </w:r>
      <w:r w:rsidRPr="00097689">
        <w:instrText xml:space="preserve"> PAGEREF _Toc57882460 \h </w:instrText>
      </w:r>
      <w:r w:rsidRPr="00097689">
        <w:fldChar w:fldCharType="separate"/>
      </w:r>
      <w:r w:rsidRPr="00097689">
        <w:t>53</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6.1.11</w:t>
      </w:r>
      <w:r w:rsidRPr="00531CC7">
        <w:rPr>
          <w:rFonts w:ascii="Calibri" w:hAnsi="Calibri"/>
          <w:sz w:val="22"/>
          <w:szCs w:val="22"/>
          <w:lang w:eastAsia="en-GB"/>
        </w:rPr>
        <w:tab/>
      </w:r>
      <w:r w:rsidRPr="00097689">
        <w:rPr>
          <w:lang w:eastAsia="zh-CN"/>
        </w:rPr>
        <w:t>MRFP Resource Congestion Handling – Activate</w:t>
      </w:r>
      <w:r w:rsidRPr="00097689">
        <w:tab/>
      </w:r>
      <w:r w:rsidRPr="00097689">
        <w:fldChar w:fldCharType="begin" w:fldLock="1"/>
      </w:r>
      <w:r w:rsidRPr="00097689">
        <w:instrText xml:space="preserve"> PAGEREF _Toc57882461 \h </w:instrText>
      </w:r>
      <w:r w:rsidRPr="00097689">
        <w:fldChar w:fldCharType="separate"/>
      </w:r>
      <w:r w:rsidRPr="00097689">
        <w:t>53</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6.1.12</w:t>
      </w:r>
      <w:r w:rsidRPr="00531CC7">
        <w:rPr>
          <w:rFonts w:ascii="Calibri" w:hAnsi="Calibri"/>
          <w:sz w:val="22"/>
          <w:szCs w:val="22"/>
          <w:lang w:eastAsia="en-GB"/>
        </w:rPr>
        <w:tab/>
      </w:r>
      <w:r w:rsidRPr="00097689">
        <w:rPr>
          <w:lang w:eastAsia="zh-CN"/>
        </w:rPr>
        <w:t>MRFP Resource Congestion Handling -Indication</w:t>
      </w:r>
      <w:r w:rsidRPr="00097689">
        <w:tab/>
      </w:r>
      <w:r w:rsidRPr="00097689">
        <w:fldChar w:fldCharType="begin" w:fldLock="1"/>
      </w:r>
      <w:r w:rsidRPr="00097689">
        <w:instrText xml:space="preserve"> PAGEREF _Toc57882462 \h </w:instrText>
      </w:r>
      <w:r w:rsidRPr="00097689">
        <w:fldChar w:fldCharType="separate"/>
      </w:r>
      <w:r w:rsidRPr="00097689">
        <w:t>54</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6.1.13</w:t>
      </w:r>
      <w:r w:rsidRPr="00531CC7">
        <w:rPr>
          <w:rFonts w:ascii="Calibri" w:hAnsi="Calibri"/>
          <w:sz w:val="22"/>
          <w:szCs w:val="22"/>
          <w:lang w:eastAsia="en-GB"/>
        </w:rPr>
        <w:tab/>
      </w:r>
      <w:r w:rsidRPr="00097689">
        <w:t>Hanging termination detection</w:t>
      </w:r>
      <w:r w:rsidRPr="00097689">
        <w:tab/>
      </w:r>
      <w:r w:rsidRPr="00097689">
        <w:fldChar w:fldCharType="begin" w:fldLock="1"/>
      </w:r>
      <w:r w:rsidRPr="00097689">
        <w:instrText xml:space="preserve"> PAGEREF _Toc57882463 \h </w:instrText>
      </w:r>
      <w:r w:rsidRPr="00097689">
        <w:fldChar w:fldCharType="separate"/>
      </w:r>
      <w:r w:rsidRPr="00097689">
        <w:t>54</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6</w:t>
      </w:r>
      <w:r w:rsidRPr="00097689">
        <w:t>.</w:t>
      </w:r>
      <w:r w:rsidRPr="00097689">
        <w:rPr>
          <w:lang w:eastAsia="zh-CN"/>
        </w:rPr>
        <w:t>2</w:t>
      </w:r>
      <w:r w:rsidRPr="00531CC7">
        <w:rPr>
          <w:rFonts w:ascii="Calibri" w:hAnsi="Calibri"/>
          <w:sz w:val="22"/>
          <w:szCs w:val="22"/>
          <w:lang w:eastAsia="en-GB"/>
        </w:rPr>
        <w:tab/>
      </w:r>
      <w:r w:rsidRPr="00097689">
        <w:t xml:space="preserve">Call </w:t>
      </w:r>
      <w:r w:rsidRPr="00097689">
        <w:rPr>
          <w:lang w:eastAsia="zh-CN"/>
        </w:rPr>
        <w:t>Related</w:t>
      </w:r>
      <w:r w:rsidRPr="00097689">
        <w:t xml:space="preserve"> Procedure</w:t>
      </w:r>
      <w:r w:rsidRPr="00097689">
        <w:rPr>
          <w:lang w:eastAsia="zh-CN"/>
        </w:rPr>
        <w:t>s</w:t>
      </w:r>
      <w:r w:rsidRPr="00097689">
        <w:tab/>
      </w:r>
      <w:r w:rsidRPr="00097689">
        <w:fldChar w:fldCharType="begin" w:fldLock="1"/>
      </w:r>
      <w:r w:rsidRPr="00097689">
        <w:instrText xml:space="preserve"> PAGEREF _Toc57882464 \h </w:instrText>
      </w:r>
      <w:r w:rsidRPr="00097689">
        <w:fldChar w:fldCharType="separate"/>
      </w:r>
      <w:r w:rsidRPr="00097689">
        <w:t>54</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6.2.1</w:t>
      </w:r>
      <w:r w:rsidRPr="00531CC7">
        <w:rPr>
          <w:rFonts w:ascii="Calibri" w:hAnsi="Calibri"/>
          <w:sz w:val="22"/>
          <w:szCs w:val="22"/>
          <w:lang w:eastAsia="en-GB"/>
        </w:rPr>
        <w:tab/>
      </w:r>
      <w:r w:rsidRPr="00097689">
        <w:rPr>
          <w:lang w:eastAsia="zh-CN"/>
        </w:rPr>
        <w:t>Play Tone Procedure</w:t>
      </w:r>
      <w:r w:rsidRPr="00097689">
        <w:tab/>
      </w:r>
      <w:r w:rsidRPr="00097689">
        <w:fldChar w:fldCharType="begin" w:fldLock="1"/>
      </w:r>
      <w:r w:rsidRPr="00097689">
        <w:instrText xml:space="preserve"> PAGEREF _Toc57882465 \h </w:instrText>
      </w:r>
      <w:r w:rsidRPr="00097689">
        <w:fldChar w:fldCharType="separate"/>
      </w:r>
      <w:r w:rsidRPr="00097689">
        <w:t>54</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6.2.1.1</w:t>
      </w:r>
      <w:r w:rsidRPr="00531CC7">
        <w:rPr>
          <w:rFonts w:ascii="Calibri" w:hAnsi="Calibri"/>
          <w:sz w:val="22"/>
          <w:szCs w:val="22"/>
          <w:lang w:eastAsia="en-GB"/>
        </w:rPr>
        <w:tab/>
      </w:r>
      <w:r w:rsidRPr="00097689">
        <w:rPr>
          <w:rFonts w:eastAsia="Batang"/>
        </w:rPr>
        <w:t>General</w:t>
      </w:r>
      <w:r w:rsidRPr="00097689">
        <w:tab/>
      </w:r>
      <w:r w:rsidRPr="00097689">
        <w:fldChar w:fldCharType="begin" w:fldLock="1"/>
      </w:r>
      <w:r w:rsidRPr="00097689">
        <w:instrText xml:space="preserve"> PAGEREF _Toc57882466 \h </w:instrText>
      </w:r>
      <w:r w:rsidRPr="00097689">
        <w:fldChar w:fldCharType="separate"/>
      </w:r>
      <w:r w:rsidRPr="00097689">
        <w:t>54</w:t>
      </w:r>
      <w:r w:rsidRPr="00097689">
        <w:fldChar w:fldCharType="end"/>
      </w:r>
    </w:p>
    <w:p w:rsidR="00097689" w:rsidRPr="00531CC7" w:rsidRDefault="00097689">
      <w:pPr>
        <w:pStyle w:val="TOC4"/>
        <w:rPr>
          <w:rFonts w:ascii="Calibri" w:hAnsi="Calibri"/>
          <w:sz w:val="22"/>
          <w:szCs w:val="22"/>
          <w:lang w:eastAsia="en-GB"/>
        </w:rPr>
      </w:pPr>
      <w:r w:rsidRPr="00097689">
        <w:t>6.2.1.2</w:t>
      </w:r>
      <w:r w:rsidRPr="00531CC7">
        <w:rPr>
          <w:rFonts w:ascii="Calibri" w:hAnsi="Calibri"/>
          <w:sz w:val="22"/>
          <w:szCs w:val="22"/>
          <w:lang w:eastAsia="en-GB"/>
        </w:rPr>
        <w:tab/>
      </w:r>
      <w:r w:rsidRPr="00097689">
        <w:t>Send tone</w:t>
      </w:r>
      <w:r w:rsidRPr="00097689">
        <w:tab/>
      </w:r>
      <w:r w:rsidRPr="00097689">
        <w:fldChar w:fldCharType="begin" w:fldLock="1"/>
      </w:r>
      <w:r w:rsidRPr="00097689">
        <w:instrText xml:space="preserve"> PAGEREF _Toc57882467 \h </w:instrText>
      </w:r>
      <w:r w:rsidRPr="00097689">
        <w:fldChar w:fldCharType="separate"/>
      </w:r>
      <w:r w:rsidRPr="00097689">
        <w:t>55</w:t>
      </w:r>
      <w:r w:rsidRPr="00097689">
        <w:fldChar w:fldCharType="end"/>
      </w:r>
    </w:p>
    <w:p w:rsidR="00097689" w:rsidRPr="00531CC7" w:rsidRDefault="00097689">
      <w:pPr>
        <w:pStyle w:val="TOC4"/>
        <w:rPr>
          <w:rFonts w:ascii="Calibri" w:hAnsi="Calibri"/>
          <w:sz w:val="22"/>
          <w:szCs w:val="22"/>
          <w:lang w:eastAsia="en-GB"/>
        </w:rPr>
      </w:pPr>
      <w:r w:rsidRPr="00097689">
        <w:t>6.2.1.3</w:t>
      </w:r>
      <w:r w:rsidRPr="00531CC7">
        <w:rPr>
          <w:rFonts w:ascii="Calibri" w:hAnsi="Calibri"/>
          <w:sz w:val="22"/>
          <w:szCs w:val="22"/>
          <w:lang w:eastAsia="en-GB"/>
        </w:rPr>
        <w:tab/>
      </w:r>
      <w:r w:rsidRPr="00097689">
        <w:t>Stop tone</w:t>
      </w:r>
      <w:r w:rsidRPr="00097689">
        <w:tab/>
      </w:r>
      <w:r w:rsidRPr="00097689">
        <w:fldChar w:fldCharType="begin" w:fldLock="1"/>
      </w:r>
      <w:r w:rsidRPr="00097689">
        <w:instrText xml:space="preserve"> PAGEREF _Toc57882468 \h </w:instrText>
      </w:r>
      <w:r w:rsidRPr="00097689">
        <w:fldChar w:fldCharType="separate"/>
      </w:r>
      <w:r w:rsidRPr="00097689">
        <w:t>55</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6.2.1.4</w:t>
      </w:r>
      <w:r w:rsidRPr="00531CC7">
        <w:rPr>
          <w:rFonts w:ascii="Calibri" w:hAnsi="Calibri"/>
          <w:sz w:val="22"/>
          <w:szCs w:val="22"/>
          <w:lang w:eastAsia="en-GB"/>
        </w:rPr>
        <w:tab/>
      </w:r>
      <w:r w:rsidRPr="00097689">
        <w:rPr>
          <w:rFonts w:eastAsia="Batang"/>
        </w:rPr>
        <w:t>Tone completed</w:t>
      </w:r>
      <w:r w:rsidRPr="00097689">
        <w:tab/>
      </w:r>
      <w:r w:rsidRPr="00097689">
        <w:fldChar w:fldCharType="begin" w:fldLock="1"/>
      </w:r>
      <w:r w:rsidRPr="00097689">
        <w:instrText xml:space="preserve"> PAGEREF _Toc57882469 \h </w:instrText>
      </w:r>
      <w:r w:rsidRPr="00097689">
        <w:fldChar w:fldCharType="separate"/>
      </w:r>
      <w:r w:rsidRPr="00097689">
        <w:t>55</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6.2.1.5</w:t>
      </w:r>
      <w:r w:rsidRPr="00531CC7">
        <w:rPr>
          <w:rFonts w:ascii="Calibri" w:hAnsi="Calibri"/>
          <w:sz w:val="22"/>
          <w:szCs w:val="22"/>
          <w:lang w:eastAsia="en-GB"/>
        </w:rPr>
        <w:tab/>
      </w:r>
      <w:r w:rsidRPr="00097689">
        <w:rPr>
          <w:rFonts w:eastAsia="Batang"/>
        </w:rPr>
        <w:t>Message sequence chart</w:t>
      </w:r>
      <w:r w:rsidRPr="00097689">
        <w:tab/>
      </w:r>
      <w:r w:rsidRPr="00097689">
        <w:fldChar w:fldCharType="begin" w:fldLock="1"/>
      </w:r>
      <w:r w:rsidRPr="00097689">
        <w:instrText xml:space="preserve"> PAGEREF _Toc57882470 \h </w:instrText>
      </w:r>
      <w:r w:rsidRPr="00097689">
        <w:fldChar w:fldCharType="separate"/>
      </w:r>
      <w:r w:rsidRPr="00097689">
        <w:t>55</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6.2.2</w:t>
      </w:r>
      <w:r w:rsidRPr="00531CC7">
        <w:rPr>
          <w:rFonts w:ascii="Calibri" w:hAnsi="Calibri"/>
          <w:sz w:val="22"/>
          <w:szCs w:val="22"/>
          <w:lang w:eastAsia="en-GB"/>
        </w:rPr>
        <w:tab/>
      </w:r>
      <w:r w:rsidRPr="00097689">
        <w:rPr>
          <w:lang w:eastAsia="zh-CN"/>
        </w:rPr>
        <w:t>Play Announcement Procedure</w:t>
      </w:r>
      <w:r w:rsidRPr="00097689">
        <w:tab/>
      </w:r>
      <w:r w:rsidRPr="00097689">
        <w:fldChar w:fldCharType="begin" w:fldLock="1"/>
      </w:r>
      <w:r w:rsidRPr="00097689">
        <w:instrText xml:space="preserve"> PAGEREF _Toc57882471 \h </w:instrText>
      </w:r>
      <w:r w:rsidRPr="00097689">
        <w:fldChar w:fldCharType="separate"/>
      </w:r>
      <w:r w:rsidRPr="00097689">
        <w:t>56</w:t>
      </w:r>
      <w:r w:rsidRPr="00097689">
        <w:fldChar w:fldCharType="end"/>
      </w:r>
    </w:p>
    <w:p w:rsidR="00097689" w:rsidRPr="00531CC7" w:rsidRDefault="00097689">
      <w:pPr>
        <w:pStyle w:val="TOC4"/>
        <w:rPr>
          <w:rFonts w:ascii="Calibri" w:hAnsi="Calibri"/>
          <w:sz w:val="22"/>
          <w:szCs w:val="22"/>
          <w:lang w:eastAsia="en-GB"/>
        </w:rPr>
      </w:pPr>
      <w:r w:rsidRPr="00097689">
        <w:t>6.2.2.1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_Toc57882472 \h </w:instrText>
      </w:r>
      <w:r w:rsidRPr="00097689">
        <w:fldChar w:fldCharType="separate"/>
      </w:r>
      <w:r w:rsidRPr="00097689">
        <w:t>56</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6.2.2.2</w:t>
      </w:r>
      <w:r w:rsidRPr="00531CC7">
        <w:rPr>
          <w:rFonts w:ascii="Calibri" w:hAnsi="Calibri"/>
          <w:sz w:val="22"/>
          <w:szCs w:val="22"/>
          <w:lang w:eastAsia="en-GB"/>
        </w:rPr>
        <w:tab/>
      </w:r>
      <w:r w:rsidRPr="00097689">
        <w:rPr>
          <w:rFonts w:eastAsia="Batang"/>
        </w:rPr>
        <w:t>Start announcement</w:t>
      </w:r>
      <w:r w:rsidRPr="00097689">
        <w:tab/>
      </w:r>
      <w:r w:rsidRPr="00097689">
        <w:fldChar w:fldCharType="begin" w:fldLock="1"/>
      </w:r>
      <w:r w:rsidRPr="00097689">
        <w:instrText xml:space="preserve"> PAGEREF _Toc57882473 \h </w:instrText>
      </w:r>
      <w:r w:rsidRPr="00097689">
        <w:fldChar w:fldCharType="separate"/>
      </w:r>
      <w:r w:rsidRPr="00097689">
        <w:t>56</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6.2.2.3</w:t>
      </w:r>
      <w:r w:rsidRPr="00531CC7">
        <w:rPr>
          <w:rFonts w:ascii="Calibri" w:hAnsi="Calibri"/>
          <w:sz w:val="22"/>
          <w:szCs w:val="22"/>
          <w:lang w:eastAsia="en-GB"/>
        </w:rPr>
        <w:tab/>
      </w:r>
      <w:r w:rsidRPr="00097689">
        <w:rPr>
          <w:rFonts w:eastAsia="Batang"/>
        </w:rPr>
        <w:t>Stop announcement</w:t>
      </w:r>
      <w:r w:rsidRPr="00097689">
        <w:tab/>
      </w:r>
      <w:r w:rsidRPr="00097689">
        <w:fldChar w:fldCharType="begin" w:fldLock="1"/>
      </w:r>
      <w:r w:rsidRPr="00097689">
        <w:instrText xml:space="preserve"> PAGEREF _Toc57882474 \h </w:instrText>
      </w:r>
      <w:r w:rsidRPr="00097689">
        <w:fldChar w:fldCharType="separate"/>
      </w:r>
      <w:r w:rsidRPr="00097689">
        <w:t>57</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6.2.2.4</w:t>
      </w:r>
      <w:r w:rsidRPr="00531CC7">
        <w:rPr>
          <w:rFonts w:ascii="Calibri" w:hAnsi="Calibri"/>
          <w:sz w:val="22"/>
          <w:szCs w:val="22"/>
          <w:lang w:eastAsia="en-GB"/>
        </w:rPr>
        <w:tab/>
      </w:r>
      <w:r w:rsidRPr="00097689">
        <w:rPr>
          <w:rFonts w:eastAsia="Batang"/>
        </w:rPr>
        <w:t>Announcement completed</w:t>
      </w:r>
      <w:r w:rsidRPr="00097689">
        <w:tab/>
      </w:r>
      <w:r w:rsidRPr="00097689">
        <w:fldChar w:fldCharType="begin" w:fldLock="1"/>
      </w:r>
      <w:r w:rsidRPr="00097689">
        <w:instrText xml:space="preserve"> PAGEREF _Toc57882475 \h </w:instrText>
      </w:r>
      <w:r w:rsidRPr="00097689">
        <w:fldChar w:fldCharType="separate"/>
      </w:r>
      <w:r w:rsidRPr="00097689">
        <w:t>57</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6.2.2.5</w:t>
      </w:r>
      <w:r w:rsidRPr="00531CC7">
        <w:rPr>
          <w:rFonts w:ascii="Calibri" w:hAnsi="Calibri"/>
          <w:sz w:val="22"/>
          <w:szCs w:val="22"/>
          <w:lang w:eastAsia="en-GB"/>
        </w:rPr>
        <w:tab/>
      </w:r>
      <w:r w:rsidRPr="00097689">
        <w:rPr>
          <w:rFonts w:eastAsia="Batang"/>
        </w:rPr>
        <w:t>Message sequence chart</w:t>
      </w:r>
      <w:r w:rsidRPr="00097689">
        <w:tab/>
      </w:r>
      <w:r w:rsidRPr="00097689">
        <w:fldChar w:fldCharType="begin" w:fldLock="1"/>
      </w:r>
      <w:r w:rsidRPr="00097689">
        <w:instrText xml:space="preserve"> PAGEREF _Toc57882476 \h </w:instrText>
      </w:r>
      <w:r w:rsidRPr="00097689">
        <w:fldChar w:fldCharType="separate"/>
      </w:r>
      <w:r w:rsidRPr="00097689">
        <w:t>57</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6.2.3</w:t>
      </w:r>
      <w:r w:rsidRPr="00531CC7">
        <w:rPr>
          <w:rFonts w:ascii="Calibri" w:hAnsi="Calibri"/>
          <w:sz w:val="22"/>
          <w:szCs w:val="22"/>
          <w:lang w:eastAsia="en-GB"/>
        </w:rPr>
        <w:tab/>
      </w:r>
      <w:r w:rsidRPr="00097689">
        <w:rPr>
          <w:lang w:eastAsia="zh-CN"/>
        </w:rPr>
        <w:t>Text to Speech Procedure</w:t>
      </w:r>
      <w:r w:rsidRPr="00097689">
        <w:tab/>
      </w:r>
      <w:r w:rsidRPr="00097689">
        <w:fldChar w:fldCharType="begin" w:fldLock="1"/>
      </w:r>
      <w:r w:rsidRPr="00097689">
        <w:instrText xml:space="preserve"> PAGEREF _Toc57882477 \h </w:instrText>
      </w:r>
      <w:r w:rsidRPr="00097689">
        <w:fldChar w:fldCharType="separate"/>
      </w:r>
      <w:r w:rsidRPr="00097689">
        <w:t>58</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6.2.3.1</w:t>
      </w:r>
      <w:r w:rsidRPr="00531CC7">
        <w:rPr>
          <w:rFonts w:ascii="Calibri" w:hAnsi="Calibri"/>
          <w:sz w:val="22"/>
          <w:szCs w:val="22"/>
          <w:lang w:eastAsia="en-GB"/>
        </w:rPr>
        <w:tab/>
      </w:r>
      <w:r w:rsidRPr="00097689">
        <w:rPr>
          <w:rFonts w:eastAsia="Batang"/>
        </w:rPr>
        <w:t>General</w:t>
      </w:r>
      <w:r w:rsidRPr="00097689">
        <w:tab/>
      </w:r>
      <w:r w:rsidRPr="00097689">
        <w:fldChar w:fldCharType="begin" w:fldLock="1"/>
      </w:r>
      <w:r w:rsidRPr="00097689">
        <w:instrText xml:space="preserve"> PAGEREF _Toc57882478 \h </w:instrText>
      </w:r>
      <w:r w:rsidRPr="00097689">
        <w:fldChar w:fldCharType="separate"/>
      </w:r>
      <w:r w:rsidRPr="00097689">
        <w:t>58</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6.2.3.2</w:t>
      </w:r>
      <w:r w:rsidRPr="00531CC7">
        <w:rPr>
          <w:rFonts w:ascii="Calibri" w:hAnsi="Calibri"/>
          <w:sz w:val="22"/>
          <w:szCs w:val="22"/>
          <w:lang w:eastAsia="en-GB"/>
        </w:rPr>
        <w:tab/>
      </w:r>
      <w:r w:rsidRPr="00097689">
        <w:rPr>
          <w:rFonts w:eastAsia="Batang"/>
        </w:rPr>
        <w:t>Start TTS</w:t>
      </w:r>
      <w:r w:rsidRPr="00097689">
        <w:tab/>
      </w:r>
      <w:r w:rsidRPr="00097689">
        <w:fldChar w:fldCharType="begin" w:fldLock="1"/>
      </w:r>
      <w:r w:rsidRPr="00097689">
        <w:instrText xml:space="preserve"> PAGEREF _Toc57882479 \h </w:instrText>
      </w:r>
      <w:r w:rsidRPr="00097689">
        <w:fldChar w:fldCharType="separate"/>
      </w:r>
      <w:r w:rsidRPr="00097689">
        <w:t>58</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6.2.3.3</w:t>
      </w:r>
      <w:r w:rsidRPr="00531CC7">
        <w:rPr>
          <w:rFonts w:ascii="Calibri" w:hAnsi="Calibri"/>
          <w:sz w:val="22"/>
          <w:szCs w:val="22"/>
          <w:lang w:eastAsia="en-GB"/>
        </w:rPr>
        <w:tab/>
      </w:r>
      <w:r w:rsidRPr="00097689">
        <w:rPr>
          <w:rFonts w:eastAsia="Batang"/>
        </w:rPr>
        <w:t>Stop TTS</w:t>
      </w:r>
      <w:r w:rsidRPr="00097689">
        <w:tab/>
      </w:r>
      <w:r w:rsidRPr="00097689">
        <w:fldChar w:fldCharType="begin" w:fldLock="1"/>
      </w:r>
      <w:r w:rsidRPr="00097689">
        <w:instrText xml:space="preserve"> PAGEREF _Toc57882480 \h </w:instrText>
      </w:r>
      <w:r w:rsidRPr="00097689">
        <w:fldChar w:fldCharType="separate"/>
      </w:r>
      <w:r w:rsidRPr="00097689">
        <w:t>59</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6.2.3.4</w:t>
      </w:r>
      <w:r>
        <w:rPr>
          <w:rFonts w:eastAsia="Batang"/>
        </w:rPr>
        <w:tab/>
      </w:r>
      <w:r w:rsidRPr="00097689">
        <w:rPr>
          <w:rFonts w:eastAsia="Batang"/>
        </w:rPr>
        <w:t>TTS Completed</w:t>
      </w:r>
      <w:r w:rsidRPr="00097689">
        <w:tab/>
      </w:r>
      <w:r w:rsidRPr="00097689">
        <w:fldChar w:fldCharType="begin" w:fldLock="1"/>
      </w:r>
      <w:r w:rsidRPr="00097689">
        <w:instrText xml:space="preserve"> PAGEREF _Toc57882481 \h </w:instrText>
      </w:r>
      <w:r w:rsidRPr="00097689">
        <w:fldChar w:fldCharType="separate"/>
      </w:r>
      <w:r w:rsidRPr="00097689">
        <w:t>59</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6.2.3.5</w:t>
      </w:r>
      <w:r>
        <w:rPr>
          <w:rFonts w:eastAsia="Batang"/>
        </w:rPr>
        <w:tab/>
      </w:r>
      <w:r w:rsidRPr="00097689">
        <w:rPr>
          <w:rFonts w:eastAsia="Batang"/>
        </w:rPr>
        <w:t>Message sequence chart</w:t>
      </w:r>
      <w:r w:rsidRPr="00097689">
        <w:tab/>
      </w:r>
      <w:r w:rsidRPr="00097689">
        <w:fldChar w:fldCharType="begin" w:fldLock="1"/>
      </w:r>
      <w:r w:rsidRPr="00097689">
        <w:instrText xml:space="preserve"> PAGEREF _Toc57882482 \h </w:instrText>
      </w:r>
      <w:r w:rsidRPr="00097689">
        <w:fldChar w:fldCharType="separate"/>
      </w:r>
      <w:r w:rsidRPr="00097689">
        <w:t>59</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6.2.4</w:t>
      </w:r>
      <w:r w:rsidRPr="00531CC7">
        <w:rPr>
          <w:rFonts w:ascii="Calibri" w:hAnsi="Calibri"/>
          <w:sz w:val="22"/>
          <w:szCs w:val="22"/>
          <w:lang w:eastAsia="en-GB"/>
        </w:rPr>
        <w:tab/>
      </w:r>
      <w:r w:rsidRPr="00097689">
        <w:rPr>
          <w:lang w:eastAsia="zh-CN"/>
        </w:rPr>
        <w:t>Audio Record Procedure</w:t>
      </w:r>
      <w:r w:rsidRPr="00097689">
        <w:tab/>
      </w:r>
      <w:r w:rsidRPr="00097689">
        <w:fldChar w:fldCharType="begin" w:fldLock="1"/>
      </w:r>
      <w:r w:rsidRPr="00097689">
        <w:instrText xml:space="preserve"> PAGEREF _Toc57882483 \h </w:instrText>
      </w:r>
      <w:r w:rsidRPr="00097689">
        <w:fldChar w:fldCharType="separate"/>
      </w:r>
      <w:r w:rsidRPr="00097689">
        <w:t>60</w:t>
      </w:r>
      <w:r w:rsidRPr="00097689">
        <w:fldChar w:fldCharType="end"/>
      </w:r>
    </w:p>
    <w:p w:rsidR="00097689" w:rsidRPr="00531CC7" w:rsidRDefault="00097689">
      <w:pPr>
        <w:pStyle w:val="TOC4"/>
        <w:rPr>
          <w:rFonts w:ascii="Calibri" w:hAnsi="Calibri"/>
          <w:sz w:val="22"/>
          <w:szCs w:val="22"/>
          <w:lang w:eastAsia="en-GB"/>
        </w:rPr>
      </w:pPr>
      <w:r w:rsidRPr="00097689">
        <w:rPr>
          <w:rFonts w:eastAsia="SimSun"/>
        </w:rPr>
        <w:t>6.2.4.1</w:t>
      </w:r>
      <w:r w:rsidRPr="00531CC7">
        <w:rPr>
          <w:rFonts w:ascii="Calibri" w:hAnsi="Calibri"/>
          <w:sz w:val="22"/>
          <w:szCs w:val="22"/>
          <w:lang w:eastAsia="en-GB"/>
        </w:rPr>
        <w:tab/>
      </w:r>
      <w:r w:rsidRPr="00097689">
        <w:rPr>
          <w:rFonts w:eastAsia="SimSun"/>
        </w:rPr>
        <w:t>General</w:t>
      </w:r>
      <w:r w:rsidRPr="00097689">
        <w:tab/>
      </w:r>
      <w:r w:rsidRPr="00097689">
        <w:fldChar w:fldCharType="begin" w:fldLock="1"/>
      </w:r>
      <w:r w:rsidRPr="00097689">
        <w:instrText xml:space="preserve"> PAGEREF _Toc57882484 \h </w:instrText>
      </w:r>
      <w:r w:rsidRPr="00097689">
        <w:fldChar w:fldCharType="separate"/>
      </w:r>
      <w:r w:rsidRPr="00097689">
        <w:t>60</w:t>
      </w:r>
      <w:r w:rsidRPr="00097689">
        <w:fldChar w:fldCharType="end"/>
      </w:r>
    </w:p>
    <w:p w:rsidR="00097689" w:rsidRPr="00531CC7" w:rsidRDefault="00097689">
      <w:pPr>
        <w:pStyle w:val="TOC4"/>
        <w:rPr>
          <w:rFonts w:ascii="Calibri" w:hAnsi="Calibri"/>
          <w:sz w:val="22"/>
          <w:szCs w:val="22"/>
          <w:lang w:eastAsia="en-GB"/>
        </w:rPr>
      </w:pPr>
      <w:r w:rsidRPr="00097689">
        <w:rPr>
          <w:rFonts w:eastAsia="SimSun"/>
        </w:rPr>
        <w:t>6.2.4.2</w:t>
      </w:r>
      <w:r w:rsidRPr="00531CC7">
        <w:rPr>
          <w:rFonts w:ascii="Calibri" w:hAnsi="Calibri"/>
          <w:sz w:val="22"/>
          <w:szCs w:val="22"/>
          <w:lang w:eastAsia="en-GB"/>
        </w:rPr>
        <w:tab/>
      </w:r>
      <w:r w:rsidRPr="00097689">
        <w:rPr>
          <w:rFonts w:eastAsia="SimSun"/>
        </w:rPr>
        <w:t>Start audio record</w:t>
      </w:r>
      <w:r w:rsidRPr="00097689">
        <w:tab/>
      </w:r>
      <w:r w:rsidRPr="00097689">
        <w:fldChar w:fldCharType="begin" w:fldLock="1"/>
      </w:r>
      <w:r w:rsidRPr="00097689">
        <w:instrText xml:space="preserve"> PAGEREF _Toc57882485 \h </w:instrText>
      </w:r>
      <w:r w:rsidRPr="00097689">
        <w:fldChar w:fldCharType="separate"/>
      </w:r>
      <w:r w:rsidRPr="00097689">
        <w:t>60</w:t>
      </w:r>
      <w:r w:rsidRPr="00097689">
        <w:fldChar w:fldCharType="end"/>
      </w:r>
    </w:p>
    <w:p w:rsidR="00097689" w:rsidRPr="00531CC7" w:rsidRDefault="00097689">
      <w:pPr>
        <w:pStyle w:val="TOC4"/>
        <w:rPr>
          <w:rFonts w:ascii="Calibri" w:hAnsi="Calibri"/>
          <w:sz w:val="22"/>
          <w:szCs w:val="22"/>
          <w:lang w:eastAsia="en-GB"/>
        </w:rPr>
      </w:pPr>
      <w:r w:rsidRPr="00097689">
        <w:rPr>
          <w:rFonts w:eastAsia="SimSun"/>
        </w:rPr>
        <w:t>6.2.4.3</w:t>
      </w:r>
      <w:r w:rsidRPr="00531CC7">
        <w:rPr>
          <w:rFonts w:ascii="Calibri" w:hAnsi="Calibri"/>
          <w:sz w:val="22"/>
          <w:szCs w:val="22"/>
          <w:lang w:eastAsia="en-GB"/>
        </w:rPr>
        <w:tab/>
      </w:r>
      <w:r w:rsidRPr="00097689">
        <w:rPr>
          <w:rFonts w:eastAsia="SimSun"/>
        </w:rPr>
        <w:t>Stop audio record</w:t>
      </w:r>
      <w:r w:rsidRPr="00097689">
        <w:tab/>
      </w:r>
      <w:r w:rsidRPr="00097689">
        <w:fldChar w:fldCharType="begin" w:fldLock="1"/>
      </w:r>
      <w:r w:rsidRPr="00097689">
        <w:instrText xml:space="preserve"> PAGEREF _Toc57882486 \h </w:instrText>
      </w:r>
      <w:r w:rsidRPr="00097689">
        <w:fldChar w:fldCharType="separate"/>
      </w:r>
      <w:r w:rsidRPr="00097689">
        <w:t>60</w:t>
      </w:r>
      <w:r w:rsidRPr="00097689">
        <w:fldChar w:fldCharType="end"/>
      </w:r>
    </w:p>
    <w:p w:rsidR="00097689" w:rsidRPr="00531CC7" w:rsidRDefault="00097689">
      <w:pPr>
        <w:pStyle w:val="TOC4"/>
        <w:rPr>
          <w:rFonts w:ascii="Calibri" w:hAnsi="Calibri"/>
          <w:sz w:val="22"/>
          <w:szCs w:val="22"/>
          <w:lang w:eastAsia="en-GB"/>
        </w:rPr>
      </w:pPr>
      <w:r w:rsidRPr="00097689">
        <w:rPr>
          <w:rFonts w:eastAsia="SimSun"/>
        </w:rPr>
        <w:t>6.2.4.4</w:t>
      </w:r>
      <w:r w:rsidRPr="00531CC7">
        <w:rPr>
          <w:rFonts w:ascii="Calibri" w:hAnsi="Calibri"/>
          <w:sz w:val="22"/>
          <w:szCs w:val="22"/>
          <w:lang w:eastAsia="en-GB"/>
        </w:rPr>
        <w:tab/>
      </w:r>
      <w:r w:rsidRPr="00097689">
        <w:rPr>
          <w:rFonts w:eastAsia="SimSun"/>
        </w:rPr>
        <w:t>Audio record completed</w:t>
      </w:r>
      <w:r w:rsidRPr="00097689">
        <w:tab/>
      </w:r>
      <w:r w:rsidRPr="00097689">
        <w:fldChar w:fldCharType="begin" w:fldLock="1"/>
      </w:r>
      <w:r w:rsidRPr="00097689">
        <w:instrText xml:space="preserve"> PAGEREF _Toc57882487 \h </w:instrText>
      </w:r>
      <w:r w:rsidRPr="00097689">
        <w:fldChar w:fldCharType="separate"/>
      </w:r>
      <w:r w:rsidRPr="00097689">
        <w:t>60</w:t>
      </w:r>
      <w:r w:rsidRPr="00097689">
        <w:fldChar w:fldCharType="end"/>
      </w:r>
    </w:p>
    <w:p w:rsidR="00097689" w:rsidRPr="00531CC7" w:rsidRDefault="00097689">
      <w:pPr>
        <w:pStyle w:val="TOC4"/>
        <w:rPr>
          <w:rFonts w:ascii="Calibri" w:hAnsi="Calibri"/>
          <w:sz w:val="22"/>
          <w:szCs w:val="22"/>
          <w:lang w:eastAsia="en-GB"/>
        </w:rPr>
      </w:pPr>
      <w:r w:rsidRPr="00097689">
        <w:rPr>
          <w:rFonts w:eastAsia="SimSun"/>
        </w:rPr>
        <w:t>6.2.4.5</w:t>
      </w:r>
      <w:r w:rsidRPr="00531CC7">
        <w:rPr>
          <w:rFonts w:ascii="Calibri" w:hAnsi="Calibri"/>
          <w:sz w:val="22"/>
          <w:szCs w:val="22"/>
          <w:lang w:eastAsia="en-GB"/>
        </w:rPr>
        <w:tab/>
      </w:r>
      <w:r w:rsidRPr="00097689">
        <w:rPr>
          <w:rFonts w:eastAsia="SimSun"/>
        </w:rPr>
        <w:t>Message sequence chart</w:t>
      </w:r>
      <w:r w:rsidRPr="00097689">
        <w:tab/>
      </w:r>
      <w:r w:rsidRPr="00097689">
        <w:fldChar w:fldCharType="begin" w:fldLock="1"/>
      </w:r>
      <w:r w:rsidRPr="00097689">
        <w:instrText xml:space="preserve"> PAGEREF _Toc57882488 \h </w:instrText>
      </w:r>
      <w:r w:rsidRPr="00097689">
        <w:fldChar w:fldCharType="separate"/>
      </w:r>
      <w:r w:rsidRPr="00097689">
        <w:t>60</w:t>
      </w:r>
      <w:r w:rsidRPr="00097689">
        <w:fldChar w:fldCharType="end"/>
      </w:r>
    </w:p>
    <w:p w:rsidR="00097689" w:rsidRPr="00531CC7" w:rsidRDefault="00097689">
      <w:pPr>
        <w:pStyle w:val="TOC3"/>
        <w:rPr>
          <w:rFonts w:ascii="Calibri" w:hAnsi="Calibri"/>
          <w:sz w:val="22"/>
          <w:szCs w:val="22"/>
          <w:lang w:eastAsia="en-GB"/>
        </w:rPr>
      </w:pPr>
      <w:r w:rsidRPr="00097689">
        <w:t>6.2.5</w:t>
      </w:r>
      <w:r w:rsidRPr="00531CC7">
        <w:rPr>
          <w:rFonts w:ascii="Calibri" w:hAnsi="Calibri"/>
          <w:sz w:val="22"/>
          <w:szCs w:val="22"/>
          <w:lang w:eastAsia="en-GB"/>
        </w:rPr>
        <w:tab/>
      </w:r>
      <w:r w:rsidRPr="00097689">
        <w:t xml:space="preserve">DTMF Collection </w:t>
      </w:r>
      <w:r w:rsidRPr="00097689">
        <w:rPr>
          <w:lang w:eastAsia="zh-CN"/>
        </w:rPr>
        <w:t>Procedure</w:t>
      </w:r>
      <w:r w:rsidRPr="00097689">
        <w:tab/>
      </w:r>
      <w:r w:rsidRPr="00097689">
        <w:fldChar w:fldCharType="begin" w:fldLock="1"/>
      </w:r>
      <w:r w:rsidRPr="00097689">
        <w:instrText xml:space="preserve"> PAGEREF _Toc57882489 \h </w:instrText>
      </w:r>
      <w:r w:rsidRPr="00097689">
        <w:fldChar w:fldCharType="separate"/>
      </w:r>
      <w:r w:rsidRPr="00097689">
        <w:t>61</w:t>
      </w:r>
      <w:r w:rsidRPr="00097689">
        <w:fldChar w:fldCharType="end"/>
      </w:r>
    </w:p>
    <w:p w:rsidR="00097689" w:rsidRPr="00531CC7" w:rsidRDefault="00097689">
      <w:pPr>
        <w:pStyle w:val="TOC3"/>
        <w:rPr>
          <w:rFonts w:ascii="Calibri" w:hAnsi="Calibri"/>
          <w:sz w:val="22"/>
          <w:szCs w:val="22"/>
          <w:lang w:eastAsia="en-GB"/>
        </w:rPr>
      </w:pPr>
      <w:r w:rsidRPr="00097689">
        <w:t>6.2.</w:t>
      </w:r>
      <w:r w:rsidRPr="00097689">
        <w:rPr>
          <w:lang w:eastAsia="zh-CN"/>
        </w:rPr>
        <w:t>6</w:t>
      </w:r>
      <w:r w:rsidRPr="00531CC7">
        <w:rPr>
          <w:rFonts w:ascii="Calibri" w:hAnsi="Calibri"/>
          <w:sz w:val="22"/>
          <w:szCs w:val="22"/>
          <w:lang w:eastAsia="en-GB"/>
        </w:rPr>
        <w:tab/>
      </w:r>
      <w:r w:rsidRPr="00097689">
        <w:rPr>
          <w:lang w:eastAsia="zh-CN"/>
        </w:rPr>
        <w:t>Automatic Speech Recognition Procedure</w:t>
      </w:r>
      <w:r w:rsidRPr="00097689">
        <w:tab/>
      </w:r>
      <w:r w:rsidRPr="00097689">
        <w:fldChar w:fldCharType="begin" w:fldLock="1"/>
      </w:r>
      <w:r w:rsidRPr="00097689">
        <w:instrText xml:space="preserve"> PAGEREF _Toc57882490 \h </w:instrText>
      </w:r>
      <w:r w:rsidRPr="00097689">
        <w:fldChar w:fldCharType="separate"/>
      </w:r>
      <w:r w:rsidRPr="00097689">
        <w:t>62</w:t>
      </w:r>
      <w:r w:rsidRPr="00097689">
        <w:fldChar w:fldCharType="end"/>
      </w:r>
    </w:p>
    <w:p w:rsidR="00097689" w:rsidRPr="00531CC7" w:rsidRDefault="00097689">
      <w:pPr>
        <w:pStyle w:val="TOC4"/>
        <w:rPr>
          <w:rFonts w:ascii="Calibri" w:hAnsi="Calibri"/>
          <w:sz w:val="22"/>
          <w:szCs w:val="22"/>
          <w:lang w:eastAsia="en-GB"/>
        </w:rPr>
      </w:pPr>
      <w:r w:rsidRPr="00097689">
        <w:rPr>
          <w:rFonts w:eastAsia="SimSun"/>
        </w:rPr>
        <w:t>6.2.6.1</w:t>
      </w:r>
      <w:r w:rsidRPr="00531CC7">
        <w:rPr>
          <w:rFonts w:ascii="Calibri" w:hAnsi="Calibri"/>
          <w:sz w:val="22"/>
          <w:szCs w:val="22"/>
          <w:lang w:eastAsia="en-GB"/>
        </w:rPr>
        <w:tab/>
      </w:r>
      <w:r w:rsidRPr="00097689">
        <w:rPr>
          <w:rFonts w:eastAsia="SimSun"/>
        </w:rPr>
        <w:t>General</w:t>
      </w:r>
      <w:r w:rsidRPr="00097689">
        <w:tab/>
      </w:r>
      <w:r w:rsidRPr="00097689">
        <w:fldChar w:fldCharType="begin" w:fldLock="1"/>
      </w:r>
      <w:r w:rsidRPr="00097689">
        <w:instrText xml:space="preserve"> PAGEREF _Toc57882491 \h </w:instrText>
      </w:r>
      <w:r w:rsidRPr="00097689">
        <w:fldChar w:fldCharType="separate"/>
      </w:r>
      <w:r w:rsidRPr="00097689">
        <w:t>62</w:t>
      </w:r>
      <w:r w:rsidRPr="00097689">
        <w:fldChar w:fldCharType="end"/>
      </w:r>
    </w:p>
    <w:p w:rsidR="00097689" w:rsidRPr="00531CC7" w:rsidRDefault="00097689">
      <w:pPr>
        <w:pStyle w:val="TOC4"/>
        <w:rPr>
          <w:rFonts w:ascii="Calibri" w:hAnsi="Calibri"/>
          <w:sz w:val="22"/>
          <w:szCs w:val="22"/>
          <w:lang w:eastAsia="en-GB"/>
        </w:rPr>
      </w:pPr>
      <w:r w:rsidRPr="00097689">
        <w:rPr>
          <w:rFonts w:eastAsia="SimSun"/>
        </w:rPr>
        <w:t>6.2.6.2</w:t>
      </w:r>
      <w:r>
        <w:rPr>
          <w:rFonts w:eastAsia="SimSun"/>
        </w:rPr>
        <w:tab/>
      </w:r>
      <w:r w:rsidRPr="00097689">
        <w:rPr>
          <w:rFonts w:eastAsia="SimSun"/>
        </w:rPr>
        <w:t>Start ASR</w:t>
      </w:r>
      <w:r w:rsidRPr="00097689">
        <w:tab/>
      </w:r>
      <w:r w:rsidRPr="00097689">
        <w:fldChar w:fldCharType="begin" w:fldLock="1"/>
      </w:r>
      <w:r w:rsidRPr="00097689">
        <w:instrText xml:space="preserve"> PAGEREF _Toc57882492 \h </w:instrText>
      </w:r>
      <w:r w:rsidRPr="00097689">
        <w:fldChar w:fldCharType="separate"/>
      </w:r>
      <w:r w:rsidRPr="00097689">
        <w:t>62</w:t>
      </w:r>
      <w:r w:rsidRPr="00097689">
        <w:fldChar w:fldCharType="end"/>
      </w:r>
    </w:p>
    <w:p w:rsidR="00097689" w:rsidRPr="00531CC7" w:rsidRDefault="00097689">
      <w:pPr>
        <w:pStyle w:val="TOC4"/>
        <w:rPr>
          <w:rFonts w:ascii="Calibri" w:hAnsi="Calibri"/>
          <w:sz w:val="22"/>
          <w:szCs w:val="22"/>
          <w:lang w:eastAsia="en-GB"/>
        </w:rPr>
      </w:pPr>
      <w:r w:rsidRPr="00097689">
        <w:rPr>
          <w:rFonts w:eastAsia="SimSun"/>
        </w:rPr>
        <w:t>6.2.6.3</w:t>
      </w:r>
      <w:r>
        <w:rPr>
          <w:rFonts w:eastAsia="SimSun"/>
        </w:rPr>
        <w:tab/>
      </w:r>
      <w:r w:rsidRPr="00097689">
        <w:rPr>
          <w:rFonts w:eastAsia="SimSun"/>
        </w:rPr>
        <w:t>Stop ASR</w:t>
      </w:r>
      <w:r w:rsidRPr="00097689">
        <w:tab/>
      </w:r>
      <w:r w:rsidRPr="00097689">
        <w:fldChar w:fldCharType="begin" w:fldLock="1"/>
      </w:r>
      <w:r w:rsidRPr="00097689">
        <w:instrText xml:space="preserve"> PAGEREF _Toc57882493 \h </w:instrText>
      </w:r>
      <w:r w:rsidRPr="00097689">
        <w:fldChar w:fldCharType="separate"/>
      </w:r>
      <w:r w:rsidRPr="00097689">
        <w:t>63</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6.2.6.5</w:t>
      </w:r>
      <w:r>
        <w:rPr>
          <w:rFonts w:eastAsia="Batang"/>
        </w:rPr>
        <w:tab/>
      </w:r>
      <w:r w:rsidRPr="00097689">
        <w:rPr>
          <w:rFonts w:eastAsia="Batang"/>
        </w:rPr>
        <w:t>Message sequence chart</w:t>
      </w:r>
      <w:r w:rsidRPr="00097689">
        <w:tab/>
      </w:r>
      <w:r w:rsidRPr="00097689">
        <w:fldChar w:fldCharType="begin" w:fldLock="1"/>
      </w:r>
      <w:r w:rsidRPr="00097689">
        <w:instrText xml:space="preserve"> PAGEREF _Toc57882494 \h </w:instrText>
      </w:r>
      <w:r w:rsidRPr="00097689">
        <w:fldChar w:fldCharType="separate"/>
      </w:r>
      <w:r w:rsidRPr="00097689">
        <w:t>63</w:t>
      </w:r>
      <w:r w:rsidRPr="00097689">
        <w:fldChar w:fldCharType="end"/>
      </w:r>
    </w:p>
    <w:p w:rsidR="00097689" w:rsidRPr="00531CC7" w:rsidRDefault="00097689">
      <w:pPr>
        <w:pStyle w:val="TOC3"/>
        <w:rPr>
          <w:rFonts w:ascii="Calibri" w:hAnsi="Calibri"/>
          <w:sz w:val="22"/>
          <w:szCs w:val="22"/>
          <w:lang w:eastAsia="en-GB"/>
        </w:rPr>
      </w:pPr>
      <w:r w:rsidRPr="00097689">
        <w:t>6.2.</w:t>
      </w:r>
      <w:r w:rsidRPr="00097689">
        <w:rPr>
          <w:lang w:eastAsia="zh-CN"/>
        </w:rPr>
        <w:t>7</w:t>
      </w:r>
      <w:r w:rsidRPr="00531CC7">
        <w:rPr>
          <w:rFonts w:ascii="Calibri" w:hAnsi="Calibri"/>
          <w:sz w:val="22"/>
          <w:szCs w:val="22"/>
          <w:lang w:eastAsia="en-GB"/>
        </w:rPr>
        <w:tab/>
      </w:r>
      <w:r w:rsidRPr="00097689">
        <w:rPr>
          <w:lang w:eastAsia="zh-CN"/>
        </w:rPr>
        <w:t>Play Multimedia Procedure</w:t>
      </w:r>
      <w:r w:rsidRPr="00097689">
        <w:tab/>
      </w:r>
      <w:r w:rsidRPr="00097689">
        <w:fldChar w:fldCharType="begin" w:fldLock="1"/>
      </w:r>
      <w:r w:rsidRPr="00097689">
        <w:instrText xml:space="preserve"> PAGEREF _Toc57882495 \h </w:instrText>
      </w:r>
      <w:r w:rsidRPr="00097689">
        <w:fldChar w:fldCharType="separate"/>
      </w:r>
      <w:r w:rsidRPr="00097689">
        <w:t>64</w:t>
      </w:r>
      <w:r w:rsidRPr="00097689">
        <w:fldChar w:fldCharType="end"/>
      </w:r>
    </w:p>
    <w:p w:rsidR="00097689" w:rsidRPr="00531CC7" w:rsidRDefault="00097689">
      <w:pPr>
        <w:pStyle w:val="TOC4"/>
        <w:rPr>
          <w:rFonts w:ascii="Calibri" w:hAnsi="Calibri"/>
          <w:sz w:val="22"/>
          <w:szCs w:val="22"/>
          <w:lang w:eastAsia="en-GB"/>
        </w:rPr>
      </w:pPr>
      <w:r w:rsidRPr="00097689">
        <w:t>6.2.7.1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_Toc57882496 \h </w:instrText>
      </w:r>
      <w:r w:rsidRPr="00097689">
        <w:fldChar w:fldCharType="separate"/>
      </w:r>
      <w:r w:rsidRPr="00097689">
        <w:t>64</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6.2.7.2</w:t>
      </w:r>
      <w:r>
        <w:rPr>
          <w:rFonts w:eastAsia="Batang"/>
        </w:rPr>
        <w:tab/>
      </w:r>
      <w:r w:rsidRPr="00097689">
        <w:rPr>
          <w:rFonts w:eastAsia="Batang"/>
        </w:rPr>
        <w:t>H.248 context model</w:t>
      </w:r>
      <w:r w:rsidRPr="00097689">
        <w:tab/>
      </w:r>
      <w:r w:rsidRPr="00097689">
        <w:fldChar w:fldCharType="begin" w:fldLock="1"/>
      </w:r>
      <w:r w:rsidRPr="00097689">
        <w:instrText xml:space="preserve"> PAGEREF _Toc57882497 \h </w:instrText>
      </w:r>
      <w:r w:rsidRPr="00097689">
        <w:fldChar w:fldCharType="separate"/>
      </w:r>
      <w:r w:rsidRPr="00097689">
        <w:t>64</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6.2.7.3</w:t>
      </w:r>
      <w:r w:rsidRPr="00531CC7">
        <w:rPr>
          <w:rFonts w:ascii="Calibri" w:hAnsi="Calibri"/>
          <w:sz w:val="22"/>
          <w:szCs w:val="22"/>
          <w:lang w:eastAsia="en-GB"/>
        </w:rPr>
        <w:tab/>
      </w:r>
      <w:r w:rsidRPr="00097689">
        <w:rPr>
          <w:rFonts w:eastAsia="Batang"/>
        </w:rPr>
        <w:t>Start playing multimedia</w:t>
      </w:r>
      <w:r w:rsidRPr="00097689">
        <w:tab/>
      </w:r>
      <w:r w:rsidRPr="00097689">
        <w:fldChar w:fldCharType="begin" w:fldLock="1"/>
      </w:r>
      <w:r w:rsidRPr="00097689">
        <w:instrText xml:space="preserve"> PAGEREF _Toc57882498 \h </w:instrText>
      </w:r>
      <w:r w:rsidRPr="00097689">
        <w:fldChar w:fldCharType="separate"/>
      </w:r>
      <w:r w:rsidRPr="00097689">
        <w:t>65</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lastRenderedPageBreak/>
        <w:t>6.2.7.4</w:t>
      </w:r>
      <w:r w:rsidRPr="00531CC7">
        <w:rPr>
          <w:rFonts w:ascii="Calibri" w:hAnsi="Calibri"/>
          <w:sz w:val="22"/>
          <w:szCs w:val="22"/>
          <w:lang w:eastAsia="en-GB"/>
        </w:rPr>
        <w:tab/>
      </w:r>
      <w:r w:rsidRPr="00097689">
        <w:rPr>
          <w:rFonts w:eastAsia="Batang"/>
        </w:rPr>
        <w:t>Stop playing multimedia</w:t>
      </w:r>
      <w:r w:rsidRPr="00097689">
        <w:tab/>
      </w:r>
      <w:r w:rsidRPr="00097689">
        <w:fldChar w:fldCharType="begin" w:fldLock="1"/>
      </w:r>
      <w:r w:rsidRPr="00097689">
        <w:instrText xml:space="preserve"> PAGEREF _Toc57882499 \h </w:instrText>
      </w:r>
      <w:r w:rsidRPr="00097689">
        <w:fldChar w:fldCharType="separate"/>
      </w:r>
      <w:r w:rsidRPr="00097689">
        <w:t>65</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6.2.7.5</w:t>
      </w:r>
      <w:r w:rsidRPr="00531CC7">
        <w:rPr>
          <w:rFonts w:ascii="Calibri" w:hAnsi="Calibri"/>
          <w:sz w:val="22"/>
          <w:szCs w:val="22"/>
          <w:lang w:eastAsia="en-GB"/>
        </w:rPr>
        <w:tab/>
      </w:r>
      <w:r w:rsidRPr="00097689">
        <w:rPr>
          <w:rFonts w:eastAsia="Batang"/>
        </w:rPr>
        <w:t>Playing multimedia completed</w:t>
      </w:r>
      <w:r w:rsidRPr="00097689">
        <w:tab/>
      </w:r>
      <w:r w:rsidRPr="00097689">
        <w:fldChar w:fldCharType="begin" w:fldLock="1"/>
      </w:r>
      <w:r w:rsidRPr="00097689">
        <w:instrText xml:space="preserve"> PAGEREF _Toc57882500 \h </w:instrText>
      </w:r>
      <w:r w:rsidRPr="00097689">
        <w:fldChar w:fldCharType="separate"/>
      </w:r>
      <w:r w:rsidRPr="00097689">
        <w:t>65</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6.2.7.6</w:t>
      </w:r>
      <w:r w:rsidRPr="00531CC7">
        <w:rPr>
          <w:rFonts w:ascii="Calibri" w:hAnsi="Calibri"/>
          <w:sz w:val="22"/>
          <w:szCs w:val="22"/>
          <w:lang w:eastAsia="en-GB"/>
        </w:rPr>
        <w:tab/>
      </w:r>
      <w:r w:rsidRPr="00097689">
        <w:rPr>
          <w:rFonts w:eastAsia="Batang"/>
        </w:rPr>
        <w:t>Message sequence chart</w:t>
      </w:r>
      <w:r w:rsidRPr="00097689">
        <w:tab/>
      </w:r>
      <w:r w:rsidRPr="00097689">
        <w:fldChar w:fldCharType="begin" w:fldLock="1"/>
      </w:r>
      <w:r w:rsidRPr="00097689">
        <w:instrText xml:space="preserve"> PAGEREF _Toc57882501 \h </w:instrText>
      </w:r>
      <w:r w:rsidRPr="00097689">
        <w:fldChar w:fldCharType="separate"/>
      </w:r>
      <w:r w:rsidRPr="00097689">
        <w:t>65</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6.2.7.</w:t>
      </w:r>
      <w:r w:rsidRPr="00097689">
        <w:rPr>
          <w:lang w:eastAsia="zh-CN"/>
        </w:rPr>
        <w:t>7</w:t>
      </w:r>
      <w:r w:rsidRPr="00531CC7">
        <w:rPr>
          <w:rFonts w:ascii="Calibri" w:hAnsi="Calibri"/>
          <w:sz w:val="22"/>
          <w:szCs w:val="22"/>
          <w:lang w:eastAsia="en-GB"/>
        </w:rPr>
        <w:tab/>
      </w:r>
      <w:r w:rsidRPr="00097689">
        <w:rPr>
          <w:rFonts w:eastAsia="Batang"/>
        </w:rPr>
        <w:t xml:space="preserve">Start playing </w:t>
      </w:r>
      <w:r w:rsidRPr="00097689">
        <w:rPr>
          <w:lang w:eastAsia="zh-CN"/>
        </w:rPr>
        <w:t>message</w:t>
      </w:r>
      <w:r w:rsidRPr="00097689">
        <w:tab/>
      </w:r>
      <w:r w:rsidRPr="00097689">
        <w:fldChar w:fldCharType="begin" w:fldLock="1"/>
      </w:r>
      <w:r w:rsidRPr="00097689">
        <w:instrText xml:space="preserve"> PAGEREF _Toc57882502 \h </w:instrText>
      </w:r>
      <w:r w:rsidRPr="00097689">
        <w:fldChar w:fldCharType="separate"/>
      </w:r>
      <w:r w:rsidRPr="00097689">
        <w:t>66</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6.2.7.</w:t>
      </w:r>
      <w:r w:rsidRPr="00097689">
        <w:rPr>
          <w:lang w:eastAsia="zh-CN"/>
        </w:rPr>
        <w:t>8</w:t>
      </w:r>
      <w:r w:rsidRPr="00531CC7">
        <w:rPr>
          <w:rFonts w:ascii="Calibri" w:hAnsi="Calibri"/>
          <w:sz w:val="22"/>
          <w:szCs w:val="22"/>
          <w:lang w:eastAsia="en-GB"/>
        </w:rPr>
        <w:tab/>
      </w:r>
      <w:r w:rsidRPr="00097689">
        <w:rPr>
          <w:rFonts w:eastAsia="Batang"/>
        </w:rPr>
        <w:t>Stop playing message</w:t>
      </w:r>
      <w:r w:rsidRPr="00097689">
        <w:tab/>
      </w:r>
      <w:r w:rsidRPr="00097689">
        <w:fldChar w:fldCharType="begin" w:fldLock="1"/>
      </w:r>
      <w:r w:rsidRPr="00097689">
        <w:instrText xml:space="preserve"> PAGEREF _Toc57882503 \h </w:instrText>
      </w:r>
      <w:r w:rsidRPr="00097689">
        <w:fldChar w:fldCharType="separate"/>
      </w:r>
      <w:r w:rsidRPr="00097689">
        <w:t>66</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6.2.7.</w:t>
      </w:r>
      <w:r w:rsidRPr="00097689">
        <w:rPr>
          <w:lang w:eastAsia="zh-CN"/>
        </w:rPr>
        <w:t>9</w:t>
      </w:r>
      <w:r w:rsidRPr="00531CC7">
        <w:rPr>
          <w:rFonts w:ascii="Calibri" w:hAnsi="Calibri"/>
          <w:sz w:val="22"/>
          <w:szCs w:val="22"/>
          <w:lang w:eastAsia="en-GB"/>
        </w:rPr>
        <w:tab/>
      </w:r>
      <w:r w:rsidRPr="00097689">
        <w:rPr>
          <w:rFonts w:eastAsia="Batang"/>
        </w:rPr>
        <w:t>Playing message completed</w:t>
      </w:r>
      <w:r w:rsidRPr="00097689">
        <w:tab/>
      </w:r>
      <w:r w:rsidRPr="00097689">
        <w:fldChar w:fldCharType="begin" w:fldLock="1"/>
      </w:r>
      <w:r w:rsidRPr="00097689">
        <w:instrText xml:space="preserve"> PAGEREF _Toc57882504 \h </w:instrText>
      </w:r>
      <w:r w:rsidRPr="00097689">
        <w:fldChar w:fldCharType="separate"/>
      </w:r>
      <w:r w:rsidRPr="00097689">
        <w:t>67</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6.2.7.</w:t>
      </w:r>
      <w:r w:rsidRPr="00097689">
        <w:rPr>
          <w:lang w:eastAsia="zh-CN"/>
        </w:rPr>
        <w:t>10</w:t>
      </w:r>
      <w:r w:rsidRPr="00531CC7">
        <w:rPr>
          <w:rFonts w:ascii="Calibri" w:hAnsi="Calibri"/>
          <w:sz w:val="22"/>
          <w:szCs w:val="22"/>
          <w:lang w:eastAsia="en-GB"/>
        </w:rPr>
        <w:tab/>
      </w:r>
      <w:r w:rsidRPr="00097689">
        <w:rPr>
          <w:rFonts w:eastAsia="Batang"/>
        </w:rPr>
        <w:t>Message sequence chart</w:t>
      </w:r>
      <w:r w:rsidRPr="00097689">
        <w:tab/>
      </w:r>
      <w:r w:rsidRPr="00097689">
        <w:fldChar w:fldCharType="begin" w:fldLock="1"/>
      </w:r>
      <w:r w:rsidRPr="00097689">
        <w:instrText xml:space="preserve"> PAGEREF _Toc57882505 \h </w:instrText>
      </w:r>
      <w:r w:rsidRPr="00097689">
        <w:fldChar w:fldCharType="separate"/>
      </w:r>
      <w:r w:rsidRPr="00097689">
        <w:t>67</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6.2.8</w:t>
      </w:r>
      <w:r w:rsidRPr="00531CC7">
        <w:rPr>
          <w:rFonts w:ascii="Calibri" w:hAnsi="Calibri"/>
          <w:sz w:val="22"/>
          <w:szCs w:val="22"/>
          <w:lang w:eastAsia="en-GB"/>
        </w:rPr>
        <w:tab/>
      </w:r>
      <w:r w:rsidRPr="00097689">
        <w:rPr>
          <w:lang w:eastAsia="zh-CN"/>
        </w:rPr>
        <w:t>Multimedia Record Procedure</w:t>
      </w:r>
      <w:r w:rsidRPr="00097689">
        <w:tab/>
      </w:r>
      <w:r w:rsidRPr="00097689">
        <w:fldChar w:fldCharType="begin" w:fldLock="1"/>
      </w:r>
      <w:r w:rsidRPr="00097689">
        <w:instrText xml:space="preserve"> PAGEREF _Toc57882506 \h </w:instrText>
      </w:r>
      <w:r w:rsidRPr="00097689">
        <w:fldChar w:fldCharType="separate"/>
      </w:r>
      <w:r w:rsidRPr="00097689">
        <w:t>67</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6.2.8.1</w:t>
      </w:r>
      <w:r w:rsidRPr="00531CC7">
        <w:rPr>
          <w:rFonts w:ascii="Calibri" w:hAnsi="Calibri"/>
          <w:sz w:val="22"/>
          <w:szCs w:val="22"/>
          <w:lang w:eastAsia="en-GB"/>
        </w:rPr>
        <w:tab/>
      </w:r>
      <w:r w:rsidRPr="00097689">
        <w:rPr>
          <w:rFonts w:eastAsia="Batang"/>
        </w:rPr>
        <w:t>General</w:t>
      </w:r>
      <w:r w:rsidRPr="00097689">
        <w:tab/>
      </w:r>
      <w:r w:rsidRPr="00097689">
        <w:fldChar w:fldCharType="begin" w:fldLock="1"/>
      </w:r>
      <w:r w:rsidRPr="00097689">
        <w:instrText xml:space="preserve"> PAGEREF _Toc57882507 \h </w:instrText>
      </w:r>
      <w:r w:rsidRPr="00097689">
        <w:fldChar w:fldCharType="separate"/>
      </w:r>
      <w:r w:rsidRPr="00097689">
        <w:t>67</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6.2.8.2</w:t>
      </w:r>
      <w:r>
        <w:rPr>
          <w:rFonts w:eastAsia="Batang"/>
        </w:rPr>
        <w:tab/>
      </w:r>
      <w:r w:rsidRPr="00097689">
        <w:rPr>
          <w:rFonts w:eastAsia="Batang"/>
        </w:rPr>
        <w:t>H.248 context model</w:t>
      </w:r>
      <w:r w:rsidRPr="00097689">
        <w:tab/>
      </w:r>
      <w:r w:rsidRPr="00097689">
        <w:fldChar w:fldCharType="begin" w:fldLock="1"/>
      </w:r>
      <w:r w:rsidRPr="00097689">
        <w:instrText xml:space="preserve"> PAGEREF _Toc57882508 \h </w:instrText>
      </w:r>
      <w:r w:rsidRPr="00097689">
        <w:fldChar w:fldCharType="separate"/>
      </w:r>
      <w:r w:rsidRPr="00097689">
        <w:t>68</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6.2.8.3</w:t>
      </w:r>
      <w:r w:rsidRPr="00531CC7">
        <w:rPr>
          <w:rFonts w:ascii="Calibri" w:hAnsi="Calibri"/>
          <w:sz w:val="22"/>
          <w:szCs w:val="22"/>
          <w:lang w:eastAsia="en-GB"/>
        </w:rPr>
        <w:tab/>
      </w:r>
      <w:r w:rsidRPr="00097689">
        <w:rPr>
          <w:rFonts w:eastAsia="Batang"/>
        </w:rPr>
        <w:t>Start multimedia Record</w:t>
      </w:r>
      <w:r w:rsidRPr="00097689">
        <w:tab/>
      </w:r>
      <w:r w:rsidRPr="00097689">
        <w:fldChar w:fldCharType="begin" w:fldLock="1"/>
      </w:r>
      <w:r w:rsidRPr="00097689">
        <w:instrText xml:space="preserve"> PAGEREF _Toc57882509 \h </w:instrText>
      </w:r>
      <w:r w:rsidRPr="00097689">
        <w:fldChar w:fldCharType="separate"/>
      </w:r>
      <w:r w:rsidRPr="00097689">
        <w:t>68</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6.2.8.4</w:t>
      </w:r>
      <w:r w:rsidRPr="00531CC7">
        <w:rPr>
          <w:rFonts w:ascii="Calibri" w:hAnsi="Calibri"/>
          <w:sz w:val="22"/>
          <w:szCs w:val="22"/>
          <w:lang w:eastAsia="en-GB"/>
        </w:rPr>
        <w:tab/>
      </w:r>
      <w:r w:rsidRPr="00097689">
        <w:rPr>
          <w:rFonts w:eastAsia="Batang"/>
        </w:rPr>
        <w:t>Stop multimedia record</w:t>
      </w:r>
      <w:r w:rsidRPr="00097689">
        <w:tab/>
      </w:r>
      <w:r w:rsidRPr="00097689">
        <w:fldChar w:fldCharType="begin" w:fldLock="1"/>
      </w:r>
      <w:r w:rsidRPr="00097689">
        <w:instrText xml:space="preserve"> PAGEREF _Toc57882510 \h </w:instrText>
      </w:r>
      <w:r w:rsidRPr="00097689">
        <w:fldChar w:fldCharType="separate"/>
      </w:r>
      <w:r w:rsidRPr="00097689">
        <w:t>68</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6.2.8.5</w:t>
      </w:r>
      <w:r w:rsidRPr="00531CC7">
        <w:rPr>
          <w:rFonts w:ascii="Calibri" w:hAnsi="Calibri"/>
          <w:sz w:val="22"/>
          <w:szCs w:val="22"/>
          <w:lang w:eastAsia="en-GB"/>
        </w:rPr>
        <w:tab/>
      </w:r>
      <w:r w:rsidRPr="00097689">
        <w:rPr>
          <w:rFonts w:eastAsia="Batang"/>
        </w:rPr>
        <w:t>Multimedia record Completed</w:t>
      </w:r>
      <w:r w:rsidRPr="00097689">
        <w:tab/>
      </w:r>
      <w:r w:rsidRPr="00097689">
        <w:fldChar w:fldCharType="begin" w:fldLock="1"/>
      </w:r>
      <w:r w:rsidRPr="00097689">
        <w:instrText xml:space="preserve"> PAGEREF _Toc57882511 \h </w:instrText>
      </w:r>
      <w:r w:rsidRPr="00097689">
        <w:fldChar w:fldCharType="separate"/>
      </w:r>
      <w:r w:rsidRPr="00097689">
        <w:t>68</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6.2.8.6</w:t>
      </w:r>
      <w:r w:rsidRPr="00531CC7">
        <w:rPr>
          <w:rFonts w:ascii="Calibri" w:hAnsi="Calibri"/>
          <w:sz w:val="22"/>
          <w:szCs w:val="22"/>
          <w:lang w:eastAsia="en-GB"/>
        </w:rPr>
        <w:tab/>
      </w:r>
      <w:r w:rsidRPr="00097689">
        <w:rPr>
          <w:rFonts w:eastAsia="Batang"/>
        </w:rPr>
        <w:t>Message sequence chart</w:t>
      </w:r>
      <w:r w:rsidRPr="00097689">
        <w:tab/>
      </w:r>
      <w:r w:rsidRPr="00097689">
        <w:fldChar w:fldCharType="begin" w:fldLock="1"/>
      </w:r>
      <w:r w:rsidRPr="00097689">
        <w:instrText xml:space="preserve"> PAGEREF _Toc57882512 \h </w:instrText>
      </w:r>
      <w:r w:rsidRPr="00097689">
        <w:fldChar w:fldCharType="separate"/>
      </w:r>
      <w:r w:rsidRPr="00097689">
        <w:t>69</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w:t>
      </w:r>
      <w:r w:rsidRPr="00097689">
        <w:rPr>
          <w:rFonts w:ascii="SimSun" w:hAnsi="SimSun"/>
          <w:lang w:eastAsia="zh-CN"/>
        </w:rPr>
        <w:t>7</w:t>
      </w:r>
      <w:r w:rsidRPr="00531CC7">
        <w:rPr>
          <w:rFonts w:ascii="Calibri" w:hAnsi="Calibri"/>
          <w:sz w:val="22"/>
          <w:szCs w:val="22"/>
          <w:lang w:eastAsia="en-GB"/>
        </w:rPr>
        <w:tab/>
      </w:r>
      <w:r w:rsidRPr="00097689">
        <w:rPr>
          <w:rFonts w:eastAsia="Batang"/>
        </w:rPr>
        <w:t xml:space="preserve">Start </w:t>
      </w:r>
      <w:r w:rsidRPr="00097689">
        <w:rPr>
          <w:lang w:eastAsia="zh-CN"/>
        </w:rPr>
        <w:t>Message</w:t>
      </w:r>
      <w:r w:rsidRPr="00097689">
        <w:rPr>
          <w:rFonts w:eastAsia="Batang"/>
        </w:rPr>
        <w:t xml:space="preserve"> Record</w:t>
      </w:r>
      <w:r w:rsidRPr="00097689">
        <w:tab/>
      </w:r>
      <w:r w:rsidRPr="00097689">
        <w:fldChar w:fldCharType="begin" w:fldLock="1"/>
      </w:r>
      <w:r w:rsidRPr="00097689">
        <w:instrText xml:space="preserve"> PAGEREF _Toc57882513 \h </w:instrText>
      </w:r>
      <w:r w:rsidRPr="00097689">
        <w:fldChar w:fldCharType="separate"/>
      </w:r>
      <w:r w:rsidRPr="00097689">
        <w:t>69</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w:t>
      </w:r>
      <w:r w:rsidRPr="00097689">
        <w:rPr>
          <w:lang w:eastAsia="zh-CN"/>
        </w:rPr>
        <w:t>8</w:t>
      </w:r>
      <w:r w:rsidRPr="00531CC7">
        <w:rPr>
          <w:rFonts w:ascii="Calibri" w:hAnsi="Calibri"/>
          <w:sz w:val="22"/>
          <w:szCs w:val="22"/>
          <w:lang w:eastAsia="en-GB"/>
        </w:rPr>
        <w:tab/>
      </w:r>
      <w:r w:rsidRPr="00097689">
        <w:rPr>
          <w:rFonts w:eastAsia="Batang"/>
        </w:rPr>
        <w:t xml:space="preserve">Stop </w:t>
      </w:r>
      <w:r w:rsidRPr="00097689">
        <w:rPr>
          <w:lang w:eastAsia="zh-CN"/>
        </w:rPr>
        <w:t>Message</w:t>
      </w:r>
      <w:r w:rsidRPr="00097689">
        <w:rPr>
          <w:rFonts w:eastAsia="Batang"/>
        </w:rPr>
        <w:t xml:space="preserve"> record</w:t>
      </w:r>
      <w:r w:rsidRPr="00097689">
        <w:tab/>
      </w:r>
      <w:r w:rsidRPr="00097689">
        <w:fldChar w:fldCharType="begin" w:fldLock="1"/>
      </w:r>
      <w:r w:rsidRPr="00097689">
        <w:instrText xml:space="preserve"> PAGEREF _Toc57882514 \h </w:instrText>
      </w:r>
      <w:r w:rsidRPr="00097689">
        <w:fldChar w:fldCharType="separate"/>
      </w:r>
      <w:r w:rsidRPr="00097689">
        <w:t>70</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w:t>
      </w:r>
      <w:r w:rsidRPr="00097689">
        <w:rPr>
          <w:lang w:eastAsia="zh-CN"/>
        </w:rPr>
        <w:t>9</w:t>
      </w:r>
      <w:r w:rsidRPr="00531CC7">
        <w:rPr>
          <w:rFonts w:ascii="Calibri" w:hAnsi="Calibri"/>
          <w:sz w:val="22"/>
          <w:szCs w:val="22"/>
          <w:lang w:eastAsia="en-GB"/>
        </w:rPr>
        <w:tab/>
      </w:r>
      <w:r w:rsidRPr="00097689">
        <w:rPr>
          <w:lang w:eastAsia="zh-CN"/>
        </w:rPr>
        <w:t>Message</w:t>
      </w:r>
      <w:r w:rsidRPr="00097689">
        <w:rPr>
          <w:rFonts w:eastAsia="Batang"/>
        </w:rPr>
        <w:t xml:space="preserve"> record Completed</w:t>
      </w:r>
      <w:r w:rsidRPr="00097689">
        <w:tab/>
      </w:r>
      <w:r w:rsidRPr="00097689">
        <w:fldChar w:fldCharType="begin" w:fldLock="1"/>
      </w:r>
      <w:r w:rsidRPr="00097689">
        <w:instrText xml:space="preserve"> PAGEREF _Toc57882515 \h </w:instrText>
      </w:r>
      <w:r w:rsidRPr="00097689">
        <w:fldChar w:fldCharType="separate"/>
      </w:r>
      <w:r w:rsidRPr="00097689">
        <w:t>70</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6.2.8.</w:t>
      </w:r>
      <w:r w:rsidRPr="00097689">
        <w:rPr>
          <w:lang w:eastAsia="zh-CN"/>
        </w:rPr>
        <w:t>10</w:t>
      </w:r>
      <w:r w:rsidRPr="00531CC7">
        <w:rPr>
          <w:rFonts w:ascii="Calibri" w:hAnsi="Calibri"/>
          <w:sz w:val="22"/>
          <w:szCs w:val="22"/>
          <w:lang w:eastAsia="en-GB"/>
        </w:rPr>
        <w:tab/>
      </w:r>
      <w:r w:rsidRPr="00097689">
        <w:rPr>
          <w:rFonts w:eastAsia="Batang"/>
        </w:rPr>
        <w:t>Message sequence chart</w:t>
      </w:r>
      <w:r w:rsidRPr="00097689">
        <w:tab/>
      </w:r>
      <w:r w:rsidRPr="00097689">
        <w:fldChar w:fldCharType="begin" w:fldLock="1"/>
      </w:r>
      <w:r w:rsidRPr="00097689">
        <w:instrText xml:space="preserve"> PAGEREF _Toc57882516 \h </w:instrText>
      </w:r>
      <w:r w:rsidRPr="00097689">
        <w:fldChar w:fldCharType="separate"/>
      </w:r>
      <w:r w:rsidRPr="00097689">
        <w:t>70</w:t>
      </w:r>
      <w:r w:rsidRPr="00097689">
        <w:fldChar w:fldCharType="end"/>
      </w:r>
    </w:p>
    <w:p w:rsidR="00097689" w:rsidRPr="00531CC7" w:rsidRDefault="00097689">
      <w:pPr>
        <w:pStyle w:val="TOC3"/>
        <w:rPr>
          <w:rFonts w:ascii="Calibri" w:hAnsi="Calibri"/>
          <w:sz w:val="22"/>
          <w:szCs w:val="22"/>
          <w:lang w:eastAsia="en-GB"/>
        </w:rPr>
      </w:pPr>
      <w:r w:rsidRPr="00097689">
        <w:t>6.2.</w:t>
      </w:r>
      <w:r w:rsidRPr="00097689">
        <w:rPr>
          <w:lang w:eastAsia="zh-CN"/>
        </w:rPr>
        <w:t>9</w:t>
      </w:r>
      <w:r w:rsidRPr="00531CC7">
        <w:rPr>
          <w:rFonts w:ascii="Calibri" w:hAnsi="Calibri"/>
          <w:sz w:val="22"/>
          <w:szCs w:val="22"/>
          <w:lang w:eastAsia="en-GB"/>
        </w:rPr>
        <w:tab/>
      </w:r>
      <w:r w:rsidRPr="00097689">
        <w:rPr>
          <w:lang w:eastAsia="zh-CN"/>
        </w:rPr>
        <w:t>Audio Conference Procedure</w:t>
      </w:r>
      <w:r w:rsidRPr="00097689">
        <w:tab/>
      </w:r>
      <w:r w:rsidRPr="00097689">
        <w:fldChar w:fldCharType="begin" w:fldLock="1"/>
      </w:r>
      <w:r w:rsidRPr="00097689">
        <w:instrText xml:space="preserve"> PAGEREF _Toc57882517 \h </w:instrText>
      </w:r>
      <w:r w:rsidRPr="00097689">
        <w:fldChar w:fldCharType="separate"/>
      </w:r>
      <w:r w:rsidRPr="00097689">
        <w:t>71</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6.2.9.1</w:t>
      </w:r>
      <w:r w:rsidRPr="00531CC7">
        <w:rPr>
          <w:rFonts w:ascii="Calibri" w:hAnsi="Calibri"/>
          <w:sz w:val="22"/>
          <w:szCs w:val="22"/>
          <w:lang w:eastAsia="en-GB"/>
        </w:rPr>
        <w:tab/>
      </w:r>
      <w:r w:rsidRPr="00097689">
        <w:rPr>
          <w:rFonts w:eastAsia="Batang"/>
        </w:rPr>
        <w:t>Context Model</w:t>
      </w:r>
      <w:r w:rsidRPr="00097689">
        <w:tab/>
      </w:r>
      <w:r w:rsidRPr="00097689">
        <w:fldChar w:fldCharType="begin" w:fldLock="1"/>
      </w:r>
      <w:r w:rsidRPr="00097689">
        <w:instrText xml:space="preserve"> PAGEREF _Toc57882518 \h </w:instrText>
      </w:r>
      <w:r w:rsidRPr="00097689">
        <w:fldChar w:fldCharType="separate"/>
      </w:r>
      <w:r w:rsidRPr="00097689">
        <w:t>71</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6.2.9.2</w:t>
      </w:r>
      <w:r w:rsidRPr="00531CC7">
        <w:rPr>
          <w:rFonts w:ascii="Calibri" w:hAnsi="Calibri"/>
          <w:sz w:val="22"/>
          <w:szCs w:val="22"/>
          <w:lang w:eastAsia="en-GB"/>
        </w:rPr>
        <w:tab/>
      </w:r>
      <w:r w:rsidRPr="00097689">
        <w:rPr>
          <w:rFonts w:eastAsia="Batang"/>
        </w:rPr>
        <w:t>Ad-hoc Conferences</w:t>
      </w:r>
      <w:r w:rsidRPr="00097689">
        <w:tab/>
      </w:r>
      <w:r w:rsidRPr="00097689">
        <w:fldChar w:fldCharType="begin" w:fldLock="1"/>
      </w:r>
      <w:r w:rsidRPr="00097689">
        <w:instrText xml:space="preserve"> PAGEREF _Toc57882519 \h </w:instrText>
      </w:r>
      <w:r w:rsidRPr="00097689">
        <w:fldChar w:fldCharType="separate"/>
      </w:r>
      <w:r w:rsidRPr="00097689">
        <w:t>71</w:t>
      </w:r>
      <w:r w:rsidRPr="00097689">
        <w:fldChar w:fldCharType="end"/>
      </w:r>
    </w:p>
    <w:p w:rsidR="00097689" w:rsidRPr="00531CC7" w:rsidRDefault="00097689">
      <w:pPr>
        <w:pStyle w:val="TOC5"/>
        <w:rPr>
          <w:rFonts w:ascii="Calibri" w:hAnsi="Calibri"/>
          <w:sz w:val="22"/>
          <w:szCs w:val="22"/>
          <w:lang w:eastAsia="en-GB"/>
        </w:rPr>
      </w:pPr>
      <w:r w:rsidRPr="00097689">
        <w:t>6.2.9.2.1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_Toc57882520 \h </w:instrText>
      </w:r>
      <w:r w:rsidRPr="00097689">
        <w:fldChar w:fldCharType="separate"/>
      </w:r>
      <w:r w:rsidRPr="00097689">
        <w:t>71</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6.2.9.2.2</w:t>
      </w:r>
      <w:r w:rsidRPr="00531CC7">
        <w:rPr>
          <w:rFonts w:ascii="Calibri" w:hAnsi="Calibri"/>
          <w:sz w:val="22"/>
          <w:szCs w:val="22"/>
          <w:lang w:eastAsia="en-GB"/>
        </w:rPr>
        <w:tab/>
      </w:r>
      <w:r w:rsidRPr="00097689">
        <w:rPr>
          <w:lang w:eastAsia="zh-CN"/>
        </w:rPr>
        <w:t>Create Ad-hoc Audio Conference Procedure</w:t>
      </w:r>
      <w:r w:rsidRPr="00097689">
        <w:tab/>
      </w:r>
      <w:r w:rsidRPr="00097689">
        <w:fldChar w:fldCharType="begin" w:fldLock="1"/>
      </w:r>
      <w:r w:rsidRPr="00097689">
        <w:instrText xml:space="preserve"> PAGEREF _Toc57882521 \h </w:instrText>
      </w:r>
      <w:r w:rsidRPr="00097689">
        <w:fldChar w:fldCharType="separate"/>
      </w:r>
      <w:r w:rsidRPr="00097689">
        <w:t>71</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6.2.9.2.3</w:t>
      </w:r>
      <w:r w:rsidRPr="00531CC7">
        <w:rPr>
          <w:rFonts w:ascii="Calibri" w:hAnsi="Calibri"/>
          <w:sz w:val="22"/>
          <w:szCs w:val="22"/>
          <w:lang w:eastAsia="en-GB"/>
        </w:rPr>
        <w:tab/>
      </w:r>
      <w:r w:rsidRPr="00097689">
        <w:rPr>
          <w:lang w:eastAsia="zh-CN"/>
        </w:rPr>
        <w:t>Closure of Audio Conference Procedure</w:t>
      </w:r>
      <w:r w:rsidRPr="00097689">
        <w:tab/>
      </w:r>
      <w:r w:rsidRPr="00097689">
        <w:fldChar w:fldCharType="begin" w:fldLock="1"/>
      </w:r>
      <w:r w:rsidRPr="00097689">
        <w:instrText xml:space="preserve"> PAGEREF _Toc57882522 \h </w:instrText>
      </w:r>
      <w:r w:rsidRPr="00097689">
        <w:fldChar w:fldCharType="separate"/>
      </w:r>
      <w:r w:rsidRPr="00097689">
        <w:t>72</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6.2.9.2.4</w:t>
      </w:r>
      <w:r w:rsidRPr="00531CC7">
        <w:rPr>
          <w:rFonts w:ascii="Calibri" w:hAnsi="Calibri"/>
          <w:sz w:val="22"/>
          <w:szCs w:val="22"/>
          <w:lang w:eastAsia="en-GB"/>
        </w:rPr>
        <w:tab/>
      </w:r>
      <w:r w:rsidRPr="00097689">
        <w:rPr>
          <w:lang w:eastAsia="zh-CN"/>
        </w:rPr>
        <w:t>Add Subsequent User to Conference; Dial-out</w:t>
      </w:r>
      <w:r w:rsidRPr="00097689">
        <w:tab/>
      </w:r>
      <w:r w:rsidRPr="00097689">
        <w:fldChar w:fldCharType="begin" w:fldLock="1"/>
      </w:r>
      <w:r w:rsidRPr="00097689">
        <w:instrText xml:space="preserve"> PAGEREF _Toc57882523 \h </w:instrText>
      </w:r>
      <w:r w:rsidRPr="00097689">
        <w:fldChar w:fldCharType="separate"/>
      </w:r>
      <w:r w:rsidRPr="00097689">
        <w:t>72</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6.2.9.2.5</w:t>
      </w:r>
      <w:r w:rsidRPr="00531CC7">
        <w:rPr>
          <w:rFonts w:ascii="Calibri" w:hAnsi="Calibri"/>
          <w:sz w:val="22"/>
          <w:szCs w:val="22"/>
          <w:lang w:eastAsia="en-GB"/>
        </w:rPr>
        <w:tab/>
      </w:r>
      <w:r w:rsidRPr="00097689">
        <w:rPr>
          <w:lang w:eastAsia="zh-CN"/>
        </w:rPr>
        <w:t>Add subsequent user to conference; Dial-in</w:t>
      </w:r>
      <w:r w:rsidRPr="00097689">
        <w:tab/>
      </w:r>
      <w:r w:rsidRPr="00097689">
        <w:fldChar w:fldCharType="begin" w:fldLock="1"/>
      </w:r>
      <w:r w:rsidRPr="00097689">
        <w:instrText xml:space="preserve"> PAGEREF _Toc57882524 \h </w:instrText>
      </w:r>
      <w:r w:rsidRPr="00097689">
        <w:fldChar w:fldCharType="separate"/>
      </w:r>
      <w:r w:rsidRPr="00097689">
        <w:t>73</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6.2.9.2.6</w:t>
      </w:r>
      <w:r w:rsidRPr="00531CC7">
        <w:rPr>
          <w:rFonts w:ascii="Calibri" w:hAnsi="Calibri"/>
          <w:sz w:val="22"/>
          <w:szCs w:val="22"/>
          <w:lang w:eastAsia="en-GB"/>
        </w:rPr>
        <w:tab/>
      </w:r>
      <w:r w:rsidRPr="00097689">
        <w:rPr>
          <w:lang w:eastAsia="zh-CN"/>
        </w:rPr>
        <w:t>Remove Conference Participant Procedure</w:t>
      </w:r>
      <w:r w:rsidRPr="00097689">
        <w:tab/>
      </w:r>
      <w:r w:rsidRPr="00097689">
        <w:fldChar w:fldCharType="begin" w:fldLock="1"/>
      </w:r>
      <w:r w:rsidRPr="00097689">
        <w:instrText xml:space="preserve"> PAGEREF _Toc57882525 \h </w:instrText>
      </w:r>
      <w:r w:rsidRPr="00097689">
        <w:fldChar w:fldCharType="separate"/>
      </w:r>
      <w:r w:rsidRPr="00097689">
        <w:t>74</w:t>
      </w:r>
      <w:r w:rsidRPr="00097689">
        <w:fldChar w:fldCharType="end"/>
      </w:r>
    </w:p>
    <w:p w:rsidR="00097689" w:rsidRPr="00531CC7" w:rsidRDefault="00097689">
      <w:pPr>
        <w:pStyle w:val="TOC3"/>
        <w:rPr>
          <w:rFonts w:ascii="Calibri" w:hAnsi="Calibri"/>
          <w:sz w:val="22"/>
          <w:szCs w:val="22"/>
          <w:lang w:eastAsia="en-GB"/>
        </w:rPr>
      </w:pPr>
      <w:r w:rsidRPr="00097689">
        <w:t>6.2.</w:t>
      </w:r>
      <w:r w:rsidRPr="00097689">
        <w:rPr>
          <w:lang w:eastAsia="zh-CN"/>
        </w:rPr>
        <w:t>10</w:t>
      </w:r>
      <w:r w:rsidRPr="00531CC7">
        <w:rPr>
          <w:rFonts w:ascii="Calibri" w:hAnsi="Calibri"/>
          <w:sz w:val="22"/>
          <w:szCs w:val="22"/>
          <w:lang w:eastAsia="en-GB"/>
        </w:rPr>
        <w:tab/>
      </w:r>
      <w:r w:rsidRPr="00097689">
        <w:rPr>
          <w:lang w:eastAsia="zh-CN"/>
        </w:rPr>
        <w:t>Multimedia Conference Procedures</w:t>
      </w:r>
      <w:r w:rsidRPr="00097689">
        <w:tab/>
      </w:r>
      <w:r w:rsidRPr="00097689">
        <w:fldChar w:fldCharType="begin" w:fldLock="1"/>
      </w:r>
      <w:r w:rsidRPr="00097689">
        <w:instrText xml:space="preserve"> PAGEREF _Toc57882526 \h </w:instrText>
      </w:r>
      <w:r w:rsidRPr="00097689">
        <w:fldChar w:fldCharType="separate"/>
      </w:r>
      <w:r w:rsidRPr="00097689">
        <w:t>75</w:t>
      </w:r>
      <w:r w:rsidRPr="00097689">
        <w:fldChar w:fldCharType="end"/>
      </w:r>
    </w:p>
    <w:p w:rsidR="00097689" w:rsidRPr="00531CC7" w:rsidRDefault="00097689">
      <w:pPr>
        <w:pStyle w:val="TOC4"/>
        <w:rPr>
          <w:rFonts w:ascii="Calibri" w:hAnsi="Calibri"/>
          <w:sz w:val="22"/>
          <w:szCs w:val="22"/>
          <w:lang w:eastAsia="en-GB"/>
        </w:rPr>
      </w:pPr>
      <w:r w:rsidRPr="00097689">
        <w:t>6.2.10.1</w:t>
      </w:r>
      <w:r w:rsidRPr="00531CC7">
        <w:rPr>
          <w:rFonts w:ascii="Calibri" w:hAnsi="Calibri"/>
          <w:sz w:val="22"/>
          <w:szCs w:val="22"/>
          <w:lang w:eastAsia="en-GB"/>
        </w:rPr>
        <w:tab/>
      </w:r>
      <w:r w:rsidRPr="00097689">
        <w:t>Context Model</w:t>
      </w:r>
      <w:r w:rsidRPr="00097689">
        <w:tab/>
      </w:r>
      <w:r w:rsidRPr="00097689">
        <w:fldChar w:fldCharType="begin" w:fldLock="1"/>
      </w:r>
      <w:r w:rsidRPr="00097689">
        <w:instrText xml:space="preserve"> PAGEREF _Toc57882527 \h </w:instrText>
      </w:r>
      <w:r w:rsidRPr="00097689">
        <w:fldChar w:fldCharType="separate"/>
      </w:r>
      <w:r w:rsidRPr="00097689">
        <w:t>75</w:t>
      </w:r>
      <w:r w:rsidRPr="00097689">
        <w:fldChar w:fldCharType="end"/>
      </w:r>
    </w:p>
    <w:p w:rsidR="00097689" w:rsidRPr="00531CC7" w:rsidRDefault="00097689">
      <w:pPr>
        <w:pStyle w:val="TOC4"/>
        <w:rPr>
          <w:rFonts w:ascii="Calibri" w:hAnsi="Calibri"/>
          <w:sz w:val="22"/>
          <w:szCs w:val="22"/>
          <w:lang w:eastAsia="en-GB"/>
        </w:rPr>
      </w:pPr>
      <w:r w:rsidRPr="00097689">
        <w:t>6.2.10.2</w:t>
      </w:r>
      <w:r w:rsidRPr="00531CC7">
        <w:rPr>
          <w:rFonts w:ascii="Calibri" w:hAnsi="Calibri"/>
          <w:sz w:val="22"/>
          <w:szCs w:val="22"/>
          <w:lang w:eastAsia="en-GB"/>
        </w:rPr>
        <w:tab/>
      </w:r>
      <w:r w:rsidRPr="00097689">
        <w:t>Ad-hoc Conferences</w:t>
      </w:r>
      <w:r w:rsidRPr="00097689">
        <w:tab/>
      </w:r>
      <w:r w:rsidRPr="00097689">
        <w:fldChar w:fldCharType="begin" w:fldLock="1"/>
      </w:r>
      <w:r w:rsidRPr="00097689">
        <w:instrText xml:space="preserve"> PAGEREF _Toc57882528 \h </w:instrText>
      </w:r>
      <w:r w:rsidRPr="00097689">
        <w:fldChar w:fldCharType="separate"/>
      </w:r>
      <w:r w:rsidRPr="00097689">
        <w:t>75</w:t>
      </w:r>
      <w:r w:rsidRPr="00097689">
        <w:fldChar w:fldCharType="end"/>
      </w:r>
    </w:p>
    <w:p w:rsidR="00097689" w:rsidRPr="00531CC7" w:rsidRDefault="00097689">
      <w:pPr>
        <w:pStyle w:val="TOC5"/>
        <w:rPr>
          <w:rFonts w:ascii="Calibri" w:hAnsi="Calibri"/>
          <w:sz w:val="22"/>
          <w:szCs w:val="22"/>
          <w:lang w:eastAsia="en-GB"/>
        </w:rPr>
      </w:pPr>
      <w:r w:rsidRPr="00097689">
        <w:t>6.2.10.2.1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_Toc57882529 \h </w:instrText>
      </w:r>
      <w:r w:rsidRPr="00097689">
        <w:fldChar w:fldCharType="separate"/>
      </w:r>
      <w:r w:rsidRPr="00097689">
        <w:t>75</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6.2.10.2.2</w:t>
      </w:r>
      <w:r w:rsidRPr="00531CC7">
        <w:rPr>
          <w:rFonts w:ascii="Calibri" w:hAnsi="Calibri"/>
          <w:sz w:val="22"/>
          <w:szCs w:val="22"/>
          <w:lang w:eastAsia="en-GB"/>
        </w:rPr>
        <w:tab/>
      </w:r>
      <w:r w:rsidRPr="00097689">
        <w:rPr>
          <w:lang w:eastAsia="zh-CN"/>
        </w:rPr>
        <w:t>Create Ad-hoc Multimedia Conference Procedure</w:t>
      </w:r>
      <w:r w:rsidRPr="00097689">
        <w:tab/>
      </w:r>
      <w:r w:rsidRPr="00097689">
        <w:fldChar w:fldCharType="begin" w:fldLock="1"/>
      </w:r>
      <w:r w:rsidRPr="00097689">
        <w:instrText xml:space="preserve"> PAGEREF _Toc57882530 \h </w:instrText>
      </w:r>
      <w:r w:rsidRPr="00097689">
        <w:fldChar w:fldCharType="separate"/>
      </w:r>
      <w:r w:rsidRPr="00097689">
        <w:t>75</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6.2.10.2.3</w:t>
      </w:r>
      <w:r w:rsidRPr="00531CC7">
        <w:rPr>
          <w:rFonts w:ascii="Calibri" w:hAnsi="Calibri"/>
          <w:sz w:val="22"/>
          <w:szCs w:val="22"/>
          <w:lang w:eastAsia="en-GB"/>
        </w:rPr>
        <w:tab/>
      </w:r>
      <w:r w:rsidRPr="00097689">
        <w:rPr>
          <w:lang w:eastAsia="zh-CN"/>
        </w:rPr>
        <w:t>Closure of Multimedia Conference Procedure</w:t>
      </w:r>
      <w:r w:rsidRPr="00097689">
        <w:tab/>
      </w:r>
      <w:r w:rsidRPr="00097689">
        <w:fldChar w:fldCharType="begin" w:fldLock="1"/>
      </w:r>
      <w:r w:rsidRPr="00097689">
        <w:instrText xml:space="preserve"> PAGEREF _Toc57882531 \h </w:instrText>
      </w:r>
      <w:r w:rsidRPr="00097689">
        <w:fldChar w:fldCharType="separate"/>
      </w:r>
      <w:r w:rsidRPr="00097689">
        <w:t>76</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6.2.10.2.4</w:t>
      </w:r>
      <w:r w:rsidRPr="00531CC7">
        <w:rPr>
          <w:rFonts w:ascii="Calibri" w:hAnsi="Calibri"/>
          <w:sz w:val="22"/>
          <w:szCs w:val="22"/>
          <w:lang w:eastAsia="en-GB"/>
        </w:rPr>
        <w:tab/>
      </w:r>
      <w:r w:rsidRPr="00097689">
        <w:rPr>
          <w:lang w:eastAsia="zh-CN"/>
        </w:rPr>
        <w:t>Add Subsequent User to Conference; Dial-out</w:t>
      </w:r>
      <w:r w:rsidRPr="00097689">
        <w:tab/>
      </w:r>
      <w:r w:rsidRPr="00097689">
        <w:fldChar w:fldCharType="begin" w:fldLock="1"/>
      </w:r>
      <w:r w:rsidRPr="00097689">
        <w:instrText xml:space="preserve"> PAGEREF _Toc57882532 \h </w:instrText>
      </w:r>
      <w:r w:rsidRPr="00097689">
        <w:fldChar w:fldCharType="separate"/>
      </w:r>
      <w:r w:rsidRPr="00097689">
        <w:t>76</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6.2.10.2.5</w:t>
      </w:r>
      <w:r w:rsidRPr="00531CC7">
        <w:rPr>
          <w:rFonts w:ascii="Calibri" w:hAnsi="Calibri"/>
          <w:sz w:val="22"/>
          <w:szCs w:val="22"/>
          <w:lang w:eastAsia="en-GB"/>
        </w:rPr>
        <w:tab/>
      </w:r>
      <w:r w:rsidRPr="00097689">
        <w:rPr>
          <w:lang w:eastAsia="zh-CN"/>
        </w:rPr>
        <w:t>Add subsequent user to conference; Dial-in</w:t>
      </w:r>
      <w:r w:rsidRPr="00097689">
        <w:tab/>
      </w:r>
      <w:r w:rsidRPr="00097689">
        <w:fldChar w:fldCharType="begin" w:fldLock="1"/>
      </w:r>
      <w:r w:rsidRPr="00097689">
        <w:instrText xml:space="preserve"> PAGEREF _Toc57882533 \h </w:instrText>
      </w:r>
      <w:r w:rsidRPr="00097689">
        <w:fldChar w:fldCharType="separate"/>
      </w:r>
      <w:r w:rsidRPr="00097689">
        <w:t>77</w:t>
      </w:r>
      <w:r w:rsidRPr="00097689">
        <w:fldChar w:fldCharType="end"/>
      </w:r>
    </w:p>
    <w:p w:rsidR="00097689" w:rsidRPr="00531CC7" w:rsidRDefault="00097689">
      <w:pPr>
        <w:pStyle w:val="TOC5"/>
        <w:rPr>
          <w:rFonts w:ascii="Calibri" w:hAnsi="Calibri"/>
          <w:sz w:val="22"/>
          <w:szCs w:val="22"/>
          <w:lang w:eastAsia="en-GB"/>
        </w:rPr>
      </w:pPr>
      <w:r w:rsidRPr="00097689">
        <w:rPr>
          <w:lang w:eastAsia="zh-CN"/>
        </w:rPr>
        <w:t>6.2.10.2.6</w:t>
      </w:r>
      <w:r w:rsidRPr="00531CC7">
        <w:rPr>
          <w:rFonts w:ascii="Calibri" w:hAnsi="Calibri"/>
          <w:sz w:val="22"/>
          <w:szCs w:val="22"/>
          <w:lang w:eastAsia="en-GB"/>
        </w:rPr>
        <w:tab/>
      </w:r>
      <w:r w:rsidRPr="00097689">
        <w:rPr>
          <w:lang w:eastAsia="zh-CN"/>
        </w:rPr>
        <w:t>Remove Conference Participant Procedure</w:t>
      </w:r>
      <w:r w:rsidRPr="00097689">
        <w:tab/>
      </w:r>
      <w:r w:rsidRPr="00097689">
        <w:fldChar w:fldCharType="begin" w:fldLock="1"/>
      </w:r>
      <w:r w:rsidRPr="00097689">
        <w:instrText xml:space="preserve"> PAGEREF _Toc57882534 \h </w:instrText>
      </w:r>
      <w:r w:rsidRPr="00097689">
        <w:fldChar w:fldCharType="separate"/>
      </w:r>
      <w:r w:rsidRPr="00097689">
        <w:t>78</w:t>
      </w:r>
      <w:r w:rsidRPr="00097689">
        <w:fldChar w:fldCharType="end"/>
      </w:r>
    </w:p>
    <w:p w:rsidR="00097689" w:rsidRPr="00531CC7" w:rsidRDefault="00097689">
      <w:pPr>
        <w:pStyle w:val="TOC4"/>
        <w:rPr>
          <w:rFonts w:ascii="Calibri" w:hAnsi="Calibri"/>
          <w:sz w:val="22"/>
          <w:szCs w:val="22"/>
          <w:lang w:eastAsia="en-GB"/>
        </w:rPr>
      </w:pPr>
      <w:r w:rsidRPr="00097689">
        <w:t>6.2.10.</w:t>
      </w:r>
      <w:r w:rsidRPr="00097689">
        <w:rPr>
          <w:lang w:eastAsia="zh-CN"/>
        </w:rPr>
        <w:t>3</w:t>
      </w:r>
      <w:r w:rsidRPr="00531CC7">
        <w:rPr>
          <w:rFonts w:ascii="Calibri" w:hAnsi="Calibri"/>
          <w:sz w:val="22"/>
          <w:szCs w:val="22"/>
          <w:lang w:eastAsia="en-GB"/>
        </w:rPr>
        <w:tab/>
      </w:r>
      <w:r w:rsidRPr="00097689">
        <w:t>Message Conferencing</w:t>
      </w:r>
      <w:r w:rsidRPr="00097689">
        <w:tab/>
      </w:r>
      <w:r w:rsidRPr="00097689">
        <w:fldChar w:fldCharType="begin" w:fldLock="1"/>
      </w:r>
      <w:r w:rsidRPr="00097689">
        <w:instrText xml:space="preserve"> PAGEREF _Toc57882535 \h </w:instrText>
      </w:r>
      <w:r w:rsidRPr="00097689">
        <w:fldChar w:fldCharType="separate"/>
      </w:r>
      <w:r w:rsidRPr="00097689">
        <w:t>79</w:t>
      </w:r>
      <w:r w:rsidRPr="00097689">
        <w:fldChar w:fldCharType="end"/>
      </w:r>
    </w:p>
    <w:p w:rsidR="00097689" w:rsidRPr="00531CC7" w:rsidRDefault="00097689">
      <w:pPr>
        <w:pStyle w:val="TOC5"/>
        <w:rPr>
          <w:rFonts w:ascii="Calibri" w:hAnsi="Calibri"/>
          <w:sz w:val="22"/>
          <w:szCs w:val="22"/>
          <w:lang w:eastAsia="en-GB"/>
        </w:rPr>
      </w:pPr>
      <w:r w:rsidRPr="00097689">
        <w:t>6.2.10.</w:t>
      </w:r>
      <w:r w:rsidRPr="00097689">
        <w:rPr>
          <w:lang w:eastAsia="zh-CN"/>
        </w:rPr>
        <w:t>3</w:t>
      </w:r>
      <w:r w:rsidRPr="00097689">
        <w:t>.1</w:t>
      </w:r>
      <w:r w:rsidRPr="00531CC7">
        <w:rPr>
          <w:rFonts w:ascii="Calibri" w:hAnsi="Calibri"/>
          <w:sz w:val="22"/>
          <w:szCs w:val="22"/>
          <w:lang w:eastAsia="en-GB"/>
        </w:rPr>
        <w:tab/>
      </w:r>
      <w:r w:rsidRPr="00097689">
        <w:rPr>
          <w:lang w:eastAsia="zh-CN"/>
        </w:rPr>
        <w:t>General</w:t>
      </w:r>
      <w:r w:rsidRPr="00097689">
        <w:tab/>
      </w:r>
      <w:r w:rsidRPr="00097689">
        <w:fldChar w:fldCharType="begin" w:fldLock="1"/>
      </w:r>
      <w:r w:rsidRPr="00097689">
        <w:instrText xml:space="preserve"> PAGEREF _Toc57882536 \h </w:instrText>
      </w:r>
      <w:r w:rsidRPr="00097689">
        <w:fldChar w:fldCharType="separate"/>
      </w:r>
      <w:r w:rsidRPr="00097689">
        <w:t>79</w:t>
      </w:r>
      <w:r w:rsidRPr="00097689">
        <w:fldChar w:fldCharType="end"/>
      </w:r>
    </w:p>
    <w:p w:rsidR="00097689" w:rsidRPr="00531CC7" w:rsidRDefault="00097689">
      <w:pPr>
        <w:pStyle w:val="TOC5"/>
        <w:rPr>
          <w:rFonts w:ascii="Calibri" w:hAnsi="Calibri"/>
          <w:sz w:val="22"/>
          <w:szCs w:val="22"/>
          <w:lang w:eastAsia="en-GB"/>
        </w:rPr>
      </w:pPr>
      <w:r w:rsidRPr="00097689">
        <w:rPr>
          <w:lang w:val="da-DK"/>
        </w:rPr>
        <w:t>6.2.10.</w:t>
      </w:r>
      <w:r w:rsidRPr="00097689">
        <w:rPr>
          <w:lang w:val="da-DK" w:eastAsia="zh-CN"/>
        </w:rPr>
        <w:t>3</w:t>
      </w:r>
      <w:r w:rsidRPr="00097689">
        <w:rPr>
          <w:lang w:val="da-DK"/>
        </w:rPr>
        <w:t>.</w:t>
      </w:r>
      <w:r w:rsidRPr="00097689">
        <w:rPr>
          <w:lang w:val="da-DK" w:eastAsia="zh-CN"/>
        </w:rPr>
        <w:t>2</w:t>
      </w:r>
      <w:r w:rsidRPr="00531CC7">
        <w:rPr>
          <w:rFonts w:ascii="Calibri" w:hAnsi="Calibri"/>
          <w:sz w:val="22"/>
          <w:szCs w:val="22"/>
          <w:lang w:eastAsia="en-GB"/>
        </w:rPr>
        <w:tab/>
      </w:r>
      <w:r w:rsidRPr="00097689">
        <w:rPr>
          <w:lang w:val="da-DK" w:eastAsia="zh-CN"/>
        </w:rPr>
        <w:t>Messages S</w:t>
      </w:r>
      <w:r w:rsidRPr="00097689">
        <w:rPr>
          <w:lang w:val="da-DK"/>
        </w:rPr>
        <w:t>tatistics</w:t>
      </w:r>
      <w:r w:rsidRPr="00097689">
        <w:tab/>
      </w:r>
      <w:r w:rsidRPr="00097689">
        <w:fldChar w:fldCharType="begin" w:fldLock="1"/>
      </w:r>
      <w:r w:rsidRPr="00097689">
        <w:instrText xml:space="preserve"> PAGEREF _Toc57882537 \h </w:instrText>
      </w:r>
      <w:r w:rsidRPr="00097689">
        <w:fldChar w:fldCharType="separate"/>
      </w:r>
      <w:r w:rsidRPr="00097689">
        <w:t>80</w:t>
      </w:r>
      <w:r w:rsidRPr="00097689">
        <w:fldChar w:fldCharType="end"/>
      </w:r>
    </w:p>
    <w:p w:rsidR="00097689" w:rsidRPr="00531CC7" w:rsidRDefault="00097689">
      <w:pPr>
        <w:pStyle w:val="TOC6"/>
        <w:rPr>
          <w:rFonts w:ascii="Calibri" w:hAnsi="Calibri"/>
          <w:sz w:val="22"/>
          <w:szCs w:val="22"/>
          <w:lang w:eastAsia="en-GB"/>
        </w:rPr>
      </w:pPr>
      <w:r w:rsidRPr="00097689">
        <w:rPr>
          <w:lang w:eastAsia="zh-CN"/>
        </w:rPr>
        <w:t>6.2.10.3.3</w:t>
      </w:r>
      <w:r w:rsidRPr="00531CC7">
        <w:rPr>
          <w:rFonts w:ascii="Calibri" w:hAnsi="Calibri"/>
          <w:sz w:val="22"/>
          <w:szCs w:val="22"/>
          <w:lang w:eastAsia="en-GB"/>
        </w:rPr>
        <w:tab/>
      </w:r>
      <w:r w:rsidRPr="00097689">
        <w:rPr>
          <w:lang w:eastAsia="zh-CN"/>
        </w:rPr>
        <w:t>Message Filtering</w:t>
      </w:r>
      <w:r w:rsidRPr="00097689">
        <w:tab/>
      </w:r>
      <w:r w:rsidRPr="00097689">
        <w:fldChar w:fldCharType="begin" w:fldLock="1"/>
      </w:r>
      <w:r w:rsidRPr="00097689">
        <w:instrText xml:space="preserve"> PAGEREF _Toc57882538 \h </w:instrText>
      </w:r>
      <w:r w:rsidRPr="00097689">
        <w:fldChar w:fldCharType="separate"/>
      </w:r>
      <w:r w:rsidRPr="00097689">
        <w:t>82</w:t>
      </w:r>
      <w:r w:rsidRPr="00097689">
        <w:fldChar w:fldCharType="end"/>
      </w:r>
    </w:p>
    <w:p w:rsidR="00097689" w:rsidRPr="00531CC7" w:rsidRDefault="00097689">
      <w:pPr>
        <w:pStyle w:val="TOC3"/>
        <w:rPr>
          <w:rFonts w:ascii="Calibri" w:hAnsi="Calibri"/>
          <w:sz w:val="22"/>
          <w:szCs w:val="22"/>
          <w:lang w:eastAsia="en-GB"/>
        </w:rPr>
      </w:pPr>
      <w:r w:rsidRPr="00097689">
        <w:t>6.2.</w:t>
      </w:r>
      <w:r w:rsidRPr="00097689">
        <w:rPr>
          <w:lang w:eastAsia="zh-CN"/>
        </w:rPr>
        <w:t>11</w:t>
      </w:r>
      <w:r w:rsidRPr="00531CC7">
        <w:rPr>
          <w:rFonts w:ascii="Calibri" w:hAnsi="Calibri"/>
          <w:sz w:val="22"/>
          <w:szCs w:val="22"/>
          <w:lang w:eastAsia="en-GB"/>
        </w:rPr>
        <w:tab/>
      </w:r>
      <w:r w:rsidRPr="00097689">
        <w:rPr>
          <w:lang w:eastAsia="zh-CN"/>
        </w:rPr>
        <w:t>Audio Transcoding Procedure</w:t>
      </w:r>
      <w:r w:rsidRPr="00097689">
        <w:tab/>
      </w:r>
      <w:r w:rsidRPr="00097689">
        <w:fldChar w:fldCharType="begin" w:fldLock="1"/>
      </w:r>
      <w:r w:rsidRPr="00097689">
        <w:instrText xml:space="preserve"> PAGEREF _Toc57882539 \h </w:instrText>
      </w:r>
      <w:r w:rsidRPr="00097689">
        <w:fldChar w:fldCharType="separate"/>
      </w:r>
      <w:r w:rsidRPr="00097689">
        <w:t>82</w:t>
      </w:r>
      <w:r w:rsidRPr="00097689">
        <w:fldChar w:fldCharType="end"/>
      </w:r>
    </w:p>
    <w:p w:rsidR="00097689" w:rsidRPr="00531CC7" w:rsidRDefault="00097689">
      <w:pPr>
        <w:pStyle w:val="TOC3"/>
        <w:rPr>
          <w:rFonts w:ascii="Calibri" w:hAnsi="Calibri"/>
          <w:sz w:val="22"/>
          <w:szCs w:val="22"/>
          <w:lang w:eastAsia="en-GB"/>
        </w:rPr>
      </w:pPr>
      <w:r w:rsidRPr="00097689">
        <w:t>6.2.</w:t>
      </w:r>
      <w:r w:rsidRPr="00097689">
        <w:rPr>
          <w:lang w:eastAsia="zh-CN"/>
        </w:rPr>
        <w:t>12</w:t>
      </w:r>
      <w:r w:rsidRPr="00531CC7">
        <w:rPr>
          <w:rFonts w:ascii="Calibri" w:hAnsi="Calibri"/>
          <w:sz w:val="22"/>
          <w:szCs w:val="22"/>
          <w:lang w:eastAsia="en-GB"/>
        </w:rPr>
        <w:tab/>
      </w:r>
      <w:r w:rsidRPr="00097689">
        <w:rPr>
          <w:lang w:eastAsia="zh-CN"/>
        </w:rPr>
        <w:t>Video Transcoding Procedure</w:t>
      </w:r>
      <w:r w:rsidRPr="00097689">
        <w:tab/>
      </w:r>
      <w:r w:rsidRPr="00097689">
        <w:fldChar w:fldCharType="begin" w:fldLock="1"/>
      </w:r>
      <w:r w:rsidRPr="00097689">
        <w:instrText xml:space="preserve"> PAGEREF _Toc57882540 \h </w:instrText>
      </w:r>
      <w:r w:rsidRPr="00097689">
        <w:fldChar w:fldCharType="separate"/>
      </w:r>
      <w:r w:rsidRPr="00097689">
        <w:t>83</w:t>
      </w:r>
      <w:r w:rsidRPr="00097689">
        <w:fldChar w:fldCharType="end"/>
      </w:r>
    </w:p>
    <w:p w:rsidR="00097689" w:rsidRPr="00531CC7" w:rsidRDefault="00097689">
      <w:pPr>
        <w:pStyle w:val="TOC3"/>
        <w:rPr>
          <w:rFonts w:ascii="Calibri" w:hAnsi="Calibri"/>
          <w:sz w:val="22"/>
          <w:szCs w:val="22"/>
          <w:lang w:eastAsia="en-GB"/>
        </w:rPr>
      </w:pPr>
      <w:r w:rsidRPr="00097689">
        <w:t>6.2.13</w:t>
      </w:r>
      <w:r w:rsidRPr="00531CC7">
        <w:rPr>
          <w:rFonts w:ascii="Calibri" w:hAnsi="Calibri"/>
          <w:sz w:val="22"/>
          <w:szCs w:val="22"/>
          <w:lang w:eastAsia="en-GB"/>
        </w:rPr>
        <w:tab/>
      </w:r>
      <w:r w:rsidRPr="00097689">
        <w:t>Floor Control</w:t>
      </w:r>
      <w:r w:rsidRPr="00097689">
        <w:tab/>
      </w:r>
      <w:r w:rsidRPr="00097689">
        <w:fldChar w:fldCharType="begin" w:fldLock="1"/>
      </w:r>
      <w:r w:rsidRPr="00097689">
        <w:instrText xml:space="preserve"> PAGEREF _Toc57882541 \h </w:instrText>
      </w:r>
      <w:r w:rsidRPr="00097689">
        <w:fldChar w:fldCharType="separate"/>
      </w:r>
      <w:r w:rsidRPr="00097689">
        <w:t>83</w:t>
      </w:r>
      <w:r w:rsidRPr="00097689">
        <w:fldChar w:fldCharType="end"/>
      </w:r>
    </w:p>
    <w:p w:rsidR="00097689" w:rsidRPr="00531CC7" w:rsidRDefault="00097689">
      <w:pPr>
        <w:pStyle w:val="TOC4"/>
        <w:rPr>
          <w:rFonts w:ascii="Calibri" w:hAnsi="Calibri"/>
          <w:sz w:val="22"/>
          <w:szCs w:val="22"/>
          <w:lang w:eastAsia="en-GB"/>
        </w:rPr>
      </w:pPr>
      <w:r w:rsidRPr="00097689">
        <w:t>6.2.13.1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_Toc57882542 \h </w:instrText>
      </w:r>
      <w:r w:rsidRPr="00097689">
        <w:fldChar w:fldCharType="separate"/>
      </w:r>
      <w:r w:rsidRPr="00097689">
        <w:t>83</w:t>
      </w:r>
      <w:r w:rsidRPr="00097689">
        <w:fldChar w:fldCharType="end"/>
      </w:r>
    </w:p>
    <w:p w:rsidR="00097689" w:rsidRPr="00531CC7" w:rsidRDefault="00097689">
      <w:pPr>
        <w:pStyle w:val="TOC4"/>
        <w:rPr>
          <w:rFonts w:ascii="Calibri" w:hAnsi="Calibri"/>
          <w:sz w:val="22"/>
          <w:szCs w:val="22"/>
          <w:lang w:eastAsia="en-GB"/>
        </w:rPr>
      </w:pPr>
      <w:r w:rsidRPr="00097689">
        <w:rPr>
          <w:lang w:eastAsia="zh-CN"/>
        </w:rPr>
        <w:t>6.2.13.2</w:t>
      </w:r>
      <w:r w:rsidRPr="00531CC7">
        <w:rPr>
          <w:rFonts w:ascii="Calibri" w:hAnsi="Calibri"/>
          <w:sz w:val="22"/>
          <w:szCs w:val="22"/>
          <w:lang w:eastAsia="en-GB"/>
        </w:rPr>
        <w:tab/>
      </w:r>
      <w:r w:rsidRPr="00097689">
        <w:rPr>
          <w:lang w:eastAsia="zh-CN"/>
        </w:rPr>
        <w:t>Floor Control within the MRFP</w:t>
      </w:r>
      <w:r w:rsidRPr="00097689">
        <w:tab/>
      </w:r>
      <w:r w:rsidRPr="00097689">
        <w:fldChar w:fldCharType="begin" w:fldLock="1"/>
      </w:r>
      <w:r w:rsidRPr="00097689">
        <w:instrText xml:space="preserve"> PAGEREF _Toc57882543 \h </w:instrText>
      </w:r>
      <w:r w:rsidRPr="00097689">
        <w:fldChar w:fldCharType="separate"/>
      </w:r>
      <w:r w:rsidRPr="00097689">
        <w:t>83</w:t>
      </w:r>
      <w:r w:rsidRPr="00097689">
        <w:fldChar w:fldCharType="end"/>
      </w:r>
    </w:p>
    <w:p w:rsidR="00097689" w:rsidRPr="00531CC7" w:rsidRDefault="00097689">
      <w:pPr>
        <w:pStyle w:val="TOC5"/>
        <w:rPr>
          <w:rFonts w:ascii="Calibri" w:hAnsi="Calibri"/>
          <w:sz w:val="22"/>
          <w:szCs w:val="22"/>
          <w:lang w:eastAsia="en-GB"/>
        </w:rPr>
      </w:pPr>
      <w:r w:rsidRPr="00097689">
        <w:t>6.2.13.2.1</w:t>
      </w:r>
      <w:r w:rsidRPr="00531CC7">
        <w:rPr>
          <w:rFonts w:ascii="Calibri" w:hAnsi="Calibri"/>
          <w:sz w:val="22"/>
          <w:szCs w:val="22"/>
          <w:lang w:eastAsia="en-GB"/>
        </w:rPr>
        <w:tab/>
      </w:r>
      <w:r w:rsidRPr="00097689">
        <w:t>Floor Control Connection Establishment</w:t>
      </w:r>
      <w:r w:rsidRPr="00097689">
        <w:tab/>
      </w:r>
      <w:r w:rsidRPr="00097689">
        <w:fldChar w:fldCharType="begin" w:fldLock="1"/>
      </w:r>
      <w:r w:rsidRPr="00097689">
        <w:instrText xml:space="preserve"> PAGEREF _Toc57882544 \h </w:instrText>
      </w:r>
      <w:r w:rsidRPr="00097689">
        <w:fldChar w:fldCharType="separate"/>
      </w:r>
      <w:r w:rsidRPr="00097689">
        <w:t>83</w:t>
      </w:r>
      <w:r w:rsidRPr="00097689">
        <w:fldChar w:fldCharType="end"/>
      </w:r>
    </w:p>
    <w:p w:rsidR="00097689" w:rsidRPr="00531CC7" w:rsidRDefault="00097689">
      <w:pPr>
        <w:pStyle w:val="TOC5"/>
        <w:rPr>
          <w:rFonts w:ascii="Calibri" w:hAnsi="Calibri"/>
          <w:sz w:val="22"/>
          <w:szCs w:val="22"/>
          <w:lang w:eastAsia="en-GB"/>
        </w:rPr>
      </w:pPr>
      <w:r w:rsidRPr="00097689">
        <w:t>6.2.13.2.2</w:t>
      </w:r>
      <w:r w:rsidRPr="00531CC7">
        <w:rPr>
          <w:rFonts w:ascii="Calibri" w:hAnsi="Calibri"/>
          <w:sz w:val="22"/>
          <w:szCs w:val="22"/>
          <w:lang w:eastAsia="en-GB"/>
        </w:rPr>
        <w:tab/>
      </w:r>
      <w:r w:rsidRPr="00097689">
        <w:t>Configure Conference and Floor Control Policy Indication</w:t>
      </w:r>
      <w:r w:rsidRPr="00097689">
        <w:tab/>
      </w:r>
      <w:r w:rsidRPr="00097689">
        <w:fldChar w:fldCharType="begin" w:fldLock="1"/>
      </w:r>
      <w:r w:rsidRPr="00097689">
        <w:instrText xml:space="preserve"> PAGEREF _Toc57882545 \h </w:instrText>
      </w:r>
      <w:r w:rsidRPr="00097689">
        <w:fldChar w:fldCharType="separate"/>
      </w:r>
      <w:r w:rsidRPr="00097689">
        <w:t>84</w:t>
      </w:r>
      <w:r w:rsidRPr="00097689">
        <w:fldChar w:fldCharType="end"/>
      </w:r>
    </w:p>
    <w:p w:rsidR="00097689" w:rsidRPr="00531CC7" w:rsidRDefault="00097689">
      <w:pPr>
        <w:pStyle w:val="TOC5"/>
        <w:rPr>
          <w:rFonts w:ascii="Calibri" w:hAnsi="Calibri"/>
          <w:sz w:val="22"/>
          <w:szCs w:val="22"/>
          <w:lang w:eastAsia="en-GB"/>
        </w:rPr>
      </w:pPr>
      <w:r w:rsidRPr="00097689">
        <w:t>6.2.13.2.3</w:t>
      </w:r>
      <w:r w:rsidRPr="00531CC7">
        <w:rPr>
          <w:rFonts w:ascii="Calibri" w:hAnsi="Calibri"/>
          <w:sz w:val="22"/>
          <w:szCs w:val="22"/>
          <w:lang w:eastAsia="en-GB"/>
        </w:rPr>
        <w:tab/>
      </w:r>
      <w:r w:rsidRPr="00097689">
        <w:t>Floor Chair Designation</w:t>
      </w:r>
      <w:r w:rsidRPr="00097689">
        <w:tab/>
      </w:r>
      <w:r w:rsidRPr="00097689">
        <w:fldChar w:fldCharType="begin" w:fldLock="1"/>
      </w:r>
      <w:r w:rsidRPr="00097689">
        <w:instrText xml:space="preserve"> PAGEREF _Toc57882546 \h </w:instrText>
      </w:r>
      <w:r w:rsidRPr="00097689">
        <w:fldChar w:fldCharType="separate"/>
      </w:r>
      <w:r w:rsidRPr="00097689">
        <w:t>85</w:t>
      </w:r>
      <w:r w:rsidRPr="00097689">
        <w:fldChar w:fldCharType="end"/>
      </w:r>
    </w:p>
    <w:p w:rsidR="00097689" w:rsidRPr="00531CC7" w:rsidRDefault="00097689">
      <w:pPr>
        <w:pStyle w:val="TOC5"/>
        <w:rPr>
          <w:rFonts w:ascii="Calibri" w:hAnsi="Calibri"/>
          <w:sz w:val="22"/>
          <w:szCs w:val="22"/>
          <w:lang w:eastAsia="en-GB"/>
        </w:rPr>
      </w:pPr>
      <w:r w:rsidRPr="00097689">
        <w:t>6.2.13.2.4</w:t>
      </w:r>
      <w:r w:rsidRPr="00531CC7">
        <w:rPr>
          <w:rFonts w:ascii="Calibri" w:hAnsi="Calibri"/>
          <w:sz w:val="22"/>
          <w:szCs w:val="22"/>
          <w:lang w:eastAsia="en-GB"/>
        </w:rPr>
        <w:tab/>
      </w:r>
      <w:r w:rsidRPr="00097689">
        <w:t xml:space="preserve">Floor </w:t>
      </w:r>
      <w:r w:rsidRPr="00097689">
        <w:rPr>
          <w:lang w:eastAsia="zh-CN"/>
        </w:rPr>
        <w:t>Request</w:t>
      </w:r>
      <w:r w:rsidRPr="00097689">
        <w:t xml:space="preserve"> Decision</w:t>
      </w:r>
      <w:r w:rsidRPr="00097689">
        <w:tab/>
      </w:r>
      <w:r w:rsidRPr="00097689">
        <w:fldChar w:fldCharType="begin" w:fldLock="1"/>
      </w:r>
      <w:r w:rsidRPr="00097689">
        <w:instrText xml:space="preserve"> PAGEREF _Toc57882547 \h </w:instrText>
      </w:r>
      <w:r w:rsidRPr="00097689">
        <w:fldChar w:fldCharType="separate"/>
      </w:r>
      <w:r w:rsidRPr="00097689">
        <w:t>85</w:t>
      </w:r>
      <w:r w:rsidRPr="00097689">
        <w:fldChar w:fldCharType="end"/>
      </w:r>
    </w:p>
    <w:p w:rsidR="00097689" w:rsidRPr="00531CC7" w:rsidRDefault="00097689">
      <w:pPr>
        <w:pStyle w:val="TOC5"/>
        <w:rPr>
          <w:rFonts w:ascii="Calibri" w:hAnsi="Calibri"/>
          <w:sz w:val="22"/>
          <w:szCs w:val="22"/>
          <w:lang w:eastAsia="en-GB"/>
        </w:rPr>
      </w:pPr>
      <w:r w:rsidRPr="00097689">
        <w:t>6.2.13.2.</w:t>
      </w:r>
      <w:r w:rsidRPr="00097689">
        <w:rPr>
          <w:lang w:eastAsia="zh-CN"/>
        </w:rPr>
        <w:t>5</w:t>
      </w:r>
      <w:r w:rsidRPr="00531CC7">
        <w:rPr>
          <w:rFonts w:ascii="Calibri" w:hAnsi="Calibri"/>
          <w:sz w:val="22"/>
          <w:szCs w:val="22"/>
          <w:lang w:eastAsia="en-GB"/>
        </w:rPr>
        <w:tab/>
      </w:r>
      <w:r w:rsidRPr="00097689">
        <w:rPr>
          <w:lang w:eastAsia="zh-CN"/>
        </w:rPr>
        <w:t>Media Update and Confirmation</w:t>
      </w:r>
      <w:r w:rsidRPr="00097689">
        <w:tab/>
      </w:r>
      <w:r w:rsidRPr="00097689">
        <w:fldChar w:fldCharType="begin" w:fldLock="1"/>
      </w:r>
      <w:r w:rsidRPr="00097689">
        <w:instrText xml:space="preserve"> PAGEREF _Toc57882548 \h </w:instrText>
      </w:r>
      <w:r w:rsidRPr="00097689">
        <w:fldChar w:fldCharType="separate"/>
      </w:r>
      <w:r w:rsidRPr="00097689">
        <w:t>86</w:t>
      </w:r>
      <w:r w:rsidRPr="00097689">
        <w:fldChar w:fldCharType="end"/>
      </w:r>
    </w:p>
    <w:p w:rsidR="00097689" w:rsidRPr="00531CC7" w:rsidRDefault="00097689">
      <w:pPr>
        <w:pStyle w:val="TOC5"/>
        <w:rPr>
          <w:rFonts w:ascii="Calibri" w:hAnsi="Calibri"/>
          <w:sz w:val="22"/>
          <w:szCs w:val="22"/>
          <w:lang w:eastAsia="en-GB"/>
        </w:rPr>
      </w:pPr>
      <w:r w:rsidRPr="00097689">
        <w:t>6.2.13.2.</w:t>
      </w:r>
      <w:r w:rsidRPr="00097689">
        <w:rPr>
          <w:lang w:eastAsia="zh-CN"/>
        </w:rPr>
        <w:t>6</w:t>
      </w:r>
      <w:r w:rsidRPr="00531CC7">
        <w:rPr>
          <w:rFonts w:ascii="Calibri" w:hAnsi="Calibri"/>
          <w:sz w:val="22"/>
          <w:szCs w:val="22"/>
          <w:lang w:eastAsia="en-GB"/>
        </w:rPr>
        <w:tab/>
      </w:r>
      <w:r w:rsidRPr="00097689">
        <w:t>Floor Control Procedure</w:t>
      </w:r>
      <w:r w:rsidRPr="00097689">
        <w:tab/>
      </w:r>
      <w:r w:rsidRPr="00097689">
        <w:fldChar w:fldCharType="begin" w:fldLock="1"/>
      </w:r>
      <w:r w:rsidRPr="00097689">
        <w:instrText xml:space="preserve"> PAGEREF _Toc57882549 \h </w:instrText>
      </w:r>
      <w:r w:rsidRPr="00097689">
        <w:fldChar w:fldCharType="separate"/>
      </w:r>
      <w:r w:rsidRPr="00097689">
        <w:t>87</w:t>
      </w:r>
      <w:r w:rsidRPr="00097689">
        <w:fldChar w:fldCharType="end"/>
      </w:r>
    </w:p>
    <w:p w:rsidR="00097689" w:rsidRPr="00531CC7" w:rsidRDefault="00097689">
      <w:pPr>
        <w:pStyle w:val="TOC5"/>
        <w:rPr>
          <w:rFonts w:ascii="Calibri" w:hAnsi="Calibri"/>
          <w:sz w:val="22"/>
          <w:szCs w:val="22"/>
          <w:lang w:eastAsia="en-GB"/>
        </w:rPr>
      </w:pPr>
      <w:r w:rsidRPr="00097689">
        <w:t>6.2.13.2.</w:t>
      </w:r>
      <w:r w:rsidRPr="00097689">
        <w:rPr>
          <w:lang w:eastAsia="zh-CN"/>
        </w:rPr>
        <w:t>7</w:t>
      </w:r>
      <w:r w:rsidRPr="00531CC7">
        <w:rPr>
          <w:rFonts w:ascii="Calibri" w:hAnsi="Calibri"/>
          <w:sz w:val="22"/>
          <w:szCs w:val="22"/>
          <w:lang w:eastAsia="en-GB"/>
        </w:rPr>
        <w:tab/>
      </w:r>
      <w:r w:rsidRPr="00097689">
        <w:t>Floor Control Connection Release</w:t>
      </w:r>
      <w:r w:rsidRPr="00097689">
        <w:tab/>
      </w:r>
      <w:r w:rsidRPr="00097689">
        <w:fldChar w:fldCharType="begin" w:fldLock="1"/>
      </w:r>
      <w:r w:rsidRPr="00097689">
        <w:instrText xml:space="preserve"> PAGEREF _Toc57882550 \h </w:instrText>
      </w:r>
      <w:r w:rsidRPr="00097689">
        <w:fldChar w:fldCharType="separate"/>
      </w:r>
      <w:r w:rsidRPr="00097689">
        <w:t>87</w:t>
      </w:r>
      <w:r w:rsidRPr="00097689">
        <w:fldChar w:fldCharType="end"/>
      </w:r>
    </w:p>
    <w:p w:rsidR="00097689" w:rsidRPr="00531CC7" w:rsidRDefault="00097689">
      <w:pPr>
        <w:pStyle w:val="TOC5"/>
        <w:rPr>
          <w:rFonts w:ascii="Calibri" w:hAnsi="Calibri"/>
          <w:sz w:val="22"/>
          <w:szCs w:val="22"/>
          <w:lang w:eastAsia="en-GB"/>
        </w:rPr>
      </w:pPr>
      <w:r w:rsidRPr="00097689">
        <w:t>6.2.13.2.</w:t>
      </w:r>
      <w:r w:rsidRPr="00097689">
        <w:rPr>
          <w:lang w:eastAsia="zh-CN"/>
        </w:rPr>
        <w:t>8</w:t>
      </w:r>
      <w:r w:rsidRPr="00531CC7">
        <w:rPr>
          <w:rFonts w:ascii="Calibri" w:hAnsi="Calibri"/>
          <w:sz w:val="22"/>
          <w:szCs w:val="22"/>
          <w:lang w:eastAsia="en-GB"/>
        </w:rPr>
        <w:tab/>
      </w:r>
      <w:r w:rsidRPr="00097689">
        <w:t>Example Message sequence chart</w:t>
      </w:r>
      <w:r w:rsidRPr="00097689">
        <w:tab/>
      </w:r>
      <w:r w:rsidRPr="00097689">
        <w:fldChar w:fldCharType="begin" w:fldLock="1"/>
      </w:r>
      <w:r w:rsidRPr="00097689">
        <w:instrText xml:space="preserve"> PAGEREF _Toc57882551 \h </w:instrText>
      </w:r>
      <w:r w:rsidRPr="00097689">
        <w:fldChar w:fldCharType="separate"/>
      </w:r>
      <w:r w:rsidRPr="00097689">
        <w:t>87</w:t>
      </w:r>
      <w:r w:rsidRPr="00097689">
        <w:fldChar w:fldCharType="end"/>
      </w:r>
    </w:p>
    <w:p w:rsidR="00097689" w:rsidRPr="00531CC7" w:rsidRDefault="00097689">
      <w:pPr>
        <w:pStyle w:val="TOC3"/>
        <w:rPr>
          <w:rFonts w:ascii="Calibri" w:hAnsi="Calibri"/>
          <w:sz w:val="22"/>
          <w:szCs w:val="22"/>
          <w:lang w:eastAsia="en-GB"/>
        </w:rPr>
      </w:pPr>
      <w:r w:rsidRPr="00097689">
        <w:t>6.2.14</w:t>
      </w:r>
      <w:r w:rsidRPr="00531CC7">
        <w:rPr>
          <w:rFonts w:ascii="Calibri" w:hAnsi="Calibri"/>
          <w:sz w:val="22"/>
          <w:szCs w:val="22"/>
          <w:lang w:eastAsia="en-GB"/>
        </w:rPr>
        <w:tab/>
      </w:r>
      <w:r w:rsidRPr="00097689">
        <w:t>Explicit Congestion Notification Support</w:t>
      </w:r>
      <w:r w:rsidRPr="00097689">
        <w:tab/>
      </w:r>
      <w:r w:rsidRPr="00097689">
        <w:fldChar w:fldCharType="begin" w:fldLock="1"/>
      </w:r>
      <w:r w:rsidRPr="00097689">
        <w:instrText xml:space="preserve"> PAGEREF _Toc57882552 \h </w:instrText>
      </w:r>
      <w:r w:rsidRPr="00097689">
        <w:fldChar w:fldCharType="separate"/>
      </w:r>
      <w:r w:rsidRPr="00097689">
        <w:t>89</w:t>
      </w:r>
      <w:r w:rsidRPr="00097689">
        <w:fldChar w:fldCharType="end"/>
      </w:r>
    </w:p>
    <w:p w:rsidR="00097689" w:rsidRPr="00531CC7" w:rsidRDefault="00097689">
      <w:pPr>
        <w:pStyle w:val="TOC4"/>
        <w:rPr>
          <w:rFonts w:ascii="Calibri" w:hAnsi="Calibri"/>
          <w:sz w:val="22"/>
          <w:szCs w:val="22"/>
          <w:lang w:eastAsia="en-GB"/>
        </w:rPr>
      </w:pPr>
      <w:r w:rsidRPr="00097689">
        <w:t>6.2.14.1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_Toc57882553 \h </w:instrText>
      </w:r>
      <w:r w:rsidRPr="00097689">
        <w:fldChar w:fldCharType="separate"/>
      </w:r>
      <w:r w:rsidRPr="00097689">
        <w:t>89</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6.2.14.2</w:t>
      </w:r>
      <w:r w:rsidRPr="00531CC7">
        <w:rPr>
          <w:rFonts w:ascii="Calibri" w:hAnsi="Calibri"/>
          <w:sz w:val="22"/>
          <w:szCs w:val="22"/>
          <w:lang w:eastAsia="en-GB"/>
        </w:rPr>
        <w:tab/>
      </w:r>
      <w:r w:rsidRPr="00097689">
        <w:rPr>
          <w:rFonts w:eastAsia="Batang"/>
        </w:rPr>
        <w:t>Message sequence chart, Request ECN</w:t>
      </w:r>
      <w:r w:rsidRPr="00097689">
        <w:tab/>
      </w:r>
      <w:r w:rsidRPr="00097689">
        <w:fldChar w:fldCharType="begin" w:fldLock="1"/>
      </w:r>
      <w:r w:rsidRPr="00097689">
        <w:instrText xml:space="preserve"> PAGEREF _Toc57882554 \h </w:instrText>
      </w:r>
      <w:r w:rsidRPr="00097689">
        <w:fldChar w:fldCharType="separate"/>
      </w:r>
      <w:r w:rsidRPr="00097689">
        <w:t>89</w:t>
      </w:r>
      <w:r w:rsidRPr="00097689">
        <w:fldChar w:fldCharType="end"/>
      </w:r>
    </w:p>
    <w:p w:rsidR="00097689" w:rsidRPr="00531CC7" w:rsidRDefault="00097689">
      <w:pPr>
        <w:pStyle w:val="TOC4"/>
        <w:rPr>
          <w:rFonts w:ascii="Calibri" w:hAnsi="Calibri"/>
          <w:sz w:val="22"/>
          <w:szCs w:val="22"/>
          <w:lang w:eastAsia="en-GB"/>
        </w:rPr>
      </w:pPr>
      <w:r w:rsidRPr="00097689">
        <w:rPr>
          <w:rFonts w:eastAsia="Batang"/>
        </w:rPr>
        <w:t>6.2.14.3</w:t>
      </w:r>
      <w:r w:rsidRPr="00531CC7">
        <w:rPr>
          <w:rFonts w:ascii="Calibri" w:hAnsi="Calibri"/>
          <w:sz w:val="22"/>
          <w:szCs w:val="22"/>
          <w:lang w:eastAsia="en-GB"/>
        </w:rPr>
        <w:tab/>
      </w:r>
      <w:r w:rsidRPr="00097689">
        <w:rPr>
          <w:rFonts w:eastAsia="Batang"/>
        </w:rPr>
        <w:t>Message sequence chart, Report ECN Failure Event</w:t>
      </w:r>
      <w:r w:rsidRPr="00097689">
        <w:tab/>
      </w:r>
      <w:r w:rsidRPr="00097689">
        <w:fldChar w:fldCharType="begin" w:fldLock="1"/>
      </w:r>
      <w:r w:rsidRPr="00097689">
        <w:instrText xml:space="preserve"> PAGEREF _Toc57882555 \h </w:instrText>
      </w:r>
      <w:r w:rsidRPr="00097689">
        <w:fldChar w:fldCharType="separate"/>
      </w:r>
      <w:r w:rsidRPr="00097689">
        <w:t>90</w:t>
      </w:r>
      <w:r w:rsidRPr="00097689">
        <w:fldChar w:fldCharType="end"/>
      </w:r>
    </w:p>
    <w:p w:rsidR="00097689" w:rsidRPr="00531CC7" w:rsidRDefault="00097689">
      <w:pPr>
        <w:pStyle w:val="TOC3"/>
        <w:rPr>
          <w:rFonts w:ascii="Calibri" w:hAnsi="Calibri"/>
          <w:sz w:val="22"/>
          <w:szCs w:val="22"/>
          <w:lang w:eastAsia="en-GB"/>
        </w:rPr>
      </w:pPr>
      <w:r w:rsidRPr="00097689">
        <w:t>6.2.15</w:t>
      </w:r>
      <w:r w:rsidRPr="00531CC7">
        <w:rPr>
          <w:rFonts w:ascii="Calibri" w:hAnsi="Calibri"/>
          <w:sz w:val="22"/>
          <w:szCs w:val="22"/>
          <w:lang w:eastAsia="en-GB"/>
        </w:rPr>
        <w:tab/>
      </w:r>
      <w:r w:rsidRPr="00097689">
        <w:t>Multimedia Priority Service Congestion Control Procedures</w:t>
      </w:r>
      <w:r w:rsidRPr="00097689">
        <w:tab/>
      </w:r>
      <w:r w:rsidRPr="00097689">
        <w:fldChar w:fldCharType="begin" w:fldLock="1"/>
      </w:r>
      <w:r w:rsidRPr="00097689">
        <w:instrText xml:space="preserve"> PAGEREF _Toc57882556 \h </w:instrText>
      </w:r>
      <w:r w:rsidRPr="00097689">
        <w:fldChar w:fldCharType="separate"/>
      </w:r>
      <w:r w:rsidRPr="00097689">
        <w:t>90</w:t>
      </w:r>
      <w:r w:rsidRPr="00097689">
        <w:fldChar w:fldCharType="end"/>
      </w:r>
    </w:p>
    <w:p w:rsidR="00097689" w:rsidRPr="00531CC7" w:rsidRDefault="00097689">
      <w:pPr>
        <w:pStyle w:val="TOC4"/>
        <w:rPr>
          <w:rFonts w:ascii="Calibri" w:hAnsi="Calibri"/>
          <w:sz w:val="22"/>
          <w:szCs w:val="22"/>
          <w:lang w:eastAsia="en-GB"/>
        </w:rPr>
      </w:pPr>
      <w:r w:rsidRPr="00097689">
        <w:t>6.2.15.1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_Toc57882557 \h </w:instrText>
      </w:r>
      <w:r w:rsidRPr="00097689">
        <w:fldChar w:fldCharType="separate"/>
      </w:r>
      <w:r w:rsidRPr="00097689">
        <w:t>90</w:t>
      </w:r>
      <w:r w:rsidRPr="00097689">
        <w:fldChar w:fldCharType="end"/>
      </w:r>
    </w:p>
    <w:p w:rsidR="00097689" w:rsidRPr="00531CC7" w:rsidRDefault="00097689">
      <w:pPr>
        <w:pStyle w:val="TOC4"/>
        <w:rPr>
          <w:rFonts w:ascii="Calibri" w:hAnsi="Calibri"/>
          <w:sz w:val="22"/>
          <w:szCs w:val="22"/>
          <w:lang w:eastAsia="en-GB"/>
        </w:rPr>
      </w:pPr>
      <w:r w:rsidRPr="00097689">
        <w:t>6.2.15.2</w:t>
      </w:r>
      <w:r w:rsidRPr="00531CC7">
        <w:rPr>
          <w:rFonts w:ascii="Calibri" w:hAnsi="Calibri"/>
          <w:sz w:val="22"/>
          <w:szCs w:val="22"/>
          <w:lang w:eastAsia="en-GB"/>
        </w:rPr>
        <w:tab/>
      </w:r>
      <w:r w:rsidRPr="00097689">
        <w:t>MRFP Resource Congestion in ADD response, request is queued</w:t>
      </w:r>
      <w:r w:rsidRPr="00097689">
        <w:tab/>
      </w:r>
      <w:r w:rsidRPr="00097689">
        <w:fldChar w:fldCharType="begin" w:fldLock="1"/>
      </w:r>
      <w:r w:rsidRPr="00097689">
        <w:instrText xml:space="preserve"> PAGEREF _Toc57882558 \h </w:instrText>
      </w:r>
      <w:r w:rsidRPr="00097689">
        <w:fldChar w:fldCharType="separate"/>
      </w:r>
      <w:r w:rsidRPr="00097689">
        <w:t>91</w:t>
      </w:r>
      <w:r w:rsidRPr="00097689">
        <w:fldChar w:fldCharType="end"/>
      </w:r>
    </w:p>
    <w:p w:rsidR="00097689" w:rsidRPr="00531CC7" w:rsidRDefault="00097689">
      <w:pPr>
        <w:pStyle w:val="TOC4"/>
        <w:rPr>
          <w:rFonts w:ascii="Calibri" w:hAnsi="Calibri"/>
          <w:sz w:val="22"/>
          <w:szCs w:val="22"/>
          <w:lang w:eastAsia="en-GB"/>
        </w:rPr>
      </w:pPr>
      <w:r w:rsidRPr="00097689">
        <w:t>6.2.15.3</w:t>
      </w:r>
      <w:r w:rsidRPr="00531CC7">
        <w:rPr>
          <w:rFonts w:ascii="Calibri" w:hAnsi="Calibri"/>
          <w:sz w:val="22"/>
          <w:szCs w:val="22"/>
          <w:lang w:eastAsia="en-GB"/>
        </w:rPr>
        <w:tab/>
      </w:r>
      <w:r w:rsidRPr="00097689">
        <w:t>MRFP Resource Congestion in ADD response, MRFC seizes new MRFP</w:t>
      </w:r>
      <w:r w:rsidRPr="00097689">
        <w:tab/>
      </w:r>
      <w:r w:rsidRPr="00097689">
        <w:fldChar w:fldCharType="begin" w:fldLock="1"/>
      </w:r>
      <w:r w:rsidRPr="00097689">
        <w:instrText xml:space="preserve"> PAGEREF _Toc57882559 \h </w:instrText>
      </w:r>
      <w:r w:rsidRPr="00097689">
        <w:fldChar w:fldCharType="separate"/>
      </w:r>
      <w:r w:rsidRPr="00097689">
        <w:t>91</w:t>
      </w:r>
      <w:r w:rsidRPr="00097689">
        <w:fldChar w:fldCharType="end"/>
      </w:r>
    </w:p>
    <w:p w:rsidR="00097689" w:rsidRPr="00531CC7" w:rsidRDefault="00097689">
      <w:pPr>
        <w:pStyle w:val="TOC4"/>
        <w:rPr>
          <w:rFonts w:ascii="Calibri" w:hAnsi="Calibri"/>
          <w:sz w:val="22"/>
          <w:szCs w:val="22"/>
          <w:lang w:eastAsia="en-GB"/>
        </w:rPr>
      </w:pPr>
      <w:r w:rsidRPr="00097689">
        <w:t>6.2.15.4</w:t>
      </w:r>
      <w:r w:rsidRPr="00531CC7">
        <w:rPr>
          <w:rFonts w:ascii="Calibri" w:hAnsi="Calibri"/>
          <w:sz w:val="22"/>
          <w:szCs w:val="22"/>
          <w:lang w:eastAsia="en-GB"/>
        </w:rPr>
        <w:tab/>
      </w:r>
      <w:r w:rsidRPr="00097689">
        <w:t>MRFP Priority Resource Allocation</w:t>
      </w:r>
      <w:r w:rsidRPr="00097689">
        <w:tab/>
      </w:r>
      <w:r w:rsidRPr="00097689">
        <w:fldChar w:fldCharType="begin" w:fldLock="1"/>
      </w:r>
      <w:r w:rsidRPr="00097689">
        <w:instrText xml:space="preserve"> PAGEREF _Toc57882560 \h </w:instrText>
      </w:r>
      <w:r w:rsidRPr="00097689">
        <w:fldChar w:fldCharType="separate"/>
      </w:r>
      <w:r w:rsidRPr="00097689">
        <w:t>91</w:t>
      </w:r>
      <w:r w:rsidRPr="00097689">
        <w:fldChar w:fldCharType="end"/>
      </w:r>
    </w:p>
    <w:p w:rsidR="00097689" w:rsidRPr="00531CC7" w:rsidRDefault="00097689">
      <w:pPr>
        <w:pStyle w:val="TOC4"/>
        <w:rPr>
          <w:rFonts w:ascii="Calibri" w:hAnsi="Calibri"/>
          <w:sz w:val="22"/>
          <w:szCs w:val="22"/>
          <w:lang w:eastAsia="en-GB"/>
        </w:rPr>
      </w:pPr>
      <w:r w:rsidRPr="00097689">
        <w:lastRenderedPageBreak/>
        <w:t>6.2.15.5</w:t>
      </w:r>
      <w:r w:rsidRPr="00531CC7">
        <w:rPr>
          <w:rFonts w:ascii="Calibri" w:hAnsi="Calibri"/>
          <w:sz w:val="22"/>
          <w:szCs w:val="22"/>
          <w:lang w:eastAsia="en-GB"/>
        </w:rPr>
        <w:tab/>
      </w:r>
      <w:r w:rsidRPr="00097689">
        <w:t>MRFP Priority User Data marking</w:t>
      </w:r>
      <w:r w:rsidRPr="00097689">
        <w:tab/>
      </w:r>
      <w:r w:rsidRPr="00097689">
        <w:fldChar w:fldCharType="begin" w:fldLock="1"/>
      </w:r>
      <w:r w:rsidRPr="00097689">
        <w:instrText xml:space="preserve"> PAGEREF _Toc57882561 \h </w:instrText>
      </w:r>
      <w:r w:rsidRPr="00097689">
        <w:fldChar w:fldCharType="separate"/>
      </w:r>
      <w:r w:rsidRPr="00097689">
        <w:t>92</w:t>
      </w:r>
      <w:r w:rsidRPr="00097689">
        <w:fldChar w:fldCharType="end"/>
      </w:r>
    </w:p>
    <w:p w:rsidR="00097689" w:rsidRPr="00531CC7" w:rsidRDefault="00097689">
      <w:pPr>
        <w:pStyle w:val="TOC3"/>
        <w:rPr>
          <w:rFonts w:ascii="Calibri" w:hAnsi="Calibri"/>
          <w:sz w:val="22"/>
          <w:szCs w:val="22"/>
          <w:lang w:eastAsia="en-GB"/>
        </w:rPr>
      </w:pPr>
      <w:r w:rsidRPr="00097689">
        <w:t>6.2.16</w:t>
      </w:r>
      <w:r w:rsidRPr="00531CC7">
        <w:rPr>
          <w:rFonts w:ascii="Calibri" w:hAnsi="Calibri"/>
          <w:sz w:val="22"/>
          <w:szCs w:val="22"/>
          <w:lang w:eastAsia="en-GB"/>
        </w:rPr>
        <w:tab/>
      </w:r>
      <w:r w:rsidRPr="00097689">
        <w:t>Coordination of Video Orientation</w:t>
      </w:r>
      <w:r w:rsidRPr="00097689">
        <w:tab/>
      </w:r>
      <w:r w:rsidRPr="00097689">
        <w:fldChar w:fldCharType="begin" w:fldLock="1"/>
      </w:r>
      <w:r w:rsidRPr="00097689">
        <w:instrText xml:space="preserve"> PAGEREF _Toc57882562 \h </w:instrText>
      </w:r>
      <w:r w:rsidRPr="00097689">
        <w:fldChar w:fldCharType="separate"/>
      </w:r>
      <w:r w:rsidRPr="00097689">
        <w:t>92</w:t>
      </w:r>
      <w:r w:rsidRPr="00097689">
        <w:fldChar w:fldCharType="end"/>
      </w:r>
    </w:p>
    <w:p w:rsidR="00097689" w:rsidRPr="00531CC7" w:rsidRDefault="00097689">
      <w:pPr>
        <w:pStyle w:val="TOC3"/>
        <w:rPr>
          <w:rFonts w:ascii="Calibri" w:hAnsi="Calibri"/>
          <w:sz w:val="22"/>
          <w:szCs w:val="22"/>
          <w:lang w:eastAsia="en-GB"/>
        </w:rPr>
      </w:pPr>
      <w:r w:rsidRPr="00097689">
        <w:t>6.2.17</w:t>
      </w:r>
      <w:r w:rsidRPr="00531CC7">
        <w:rPr>
          <w:rFonts w:ascii="Calibri" w:hAnsi="Calibri"/>
          <w:sz w:val="22"/>
          <w:szCs w:val="22"/>
          <w:lang w:eastAsia="en-GB"/>
        </w:rPr>
        <w:tab/>
      </w:r>
      <w:r w:rsidRPr="00097689">
        <w:t>Support of generic image attributes</w:t>
      </w:r>
      <w:r w:rsidRPr="00097689">
        <w:tab/>
      </w:r>
      <w:r w:rsidRPr="00097689">
        <w:fldChar w:fldCharType="begin" w:fldLock="1"/>
      </w:r>
      <w:r w:rsidRPr="00097689">
        <w:instrText xml:space="preserve"> PAGEREF _Toc57882563 \h </w:instrText>
      </w:r>
      <w:r w:rsidRPr="00097689">
        <w:fldChar w:fldCharType="separate"/>
      </w:r>
      <w:r w:rsidRPr="00097689">
        <w:t>93</w:t>
      </w:r>
      <w:r w:rsidRPr="00097689">
        <w:fldChar w:fldCharType="end"/>
      </w:r>
    </w:p>
    <w:p w:rsidR="00097689" w:rsidRPr="00531CC7" w:rsidRDefault="00097689">
      <w:pPr>
        <w:pStyle w:val="TOC4"/>
        <w:rPr>
          <w:rFonts w:ascii="Calibri" w:hAnsi="Calibri"/>
          <w:sz w:val="22"/>
          <w:szCs w:val="22"/>
          <w:lang w:eastAsia="en-GB"/>
        </w:rPr>
      </w:pPr>
      <w:r w:rsidRPr="00097689">
        <w:t>6.2.17.1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_Toc57882564 \h </w:instrText>
      </w:r>
      <w:r w:rsidRPr="00097689">
        <w:fldChar w:fldCharType="separate"/>
      </w:r>
      <w:r w:rsidRPr="00097689">
        <w:t>93</w:t>
      </w:r>
      <w:r w:rsidRPr="00097689">
        <w:fldChar w:fldCharType="end"/>
      </w:r>
    </w:p>
    <w:p w:rsidR="00097689" w:rsidRPr="00531CC7" w:rsidRDefault="00097689">
      <w:pPr>
        <w:pStyle w:val="TOC4"/>
        <w:rPr>
          <w:rFonts w:ascii="Calibri" w:hAnsi="Calibri"/>
          <w:sz w:val="22"/>
          <w:szCs w:val="22"/>
          <w:lang w:eastAsia="en-GB"/>
        </w:rPr>
      </w:pPr>
      <w:r w:rsidRPr="00097689">
        <w:t>6.2.17.2</w:t>
      </w:r>
      <w:r w:rsidRPr="00531CC7">
        <w:rPr>
          <w:rFonts w:ascii="Calibri" w:hAnsi="Calibri"/>
          <w:sz w:val="22"/>
          <w:szCs w:val="22"/>
          <w:lang w:eastAsia="en-GB"/>
        </w:rPr>
        <w:tab/>
      </w:r>
      <w:r w:rsidRPr="00097689">
        <w:t>Indication of generic image attributes</w:t>
      </w:r>
      <w:r w:rsidRPr="00097689">
        <w:tab/>
      </w:r>
      <w:r w:rsidRPr="00097689">
        <w:fldChar w:fldCharType="begin" w:fldLock="1"/>
      </w:r>
      <w:r w:rsidRPr="00097689">
        <w:instrText xml:space="preserve"> PAGEREF _Toc57882565 \h </w:instrText>
      </w:r>
      <w:r w:rsidRPr="00097689">
        <w:fldChar w:fldCharType="separate"/>
      </w:r>
      <w:r w:rsidRPr="00097689">
        <w:t>93</w:t>
      </w:r>
      <w:r w:rsidRPr="00097689">
        <w:fldChar w:fldCharType="end"/>
      </w:r>
    </w:p>
    <w:p w:rsidR="00097689" w:rsidRPr="00531CC7" w:rsidRDefault="00097689">
      <w:pPr>
        <w:pStyle w:val="TOC3"/>
        <w:rPr>
          <w:rFonts w:ascii="Calibri" w:hAnsi="Calibri"/>
          <w:sz w:val="22"/>
          <w:szCs w:val="22"/>
          <w:lang w:eastAsia="en-GB"/>
        </w:rPr>
      </w:pPr>
      <w:r w:rsidRPr="00097689">
        <w:t>6.2.</w:t>
      </w:r>
      <w:r w:rsidRPr="00097689">
        <w:rPr>
          <w:lang w:eastAsia="zh-CN"/>
        </w:rPr>
        <w:t>18</w:t>
      </w:r>
      <w:r w:rsidRPr="00531CC7">
        <w:rPr>
          <w:rFonts w:ascii="Calibri" w:hAnsi="Calibri"/>
          <w:sz w:val="22"/>
          <w:szCs w:val="22"/>
          <w:lang w:eastAsia="en-GB"/>
        </w:rPr>
        <w:tab/>
      </w:r>
      <w:r w:rsidRPr="00097689">
        <w:t>Interactive Connectivity Establishment</w:t>
      </w:r>
      <w:r w:rsidRPr="00097689">
        <w:rPr>
          <w:lang w:eastAsia="zh-CN"/>
        </w:rPr>
        <w:t xml:space="preserve"> Support</w:t>
      </w:r>
      <w:r w:rsidRPr="00097689">
        <w:tab/>
      </w:r>
      <w:r w:rsidRPr="00097689">
        <w:fldChar w:fldCharType="begin" w:fldLock="1"/>
      </w:r>
      <w:r w:rsidRPr="00097689">
        <w:instrText xml:space="preserve"> PAGEREF _Toc57882566 \h </w:instrText>
      </w:r>
      <w:r w:rsidRPr="00097689">
        <w:fldChar w:fldCharType="separate"/>
      </w:r>
      <w:r w:rsidRPr="00097689">
        <w:t>94</w:t>
      </w:r>
      <w:r w:rsidRPr="00097689">
        <w:fldChar w:fldCharType="end"/>
      </w:r>
    </w:p>
    <w:p w:rsidR="00097689" w:rsidRPr="00531CC7" w:rsidRDefault="00097689">
      <w:pPr>
        <w:pStyle w:val="TOC4"/>
        <w:rPr>
          <w:rFonts w:ascii="Calibri" w:hAnsi="Calibri"/>
          <w:sz w:val="22"/>
          <w:szCs w:val="22"/>
          <w:lang w:eastAsia="en-GB"/>
        </w:rPr>
      </w:pPr>
      <w:r w:rsidRPr="00097689">
        <w:t>6.2.18.1</w:t>
      </w:r>
      <w:r w:rsidRPr="00531CC7">
        <w:rPr>
          <w:rFonts w:ascii="Calibri" w:hAnsi="Calibri"/>
          <w:sz w:val="22"/>
          <w:szCs w:val="22"/>
          <w:lang w:eastAsia="en-GB"/>
        </w:rPr>
        <w:tab/>
      </w:r>
      <w:r w:rsidRPr="00097689">
        <w:t>ICE lite</w:t>
      </w:r>
      <w:r w:rsidRPr="00097689">
        <w:tab/>
      </w:r>
      <w:r w:rsidRPr="00097689">
        <w:fldChar w:fldCharType="begin" w:fldLock="1"/>
      </w:r>
      <w:r w:rsidRPr="00097689">
        <w:instrText xml:space="preserve"> PAGEREF _Toc57882567 \h </w:instrText>
      </w:r>
      <w:r w:rsidRPr="00097689">
        <w:fldChar w:fldCharType="separate"/>
      </w:r>
      <w:r w:rsidRPr="00097689">
        <w:t>94</w:t>
      </w:r>
      <w:r w:rsidRPr="00097689">
        <w:fldChar w:fldCharType="end"/>
      </w:r>
    </w:p>
    <w:p w:rsidR="00097689" w:rsidRPr="00531CC7" w:rsidRDefault="00097689">
      <w:pPr>
        <w:pStyle w:val="TOC4"/>
        <w:rPr>
          <w:rFonts w:ascii="Calibri" w:hAnsi="Calibri"/>
          <w:sz w:val="22"/>
          <w:szCs w:val="22"/>
          <w:lang w:eastAsia="en-GB"/>
        </w:rPr>
      </w:pPr>
      <w:r w:rsidRPr="00097689">
        <w:t>6.2.18.2</w:t>
      </w:r>
      <w:r w:rsidRPr="00531CC7">
        <w:rPr>
          <w:rFonts w:ascii="Calibri" w:hAnsi="Calibri"/>
          <w:sz w:val="22"/>
          <w:szCs w:val="22"/>
          <w:lang w:eastAsia="en-GB"/>
        </w:rPr>
        <w:tab/>
      </w:r>
      <w:r w:rsidRPr="00097689">
        <w:t>Full ICE</w:t>
      </w:r>
      <w:r w:rsidRPr="00097689">
        <w:tab/>
      </w:r>
      <w:r w:rsidRPr="00097689">
        <w:fldChar w:fldCharType="begin" w:fldLock="1"/>
      </w:r>
      <w:r w:rsidRPr="00097689">
        <w:instrText xml:space="preserve"> PAGEREF _Toc57882568 \h </w:instrText>
      </w:r>
      <w:r w:rsidRPr="00097689">
        <w:fldChar w:fldCharType="separate"/>
      </w:r>
      <w:r w:rsidRPr="00097689">
        <w:t>94</w:t>
      </w:r>
      <w:r w:rsidRPr="00097689">
        <w:fldChar w:fldCharType="end"/>
      </w:r>
    </w:p>
    <w:p w:rsidR="00097689" w:rsidRPr="00531CC7" w:rsidRDefault="00097689">
      <w:pPr>
        <w:pStyle w:val="TOC4"/>
        <w:rPr>
          <w:rFonts w:ascii="Calibri" w:hAnsi="Calibri"/>
          <w:sz w:val="22"/>
          <w:szCs w:val="22"/>
          <w:lang w:eastAsia="en-GB"/>
        </w:rPr>
      </w:pPr>
      <w:r w:rsidRPr="00097689">
        <w:t>6.2.18.</w:t>
      </w:r>
      <w:r w:rsidRPr="00097689">
        <w:rPr>
          <w:lang w:eastAsia="zh-CN"/>
        </w:rPr>
        <w:t>3</w:t>
      </w:r>
      <w:r w:rsidRPr="00531CC7">
        <w:rPr>
          <w:rFonts w:ascii="Calibri" w:hAnsi="Calibri"/>
          <w:sz w:val="22"/>
          <w:szCs w:val="22"/>
          <w:lang w:eastAsia="en-GB"/>
        </w:rPr>
        <w:tab/>
      </w:r>
      <w:r w:rsidRPr="00097689">
        <w:rPr>
          <w:lang w:eastAsia="zh-CN"/>
        </w:rPr>
        <w:t>Connectivity check result notification</w:t>
      </w:r>
      <w:r w:rsidRPr="00097689">
        <w:t xml:space="preserve"> (</w:t>
      </w:r>
      <w:r w:rsidRPr="00097689">
        <w:rPr>
          <w:lang w:eastAsia="zh-CN"/>
        </w:rPr>
        <w:t>full ICE</w:t>
      </w:r>
      <w:r w:rsidRPr="00097689">
        <w:t>)</w:t>
      </w:r>
      <w:r w:rsidRPr="00097689">
        <w:tab/>
      </w:r>
      <w:r w:rsidRPr="00097689">
        <w:fldChar w:fldCharType="begin" w:fldLock="1"/>
      </w:r>
      <w:r w:rsidRPr="00097689">
        <w:instrText xml:space="preserve"> PAGEREF _Toc57882569 \h </w:instrText>
      </w:r>
      <w:r w:rsidRPr="00097689">
        <w:fldChar w:fldCharType="separate"/>
      </w:r>
      <w:r w:rsidRPr="00097689">
        <w:t>95</w:t>
      </w:r>
      <w:r w:rsidRPr="00097689">
        <w:fldChar w:fldCharType="end"/>
      </w:r>
    </w:p>
    <w:p w:rsidR="00097689" w:rsidRPr="00531CC7" w:rsidRDefault="00097689">
      <w:pPr>
        <w:pStyle w:val="TOC4"/>
        <w:rPr>
          <w:rFonts w:ascii="Calibri" w:hAnsi="Calibri"/>
          <w:sz w:val="22"/>
          <w:szCs w:val="22"/>
          <w:lang w:eastAsia="en-GB"/>
        </w:rPr>
      </w:pPr>
      <w:r w:rsidRPr="00097689">
        <w:t>6.2.18.</w:t>
      </w:r>
      <w:r w:rsidRPr="00097689">
        <w:rPr>
          <w:lang w:eastAsia="zh-CN"/>
        </w:rPr>
        <w:t>4</w:t>
      </w:r>
      <w:r w:rsidRPr="00531CC7">
        <w:rPr>
          <w:rFonts w:ascii="Calibri" w:hAnsi="Calibri"/>
          <w:sz w:val="22"/>
          <w:szCs w:val="22"/>
          <w:lang w:eastAsia="en-GB"/>
        </w:rPr>
        <w:tab/>
      </w:r>
      <w:r w:rsidRPr="00097689">
        <w:rPr>
          <w:lang w:eastAsia="zh-CN"/>
        </w:rPr>
        <w:t>New peer reflexive candidate</w:t>
      </w:r>
      <w:r w:rsidRPr="00097689">
        <w:t xml:space="preserve"> notification (</w:t>
      </w:r>
      <w:r w:rsidRPr="00097689">
        <w:rPr>
          <w:lang w:eastAsia="zh-CN"/>
        </w:rPr>
        <w:t>full ICE</w:t>
      </w:r>
      <w:r w:rsidRPr="00097689">
        <w:t>)</w:t>
      </w:r>
      <w:r w:rsidRPr="00097689">
        <w:tab/>
      </w:r>
      <w:r w:rsidRPr="00097689">
        <w:fldChar w:fldCharType="begin" w:fldLock="1"/>
      </w:r>
      <w:r w:rsidRPr="00097689">
        <w:instrText xml:space="preserve"> PAGEREF _Toc57882570 \h </w:instrText>
      </w:r>
      <w:r w:rsidRPr="00097689">
        <w:fldChar w:fldCharType="separate"/>
      </w:r>
      <w:r w:rsidRPr="00097689">
        <w:t>95</w:t>
      </w:r>
      <w:r w:rsidRPr="00097689">
        <w:fldChar w:fldCharType="end"/>
      </w:r>
    </w:p>
    <w:p w:rsidR="00097689" w:rsidRPr="00531CC7" w:rsidRDefault="00097689">
      <w:pPr>
        <w:pStyle w:val="TOC3"/>
        <w:rPr>
          <w:rFonts w:ascii="Calibri" w:hAnsi="Calibri"/>
          <w:sz w:val="22"/>
          <w:szCs w:val="22"/>
          <w:lang w:eastAsia="en-GB"/>
        </w:rPr>
      </w:pPr>
      <w:r w:rsidRPr="00097689">
        <w:t>6.2.19</w:t>
      </w:r>
      <w:r w:rsidRPr="00531CC7">
        <w:rPr>
          <w:rFonts w:ascii="Calibri" w:hAnsi="Calibri"/>
          <w:sz w:val="22"/>
          <w:szCs w:val="22"/>
          <w:lang w:eastAsia="en-GB"/>
        </w:rPr>
        <w:tab/>
      </w:r>
      <w:r w:rsidRPr="00097689">
        <w:t>End-to-end security for TCP based media using TLS</w:t>
      </w:r>
      <w:r w:rsidRPr="00097689">
        <w:tab/>
      </w:r>
      <w:r w:rsidRPr="00097689">
        <w:fldChar w:fldCharType="begin" w:fldLock="1"/>
      </w:r>
      <w:r w:rsidRPr="00097689">
        <w:instrText xml:space="preserve"> PAGEREF _Toc57882571 \h </w:instrText>
      </w:r>
      <w:r w:rsidRPr="00097689">
        <w:fldChar w:fldCharType="separate"/>
      </w:r>
      <w:r w:rsidRPr="00097689">
        <w:t>96</w:t>
      </w:r>
      <w:r w:rsidRPr="00097689">
        <w:fldChar w:fldCharType="end"/>
      </w:r>
    </w:p>
    <w:p w:rsidR="00097689" w:rsidRPr="00531CC7" w:rsidRDefault="00097689">
      <w:pPr>
        <w:pStyle w:val="TOC4"/>
        <w:rPr>
          <w:rFonts w:ascii="Calibri" w:hAnsi="Calibri"/>
          <w:sz w:val="22"/>
          <w:szCs w:val="22"/>
          <w:lang w:eastAsia="en-GB"/>
        </w:rPr>
      </w:pPr>
      <w:r w:rsidRPr="00097689">
        <w:t>6.2.19.1</w:t>
      </w:r>
      <w:r w:rsidRPr="00531CC7">
        <w:rPr>
          <w:rFonts w:ascii="Calibri" w:hAnsi="Calibri"/>
          <w:sz w:val="22"/>
          <w:szCs w:val="22"/>
          <w:lang w:eastAsia="en-GB"/>
        </w:rPr>
        <w:tab/>
      </w:r>
      <w:r w:rsidRPr="00097689">
        <w:t>General</w:t>
      </w:r>
      <w:r w:rsidRPr="00097689">
        <w:tab/>
      </w:r>
      <w:r w:rsidRPr="00097689">
        <w:fldChar w:fldCharType="begin" w:fldLock="1"/>
      </w:r>
      <w:r w:rsidRPr="00097689">
        <w:instrText xml:space="preserve"> PAGEREF _Toc57882572 \h </w:instrText>
      </w:r>
      <w:r w:rsidRPr="00097689">
        <w:fldChar w:fldCharType="separate"/>
      </w:r>
      <w:r w:rsidRPr="00097689">
        <w:t>96</w:t>
      </w:r>
      <w:r w:rsidRPr="00097689">
        <w:fldChar w:fldCharType="end"/>
      </w:r>
    </w:p>
    <w:p w:rsidR="00097689" w:rsidRPr="00531CC7" w:rsidRDefault="00097689">
      <w:pPr>
        <w:pStyle w:val="TOC4"/>
        <w:rPr>
          <w:rFonts w:ascii="Calibri" w:hAnsi="Calibri"/>
          <w:sz w:val="22"/>
          <w:szCs w:val="22"/>
          <w:lang w:eastAsia="en-GB"/>
        </w:rPr>
      </w:pPr>
      <w:r w:rsidRPr="00097689">
        <w:t>6.2.19.2</w:t>
      </w:r>
      <w:r w:rsidRPr="00531CC7">
        <w:rPr>
          <w:rFonts w:ascii="Calibri" w:hAnsi="Calibri"/>
          <w:sz w:val="22"/>
          <w:szCs w:val="22"/>
          <w:lang w:eastAsia="en-GB"/>
        </w:rPr>
        <w:tab/>
      </w:r>
      <w:r w:rsidRPr="00097689">
        <w:t>Specific procedures for session based messaging (MSRP)</w:t>
      </w:r>
      <w:r w:rsidRPr="00097689">
        <w:tab/>
      </w:r>
      <w:r w:rsidRPr="00097689">
        <w:fldChar w:fldCharType="begin" w:fldLock="1"/>
      </w:r>
      <w:r w:rsidRPr="00097689">
        <w:instrText xml:space="preserve"> PAGEREF _Toc57882573 \h </w:instrText>
      </w:r>
      <w:r w:rsidRPr="00097689">
        <w:fldChar w:fldCharType="separate"/>
      </w:r>
      <w:r w:rsidRPr="00097689">
        <w:t>96</w:t>
      </w:r>
      <w:r w:rsidRPr="00097689">
        <w:fldChar w:fldCharType="end"/>
      </w:r>
    </w:p>
    <w:p w:rsidR="00097689" w:rsidRPr="00531CC7" w:rsidRDefault="00097689">
      <w:pPr>
        <w:pStyle w:val="TOC5"/>
        <w:rPr>
          <w:rFonts w:ascii="Calibri" w:hAnsi="Calibri"/>
          <w:sz w:val="22"/>
          <w:szCs w:val="22"/>
          <w:lang w:eastAsia="en-GB"/>
        </w:rPr>
      </w:pPr>
      <w:r w:rsidRPr="00097689">
        <w:t>6.2.19.2.1</w:t>
      </w:r>
      <w:r w:rsidRPr="00531CC7">
        <w:rPr>
          <w:rFonts w:ascii="Calibri" w:hAnsi="Calibri"/>
          <w:sz w:val="22"/>
          <w:szCs w:val="22"/>
          <w:lang w:eastAsia="en-GB"/>
        </w:rPr>
        <w:tab/>
      </w:r>
      <w:r w:rsidRPr="00097689">
        <w:t>IMS UE originating procedures ("dial-in" scenario) for e2e</w:t>
      </w:r>
      <w:r w:rsidRPr="00097689">
        <w:tab/>
      </w:r>
      <w:r w:rsidRPr="00097689">
        <w:fldChar w:fldCharType="begin" w:fldLock="1"/>
      </w:r>
      <w:r w:rsidRPr="00097689">
        <w:instrText xml:space="preserve"> PAGEREF _Toc57882574 \h </w:instrText>
      </w:r>
      <w:r w:rsidRPr="00097689">
        <w:fldChar w:fldCharType="separate"/>
      </w:r>
      <w:r w:rsidRPr="00097689">
        <w:t>96</w:t>
      </w:r>
      <w:r w:rsidRPr="00097689">
        <w:fldChar w:fldCharType="end"/>
      </w:r>
    </w:p>
    <w:p w:rsidR="00097689" w:rsidRPr="00531CC7" w:rsidRDefault="00097689">
      <w:pPr>
        <w:pStyle w:val="TOC5"/>
        <w:rPr>
          <w:rFonts w:ascii="Calibri" w:hAnsi="Calibri"/>
          <w:sz w:val="22"/>
          <w:szCs w:val="22"/>
          <w:lang w:eastAsia="en-GB"/>
        </w:rPr>
      </w:pPr>
      <w:r w:rsidRPr="00097689">
        <w:t>6.2.19.2.2</w:t>
      </w:r>
      <w:r w:rsidRPr="00531CC7">
        <w:rPr>
          <w:rFonts w:ascii="Calibri" w:hAnsi="Calibri"/>
          <w:sz w:val="22"/>
          <w:szCs w:val="22"/>
          <w:lang w:eastAsia="en-GB"/>
        </w:rPr>
        <w:tab/>
      </w:r>
      <w:r w:rsidRPr="00097689">
        <w:t>IMS UE terminating procedures ("dial-out" scenario) for e2e</w:t>
      </w:r>
      <w:r w:rsidRPr="00097689">
        <w:tab/>
      </w:r>
      <w:r w:rsidRPr="00097689">
        <w:fldChar w:fldCharType="begin" w:fldLock="1"/>
      </w:r>
      <w:r w:rsidRPr="00097689">
        <w:instrText xml:space="preserve"> PAGEREF _Toc57882575 \h </w:instrText>
      </w:r>
      <w:r w:rsidRPr="00097689">
        <w:fldChar w:fldCharType="separate"/>
      </w:r>
      <w:r w:rsidRPr="00097689">
        <w:t>98</w:t>
      </w:r>
      <w:r w:rsidRPr="00097689">
        <w:fldChar w:fldCharType="end"/>
      </w:r>
    </w:p>
    <w:p w:rsidR="00097689" w:rsidRPr="00531CC7" w:rsidRDefault="00097689">
      <w:pPr>
        <w:pStyle w:val="TOC4"/>
        <w:rPr>
          <w:rFonts w:ascii="Calibri" w:hAnsi="Calibri"/>
          <w:sz w:val="22"/>
          <w:szCs w:val="22"/>
          <w:lang w:eastAsia="en-GB"/>
        </w:rPr>
      </w:pPr>
      <w:r w:rsidRPr="00097689">
        <w:t>6.2.19.3</w:t>
      </w:r>
      <w:r w:rsidRPr="00531CC7">
        <w:rPr>
          <w:rFonts w:ascii="Calibri" w:hAnsi="Calibri"/>
          <w:sz w:val="22"/>
          <w:szCs w:val="22"/>
          <w:lang w:eastAsia="en-GB"/>
        </w:rPr>
        <w:tab/>
      </w:r>
      <w:r w:rsidRPr="00097689">
        <w:t>Specific procedures for Floor Control Service (BFCP)</w:t>
      </w:r>
      <w:r w:rsidRPr="00097689">
        <w:tab/>
      </w:r>
      <w:r w:rsidRPr="00097689">
        <w:fldChar w:fldCharType="begin" w:fldLock="1"/>
      </w:r>
      <w:r w:rsidRPr="00097689">
        <w:instrText xml:space="preserve"> PAGEREF _Toc57882576 \h </w:instrText>
      </w:r>
      <w:r w:rsidRPr="00097689">
        <w:fldChar w:fldCharType="separate"/>
      </w:r>
      <w:r w:rsidRPr="00097689">
        <w:t>100</w:t>
      </w:r>
      <w:r w:rsidRPr="00097689">
        <w:fldChar w:fldCharType="end"/>
      </w:r>
    </w:p>
    <w:p w:rsidR="00097689" w:rsidRPr="00531CC7" w:rsidRDefault="00097689">
      <w:pPr>
        <w:pStyle w:val="TOC5"/>
        <w:rPr>
          <w:rFonts w:ascii="Calibri" w:hAnsi="Calibri"/>
          <w:sz w:val="22"/>
          <w:szCs w:val="22"/>
          <w:lang w:eastAsia="en-GB"/>
        </w:rPr>
      </w:pPr>
      <w:r w:rsidRPr="00097689">
        <w:t>6.2.19.3.1</w:t>
      </w:r>
      <w:r w:rsidRPr="00531CC7">
        <w:rPr>
          <w:rFonts w:ascii="Calibri" w:hAnsi="Calibri"/>
          <w:sz w:val="22"/>
          <w:szCs w:val="22"/>
          <w:lang w:eastAsia="en-GB"/>
        </w:rPr>
        <w:tab/>
      </w:r>
      <w:r w:rsidRPr="00097689">
        <w:t>IMS UE requesting e2e protected Floor control connection</w:t>
      </w:r>
      <w:r w:rsidRPr="00097689">
        <w:tab/>
      </w:r>
      <w:r w:rsidRPr="00097689">
        <w:fldChar w:fldCharType="begin" w:fldLock="1"/>
      </w:r>
      <w:r w:rsidRPr="00097689">
        <w:instrText xml:space="preserve"> PAGEREF _Toc57882577 \h </w:instrText>
      </w:r>
      <w:r w:rsidRPr="00097689">
        <w:fldChar w:fldCharType="separate"/>
      </w:r>
      <w:r w:rsidRPr="00097689">
        <w:t>100</w:t>
      </w:r>
      <w:r w:rsidRPr="00097689">
        <w:fldChar w:fldCharType="end"/>
      </w:r>
    </w:p>
    <w:p w:rsidR="00097689" w:rsidRPr="00531CC7" w:rsidRDefault="00097689">
      <w:pPr>
        <w:pStyle w:val="TOC4"/>
        <w:rPr>
          <w:rFonts w:ascii="Calibri" w:hAnsi="Calibri"/>
          <w:sz w:val="22"/>
          <w:szCs w:val="22"/>
          <w:lang w:eastAsia="en-GB"/>
        </w:rPr>
      </w:pPr>
      <w:r w:rsidRPr="00097689">
        <w:rPr>
          <w:lang w:val="fr-FR"/>
        </w:rPr>
        <w:t>6.2.19.4</w:t>
      </w:r>
      <w:r w:rsidRPr="00531CC7">
        <w:rPr>
          <w:rFonts w:ascii="Calibri" w:hAnsi="Calibri"/>
          <w:sz w:val="22"/>
          <w:szCs w:val="22"/>
          <w:lang w:eastAsia="en-GB"/>
        </w:rPr>
        <w:tab/>
      </w:r>
      <w:r w:rsidRPr="00097689">
        <w:rPr>
          <w:lang w:val="fr-FR"/>
        </w:rPr>
        <w:t>TLS session establishment Failure Indication</w:t>
      </w:r>
      <w:r w:rsidRPr="00097689">
        <w:tab/>
      </w:r>
      <w:r w:rsidRPr="00097689">
        <w:fldChar w:fldCharType="begin" w:fldLock="1"/>
      </w:r>
      <w:r w:rsidRPr="00097689">
        <w:instrText xml:space="preserve"> PAGEREF _Toc57882578 \h </w:instrText>
      </w:r>
      <w:r w:rsidRPr="00097689">
        <w:fldChar w:fldCharType="separate"/>
      </w:r>
      <w:r w:rsidRPr="00097689">
        <w:t>102</w:t>
      </w:r>
      <w:r w:rsidRPr="00097689">
        <w:fldChar w:fldCharType="end"/>
      </w:r>
    </w:p>
    <w:p w:rsidR="00097689" w:rsidRPr="00531CC7" w:rsidRDefault="00097689">
      <w:pPr>
        <w:pStyle w:val="TOC3"/>
        <w:rPr>
          <w:rFonts w:ascii="Calibri" w:hAnsi="Calibri"/>
          <w:sz w:val="22"/>
          <w:szCs w:val="22"/>
          <w:lang w:eastAsia="en-GB"/>
        </w:rPr>
      </w:pPr>
      <w:r w:rsidRPr="00097689">
        <w:t>6.2.20</w:t>
      </w:r>
      <w:r w:rsidRPr="00531CC7">
        <w:rPr>
          <w:rFonts w:ascii="Calibri" w:hAnsi="Calibri"/>
          <w:sz w:val="22"/>
          <w:szCs w:val="22"/>
          <w:lang w:eastAsia="en-GB"/>
        </w:rPr>
        <w:tab/>
      </w:r>
      <w:r w:rsidRPr="00097689">
        <w:t>TCP bearer connection control</w:t>
      </w:r>
      <w:r w:rsidRPr="00097689">
        <w:tab/>
      </w:r>
      <w:r w:rsidRPr="00097689">
        <w:fldChar w:fldCharType="begin" w:fldLock="1"/>
      </w:r>
      <w:r w:rsidRPr="00097689">
        <w:instrText xml:space="preserve"> PAGEREF _Toc57882579 \h </w:instrText>
      </w:r>
      <w:r w:rsidRPr="00097689">
        <w:fldChar w:fldCharType="separate"/>
      </w:r>
      <w:r w:rsidRPr="00097689">
        <w:t>102</w:t>
      </w:r>
      <w:r w:rsidRPr="00097689">
        <w:fldChar w:fldCharType="end"/>
      </w:r>
    </w:p>
    <w:p w:rsidR="00097689" w:rsidRPr="00531CC7" w:rsidRDefault="00097689">
      <w:pPr>
        <w:pStyle w:val="TOC4"/>
        <w:rPr>
          <w:rFonts w:ascii="Calibri" w:hAnsi="Calibri"/>
          <w:sz w:val="22"/>
          <w:szCs w:val="22"/>
          <w:lang w:eastAsia="en-GB"/>
        </w:rPr>
      </w:pPr>
      <w:r w:rsidRPr="00097689">
        <w:t>6.2.20.1</w:t>
      </w:r>
      <w:r w:rsidRPr="00531CC7">
        <w:rPr>
          <w:rFonts w:ascii="Calibri" w:hAnsi="Calibri"/>
          <w:sz w:val="22"/>
          <w:szCs w:val="22"/>
          <w:lang w:eastAsia="en-GB"/>
        </w:rPr>
        <w:tab/>
      </w:r>
      <w:r w:rsidRPr="00097689">
        <w:t>TCP connection establishment</w:t>
      </w:r>
      <w:r w:rsidRPr="00097689">
        <w:tab/>
      </w:r>
      <w:r w:rsidRPr="00097689">
        <w:fldChar w:fldCharType="begin" w:fldLock="1"/>
      </w:r>
      <w:r w:rsidRPr="00097689">
        <w:instrText xml:space="preserve"> PAGEREF _Toc57882580 \h </w:instrText>
      </w:r>
      <w:r w:rsidRPr="00097689">
        <w:fldChar w:fldCharType="separate"/>
      </w:r>
      <w:r w:rsidRPr="00097689">
        <w:t>102</w:t>
      </w:r>
      <w:r w:rsidRPr="00097689">
        <w:fldChar w:fldCharType="end"/>
      </w:r>
    </w:p>
    <w:p w:rsidR="00097689" w:rsidRPr="00531CC7" w:rsidRDefault="00097689">
      <w:pPr>
        <w:pStyle w:val="TOC4"/>
        <w:rPr>
          <w:rFonts w:ascii="Calibri" w:hAnsi="Calibri"/>
          <w:sz w:val="22"/>
          <w:szCs w:val="22"/>
          <w:lang w:eastAsia="en-GB"/>
        </w:rPr>
      </w:pPr>
      <w:r w:rsidRPr="00097689">
        <w:t>6.2.20.2</w:t>
      </w:r>
      <w:r w:rsidRPr="00531CC7">
        <w:rPr>
          <w:rFonts w:ascii="Calibri" w:hAnsi="Calibri"/>
          <w:sz w:val="22"/>
          <w:szCs w:val="22"/>
          <w:lang w:eastAsia="en-GB"/>
        </w:rPr>
        <w:tab/>
      </w:r>
      <w:r w:rsidRPr="00097689">
        <w:t>TCP connection establishment Failure Indication</w:t>
      </w:r>
      <w:r w:rsidRPr="00097689">
        <w:tab/>
      </w:r>
      <w:r w:rsidRPr="00097689">
        <w:fldChar w:fldCharType="begin" w:fldLock="1"/>
      </w:r>
      <w:r w:rsidRPr="00097689">
        <w:instrText xml:space="preserve"> PAGEREF _Toc57882581 \h </w:instrText>
      </w:r>
      <w:r w:rsidRPr="00097689">
        <w:fldChar w:fldCharType="separate"/>
      </w:r>
      <w:r w:rsidRPr="00097689">
        <w:t>104</w:t>
      </w:r>
      <w:r w:rsidRPr="00097689">
        <w:fldChar w:fldCharType="end"/>
      </w:r>
    </w:p>
    <w:p w:rsidR="00097689" w:rsidRPr="00531CC7" w:rsidRDefault="00097689">
      <w:pPr>
        <w:pStyle w:val="TOC3"/>
        <w:rPr>
          <w:rFonts w:ascii="Calibri" w:hAnsi="Calibri"/>
          <w:sz w:val="22"/>
          <w:szCs w:val="22"/>
          <w:lang w:eastAsia="en-GB"/>
        </w:rPr>
      </w:pPr>
      <w:r w:rsidRPr="00097689">
        <w:t>6.2.21</w:t>
      </w:r>
      <w:r w:rsidRPr="00531CC7">
        <w:rPr>
          <w:rFonts w:ascii="Calibri" w:hAnsi="Calibri"/>
          <w:sz w:val="22"/>
          <w:szCs w:val="22"/>
          <w:lang w:eastAsia="en-GB"/>
        </w:rPr>
        <w:tab/>
      </w:r>
      <w:r w:rsidRPr="00097689">
        <w:rPr>
          <w:lang w:eastAsia="zh-CN"/>
        </w:rPr>
        <w:t>Telepresence Procedures</w:t>
      </w:r>
      <w:r w:rsidRPr="00097689">
        <w:tab/>
      </w:r>
      <w:r w:rsidRPr="00097689">
        <w:fldChar w:fldCharType="begin" w:fldLock="1"/>
      </w:r>
      <w:r w:rsidRPr="00097689">
        <w:instrText xml:space="preserve"> PAGEREF _Toc57882582 \h </w:instrText>
      </w:r>
      <w:r w:rsidRPr="00097689">
        <w:fldChar w:fldCharType="separate"/>
      </w:r>
      <w:r w:rsidRPr="00097689">
        <w:t>104</w:t>
      </w:r>
      <w:r w:rsidRPr="00097689">
        <w:fldChar w:fldCharType="end"/>
      </w:r>
    </w:p>
    <w:p w:rsidR="00097689" w:rsidRPr="00531CC7" w:rsidRDefault="00097689">
      <w:pPr>
        <w:pStyle w:val="TOC1"/>
        <w:rPr>
          <w:rFonts w:ascii="Calibri" w:hAnsi="Calibri"/>
          <w:szCs w:val="22"/>
          <w:lang w:eastAsia="en-GB"/>
        </w:rPr>
      </w:pPr>
      <w:r w:rsidRPr="00097689">
        <w:rPr>
          <w:lang w:eastAsia="zh-CN"/>
        </w:rPr>
        <w:t>7</w:t>
      </w:r>
      <w:r w:rsidRPr="00531CC7">
        <w:rPr>
          <w:rFonts w:ascii="Calibri" w:hAnsi="Calibri"/>
          <w:szCs w:val="22"/>
          <w:lang w:eastAsia="en-GB"/>
        </w:rPr>
        <w:tab/>
      </w:r>
      <w:r w:rsidRPr="00097689">
        <w:rPr>
          <w:lang w:eastAsia="zh-CN"/>
        </w:rPr>
        <w:t>Charging</w:t>
      </w:r>
      <w:r w:rsidRPr="00097689">
        <w:tab/>
      </w:r>
      <w:r w:rsidRPr="00097689">
        <w:fldChar w:fldCharType="begin" w:fldLock="1"/>
      </w:r>
      <w:r w:rsidRPr="00097689">
        <w:instrText xml:space="preserve"> PAGEREF _Toc57882583 \h </w:instrText>
      </w:r>
      <w:r w:rsidRPr="00097689">
        <w:fldChar w:fldCharType="separate"/>
      </w:r>
      <w:r w:rsidRPr="00097689">
        <w:t>106</w:t>
      </w:r>
      <w:r w:rsidRPr="00097689">
        <w:fldChar w:fldCharType="end"/>
      </w:r>
    </w:p>
    <w:p w:rsidR="00097689" w:rsidRPr="00531CC7" w:rsidRDefault="00097689">
      <w:pPr>
        <w:pStyle w:val="TOC1"/>
        <w:rPr>
          <w:rFonts w:ascii="Calibri" w:hAnsi="Calibri"/>
          <w:szCs w:val="22"/>
          <w:lang w:eastAsia="en-GB"/>
        </w:rPr>
      </w:pPr>
      <w:r w:rsidRPr="00097689">
        <w:rPr>
          <w:lang w:eastAsia="zh-CN"/>
        </w:rPr>
        <w:t>8</w:t>
      </w:r>
      <w:r w:rsidRPr="00531CC7">
        <w:rPr>
          <w:rFonts w:ascii="Calibri" w:hAnsi="Calibri"/>
          <w:szCs w:val="22"/>
          <w:lang w:eastAsia="en-GB"/>
        </w:rPr>
        <w:tab/>
      </w:r>
      <w:r w:rsidRPr="00097689">
        <w:rPr>
          <w:lang w:eastAsia="zh-CN"/>
        </w:rPr>
        <w:t>Messages/Procedures and contents</w:t>
      </w:r>
      <w:r w:rsidRPr="00097689">
        <w:tab/>
      </w:r>
      <w:r w:rsidRPr="00097689">
        <w:fldChar w:fldCharType="begin" w:fldLock="1"/>
      </w:r>
      <w:r w:rsidRPr="00097689">
        <w:instrText xml:space="preserve"> PAGEREF _Toc57882584 \h </w:instrText>
      </w:r>
      <w:r w:rsidRPr="00097689">
        <w:fldChar w:fldCharType="separate"/>
      </w:r>
      <w:r w:rsidRPr="00097689">
        <w:t>107</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8.1</w:t>
      </w:r>
      <w:r w:rsidRPr="00531CC7">
        <w:rPr>
          <w:rFonts w:ascii="Calibri" w:hAnsi="Calibri"/>
          <w:sz w:val="22"/>
          <w:szCs w:val="22"/>
          <w:lang w:eastAsia="en-GB"/>
        </w:rPr>
        <w:tab/>
      </w:r>
      <w:r w:rsidRPr="00097689">
        <w:rPr>
          <w:lang w:eastAsia="zh-CN"/>
        </w:rPr>
        <w:t>General</w:t>
      </w:r>
      <w:r w:rsidRPr="00097689">
        <w:tab/>
      </w:r>
      <w:r w:rsidRPr="00097689">
        <w:fldChar w:fldCharType="begin" w:fldLock="1"/>
      </w:r>
      <w:r w:rsidRPr="00097689">
        <w:instrText xml:space="preserve"> PAGEREF _Toc57882585 \h </w:instrText>
      </w:r>
      <w:r w:rsidRPr="00097689">
        <w:fldChar w:fldCharType="separate"/>
      </w:r>
      <w:r w:rsidRPr="00097689">
        <w:t>107</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w:t>
      </w:r>
      <w:r w:rsidRPr="00531CC7">
        <w:rPr>
          <w:rFonts w:ascii="Calibri" w:hAnsi="Calibri"/>
          <w:sz w:val="22"/>
          <w:szCs w:val="22"/>
          <w:lang w:eastAsia="en-GB"/>
        </w:rPr>
        <w:tab/>
      </w:r>
      <w:r w:rsidRPr="00097689">
        <w:rPr>
          <w:lang w:eastAsia="zh-CN"/>
        </w:rPr>
        <w:t>Send tone</w:t>
      </w:r>
      <w:r w:rsidRPr="00097689">
        <w:tab/>
      </w:r>
      <w:r w:rsidRPr="00097689">
        <w:fldChar w:fldCharType="begin" w:fldLock="1"/>
      </w:r>
      <w:r w:rsidRPr="00097689">
        <w:instrText xml:space="preserve"> PAGEREF _Toc57882586 \h </w:instrText>
      </w:r>
      <w:r w:rsidRPr="00097689">
        <w:fldChar w:fldCharType="separate"/>
      </w:r>
      <w:r w:rsidRPr="00097689">
        <w:t>107</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8.3</w:t>
      </w:r>
      <w:r w:rsidRPr="00531CC7">
        <w:rPr>
          <w:rFonts w:ascii="Calibri" w:hAnsi="Calibri"/>
          <w:sz w:val="22"/>
          <w:szCs w:val="22"/>
          <w:lang w:eastAsia="en-GB"/>
        </w:rPr>
        <w:tab/>
      </w:r>
      <w:r w:rsidRPr="00097689">
        <w:rPr>
          <w:lang w:eastAsia="zh-CN"/>
        </w:rPr>
        <w:t>Stop tone</w:t>
      </w:r>
      <w:r w:rsidRPr="00097689">
        <w:tab/>
      </w:r>
      <w:r w:rsidRPr="00097689">
        <w:fldChar w:fldCharType="begin" w:fldLock="1"/>
      </w:r>
      <w:r w:rsidRPr="00097689">
        <w:instrText xml:space="preserve"> PAGEREF _Toc57882587 \h </w:instrText>
      </w:r>
      <w:r w:rsidRPr="00097689">
        <w:fldChar w:fldCharType="separate"/>
      </w:r>
      <w:r w:rsidRPr="00097689">
        <w:t>108</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8.4</w:t>
      </w:r>
      <w:r w:rsidRPr="00531CC7">
        <w:rPr>
          <w:rFonts w:ascii="Calibri" w:hAnsi="Calibri"/>
          <w:sz w:val="22"/>
          <w:szCs w:val="22"/>
          <w:lang w:eastAsia="en-GB"/>
        </w:rPr>
        <w:tab/>
      </w:r>
      <w:r w:rsidRPr="00097689">
        <w:rPr>
          <w:lang w:eastAsia="zh-CN"/>
        </w:rPr>
        <w:t>Tone completed</w:t>
      </w:r>
      <w:r w:rsidRPr="00097689">
        <w:tab/>
      </w:r>
      <w:r w:rsidRPr="00097689">
        <w:fldChar w:fldCharType="begin" w:fldLock="1"/>
      </w:r>
      <w:r w:rsidRPr="00097689">
        <w:instrText xml:space="preserve"> PAGEREF _Toc57882588 \h </w:instrText>
      </w:r>
      <w:r w:rsidRPr="00097689">
        <w:fldChar w:fldCharType="separate"/>
      </w:r>
      <w:r w:rsidRPr="00097689">
        <w:t>108</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8.5</w:t>
      </w:r>
      <w:r w:rsidRPr="00531CC7">
        <w:rPr>
          <w:rFonts w:ascii="Calibri" w:hAnsi="Calibri"/>
          <w:sz w:val="22"/>
          <w:szCs w:val="22"/>
          <w:lang w:eastAsia="en-GB"/>
        </w:rPr>
        <w:tab/>
      </w:r>
      <w:r w:rsidRPr="00097689">
        <w:rPr>
          <w:lang w:eastAsia="zh-CN"/>
        </w:rPr>
        <w:t>Start announcement</w:t>
      </w:r>
      <w:r w:rsidRPr="00097689">
        <w:tab/>
      </w:r>
      <w:r w:rsidRPr="00097689">
        <w:fldChar w:fldCharType="begin" w:fldLock="1"/>
      </w:r>
      <w:r w:rsidRPr="00097689">
        <w:instrText xml:space="preserve"> PAGEREF _Toc57882589 \h </w:instrText>
      </w:r>
      <w:r w:rsidRPr="00097689">
        <w:fldChar w:fldCharType="separate"/>
      </w:r>
      <w:r w:rsidRPr="00097689">
        <w:t>108</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8.6</w:t>
      </w:r>
      <w:r w:rsidRPr="00531CC7">
        <w:rPr>
          <w:rFonts w:ascii="Calibri" w:hAnsi="Calibri"/>
          <w:sz w:val="22"/>
          <w:szCs w:val="22"/>
          <w:lang w:eastAsia="en-GB"/>
        </w:rPr>
        <w:tab/>
      </w:r>
      <w:r w:rsidRPr="00097689">
        <w:rPr>
          <w:lang w:eastAsia="zh-CN"/>
        </w:rPr>
        <w:t>Stop Announcement</w:t>
      </w:r>
      <w:r w:rsidRPr="00097689">
        <w:tab/>
      </w:r>
      <w:r w:rsidRPr="00097689">
        <w:fldChar w:fldCharType="begin" w:fldLock="1"/>
      </w:r>
      <w:r w:rsidRPr="00097689">
        <w:instrText xml:space="preserve"> PAGEREF _Toc57882590 \h </w:instrText>
      </w:r>
      <w:r w:rsidRPr="00097689">
        <w:fldChar w:fldCharType="separate"/>
      </w:r>
      <w:r w:rsidRPr="00097689">
        <w:t>109</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8.7</w:t>
      </w:r>
      <w:r w:rsidRPr="00531CC7">
        <w:rPr>
          <w:rFonts w:ascii="Calibri" w:hAnsi="Calibri"/>
          <w:sz w:val="22"/>
          <w:szCs w:val="22"/>
          <w:lang w:eastAsia="en-GB"/>
        </w:rPr>
        <w:tab/>
      </w:r>
      <w:r w:rsidRPr="00097689">
        <w:rPr>
          <w:lang w:eastAsia="zh-CN"/>
        </w:rPr>
        <w:t>Announcement Completed</w:t>
      </w:r>
      <w:r w:rsidRPr="00097689">
        <w:tab/>
      </w:r>
      <w:r w:rsidRPr="00097689">
        <w:fldChar w:fldCharType="begin" w:fldLock="1"/>
      </w:r>
      <w:r w:rsidRPr="00097689">
        <w:instrText xml:space="preserve"> PAGEREF _Toc57882591 \h </w:instrText>
      </w:r>
      <w:r w:rsidRPr="00097689">
        <w:fldChar w:fldCharType="separate"/>
      </w:r>
      <w:r w:rsidRPr="00097689">
        <w:t>110</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8.8</w:t>
      </w:r>
      <w:r w:rsidRPr="00531CC7">
        <w:rPr>
          <w:rFonts w:ascii="Calibri" w:hAnsi="Calibri"/>
          <w:sz w:val="22"/>
          <w:szCs w:val="22"/>
          <w:lang w:eastAsia="en-GB"/>
        </w:rPr>
        <w:tab/>
      </w:r>
      <w:r w:rsidRPr="00097689">
        <w:rPr>
          <w:lang w:eastAsia="zh-CN"/>
        </w:rPr>
        <w:t>Start audio record</w:t>
      </w:r>
      <w:r w:rsidRPr="00097689">
        <w:tab/>
      </w:r>
      <w:r w:rsidRPr="00097689">
        <w:fldChar w:fldCharType="begin" w:fldLock="1"/>
      </w:r>
      <w:r w:rsidRPr="00097689">
        <w:instrText xml:space="preserve"> PAGEREF _Toc57882592 \h </w:instrText>
      </w:r>
      <w:r w:rsidRPr="00097689">
        <w:fldChar w:fldCharType="separate"/>
      </w:r>
      <w:r w:rsidRPr="00097689">
        <w:t>110</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8.9</w:t>
      </w:r>
      <w:r w:rsidRPr="00531CC7">
        <w:rPr>
          <w:rFonts w:ascii="Calibri" w:hAnsi="Calibri"/>
          <w:sz w:val="22"/>
          <w:szCs w:val="22"/>
          <w:lang w:eastAsia="en-GB"/>
        </w:rPr>
        <w:tab/>
      </w:r>
      <w:r w:rsidRPr="00097689">
        <w:rPr>
          <w:lang w:eastAsia="zh-CN"/>
        </w:rPr>
        <w:t>Stop audio record</w:t>
      </w:r>
      <w:r w:rsidRPr="00097689">
        <w:tab/>
      </w:r>
      <w:r w:rsidRPr="00097689">
        <w:fldChar w:fldCharType="begin" w:fldLock="1"/>
      </w:r>
      <w:r w:rsidRPr="00097689">
        <w:instrText xml:space="preserve"> PAGEREF _Toc57882593 \h </w:instrText>
      </w:r>
      <w:r w:rsidRPr="00097689">
        <w:fldChar w:fldCharType="separate"/>
      </w:r>
      <w:r w:rsidRPr="00097689">
        <w:t>111</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8.10</w:t>
      </w:r>
      <w:r w:rsidRPr="00531CC7">
        <w:rPr>
          <w:rFonts w:ascii="Calibri" w:hAnsi="Calibri"/>
          <w:sz w:val="22"/>
          <w:szCs w:val="22"/>
          <w:lang w:eastAsia="en-GB"/>
        </w:rPr>
        <w:tab/>
      </w:r>
      <w:r w:rsidRPr="00097689">
        <w:rPr>
          <w:lang w:eastAsia="zh-CN"/>
        </w:rPr>
        <w:t>Audio record completed</w:t>
      </w:r>
      <w:r w:rsidRPr="00097689">
        <w:tab/>
      </w:r>
      <w:r w:rsidRPr="00097689">
        <w:fldChar w:fldCharType="begin" w:fldLock="1"/>
      </w:r>
      <w:r w:rsidRPr="00097689">
        <w:instrText xml:space="preserve"> PAGEREF _Toc57882594 \h </w:instrText>
      </w:r>
      <w:r w:rsidRPr="00097689">
        <w:fldChar w:fldCharType="separate"/>
      </w:r>
      <w:r w:rsidRPr="00097689">
        <w:t>111</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11</w:t>
      </w:r>
      <w:r w:rsidRPr="00531CC7">
        <w:rPr>
          <w:rFonts w:ascii="Calibri" w:hAnsi="Calibri"/>
          <w:sz w:val="22"/>
          <w:szCs w:val="22"/>
          <w:lang w:eastAsia="en-GB"/>
        </w:rPr>
        <w:tab/>
      </w:r>
      <w:r w:rsidRPr="00097689">
        <w:t>Detect DTMF</w:t>
      </w:r>
      <w:r w:rsidRPr="00097689">
        <w:tab/>
      </w:r>
      <w:r w:rsidRPr="00097689">
        <w:fldChar w:fldCharType="begin" w:fldLock="1"/>
      </w:r>
      <w:r w:rsidRPr="00097689">
        <w:instrText xml:space="preserve"> PAGEREF _Toc57882595 \h </w:instrText>
      </w:r>
      <w:r w:rsidRPr="00097689">
        <w:fldChar w:fldCharType="separate"/>
      </w:r>
      <w:r w:rsidRPr="00097689">
        <w:t>111</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12</w:t>
      </w:r>
      <w:r w:rsidRPr="00531CC7">
        <w:rPr>
          <w:rFonts w:ascii="Calibri" w:hAnsi="Calibri"/>
          <w:sz w:val="22"/>
          <w:szCs w:val="22"/>
          <w:lang w:eastAsia="en-GB"/>
        </w:rPr>
        <w:tab/>
      </w:r>
      <w:r w:rsidRPr="00097689">
        <w:t>Stop DTMF Detection</w:t>
      </w:r>
      <w:r w:rsidRPr="00097689">
        <w:tab/>
      </w:r>
      <w:r w:rsidRPr="00097689">
        <w:fldChar w:fldCharType="begin" w:fldLock="1"/>
      </w:r>
      <w:r w:rsidRPr="00097689">
        <w:instrText xml:space="preserve"> PAGEREF _Toc57882596 \h </w:instrText>
      </w:r>
      <w:r w:rsidRPr="00097689">
        <w:fldChar w:fldCharType="separate"/>
      </w:r>
      <w:r w:rsidRPr="00097689">
        <w:t>112</w:t>
      </w:r>
      <w:r w:rsidRPr="00097689">
        <w:fldChar w:fldCharType="end"/>
      </w:r>
    </w:p>
    <w:p w:rsidR="00097689" w:rsidRPr="00531CC7" w:rsidRDefault="00097689">
      <w:pPr>
        <w:pStyle w:val="TOC2"/>
        <w:rPr>
          <w:rFonts w:ascii="Calibri" w:hAnsi="Calibri"/>
          <w:sz w:val="22"/>
          <w:szCs w:val="22"/>
          <w:lang w:eastAsia="en-GB"/>
        </w:rPr>
      </w:pPr>
      <w:r w:rsidRPr="00097689">
        <w:t>8.13</w:t>
      </w:r>
      <w:r w:rsidRPr="00531CC7">
        <w:rPr>
          <w:rFonts w:ascii="Calibri" w:hAnsi="Calibri"/>
          <w:sz w:val="22"/>
          <w:szCs w:val="22"/>
          <w:lang w:eastAsia="en-GB"/>
        </w:rPr>
        <w:tab/>
      </w:r>
      <w:r w:rsidRPr="00097689">
        <w:t>Report DTMF</w:t>
      </w:r>
      <w:r w:rsidRPr="00097689">
        <w:tab/>
      </w:r>
      <w:r w:rsidRPr="00097689">
        <w:fldChar w:fldCharType="begin" w:fldLock="1"/>
      </w:r>
      <w:r w:rsidRPr="00097689">
        <w:instrText xml:space="preserve"> PAGEREF _Toc57882597 \h </w:instrText>
      </w:r>
      <w:r w:rsidRPr="00097689">
        <w:fldChar w:fldCharType="separate"/>
      </w:r>
      <w:r w:rsidRPr="00097689">
        <w:t>112</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8.14</w:t>
      </w:r>
      <w:r>
        <w:rPr>
          <w:lang w:eastAsia="zh-CN"/>
        </w:rPr>
        <w:tab/>
      </w:r>
      <w:r w:rsidRPr="00097689">
        <w:rPr>
          <w:lang w:eastAsia="zh-CN"/>
        </w:rPr>
        <w:t>Start playing multimedia</w:t>
      </w:r>
      <w:r w:rsidRPr="00097689">
        <w:tab/>
      </w:r>
      <w:r w:rsidRPr="00097689">
        <w:fldChar w:fldCharType="begin" w:fldLock="1"/>
      </w:r>
      <w:r w:rsidRPr="00097689">
        <w:instrText xml:space="preserve"> PAGEREF _Toc57882598 \h </w:instrText>
      </w:r>
      <w:r w:rsidRPr="00097689">
        <w:fldChar w:fldCharType="separate"/>
      </w:r>
      <w:r w:rsidRPr="00097689">
        <w:t>112</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8.15</w:t>
      </w:r>
      <w:r w:rsidRPr="00531CC7">
        <w:rPr>
          <w:rFonts w:ascii="Calibri" w:hAnsi="Calibri"/>
          <w:sz w:val="22"/>
          <w:szCs w:val="22"/>
          <w:lang w:eastAsia="en-GB"/>
        </w:rPr>
        <w:tab/>
      </w:r>
      <w:r w:rsidRPr="00097689">
        <w:rPr>
          <w:lang w:eastAsia="zh-CN"/>
        </w:rPr>
        <w:t>Stop playing multimedia</w:t>
      </w:r>
      <w:r w:rsidRPr="00097689">
        <w:tab/>
      </w:r>
      <w:r w:rsidRPr="00097689">
        <w:fldChar w:fldCharType="begin" w:fldLock="1"/>
      </w:r>
      <w:r w:rsidRPr="00097689">
        <w:instrText xml:space="preserve"> PAGEREF _Toc57882599 \h </w:instrText>
      </w:r>
      <w:r w:rsidRPr="00097689">
        <w:fldChar w:fldCharType="separate"/>
      </w:r>
      <w:r w:rsidRPr="00097689">
        <w:t>113</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8.16</w:t>
      </w:r>
      <w:r w:rsidRPr="00531CC7">
        <w:rPr>
          <w:rFonts w:ascii="Calibri" w:hAnsi="Calibri"/>
          <w:sz w:val="22"/>
          <w:szCs w:val="22"/>
          <w:lang w:eastAsia="en-GB"/>
        </w:rPr>
        <w:tab/>
      </w:r>
      <w:r w:rsidRPr="00097689">
        <w:rPr>
          <w:lang w:eastAsia="zh-CN"/>
        </w:rPr>
        <w:t>Playing multimedia completed</w:t>
      </w:r>
      <w:r w:rsidRPr="00097689">
        <w:tab/>
      </w:r>
      <w:r w:rsidRPr="00097689">
        <w:fldChar w:fldCharType="begin" w:fldLock="1"/>
      </w:r>
      <w:r w:rsidRPr="00097689">
        <w:instrText xml:space="preserve"> PAGEREF _Toc57882600 \h </w:instrText>
      </w:r>
      <w:r w:rsidRPr="00097689">
        <w:fldChar w:fldCharType="separate"/>
      </w:r>
      <w:r w:rsidRPr="00097689">
        <w:t>113</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8.17</w:t>
      </w:r>
      <w:r w:rsidRPr="00531CC7">
        <w:rPr>
          <w:rFonts w:ascii="Calibri" w:hAnsi="Calibri"/>
          <w:sz w:val="22"/>
          <w:szCs w:val="22"/>
          <w:lang w:eastAsia="en-GB"/>
        </w:rPr>
        <w:tab/>
      </w:r>
      <w:r w:rsidRPr="00097689">
        <w:rPr>
          <w:lang w:eastAsia="zh-CN"/>
        </w:rPr>
        <w:t>Start multimedia record</w:t>
      </w:r>
      <w:r w:rsidRPr="00097689">
        <w:tab/>
      </w:r>
      <w:r w:rsidRPr="00097689">
        <w:fldChar w:fldCharType="begin" w:fldLock="1"/>
      </w:r>
      <w:r w:rsidRPr="00097689">
        <w:instrText xml:space="preserve"> PAGEREF _Toc57882601 \h </w:instrText>
      </w:r>
      <w:r w:rsidRPr="00097689">
        <w:fldChar w:fldCharType="separate"/>
      </w:r>
      <w:r w:rsidRPr="00097689">
        <w:t>114</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8.18</w:t>
      </w:r>
      <w:r w:rsidRPr="00531CC7">
        <w:rPr>
          <w:rFonts w:ascii="Calibri" w:hAnsi="Calibri"/>
          <w:sz w:val="22"/>
          <w:szCs w:val="22"/>
          <w:lang w:eastAsia="en-GB"/>
        </w:rPr>
        <w:tab/>
      </w:r>
      <w:r w:rsidRPr="00097689">
        <w:rPr>
          <w:lang w:eastAsia="zh-CN"/>
        </w:rPr>
        <w:t>Stop multimedia record</w:t>
      </w:r>
      <w:r w:rsidRPr="00097689">
        <w:tab/>
      </w:r>
      <w:r w:rsidRPr="00097689">
        <w:fldChar w:fldCharType="begin" w:fldLock="1"/>
      </w:r>
      <w:r w:rsidRPr="00097689">
        <w:instrText xml:space="preserve"> PAGEREF _Toc57882602 \h </w:instrText>
      </w:r>
      <w:r w:rsidRPr="00097689">
        <w:fldChar w:fldCharType="separate"/>
      </w:r>
      <w:r w:rsidRPr="00097689">
        <w:t>114</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8.19</w:t>
      </w:r>
      <w:r w:rsidRPr="00531CC7">
        <w:rPr>
          <w:rFonts w:ascii="Calibri" w:hAnsi="Calibri"/>
          <w:sz w:val="22"/>
          <w:szCs w:val="22"/>
          <w:lang w:eastAsia="en-GB"/>
        </w:rPr>
        <w:tab/>
      </w:r>
      <w:r w:rsidRPr="00097689">
        <w:rPr>
          <w:lang w:eastAsia="zh-CN"/>
        </w:rPr>
        <w:t>Multimedia record completed</w:t>
      </w:r>
      <w:r w:rsidRPr="00097689">
        <w:tab/>
      </w:r>
      <w:r w:rsidRPr="00097689">
        <w:fldChar w:fldCharType="begin" w:fldLock="1"/>
      </w:r>
      <w:r w:rsidRPr="00097689">
        <w:instrText xml:space="preserve"> PAGEREF _Toc57882603 \h </w:instrText>
      </w:r>
      <w:r w:rsidRPr="00097689">
        <w:fldChar w:fldCharType="separate"/>
      </w:r>
      <w:r w:rsidRPr="00097689">
        <w:t>115</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8.20</w:t>
      </w:r>
      <w:r w:rsidRPr="00531CC7">
        <w:rPr>
          <w:rFonts w:ascii="Calibri" w:hAnsi="Calibri"/>
          <w:sz w:val="22"/>
          <w:szCs w:val="22"/>
          <w:lang w:eastAsia="en-GB"/>
        </w:rPr>
        <w:tab/>
      </w:r>
      <w:r w:rsidRPr="00097689">
        <w:rPr>
          <w:lang w:eastAsia="zh-CN"/>
        </w:rPr>
        <w:t>Reserve and Configure IMS Resources</w:t>
      </w:r>
      <w:r w:rsidRPr="00097689">
        <w:tab/>
      </w:r>
      <w:r w:rsidRPr="00097689">
        <w:fldChar w:fldCharType="begin" w:fldLock="1"/>
      </w:r>
      <w:r w:rsidRPr="00097689">
        <w:instrText xml:space="preserve"> PAGEREF _Toc57882604 \h </w:instrText>
      </w:r>
      <w:r w:rsidRPr="00097689">
        <w:fldChar w:fldCharType="separate"/>
      </w:r>
      <w:r w:rsidRPr="00097689">
        <w:t>116</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8.21</w:t>
      </w:r>
      <w:r w:rsidRPr="00531CC7">
        <w:rPr>
          <w:rFonts w:ascii="Calibri" w:hAnsi="Calibri"/>
          <w:sz w:val="22"/>
          <w:szCs w:val="22"/>
          <w:lang w:eastAsia="en-GB"/>
        </w:rPr>
        <w:tab/>
      </w:r>
      <w:r w:rsidRPr="00097689">
        <w:rPr>
          <w:lang w:eastAsia="zh-CN"/>
        </w:rPr>
        <w:t>Reserve IMS Resources Procedure</w:t>
      </w:r>
      <w:r w:rsidRPr="00097689">
        <w:tab/>
      </w:r>
      <w:r w:rsidRPr="00097689">
        <w:fldChar w:fldCharType="begin" w:fldLock="1"/>
      </w:r>
      <w:r w:rsidRPr="00097689">
        <w:instrText xml:space="preserve"> PAGEREF _Toc57882605 \h </w:instrText>
      </w:r>
      <w:r w:rsidRPr="00097689">
        <w:fldChar w:fldCharType="separate"/>
      </w:r>
      <w:r w:rsidRPr="00097689">
        <w:t>121</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8.22</w:t>
      </w:r>
      <w:r w:rsidRPr="00531CC7">
        <w:rPr>
          <w:rFonts w:ascii="Calibri" w:hAnsi="Calibri"/>
          <w:sz w:val="22"/>
          <w:szCs w:val="22"/>
          <w:lang w:eastAsia="en-GB"/>
        </w:rPr>
        <w:tab/>
      </w:r>
      <w:r w:rsidRPr="00097689">
        <w:rPr>
          <w:lang w:eastAsia="zh-CN"/>
        </w:rPr>
        <w:t>Configure IMS Resources Procedure</w:t>
      </w:r>
      <w:r w:rsidRPr="00097689">
        <w:tab/>
      </w:r>
      <w:r w:rsidRPr="00097689">
        <w:fldChar w:fldCharType="begin" w:fldLock="1"/>
      </w:r>
      <w:r w:rsidRPr="00097689">
        <w:instrText xml:space="preserve"> PAGEREF _Toc57882606 \h </w:instrText>
      </w:r>
      <w:r w:rsidRPr="00097689">
        <w:fldChar w:fldCharType="separate"/>
      </w:r>
      <w:r w:rsidRPr="00097689">
        <w:t>124</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8.23</w:t>
      </w:r>
      <w:r w:rsidRPr="00531CC7">
        <w:rPr>
          <w:rFonts w:ascii="Calibri" w:hAnsi="Calibri"/>
          <w:sz w:val="22"/>
          <w:szCs w:val="22"/>
          <w:lang w:eastAsia="en-GB"/>
        </w:rPr>
        <w:tab/>
      </w:r>
      <w:r w:rsidRPr="00097689">
        <w:rPr>
          <w:lang w:eastAsia="zh-CN"/>
        </w:rPr>
        <w:t>Release IMS Termination</w:t>
      </w:r>
      <w:r w:rsidRPr="00097689">
        <w:tab/>
      </w:r>
      <w:r w:rsidRPr="00097689">
        <w:fldChar w:fldCharType="begin" w:fldLock="1"/>
      </w:r>
      <w:r w:rsidRPr="00097689">
        <w:instrText xml:space="preserve"> PAGEREF _Toc57882607 \h </w:instrText>
      </w:r>
      <w:r w:rsidRPr="00097689">
        <w:fldChar w:fldCharType="separate"/>
      </w:r>
      <w:r w:rsidRPr="00097689">
        <w:t>127</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8.24</w:t>
      </w:r>
      <w:r>
        <w:rPr>
          <w:lang w:eastAsia="zh-CN"/>
        </w:rPr>
        <w:tab/>
      </w:r>
      <w:r w:rsidRPr="00097689">
        <w:rPr>
          <w:lang w:eastAsia="zh-CN"/>
        </w:rPr>
        <w:t>Start TTS</w:t>
      </w:r>
      <w:r w:rsidRPr="00097689">
        <w:tab/>
      </w:r>
      <w:r w:rsidRPr="00097689">
        <w:fldChar w:fldCharType="begin" w:fldLock="1"/>
      </w:r>
      <w:r w:rsidRPr="00097689">
        <w:instrText xml:space="preserve"> PAGEREF _Toc57882608 \h </w:instrText>
      </w:r>
      <w:r w:rsidRPr="00097689">
        <w:fldChar w:fldCharType="separate"/>
      </w:r>
      <w:r w:rsidRPr="00097689">
        <w:t>127</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8.25</w:t>
      </w:r>
      <w:r>
        <w:rPr>
          <w:lang w:eastAsia="zh-CN"/>
        </w:rPr>
        <w:tab/>
      </w:r>
      <w:r w:rsidRPr="00097689">
        <w:rPr>
          <w:lang w:eastAsia="zh-CN"/>
        </w:rPr>
        <w:t>Stop TTS</w:t>
      </w:r>
      <w:r w:rsidRPr="00097689">
        <w:tab/>
      </w:r>
      <w:r w:rsidRPr="00097689">
        <w:fldChar w:fldCharType="begin" w:fldLock="1"/>
      </w:r>
      <w:r w:rsidRPr="00097689">
        <w:instrText xml:space="preserve"> PAGEREF _Toc57882609 \h </w:instrText>
      </w:r>
      <w:r w:rsidRPr="00097689">
        <w:fldChar w:fldCharType="separate"/>
      </w:r>
      <w:r w:rsidRPr="00097689">
        <w:t>128</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8.26</w:t>
      </w:r>
      <w:r>
        <w:rPr>
          <w:lang w:eastAsia="zh-CN"/>
        </w:rPr>
        <w:tab/>
      </w:r>
      <w:r w:rsidRPr="00097689">
        <w:rPr>
          <w:lang w:eastAsia="zh-CN"/>
        </w:rPr>
        <w:t>TTS Completed</w:t>
      </w:r>
      <w:r w:rsidRPr="00097689">
        <w:tab/>
      </w:r>
      <w:r w:rsidRPr="00097689">
        <w:fldChar w:fldCharType="begin" w:fldLock="1"/>
      </w:r>
      <w:r w:rsidRPr="00097689">
        <w:instrText xml:space="preserve"> PAGEREF _Toc57882610 \h </w:instrText>
      </w:r>
      <w:r w:rsidRPr="00097689">
        <w:fldChar w:fldCharType="separate"/>
      </w:r>
      <w:r w:rsidRPr="00097689">
        <w:t>128</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8.27</w:t>
      </w:r>
      <w:r>
        <w:rPr>
          <w:lang w:eastAsia="zh-CN"/>
        </w:rPr>
        <w:tab/>
      </w:r>
      <w:r w:rsidRPr="00097689">
        <w:rPr>
          <w:lang w:eastAsia="zh-CN"/>
        </w:rPr>
        <w:t>Start ASR</w:t>
      </w:r>
      <w:r w:rsidRPr="00097689">
        <w:tab/>
      </w:r>
      <w:r w:rsidRPr="00097689">
        <w:fldChar w:fldCharType="begin" w:fldLock="1"/>
      </w:r>
      <w:r w:rsidRPr="00097689">
        <w:instrText xml:space="preserve"> PAGEREF _Toc57882611 \h </w:instrText>
      </w:r>
      <w:r w:rsidRPr="00097689">
        <w:fldChar w:fldCharType="separate"/>
      </w:r>
      <w:r w:rsidRPr="00097689">
        <w:t>128</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8.28</w:t>
      </w:r>
      <w:r>
        <w:rPr>
          <w:lang w:eastAsia="zh-CN"/>
        </w:rPr>
        <w:tab/>
      </w:r>
      <w:r w:rsidRPr="00097689">
        <w:rPr>
          <w:lang w:eastAsia="zh-CN"/>
        </w:rPr>
        <w:t>Stop ASR</w:t>
      </w:r>
      <w:r w:rsidRPr="00097689">
        <w:tab/>
      </w:r>
      <w:r w:rsidRPr="00097689">
        <w:fldChar w:fldCharType="begin" w:fldLock="1"/>
      </w:r>
      <w:r w:rsidRPr="00097689">
        <w:instrText xml:space="preserve"> PAGEREF _Toc57882612 \h </w:instrText>
      </w:r>
      <w:r w:rsidRPr="00097689">
        <w:fldChar w:fldCharType="separate"/>
      </w:r>
      <w:r w:rsidRPr="00097689">
        <w:t>129</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8.29</w:t>
      </w:r>
      <w:r>
        <w:rPr>
          <w:lang w:eastAsia="zh-CN"/>
        </w:rPr>
        <w:tab/>
      </w:r>
      <w:r w:rsidRPr="00097689">
        <w:rPr>
          <w:lang w:eastAsia="zh-CN"/>
        </w:rPr>
        <w:t>ASR completed</w:t>
      </w:r>
      <w:r w:rsidRPr="00097689">
        <w:tab/>
      </w:r>
      <w:r w:rsidRPr="00097689">
        <w:fldChar w:fldCharType="begin" w:fldLock="1"/>
      </w:r>
      <w:r w:rsidRPr="00097689">
        <w:instrText xml:space="preserve"> PAGEREF _Toc57882613 \h </w:instrText>
      </w:r>
      <w:r w:rsidRPr="00097689">
        <w:fldChar w:fldCharType="separate"/>
      </w:r>
      <w:r w:rsidRPr="00097689">
        <w:t>129</w:t>
      </w:r>
      <w:r w:rsidRPr="00097689">
        <w:fldChar w:fldCharType="end"/>
      </w:r>
    </w:p>
    <w:p w:rsidR="00097689" w:rsidRPr="00531CC7" w:rsidRDefault="00097689">
      <w:pPr>
        <w:pStyle w:val="TOC2"/>
        <w:rPr>
          <w:rFonts w:ascii="Calibri" w:hAnsi="Calibri"/>
          <w:sz w:val="22"/>
          <w:szCs w:val="22"/>
          <w:lang w:eastAsia="en-GB"/>
        </w:rPr>
      </w:pPr>
      <w:r w:rsidRPr="00097689">
        <w:t>8.30</w:t>
      </w:r>
      <w:r w:rsidRPr="00531CC7">
        <w:rPr>
          <w:rFonts w:ascii="Calibri" w:hAnsi="Calibri"/>
          <w:sz w:val="22"/>
          <w:szCs w:val="22"/>
          <w:lang w:eastAsia="en-GB"/>
        </w:rPr>
        <w:tab/>
      </w:r>
      <w:r w:rsidRPr="00097689">
        <w:t>MRFP Out-of-Service or Maintenance Locked</w:t>
      </w:r>
      <w:r w:rsidRPr="00097689">
        <w:tab/>
      </w:r>
      <w:r w:rsidRPr="00097689">
        <w:fldChar w:fldCharType="begin" w:fldLock="1"/>
      </w:r>
      <w:r w:rsidRPr="00097689">
        <w:instrText xml:space="preserve"> PAGEREF _Toc57882614 \h </w:instrText>
      </w:r>
      <w:r w:rsidRPr="00097689">
        <w:fldChar w:fldCharType="separate"/>
      </w:r>
      <w:r w:rsidRPr="00097689">
        <w:t>130</w:t>
      </w:r>
      <w:r w:rsidRPr="00097689">
        <w:fldChar w:fldCharType="end"/>
      </w:r>
    </w:p>
    <w:p w:rsidR="00097689" w:rsidRPr="00531CC7" w:rsidRDefault="00097689">
      <w:pPr>
        <w:pStyle w:val="TOC2"/>
        <w:rPr>
          <w:rFonts w:ascii="Calibri" w:hAnsi="Calibri"/>
          <w:sz w:val="22"/>
          <w:szCs w:val="22"/>
          <w:lang w:eastAsia="en-GB"/>
        </w:rPr>
      </w:pPr>
      <w:r w:rsidRPr="00097689">
        <w:t>8.31</w:t>
      </w:r>
      <w:r w:rsidRPr="00531CC7">
        <w:rPr>
          <w:rFonts w:ascii="Calibri" w:hAnsi="Calibri"/>
          <w:sz w:val="22"/>
          <w:szCs w:val="22"/>
          <w:lang w:eastAsia="en-GB"/>
        </w:rPr>
        <w:tab/>
      </w:r>
      <w:r w:rsidRPr="00097689">
        <w:t>MRFP  Communication Up</w:t>
      </w:r>
      <w:r w:rsidRPr="00097689">
        <w:tab/>
      </w:r>
      <w:r w:rsidRPr="00097689">
        <w:fldChar w:fldCharType="begin" w:fldLock="1"/>
      </w:r>
      <w:r w:rsidRPr="00097689">
        <w:instrText xml:space="preserve"> PAGEREF _Toc57882615 \h </w:instrText>
      </w:r>
      <w:r w:rsidRPr="00097689">
        <w:fldChar w:fldCharType="separate"/>
      </w:r>
      <w:r w:rsidRPr="00097689">
        <w:t>130</w:t>
      </w:r>
      <w:r w:rsidRPr="00097689">
        <w:fldChar w:fldCharType="end"/>
      </w:r>
    </w:p>
    <w:p w:rsidR="00097689" w:rsidRPr="00531CC7" w:rsidRDefault="00097689">
      <w:pPr>
        <w:pStyle w:val="TOC2"/>
        <w:rPr>
          <w:rFonts w:ascii="Calibri" w:hAnsi="Calibri"/>
          <w:sz w:val="22"/>
          <w:szCs w:val="22"/>
          <w:lang w:eastAsia="en-GB"/>
        </w:rPr>
      </w:pPr>
      <w:r w:rsidRPr="00097689">
        <w:t>8.32</w:t>
      </w:r>
      <w:r w:rsidRPr="00531CC7">
        <w:rPr>
          <w:rFonts w:ascii="Calibri" w:hAnsi="Calibri"/>
          <w:sz w:val="22"/>
          <w:szCs w:val="22"/>
          <w:lang w:eastAsia="en-GB"/>
        </w:rPr>
        <w:tab/>
      </w:r>
      <w:r w:rsidRPr="00097689">
        <w:t>MRFP Restoration</w:t>
      </w:r>
      <w:r w:rsidRPr="00097689">
        <w:tab/>
      </w:r>
      <w:r w:rsidRPr="00097689">
        <w:fldChar w:fldCharType="begin" w:fldLock="1"/>
      </w:r>
      <w:r w:rsidRPr="00097689">
        <w:instrText xml:space="preserve"> PAGEREF _Toc57882616 \h </w:instrText>
      </w:r>
      <w:r w:rsidRPr="00097689">
        <w:fldChar w:fldCharType="separate"/>
      </w:r>
      <w:r w:rsidRPr="00097689">
        <w:t>131</w:t>
      </w:r>
      <w:r w:rsidRPr="00097689">
        <w:fldChar w:fldCharType="end"/>
      </w:r>
    </w:p>
    <w:p w:rsidR="00097689" w:rsidRPr="00531CC7" w:rsidRDefault="00097689">
      <w:pPr>
        <w:pStyle w:val="TOC2"/>
        <w:rPr>
          <w:rFonts w:ascii="Calibri" w:hAnsi="Calibri"/>
          <w:sz w:val="22"/>
          <w:szCs w:val="22"/>
          <w:lang w:eastAsia="en-GB"/>
        </w:rPr>
      </w:pPr>
      <w:r w:rsidRPr="00097689">
        <w:t>8.33</w:t>
      </w:r>
      <w:r w:rsidRPr="00531CC7">
        <w:rPr>
          <w:rFonts w:ascii="Calibri" w:hAnsi="Calibri"/>
          <w:sz w:val="22"/>
          <w:szCs w:val="22"/>
          <w:lang w:eastAsia="en-GB"/>
        </w:rPr>
        <w:tab/>
      </w:r>
      <w:r w:rsidRPr="00097689">
        <w:t>MRFC Restoration</w:t>
      </w:r>
      <w:r w:rsidRPr="00097689">
        <w:tab/>
      </w:r>
      <w:r w:rsidRPr="00097689">
        <w:fldChar w:fldCharType="begin" w:fldLock="1"/>
      </w:r>
      <w:r w:rsidRPr="00097689">
        <w:instrText xml:space="preserve"> PAGEREF _Toc57882617 \h </w:instrText>
      </w:r>
      <w:r w:rsidRPr="00097689">
        <w:fldChar w:fldCharType="separate"/>
      </w:r>
      <w:r w:rsidRPr="00097689">
        <w:t>131</w:t>
      </w:r>
      <w:r w:rsidRPr="00097689">
        <w:fldChar w:fldCharType="end"/>
      </w:r>
    </w:p>
    <w:p w:rsidR="00097689" w:rsidRPr="00531CC7" w:rsidRDefault="00097689">
      <w:pPr>
        <w:pStyle w:val="TOC2"/>
        <w:rPr>
          <w:rFonts w:ascii="Calibri" w:hAnsi="Calibri"/>
          <w:sz w:val="22"/>
          <w:szCs w:val="22"/>
          <w:lang w:eastAsia="en-GB"/>
        </w:rPr>
      </w:pPr>
      <w:r w:rsidRPr="00097689">
        <w:t>8.34</w:t>
      </w:r>
      <w:r w:rsidRPr="00531CC7">
        <w:rPr>
          <w:rFonts w:ascii="Calibri" w:hAnsi="Calibri"/>
          <w:sz w:val="22"/>
          <w:szCs w:val="22"/>
          <w:lang w:eastAsia="en-GB"/>
        </w:rPr>
        <w:tab/>
      </w:r>
      <w:r w:rsidRPr="00097689">
        <w:t>MRFP Re-register</w:t>
      </w:r>
      <w:r w:rsidRPr="00097689">
        <w:tab/>
      </w:r>
      <w:r w:rsidRPr="00097689">
        <w:fldChar w:fldCharType="begin" w:fldLock="1"/>
      </w:r>
      <w:r w:rsidRPr="00097689">
        <w:instrText xml:space="preserve"> PAGEREF _Toc57882618 \h </w:instrText>
      </w:r>
      <w:r w:rsidRPr="00097689">
        <w:fldChar w:fldCharType="separate"/>
      </w:r>
      <w:r w:rsidRPr="00097689">
        <w:t>132</w:t>
      </w:r>
      <w:r w:rsidRPr="00097689">
        <w:fldChar w:fldCharType="end"/>
      </w:r>
    </w:p>
    <w:p w:rsidR="00097689" w:rsidRPr="00531CC7" w:rsidRDefault="00097689">
      <w:pPr>
        <w:pStyle w:val="TOC2"/>
        <w:rPr>
          <w:rFonts w:ascii="Calibri" w:hAnsi="Calibri"/>
          <w:sz w:val="22"/>
          <w:szCs w:val="22"/>
          <w:lang w:eastAsia="en-GB"/>
        </w:rPr>
      </w:pPr>
      <w:r w:rsidRPr="00097689">
        <w:t>8.35</w:t>
      </w:r>
      <w:r w:rsidRPr="00531CC7">
        <w:rPr>
          <w:rFonts w:ascii="Calibri" w:hAnsi="Calibri"/>
          <w:sz w:val="22"/>
          <w:szCs w:val="22"/>
          <w:lang w:eastAsia="en-GB"/>
        </w:rPr>
        <w:tab/>
      </w:r>
      <w:r w:rsidRPr="00097689">
        <w:t>MRFC Re-registration Ordered by MRFC</w:t>
      </w:r>
      <w:r w:rsidRPr="00097689">
        <w:tab/>
      </w:r>
      <w:r w:rsidRPr="00097689">
        <w:fldChar w:fldCharType="begin" w:fldLock="1"/>
      </w:r>
      <w:r w:rsidRPr="00097689">
        <w:instrText xml:space="preserve"> PAGEREF _Toc57882619 \h </w:instrText>
      </w:r>
      <w:r w:rsidRPr="00097689">
        <w:fldChar w:fldCharType="separate"/>
      </w:r>
      <w:r w:rsidRPr="00097689">
        <w:t>132</w:t>
      </w:r>
      <w:r w:rsidRPr="00097689">
        <w:fldChar w:fldCharType="end"/>
      </w:r>
    </w:p>
    <w:p w:rsidR="00097689" w:rsidRPr="00531CC7" w:rsidRDefault="00097689">
      <w:pPr>
        <w:pStyle w:val="TOC2"/>
        <w:rPr>
          <w:rFonts w:ascii="Calibri" w:hAnsi="Calibri"/>
          <w:sz w:val="22"/>
          <w:szCs w:val="22"/>
          <w:lang w:eastAsia="en-GB"/>
        </w:rPr>
      </w:pPr>
      <w:r w:rsidRPr="00097689">
        <w:t>8.36</w:t>
      </w:r>
      <w:r w:rsidRPr="00531CC7">
        <w:rPr>
          <w:rFonts w:ascii="Calibri" w:hAnsi="Calibri"/>
          <w:sz w:val="22"/>
          <w:szCs w:val="22"/>
          <w:lang w:eastAsia="en-GB"/>
        </w:rPr>
        <w:tab/>
      </w:r>
      <w:r w:rsidRPr="00097689">
        <w:t>Audit Value</w:t>
      </w:r>
      <w:r w:rsidRPr="00097689">
        <w:tab/>
      </w:r>
      <w:r w:rsidRPr="00097689">
        <w:fldChar w:fldCharType="begin" w:fldLock="1"/>
      </w:r>
      <w:r w:rsidRPr="00097689">
        <w:instrText xml:space="preserve"> PAGEREF _Toc57882620 \h </w:instrText>
      </w:r>
      <w:r w:rsidRPr="00097689">
        <w:fldChar w:fldCharType="separate"/>
      </w:r>
      <w:r w:rsidRPr="00097689">
        <w:t>133</w:t>
      </w:r>
      <w:r w:rsidRPr="00097689">
        <w:fldChar w:fldCharType="end"/>
      </w:r>
    </w:p>
    <w:p w:rsidR="00097689" w:rsidRPr="00531CC7" w:rsidRDefault="00097689">
      <w:pPr>
        <w:pStyle w:val="TOC2"/>
        <w:rPr>
          <w:rFonts w:ascii="Calibri" w:hAnsi="Calibri"/>
          <w:sz w:val="22"/>
          <w:szCs w:val="22"/>
          <w:lang w:eastAsia="en-GB"/>
        </w:rPr>
      </w:pPr>
      <w:r w:rsidRPr="00097689">
        <w:lastRenderedPageBreak/>
        <w:t>8.37</w:t>
      </w:r>
      <w:r w:rsidRPr="00531CC7">
        <w:rPr>
          <w:rFonts w:ascii="Calibri" w:hAnsi="Calibri"/>
          <w:sz w:val="22"/>
          <w:szCs w:val="22"/>
          <w:lang w:eastAsia="en-GB"/>
        </w:rPr>
        <w:tab/>
      </w:r>
      <w:r w:rsidRPr="00097689">
        <w:t>Audit Capability</w:t>
      </w:r>
      <w:r w:rsidRPr="00097689">
        <w:tab/>
      </w:r>
      <w:r w:rsidRPr="00097689">
        <w:fldChar w:fldCharType="begin" w:fldLock="1"/>
      </w:r>
      <w:r w:rsidRPr="00097689">
        <w:instrText xml:space="preserve"> PAGEREF _Toc57882621 \h </w:instrText>
      </w:r>
      <w:r w:rsidRPr="00097689">
        <w:fldChar w:fldCharType="separate"/>
      </w:r>
      <w:r w:rsidRPr="00097689">
        <w:t>133</w:t>
      </w:r>
      <w:r w:rsidRPr="00097689">
        <w:fldChar w:fldCharType="end"/>
      </w:r>
    </w:p>
    <w:p w:rsidR="00097689" w:rsidRPr="00531CC7" w:rsidRDefault="00097689">
      <w:pPr>
        <w:pStyle w:val="TOC2"/>
        <w:rPr>
          <w:rFonts w:ascii="Calibri" w:hAnsi="Calibri"/>
          <w:sz w:val="22"/>
          <w:szCs w:val="22"/>
          <w:lang w:eastAsia="en-GB"/>
        </w:rPr>
      </w:pPr>
      <w:r w:rsidRPr="00097689">
        <w:t>8.38</w:t>
      </w:r>
      <w:r w:rsidRPr="00531CC7">
        <w:rPr>
          <w:rFonts w:ascii="Calibri" w:hAnsi="Calibri"/>
          <w:sz w:val="22"/>
          <w:szCs w:val="22"/>
          <w:lang w:eastAsia="en-GB"/>
        </w:rPr>
        <w:tab/>
      </w:r>
      <w:r w:rsidRPr="00097689">
        <w:t>Capability Update</w:t>
      </w:r>
      <w:r w:rsidRPr="00097689">
        <w:tab/>
      </w:r>
      <w:r w:rsidRPr="00097689">
        <w:fldChar w:fldCharType="begin" w:fldLock="1"/>
      </w:r>
      <w:r w:rsidRPr="00097689">
        <w:instrText xml:space="preserve"> PAGEREF _Toc57882622 \h </w:instrText>
      </w:r>
      <w:r w:rsidRPr="00097689">
        <w:fldChar w:fldCharType="separate"/>
      </w:r>
      <w:r w:rsidRPr="00097689">
        <w:t>134</w:t>
      </w:r>
      <w:r w:rsidRPr="00097689">
        <w:fldChar w:fldCharType="end"/>
      </w:r>
    </w:p>
    <w:p w:rsidR="00097689" w:rsidRPr="00531CC7" w:rsidRDefault="00097689">
      <w:pPr>
        <w:pStyle w:val="TOC2"/>
        <w:rPr>
          <w:rFonts w:ascii="Calibri" w:hAnsi="Calibri"/>
          <w:sz w:val="22"/>
          <w:szCs w:val="22"/>
          <w:lang w:eastAsia="en-GB"/>
        </w:rPr>
      </w:pPr>
      <w:r w:rsidRPr="00097689">
        <w:t>8.39</w:t>
      </w:r>
      <w:r w:rsidRPr="00531CC7">
        <w:rPr>
          <w:rFonts w:ascii="Calibri" w:hAnsi="Calibri"/>
          <w:sz w:val="22"/>
          <w:szCs w:val="22"/>
          <w:lang w:eastAsia="en-GB"/>
        </w:rPr>
        <w:tab/>
      </w:r>
      <w:r w:rsidRPr="00097689">
        <w:t>MRFC Out of Service</w:t>
      </w:r>
      <w:r w:rsidRPr="00097689">
        <w:tab/>
      </w:r>
      <w:r w:rsidRPr="00097689">
        <w:fldChar w:fldCharType="begin" w:fldLock="1"/>
      </w:r>
      <w:r w:rsidRPr="00097689">
        <w:instrText xml:space="preserve"> PAGEREF _Toc57882623 \h </w:instrText>
      </w:r>
      <w:r w:rsidRPr="00097689">
        <w:fldChar w:fldCharType="separate"/>
      </w:r>
      <w:r w:rsidRPr="00097689">
        <w:t>134</w:t>
      </w:r>
      <w:r w:rsidRPr="00097689">
        <w:fldChar w:fldCharType="end"/>
      </w:r>
    </w:p>
    <w:p w:rsidR="00097689" w:rsidRPr="00531CC7" w:rsidRDefault="00097689">
      <w:pPr>
        <w:pStyle w:val="TOC2"/>
        <w:rPr>
          <w:rFonts w:ascii="Calibri" w:hAnsi="Calibri"/>
          <w:sz w:val="22"/>
          <w:szCs w:val="22"/>
          <w:lang w:eastAsia="en-GB"/>
        </w:rPr>
      </w:pPr>
      <w:r w:rsidRPr="00097689">
        <w:t>8.40</w:t>
      </w:r>
      <w:r w:rsidRPr="00531CC7">
        <w:rPr>
          <w:rFonts w:ascii="Calibri" w:hAnsi="Calibri"/>
          <w:sz w:val="22"/>
          <w:szCs w:val="22"/>
          <w:lang w:eastAsia="en-GB"/>
        </w:rPr>
        <w:tab/>
      </w:r>
      <w:r w:rsidRPr="00097689">
        <w:t>MRFP Resource Congestion Handling - Activate</w:t>
      </w:r>
      <w:r w:rsidRPr="00097689">
        <w:tab/>
      </w:r>
      <w:r w:rsidRPr="00097689">
        <w:fldChar w:fldCharType="begin" w:fldLock="1"/>
      </w:r>
      <w:r w:rsidRPr="00097689">
        <w:instrText xml:space="preserve"> PAGEREF _Toc57882624 \h </w:instrText>
      </w:r>
      <w:r w:rsidRPr="00097689">
        <w:fldChar w:fldCharType="separate"/>
      </w:r>
      <w:r w:rsidRPr="00097689">
        <w:t>135</w:t>
      </w:r>
      <w:r w:rsidRPr="00097689">
        <w:fldChar w:fldCharType="end"/>
      </w:r>
    </w:p>
    <w:p w:rsidR="00097689" w:rsidRPr="00531CC7" w:rsidRDefault="00097689">
      <w:pPr>
        <w:pStyle w:val="TOC2"/>
        <w:rPr>
          <w:rFonts w:ascii="Calibri" w:hAnsi="Calibri"/>
          <w:sz w:val="22"/>
          <w:szCs w:val="22"/>
          <w:lang w:eastAsia="en-GB"/>
        </w:rPr>
      </w:pPr>
      <w:r w:rsidRPr="00097689">
        <w:t>8.41</w:t>
      </w:r>
      <w:r w:rsidRPr="00531CC7">
        <w:rPr>
          <w:rFonts w:ascii="Calibri" w:hAnsi="Calibri"/>
          <w:sz w:val="22"/>
          <w:szCs w:val="22"/>
          <w:lang w:eastAsia="en-GB"/>
        </w:rPr>
        <w:tab/>
      </w:r>
      <w:r w:rsidRPr="00097689">
        <w:t>MRFP Resource Congestion Handling - Indication</w:t>
      </w:r>
      <w:r w:rsidRPr="00097689">
        <w:tab/>
      </w:r>
      <w:r w:rsidRPr="00097689">
        <w:fldChar w:fldCharType="begin" w:fldLock="1"/>
      </w:r>
      <w:r w:rsidRPr="00097689">
        <w:instrText xml:space="preserve"> PAGEREF _Toc57882625 \h </w:instrText>
      </w:r>
      <w:r w:rsidRPr="00097689">
        <w:fldChar w:fldCharType="separate"/>
      </w:r>
      <w:r w:rsidRPr="00097689">
        <w:t>135</w:t>
      </w:r>
      <w:r w:rsidRPr="00097689">
        <w:fldChar w:fldCharType="end"/>
      </w:r>
    </w:p>
    <w:p w:rsidR="00097689" w:rsidRPr="00531CC7" w:rsidRDefault="00097689">
      <w:pPr>
        <w:pStyle w:val="TOC2"/>
        <w:rPr>
          <w:rFonts w:ascii="Calibri" w:hAnsi="Calibri"/>
          <w:sz w:val="22"/>
          <w:szCs w:val="22"/>
          <w:lang w:eastAsia="en-GB"/>
        </w:rPr>
      </w:pPr>
      <w:r w:rsidRPr="00097689">
        <w:t>8.42</w:t>
      </w:r>
      <w:r w:rsidRPr="00531CC7">
        <w:rPr>
          <w:rFonts w:ascii="Calibri" w:hAnsi="Calibri"/>
          <w:sz w:val="22"/>
          <w:szCs w:val="22"/>
          <w:lang w:eastAsia="en-GB"/>
        </w:rPr>
        <w:tab/>
      </w:r>
      <w:r w:rsidRPr="00097689">
        <w:t>Command Reject</w:t>
      </w:r>
      <w:r w:rsidRPr="00097689">
        <w:tab/>
      </w:r>
      <w:r w:rsidRPr="00097689">
        <w:fldChar w:fldCharType="begin" w:fldLock="1"/>
      </w:r>
      <w:r w:rsidRPr="00097689">
        <w:instrText xml:space="preserve"> PAGEREF _Toc57882626 \h </w:instrText>
      </w:r>
      <w:r w:rsidRPr="00097689">
        <w:fldChar w:fldCharType="separate"/>
      </w:r>
      <w:r w:rsidRPr="00097689">
        <w:t>136</w:t>
      </w:r>
      <w:r w:rsidRPr="00097689">
        <w:fldChar w:fldCharType="end"/>
      </w:r>
    </w:p>
    <w:p w:rsidR="00097689" w:rsidRPr="00531CC7" w:rsidRDefault="00097689">
      <w:pPr>
        <w:pStyle w:val="TOC3"/>
        <w:rPr>
          <w:rFonts w:ascii="Calibri" w:hAnsi="Calibri"/>
          <w:sz w:val="22"/>
          <w:szCs w:val="22"/>
          <w:lang w:eastAsia="en-GB"/>
        </w:rPr>
      </w:pPr>
      <w:r w:rsidRPr="00097689">
        <w:rPr>
          <w:lang w:eastAsia="zh-CN"/>
        </w:rPr>
        <w:t>8</w:t>
      </w:r>
      <w:r w:rsidRPr="00097689">
        <w:t>.43</w:t>
      </w:r>
      <w:r w:rsidRPr="00531CC7">
        <w:rPr>
          <w:rFonts w:ascii="Calibri" w:hAnsi="Calibri"/>
          <w:sz w:val="22"/>
          <w:szCs w:val="22"/>
          <w:lang w:eastAsia="en-GB"/>
        </w:rPr>
        <w:tab/>
      </w:r>
      <w:r w:rsidRPr="00097689">
        <w:t>Termination heartbeat indication</w:t>
      </w:r>
      <w:r w:rsidRPr="00097689">
        <w:tab/>
      </w:r>
      <w:r w:rsidRPr="00097689">
        <w:fldChar w:fldCharType="begin" w:fldLock="1"/>
      </w:r>
      <w:r w:rsidRPr="00097689">
        <w:instrText xml:space="preserve"> PAGEREF _Toc57882627 \h </w:instrText>
      </w:r>
      <w:r w:rsidRPr="00097689">
        <w:fldChar w:fldCharType="separate"/>
      </w:r>
      <w:r w:rsidRPr="00097689">
        <w:t>136</w:t>
      </w:r>
      <w:r w:rsidRPr="00097689">
        <w:fldChar w:fldCharType="end"/>
      </w:r>
    </w:p>
    <w:p w:rsidR="00097689" w:rsidRPr="00531CC7" w:rsidRDefault="00097689">
      <w:pPr>
        <w:pStyle w:val="TOC2"/>
        <w:rPr>
          <w:rFonts w:ascii="Calibri" w:hAnsi="Calibri"/>
          <w:sz w:val="22"/>
          <w:szCs w:val="22"/>
          <w:lang w:eastAsia="en-GB"/>
        </w:rPr>
      </w:pPr>
      <w:r w:rsidRPr="00097689">
        <w:t>8.44</w:t>
      </w:r>
      <w:r w:rsidRPr="00531CC7">
        <w:rPr>
          <w:rFonts w:ascii="Calibri" w:hAnsi="Calibri"/>
          <w:sz w:val="22"/>
          <w:szCs w:val="22"/>
          <w:lang w:eastAsia="en-GB"/>
        </w:rPr>
        <w:tab/>
      </w:r>
      <w:r w:rsidRPr="00097689">
        <w:t>Configure BFCP Termination</w:t>
      </w:r>
      <w:r w:rsidRPr="00097689">
        <w:tab/>
      </w:r>
      <w:r w:rsidRPr="00097689">
        <w:fldChar w:fldCharType="begin" w:fldLock="1"/>
      </w:r>
      <w:r w:rsidRPr="00097689">
        <w:instrText xml:space="preserve"> PAGEREF _Toc57882628 \h </w:instrText>
      </w:r>
      <w:r w:rsidRPr="00097689">
        <w:fldChar w:fldCharType="separate"/>
      </w:r>
      <w:r w:rsidRPr="00097689">
        <w:t>136</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45</w:t>
      </w:r>
      <w:r w:rsidRPr="00531CC7">
        <w:rPr>
          <w:rFonts w:ascii="Calibri" w:hAnsi="Calibri"/>
          <w:sz w:val="22"/>
          <w:szCs w:val="22"/>
          <w:lang w:eastAsia="en-GB"/>
        </w:rPr>
        <w:tab/>
      </w:r>
      <w:r w:rsidRPr="00097689">
        <w:t xml:space="preserve">Configure Conference For </w:t>
      </w:r>
      <w:r w:rsidRPr="00097689">
        <w:rPr>
          <w:lang w:eastAsia="zh-CN"/>
        </w:rPr>
        <w:t>Floor Control</w:t>
      </w:r>
      <w:r w:rsidRPr="00097689">
        <w:tab/>
      </w:r>
      <w:r w:rsidRPr="00097689">
        <w:fldChar w:fldCharType="begin" w:fldLock="1"/>
      </w:r>
      <w:r w:rsidRPr="00097689">
        <w:instrText xml:space="preserve"> PAGEREF _Toc57882629 \h </w:instrText>
      </w:r>
      <w:r w:rsidRPr="00097689">
        <w:fldChar w:fldCharType="separate"/>
      </w:r>
      <w:r w:rsidRPr="00097689">
        <w:t>137</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46</w:t>
      </w:r>
      <w:r w:rsidRPr="00531CC7">
        <w:rPr>
          <w:rFonts w:ascii="Calibri" w:hAnsi="Calibri"/>
          <w:sz w:val="22"/>
          <w:szCs w:val="22"/>
          <w:lang w:eastAsia="en-GB"/>
        </w:rPr>
        <w:tab/>
      </w:r>
      <w:r w:rsidRPr="00097689">
        <w:rPr>
          <w:lang w:eastAsia="zh-CN"/>
        </w:rPr>
        <w:t>Designate Floor Chair</w:t>
      </w:r>
      <w:r w:rsidRPr="00097689">
        <w:tab/>
      </w:r>
      <w:r w:rsidRPr="00097689">
        <w:fldChar w:fldCharType="begin" w:fldLock="1"/>
      </w:r>
      <w:r w:rsidRPr="00097689">
        <w:instrText xml:space="preserve"> PAGEREF _Toc57882630 \h </w:instrText>
      </w:r>
      <w:r w:rsidRPr="00097689">
        <w:fldChar w:fldCharType="separate"/>
      </w:r>
      <w:r w:rsidRPr="00097689">
        <w:t>138</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47</w:t>
      </w:r>
      <w:r w:rsidRPr="00531CC7">
        <w:rPr>
          <w:rFonts w:ascii="Calibri" w:hAnsi="Calibri"/>
          <w:sz w:val="22"/>
          <w:szCs w:val="22"/>
          <w:lang w:eastAsia="en-GB"/>
        </w:rPr>
        <w:tab/>
      </w:r>
      <w:r w:rsidRPr="00097689">
        <w:rPr>
          <w:lang w:eastAsia="zh-CN"/>
        </w:rPr>
        <w:t>Floor Request Decision</w:t>
      </w:r>
      <w:r w:rsidRPr="00097689">
        <w:tab/>
      </w:r>
      <w:r w:rsidRPr="00097689">
        <w:fldChar w:fldCharType="begin" w:fldLock="1"/>
      </w:r>
      <w:r w:rsidRPr="00097689">
        <w:instrText xml:space="preserve"> PAGEREF _Toc57882631 \h </w:instrText>
      </w:r>
      <w:r w:rsidRPr="00097689">
        <w:fldChar w:fldCharType="separate"/>
      </w:r>
      <w:r w:rsidRPr="00097689">
        <w:t>138</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48</w:t>
      </w:r>
      <w:r w:rsidRPr="00531CC7">
        <w:rPr>
          <w:rFonts w:ascii="Calibri" w:hAnsi="Calibri"/>
          <w:sz w:val="22"/>
          <w:szCs w:val="22"/>
          <w:lang w:eastAsia="en-GB"/>
        </w:rPr>
        <w:tab/>
      </w:r>
      <w:r w:rsidRPr="00097689">
        <w:t xml:space="preserve">Report </w:t>
      </w:r>
      <w:r w:rsidRPr="00097689">
        <w:rPr>
          <w:lang w:eastAsia="zh-CN"/>
        </w:rPr>
        <w:t>Floor Request Decision</w:t>
      </w:r>
      <w:r w:rsidRPr="00097689">
        <w:tab/>
      </w:r>
      <w:r w:rsidRPr="00097689">
        <w:fldChar w:fldCharType="begin" w:fldLock="1"/>
      </w:r>
      <w:r w:rsidRPr="00097689">
        <w:instrText xml:space="preserve"> PAGEREF _Toc57882632 \h </w:instrText>
      </w:r>
      <w:r w:rsidRPr="00097689">
        <w:fldChar w:fldCharType="separate"/>
      </w:r>
      <w:r w:rsidRPr="00097689">
        <w:t>139</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49</w:t>
      </w:r>
      <w:r w:rsidRPr="00531CC7">
        <w:rPr>
          <w:rFonts w:ascii="Calibri" w:hAnsi="Calibri"/>
          <w:sz w:val="22"/>
          <w:szCs w:val="22"/>
          <w:lang w:eastAsia="en-GB"/>
        </w:rPr>
        <w:tab/>
      </w:r>
      <w:r w:rsidRPr="00097689">
        <w:rPr>
          <w:lang w:eastAsia="zh-CN"/>
        </w:rPr>
        <w:t>Confirm Media Update</w:t>
      </w:r>
      <w:r w:rsidRPr="00097689">
        <w:tab/>
      </w:r>
      <w:r w:rsidRPr="00097689">
        <w:fldChar w:fldCharType="begin" w:fldLock="1"/>
      </w:r>
      <w:r w:rsidRPr="00097689">
        <w:instrText xml:space="preserve"> PAGEREF _Toc57882633 \h </w:instrText>
      </w:r>
      <w:r w:rsidRPr="00097689">
        <w:fldChar w:fldCharType="separate"/>
      </w:r>
      <w:r w:rsidRPr="00097689">
        <w:t>139</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50</w:t>
      </w:r>
      <w:r w:rsidRPr="00531CC7">
        <w:rPr>
          <w:rFonts w:ascii="Calibri" w:hAnsi="Calibri"/>
          <w:sz w:val="22"/>
          <w:szCs w:val="22"/>
          <w:lang w:eastAsia="en-GB"/>
        </w:rPr>
        <w:tab/>
      </w:r>
      <w:r w:rsidRPr="00097689">
        <w:rPr>
          <w:lang w:eastAsia="zh-CN"/>
        </w:rPr>
        <w:t>Configure Granted Quota</w:t>
      </w:r>
      <w:r w:rsidRPr="00097689">
        <w:tab/>
      </w:r>
      <w:r w:rsidRPr="00097689">
        <w:fldChar w:fldCharType="begin" w:fldLock="1"/>
      </w:r>
      <w:r w:rsidRPr="00097689">
        <w:instrText xml:space="preserve"> PAGEREF _Toc57882634 \h </w:instrText>
      </w:r>
      <w:r w:rsidRPr="00097689">
        <w:fldChar w:fldCharType="separate"/>
      </w:r>
      <w:r w:rsidRPr="00097689">
        <w:t>140</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51</w:t>
      </w:r>
      <w:r w:rsidRPr="00531CC7">
        <w:rPr>
          <w:rFonts w:ascii="Calibri" w:hAnsi="Calibri"/>
          <w:sz w:val="22"/>
          <w:szCs w:val="22"/>
          <w:lang w:eastAsia="en-GB"/>
        </w:rPr>
        <w:tab/>
      </w:r>
      <w:r w:rsidRPr="00097689">
        <w:rPr>
          <w:lang w:eastAsia="zh-CN"/>
        </w:rPr>
        <w:t>Report Message Statistics</w:t>
      </w:r>
      <w:r w:rsidRPr="00097689">
        <w:tab/>
      </w:r>
      <w:r w:rsidRPr="00097689">
        <w:fldChar w:fldCharType="begin" w:fldLock="1"/>
      </w:r>
      <w:r w:rsidRPr="00097689">
        <w:instrText xml:space="preserve"> PAGEREF _Toc57882635 \h </w:instrText>
      </w:r>
      <w:r w:rsidRPr="00097689">
        <w:fldChar w:fldCharType="separate"/>
      </w:r>
      <w:r w:rsidRPr="00097689">
        <w:t>140</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52</w:t>
      </w:r>
      <w:r w:rsidRPr="00531CC7">
        <w:rPr>
          <w:rFonts w:ascii="Calibri" w:hAnsi="Calibri"/>
          <w:sz w:val="22"/>
          <w:szCs w:val="22"/>
          <w:lang w:eastAsia="en-GB"/>
        </w:rPr>
        <w:tab/>
      </w:r>
      <w:r w:rsidRPr="00097689">
        <w:rPr>
          <w:lang w:eastAsia="zh-CN"/>
        </w:rPr>
        <w:t>Configure Filtering Rules</w:t>
      </w:r>
      <w:r w:rsidRPr="00097689">
        <w:tab/>
      </w:r>
      <w:r w:rsidRPr="00097689">
        <w:fldChar w:fldCharType="begin" w:fldLock="1"/>
      </w:r>
      <w:r w:rsidRPr="00097689">
        <w:instrText xml:space="preserve"> PAGEREF _Toc57882636 \h </w:instrText>
      </w:r>
      <w:r w:rsidRPr="00097689">
        <w:fldChar w:fldCharType="separate"/>
      </w:r>
      <w:r w:rsidRPr="00097689">
        <w:t>141</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8.53</w:t>
      </w:r>
      <w:r w:rsidRPr="00531CC7">
        <w:rPr>
          <w:rFonts w:ascii="Calibri" w:hAnsi="Calibri"/>
          <w:sz w:val="22"/>
          <w:szCs w:val="22"/>
          <w:lang w:eastAsia="en-GB"/>
        </w:rPr>
        <w:tab/>
      </w:r>
      <w:r w:rsidRPr="00097689">
        <w:rPr>
          <w:lang w:eastAsia="zh-CN"/>
        </w:rPr>
        <w:t>Start message record</w:t>
      </w:r>
      <w:r w:rsidRPr="00097689">
        <w:tab/>
      </w:r>
      <w:r w:rsidRPr="00097689">
        <w:fldChar w:fldCharType="begin" w:fldLock="1"/>
      </w:r>
      <w:r w:rsidRPr="00097689">
        <w:instrText xml:space="preserve"> PAGEREF _Toc57882637 \h </w:instrText>
      </w:r>
      <w:r w:rsidRPr="00097689">
        <w:fldChar w:fldCharType="separate"/>
      </w:r>
      <w:r w:rsidRPr="00097689">
        <w:t>142</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8.54</w:t>
      </w:r>
      <w:r w:rsidRPr="00531CC7">
        <w:rPr>
          <w:rFonts w:ascii="Calibri" w:hAnsi="Calibri"/>
          <w:sz w:val="22"/>
          <w:szCs w:val="22"/>
          <w:lang w:eastAsia="en-GB"/>
        </w:rPr>
        <w:tab/>
      </w:r>
      <w:r w:rsidRPr="00097689">
        <w:rPr>
          <w:lang w:eastAsia="zh-CN"/>
        </w:rPr>
        <w:t>Stop message record</w:t>
      </w:r>
      <w:r w:rsidRPr="00097689">
        <w:tab/>
      </w:r>
      <w:r w:rsidRPr="00097689">
        <w:fldChar w:fldCharType="begin" w:fldLock="1"/>
      </w:r>
      <w:r w:rsidRPr="00097689">
        <w:instrText xml:space="preserve"> PAGEREF _Toc57882638 \h </w:instrText>
      </w:r>
      <w:r w:rsidRPr="00097689">
        <w:fldChar w:fldCharType="separate"/>
      </w:r>
      <w:r w:rsidRPr="00097689">
        <w:t>142</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8.55</w:t>
      </w:r>
      <w:r w:rsidRPr="00531CC7">
        <w:rPr>
          <w:rFonts w:ascii="Calibri" w:hAnsi="Calibri"/>
          <w:sz w:val="22"/>
          <w:szCs w:val="22"/>
          <w:lang w:eastAsia="en-GB"/>
        </w:rPr>
        <w:tab/>
      </w:r>
      <w:r w:rsidRPr="00097689">
        <w:rPr>
          <w:lang w:eastAsia="zh-CN"/>
        </w:rPr>
        <w:t>Message record completed</w:t>
      </w:r>
      <w:r w:rsidRPr="00097689">
        <w:tab/>
      </w:r>
      <w:r w:rsidRPr="00097689">
        <w:fldChar w:fldCharType="begin" w:fldLock="1"/>
      </w:r>
      <w:r w:rsidRPr="00097689">
        <w:instrText xml:space="preserve"> PAGEREF _Toc57882639 \h </w:instrText>
      </w:r>
      <w:r w:rsidRPr="00097689">
        <w:fldChar w:fldCharType="separate"/>
      </w:r>
      <w:r w:rsidRPr="00097689">
        <w:t>142</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8.56</w:t>
      </w:r>
      <w:r>
        <w:rPr>
          <w:lang w:eastAsia="zh-CN"/>
        </w:rPr>
        <w:tab/>
      </w:r>
      <w:r w:rsidRPr="00097689">
        <w:rPr>
          <w:lang w:eastAsia="zh-CN"/>
        </w:rPr>
        <w:t>Start playing message</w:t>
      </w:r>
      <w:r w:rsidRPr="00097689">
        <w:tab/>
      </w:r>
      <w:r w:rsidRPr="00097689">
        <w:fldChar w:fldCharType="begin" w:fldLock="1"/>
      </w:r>
      <w:r w:rsidRPr="00097689">
        <w:instrText xml:space="preserve"> PAGEREF _Toc57882640 \h </w:instrText>
      </w:r>
      <w:r w:rsidRPr="00097689">
        <w:fldChar w:fldCharType="separate"/>
      </w:r>
      <w:r w:rsidRPr="00097689">
        <w:t>143</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8.57</w:t>
      </w:r>
      <w:r w:rsidRPr="00531CC7">
        <w:rPr>
          <w:rFonts w:ascii="Calibri" w:hAnsi="Calibri"/>
          <w:sz w:val="22"/>
          <w:szCs w:val="22"/>
          <w:lang w:eastAsia="en-GB"/>
        </w:rPr>
        <w:tab/>
      </w:r>
      <w:r w:rsidRPr="00097689">
        <w:rPr>
          <w:lang w:eastAsia="zh-CN"/>
        </w:rPr>
        <w:t>Stop playing message</w:t>
      </w:r>
      <w:r w:rsidRPr="00097689">
        <w:tab/>
      </w:r>
      <w:r w:rsidRPr="00097689">
        <w:fldChar w:fldCharType="begin" w:fldLock="1"/>
      </w:r>
      <w:r w:rsidRPr="00097689">
        <w:instrText xml:space="preserve"> PAGEREF _Toc57882641 \h </w:instrText>
      </w:r>
      <w:r w:rsidRPr="00097689">
        <w:fldChar w:fldCharType="separate"/>
      </w:r>
      <w:r w:rsidRPr="00097689">
        <w:t>143</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8.58</w:t>
      </w:r>
      <w:r w:rsidRPr="00531CC7">
        <w:rPr>
          <w:rFonts w:ascii="Calibri" w:hAnsi="Calibri"/>
          <w:sz w:val="22"/>
          <w:szCs w:val="22"/>
          <w:lang w:eastAsia="en-GB"/>
        </w:rPr>
        <w:tab/>
      </w:r>
      <w:r w:rsidRPr="00097689">
        <w:rPr>
          <w:lang w:eastAsia="zh-CN"/>
        </w:rPr>
        <w:t>Playing message completed</w:t>
      </w:r>
      <w:r w:rsidRPr="00097689">
        <w:tab/>
      </w:r>
      <w:r w:rsidRPr="00097689">
        <w:fldChar w:fldCharType="begin" w:fldLock="1"/>
      </w:r>
      <w:r w:rsidRPr="00097689">
        <w:instrText xml:space="preserve"> PAGEREF _Toc57882642 \h </w:instrText>
      </w:r>
      <w:r w:rsidRPr="00097689">
        <w:fldChar w:fldCharType="separate"/>
      </w:r>
      <w:r w:rsidRPr="00097689">
        <w:t>144</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59</w:t>
      </w:r>
      <w:r w:rsidRPr="00531CC7">
        <w:rPr>
          <w:rFonts w:ascii="Calibri" w:hAnsi="Calibri"/>
          <w:sz w:val="22"/>
          <w:szCs w:val="22"/>
          <w:lang w:eastAsia="en-GB"/>
        </w:rPr>
        <w:tab/>
      </w:r>
      <w:r w:rsidRPr="00097689">
        <w:t>Modify Media</w:t>
      </w:r>
      <w:r w:rsidRPr="00097689">
        <w:tab/>
      </w:r>
      <w:r w:rsidRPr="00097689">
        <w:fldChar w:fldCharType="begin" w:fldLock="1"/>
      </w:r>
      <w:r w:rsidRPr="00097689">
        <w:instrText xml:space="preserve"> PAGEREF _Toc57882643 \h </w:instrText>
      </w:r>
      <w:r w:rsidRPr="00097689">
        <w:fldChar w:fldCharType="separate"/>
      </w:r>
      <w:r w:rsidRPr="00097689">
        <w:t>144</w:t>
      </w:r>
      <w:r w:rsidRPr="00097689">
        <w:fldChar w:fldCharType="end"/>
      </w:r>
    </w:p>
    <w:p w:rsidR="00097689" w:rsidRPr="00531CC7" w:rsidRDefault="00097689">
      <w:pPr>
        <w:pStyle w:val="TOC2"/>
        <w:rPr>
          <w:rFonts w:ascii="Calibri" w:hAnsi="Calibri"/>
          <w:sz w:val="22"/>
          <w:szCs w:val="22"/>
          <w:lang w:eastAsia="en-GB"/>
        </w:rPr>
      </w:pPr>
      <w:r w:rsidRPr="00097689">
        <w:rPr>
          <w:lang w:eastAsia="zh-CN"/>
        </w:rPr>
        <w:t>8.60</w:t>
      </w:r>
      <w:r w:rsidRPr="00531CC7">
        <w:rPr>
          <w:rFonts w:ascii="Calibri" w:hAnsi="Calibri"/>
          <w:sz w:val="22"/>
          <w:szCs w:val="22"/>
          <w:lang w:eastAsia="en-GB"/>
        </w:rPr>
        <w:tab/>
      </w:r>
      <w:r w:rsidRPr="00097689">
        <w:rPr>
          <w:lang w:eastAsia="zh-CN"/>
        </w:rPr>
        <w:t>ECN Failure Indication</w:t>
      </w:r>
      <w:r w:rsidRPr="00097689">
        <w:tab/>
      </w:r>
      <w:r w:rsidRPr="00097689">
        <w:fldChar w:fldCharType="begin" w:fldLock="1"/>
      </w:r>
      <w:r w:rsidRPr="00097689">
        <w:instrText xml:space="preserve"> PAGEREF _Toc57882644 \h </w:instrText>
      </w:r>
      <w:r w:rsidRPr="00097689">
        <w:fldChar w:fldCharType="separate"/>
      </w:r>
      <w:r w:rsidRPr="00097689">
        <w:t>145</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61</w:t>
      </w:r>
      <w:r w:rsidRPr="00531CC7">
        <w:rPr>
          <w:rFonts w:ascii="Calibri" w:hAnsi="Calibri"/>
          <w:sz w:val="22"/>
          <w:szCs w:val="22"/>
          <w:lang w:eastAsia="en-GB"/>
        </w:rPr>
        <w:tab/>
      </w:r>
      <w:r w:rsidRPr="00097689">
        <w:rPr>
          <w:lang w:eastAsia="zh-CN"/>
        </w:rPr>
        <w:t>ICE Connectivity Check Result</w:t>
      </w:r>
      <w:r w:rsidRPr="00097689">
        <w:t xml:space="preserve"> </w:t>
      </w:r>
      <w:r w:rsidRPr="00097689">
        <w:rPr>
          <w:lang w:eastAsia="zh-CN"/>
        </w:rPr>
        <w:t>Notifi</w:t>
      </w:r>
      <w:r w:rsidRPr="00097689">
        <w:t>cation</w:t>
      </w:r>
      <w:r w:rsidRPr="00097689">
        <w:tab/>
      </w:r>
      <w:r w:rsidRPr="00097689">
        <w:fldChar w:fldCharType="begin" w:fldLock="1"/>
      </w:r>
      <w:r w:rsidRPr="00097689">
        <w:instrText xml:space="preserve"> PAGEREF _Toc57882645 \h </w:instrText>
      </w:r>
      <w:r w:rsidRPr="00097689">
        <w:fldChar w:fldCharType="separate"/>
      </w:r>
      <w:r w:rsidRPr="00097689">
        <w:t>146</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62</w:t>
      </w:r>
      <w:r w:rsidRPr="00531CC7">
        <w:rPr>
          <w:rFonts w:ascii="Calibri" w:hAnsi="Calibri"/>
          <w:sz w:val="22"/>
          <w:szCs w:val="22"/>
          <w:lang w:eastAsia="en-GB"/>
        </w:rPr>
        <w:tab/>
      </w:r>
      <w:r w:rsidRPr="00097689">
        <w:rPr>
          <w:lang w:eastAsia="zh-CN"/>
        </w:rPr>
        <w:t>ICE New Peer Reflexive Candidate</w:t>
      </w:r>
      <w:r w:rsidRPr="00097689">
        <w:t xml:space="preserve"> </w:t>
      </w:r>
      <w:r w:rsidRPr="00097689">
        <w:rPr>
          <w:lang w:eastAsia="zh-CN"/>
        </w:rPr>
        <w:t>Notifi</w:t>
      </w:r>
      <w:r w:rsidRPr="00097689">
        <w:t>cation</w:t>
      </w:r>
      <w:r w:rsidRPr="00097689">
        <w:tab/>
      </w:r>
      <w:r w:rsidRPr="00097689">
        <w:fldChar w:fldCharType="begin" w:fldLock="1"/>
      </w:r>
      <w:r w:rsidRPr="00097689">
        <w:instrText xml:space="preserve"> PAGEREF _Toc57882646 \h </w:instrText>
      </w:r>
      <w:r w:rsidRPr="00097689">
        <w:fldChar w:fldCharType="separate"/>
      </w:r>
      <w:r w:rsidRPr="00097689">
        <w:t>146</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ko-KR"/>
        </w:rPr>
        <w:t>63</w:t>
      </w:r>
      <w:r w:rsidRPr="00531CC7">
        <w:rPr>
          <w:rFonts w:ascii="Calibri" w:hAnsi="Calibri"/>
          <w:sz w:val="22"/>
          <w:szCs w:val="22"/>
          <w:lang w:eastAsia="en-GB"/>
        </w:rPr>
        <w:tab/>
      </w:r>
      <w:r w:rsidRPr="00097689">
        <w:t>Notify TCP connection establishment Failure Indication</w:t>
      </w:r>
      <w:r w:rsidRPr="00097689">
        <w:tab/>
      </w:r>
      <w:r w:rsidRPr="00097689">
        <w:fldChar w:fldCharType="begin" w:fldLock="1"/>
      </w:r>
      <w:r w:rsidRPr="00097689">
        <w:instrText xml:space="preserve"> PAGEREF _Toc57882647 \h </w:instrText>
      </w:r>
      <w:r w:rsidRPr="00097689">
        <w:fldChar w:fldCharType="separate"/>
      </w:r>
      <w:r w:rsidRPr="00097689">
        <w:t>147</w:t>
      </w:r>
      <w:r w:rsidRPr="00097689">
        <w:fldChar w:fldCharType="end"/>
      </w:r>
    </w:p>
    <w:p w:rsidR="00097689" w:rsidRPr="00531CC7" w:rsidRDefault="00097689">
      <w:pPr>
        <w:pStyle w:val="TOC2"/>
        <w:rPr>
          <w:rFonts w:ascii="Calibri" w:hAnsi="Calibri"/>
          <w:sz w:val="22"/>
          <w:szCs w:val="22"/>
          <w:lang w:eastAsia="en-GB"/>
        </w:rPr>
      </w:pPr>
      <w:r w:rsidRPr="00097689">
        <w:rPr>
          <w:lang w:val="fr-FR"/>
        </w:rPr>
        <w:t>8.</w:t>
      </w:r>
      <w:r w:rsidRPr="00097689">
        <w:rPr>
          <w:lang w:val="fr-FR" w:eastAsia="ko-KR"/>
        </w:rPr>
        <w:t>64</w:t>
      </w:r>
      <w:r w:rsidRPr="00531CC7">
        <w:rPr>
          <w:rFonts w:ascii="Calibri" w:hAnsi="Calibri"/>
          <w:sz w:val="22"/>
          <w:szCs w:val="22"/>
          <w:lang w:eastAsia="en-GB"/>
        </w:rPr>
        <w:tab/>
      </w:r>
      <w:r w:rsidRPr="00097689">
        <w:rPr>
          <w:lang w:val="fr-FR"/>
        </w:rPr>
        <w:t>Notify TLS session establishment Failure Indication</w:t>
      </w:r>
      <w:r w:rsidRPr="00097689">
        <w:tab/>
      </w:r>
      <w:r w:rsidRPr="00097689">
        <w:fldChar w:fldCharType="begin" w:fldLock="1"/>
      </w:r>
      <w:r w:rsidRPr="00097689">
        <w:instrText xml:space="preserve"> PAGEREF _Toc57882648 \h </w:instrText>
      </w:r>
      <w:r w:rsidRPr="00097689">
        <w:fldChar w:fldCharType="separate"/>
      </w:r>
      <w:r w:rsidRPr="00097689">
        <w:t>147</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65</w:t>
      </w:r>
      <w:r w:rsidRPr="00531CC7">
        <w:rPr>
          <w:rFonts w:ascii="Calibri" w:hAnsi="Calibri"/>
          <w:sz w:val="22"/>
          <w:szCs w:val="22"/>
          <w:lang w:eastAsia="en-GB"/>
        </w:rPr>
        <w:tab/>
      </w:r>
      <w:r w:rsidRPr="00097689">
        <w:rPr>
          <w:lang w:eastAsia="zh-CN"/>
        </w:rPr>
        <w:t>CLUE Message Send</w:t>
      </w:r>
      <w:r w:rsidRPr="00097689">
        <w:tab/>
      </w:r>
      <w:r w:rsidRPr="00097689">
        <w:fldChar w:fldCharType="begin" w:fldLock="1"/>
      </w:r>
      <w:r w:rsidRPr="00097689">
        <w:instrText xml:space="preserve"> PAGEREF _Toc57882649 \h </w:instrText>
      </w:r>
      <w:r w:rsidRPr="00097689">
        <w:fldChar w:fldCharType="separate"/>
      </w:r>
      <w:r w:rsidRPr="00097689">
        <w:t>148</w:t>
      </w:r>
      <w:r w:rsidRPr="00097689">
        <w:fldChar w:fldCharType="end"/>
      </w:r>
    </w:p>
    <w:p w:rsidR="00097689" w:rsidRPr="00531CC7" w:rsidRDefault="00097689">
      <w:pPr>
        <w:pStyle w:val="TOC2"/>
        <w:rPr>
          <w:rFonts w:ascii="Calibri" w:hAnsi="Calibri"/>
          <w:sz w:val="22"/>
          <w:szCs w:val="22"/>
          <w:lang w:eastAsia="en-GB"/>
        </w:rPr>
      </w:pPr>
      <w:r w:rsidRPr="00097689">
        <w:t>8.</w:t>
      </w:r>
      <w:r w:rsidRPr="00097689">
        <w:rPr>
          <w:lang w:eastAsia="zh-CN"/>
        </w:rPr>
        <w:t>66</w:t>
      </w:r>
      <w:r w:rsidRPr="00531CC7">
        <w:rPr>
          <w:rFonts w:ascii="Calibri" w:hAnsi="Calibri"/>
          <w:sz w:val="22"/>
          <w:szCs w:val="22"/>
          <w:lang w:eastAsia="en-GB"/>
        </w:rPr>
        <w:tab/>
      </w:r>
      <w:r w:rsidRPr="00097689">
        <w:rPr>
          <w:lang w:eastAsia="zh-CN"/>
        </w:rPr>
        <w:t xml:space="preserve">CLUE Message Received </w:t>
      </w:r>
      <w:r w:rsidRPr="00097689">
        <w:t>Notification</w:t>
      </w:r>
      <w:r w:rsidRPr="00097689">
        <w:tab/>
      </w:r>
      <w:r w:rsidRPr="00097689">
        <w:fldChar w:fldCharType="begin" w:fldLock="1"/>
      </w:r>
      <w:r w:rsidRPr="00097689">
        <w:instrText xml:space="preserve"> PAGEREF _Toc57882650 \h </w:instrText>
      </w:r>
      <w:r w:rsidRPr="00097689">
        <w:fldChar w:fldCharType="separate"/>
      </w:r>
      <w:r w:rsidRPr="00097689">
        <w:t>148</w:t>
      </w:r>
      <w:r w:rsidRPr="00097689">
        <w:fldChar w:fldCharType="end"/>
      </w:r>
    </w:p>
    <w:p w:rsidR="00097689" w:rsidRPr="00531CC7" w:rsidRDefault="00097689">
      <w:pPr>
        <w:pStyle w:val="TOC8"/>
        <w:rPr>
          <w:rFonts w:ascii="Calibri" w:hAnsi="Calibri"/>
          <w:b w:val="0"/>
          <w:szCs w:val="22"/>
          <w:lang w:eastAsia="en-GB"/>
        </w:rPr>
      </w:pPr>
      <w:r w:rsidRPr="00097689">
        <w:t>Annex A (informative): Change history</w:t>
      </w:r>
      <w:r w:rsidRPr="00097689">
        <w:tab/>
      </w:r>
      <w:r w:rsidRPr="00097689">
        <w:fldChar w:fldCharType="begin" w:fldLock="1"/>
      </w:r>
      <w:r w:rsidRPr="00097689">
        <w:instrText xml:space="preserve"> PAGEREF _Toc57882651 \h </w:instrText>
      </w:r>
      <w:r w:rsidRPr="00097689">
        <w:fldChar w:fldCharType="separate"/>
      </w:r>
      <w:r w:rsidRPr="00097689">
        <w:t>148</w:t>
      </w:r>
      <w:r w:rsidRPr="00097689">
        <w:fldChar w:fldCharType="end"/>
      </w:r>
    </w:p>
    <w:p w:rsidR="00080512" w:rsidRPr="00097689" w:rsidRDefault="00097689">
      <w:r w:rsidRPr="00097689">
        <w:rPr>
          <w:noProof/>
          <w:sz w:val="22"/>
        </w:rPr>
        <w:fldChar w:fldCharType="end"/>
      </w:r>
    </w:p>
    <w:p w:rsidR="00080512" w:rsidRPr="00097689" w:rsidRDefault="00080512" w:rsidP="0098697A">
      <w:pPr>
        <w:pStyle w:val="Heading1"/>
      </w:pPr>
      <w:r w:rsidRPr="00097689">
        <w:br w:type="page"/>
      </w:r>
      <w:bookmarkStart w:id="9" w:name="foreword"/>
      <w:bookmarkStart w:id="10" w:name="_Toc2086433"/>
      <w:bookmarkStart w:id="11" w:name="_Toc57882384"/>
      <w:bookmarkEnd w:id="9"/>
      <w:r w:rsidRPr="00097689">
        <w:lastRenderedPageBreak/>
        <w:t>Foreword</w:t>
      </w:r>
      <w:bookmarkEnd w:id="10"/>
      <w:bookmarkEnd w:id="11"/>
    </w:p>
    <w:p w:rsidR="00080512" w:rsidRPr="00097689" w:rsidRDefault="00080512">
      <w:r w:rsidRPr="00097689">
        <w:t xml:space="preserve">This Technical </w:t>
      </w:r>
      <w:bookmarkStart w:id="12" w:name="spectype3"/>
      <w:r w:rsidRPr="00097689">
        <w:t>Specification</w:t>
      </w:r>
      <w:bookmarkEnd w:id="12"/>
      <w:r w:rsidRPr="00097689">
        <w:t xml:space="preserve"> has been produced by the 3</w:t>
      </w:r>
      <w:r w:rsidR="00F04712" w:rsidRPr="00097689">
        <w:t>rd</w:t>
      </w:r>
      <w:r w:rsidRPr="00097689">
        <w:t xml:space="preserve"> Generation Partnership Project (3GPP).</w:t>
      </w:r>
    </w:p>
    <w:p w:rsidR="00080512" w:rsidRPr="00097689" w:rsidRDefault="00080512">
      <w:r w:rsidRPr="000976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97689" w:rsidRDefault="00080512">
      <w:pPr>
        <w:pStyle w:val="B10"/>
      </w:pPr>
      <w:r w:rsidRPr="00097689">
        <w:t>Version x.y.z</w:t>
      </w:r>
    </w:p>
    <w:p w:rsidR="00080512" w:rsidRPr="00097689" w:rsidRDefault="00080512">
      <w:pPr>
        <w:pStyle w:val="B10"/>
      </w:pPr>
      <w:r w:rsidRPr="00097689">
        <w:t>where:</w:t>
      </w:r>
    </w:p>
    <w:p w:rsidR="00080512" w:rsidRPr="00097689" w:rsidRDefault="00080512">
      <w:pPr>
        <w:pStyle w:val="B2"/>
      </w:pPr>
      <w:r w:rsidRPr="00097689">
        <w:t>x</w:t>
      </w:r>
      <w:r w:rsidRPr="00097689">
        <w:tab/>
        <w:t>the first digit:</w:t>
      </w:r>
    </w:p>
    <w:p w:rsidR="00080512" w:rsidRPr="00097689" w:rsidRDefault="00080512">
      <w:pPr>
        <w:pStyle w:val="B3"/>
      </w:pPr>
      <w:r w:rsidRPr="00097689">
        <w:t>1</w:t>
      </w:r>
      <w:r w:rsidRPr="00097689">
        <w:tab/>
        <w:t>presented to TSG for information;</w:t>
      </w:r>
    </w:p>
    <w:p w:rsidR="00080512" w:rsidRPr="00097689" w:rsidRDefault="00080512">
      <w:pPr>
        <w:pStyle w:val="B3"/>
      </w:pPr>
      <w:r w:rsidRPr="00097689">
        <w:t>2</w:t>
      </w:r>
      <w:r w:rsidRPr="00097689">
        <w:tab/>
        <w:t>presented to TSG for approval;</w:t>
      </w:r>
    </w:p>
    <w:p w:rsidR="00080512" w:rsidRPr="00097689" w:rsidRDefault="00080512">
      <w:pPr>
        <w:pStyle w:val="B3"/>
      </w:pPr>
      <w:r w:rsidRPr="00097689">
        <w:t>3</w:t>
      </w:r>
      <w:r w:rsidRPr="00097689">
        <w:tab/>
        <w:t>or greater indicates TSG approved document under change control.</w:t>
      </w:r>
    </w:p>
    <w:p w:rsidR="00080512" w:rsidRPr="00097689" w:rsidRDefault="00080512">
      <w:pPr>
        <w:pStyle w:val="B2"/>
      </w:pPr>
      <w:r w:rsidRPr="00097689">
        <w:t>y</w:t>
      </w:r>
      <w:r w:rsidRPr="00097689">
        <w:tab/>
        <w:t>the second digit is incremented for all changes of substance, i.e. technical enhancements, corrections, updates, etc.</w:t>
      </w:r>
    </w:p>
    <w:p w:rsidR="00080512" w:rsidRPr="00097689" w:rsidRDefault="00080512">
      <w:pPr>
        <w:pStyle w:val="B2"/>
      </w:pPr>
      <w:r w:rsidRPr="00097689">
        <w:t>z</w:t>
      </w:r>
      <w:r w:rsidRPr="00097689">
        <w:tab/>
        <w:t>the third digit is incremented when editorial only changes have been incorporated in the document.</w:t>
      </w:r>
    </w:p>
    <w:p w:rsidR="008C384C" w:rsidRPr="00097689" w:rsidRDefault="008C384C" w:rsidP="008C384C">
      <w:r w:rsidRPr="00097689">
        <w:t xml:space="preserve">In </w:t>
      </w:r>
      <w:r w:rsidR="0074026F" w:rsidRPr="00097689">
        <w:t>the present</w:t>
      </w:r>
      <w:r w:rsidRPr="00097689">
        <w:t xml:space="preserve"> document, modal verbs have the following meanings:</w:t>
      </w:r>
    </w:p>
    <w:p w:rsidR="008C384C" w:rsidRPr="00097689" w:rsidRDefault="008C384C" w:rsidP="00774DA4">
      <w:pPr>
        <w:pStyle w:val="EX"/>
      </w:pPr>
      <w:r w:rsidRPr="00097689">
        <w:rPr>
          <w:b/>
        </w:rPr>
        <w:t>shall</w:t>
      </w:r>
      <w:r w:rsidR="00097689">
        <w:tab/>
      </w:r>
      <w:r w:rsidRPr="00097689">
        <w:t>indicates a mandatory requirement to do something</w:t>
      </w:r>
    </w:p>
    <w:p w:rsidR="008C384C" w:rsidRPr="00097689" w:rsidRDefault="008C384C" w:rsidP="00774DA4">
      <w:pPr>
        <w:pStyle w:val="EX"/>
      </w:pPr>
      <w:r w:rsidRPr="00097689">
        <w:rPr>
          <w:b/>
        </w:rPr>
        <w:t>shall not</w:t>
      </w:r>
      <w:r w:rsidRPr="00097689">
        <w:tab/>
        <w:t>indicates an interdiction (</w:t>
      </w:r>
      <w:r w:rsidR="001F1132" w:rsidRPr="00097689">
        <w:t>prohibition</w:t>
      </w:r>
      <w:r w:rsidRPr="00097689">
        <w:t>) to do something</w:t>
      </w:r>
    </w:p>
    <w:p w:rsidR="00BA19ED" w:rsidRPr="00097689" w:rsidRDefault="00BA19ED" w:rsidP="00A27486">
      <w:r w:rsidRPr="00097689">
        <w:t>The constructions "shall" and "shall not" are confined to the context of normative provisions, and do not appear in Technical Reports.</w:t>
      </w:r>
    </w:p>
    <w:p w:rsidR="00C1496A" w:rsidRPr="00097689" w:rsidRDefault="00C1496A" w:rsidP="00A27486">
      <w:r w:rsidRPr="00097689">
        <w:t xml:space="preserve">The constructions "must" and "must not" are not used as substitutes for "shall" and "shall not". Their use is avoided insofar as possible, and </w:t>
      </w:r>
      <w:r w:rsidR="001F1132" w:rsidRPr="00097689">
        <w:t xml:space="preserve">they </w:t>
      </w:r>
      <w:r w:rsidRPr="00097689">
        <w:t xml:space="preserve">are </w:t>
      </w:r>
      <w:r w:rsidR="001F1132" w:rsidRPr="00097689">
        <w:t>not</w:t>
      </w:r>
      <w:r w:rsidRPr="00097689">
        <w:t xml:space="preserve"> used in a normative context except in a direct citation from an external, referenced, non-3GPP document, or so as to maintain continuity of style when extending or modifying the provisions of such a referenced document.</w:t>
      </w:r>
    </w:p>
    <w:p w:rsidR="008C384C" w:rsidRPr="00097689" w:rsidRDefault="008C384C" w:rsidP="00774DA4">
      <w:pPr>
        <w:pStyle w:val="EX"/>
      </w:pPr>
      <w:r w:rsidRPr="00097689">
        <w:rPr>
          <w:b/>
        </w:rPr>
        <w:t>should</w:t>
      </w:r>
      <w:r w:rsidR="00097689">
        <w:tab/>
      </w:r>
      <w:r w:rsidRPr="00097689">
        <w:t>indicates a recommendation to do something</w:t>
      </w:r>
    </w:p>
    <w:p w:rsidR="008C384C" w:rsidRPr="00097689" w:rsidRDefault="008C384C" w:rsidP="00774DA4">
      <w:pPr>
        <w:pStyle w:val="EX"/>
      </w:pPr>
      <w:r w:rsidRPr="00097689">
        <w:rPr>
          <w:b/>
        </w:rPr>
        <w:t>should not</w:t>
      </w:r>
      <w:r w:rsidRPr="00097689">
        <w:tab/>
        <w:t>indicates a recommendation not to do something</w:t>
      </w:r>
    </w:p>
    <w:p w:rsidR="008C384C" w:rsidRPr="00097689" w:rsidRDefault="008C384C" w:rsidP="00774DA4">
      <w:pPr>
        <w:pStyle w:val="EX"/>
      </w:pPr>
      <w:r w:rsidRPr="00097689">
        <w:rPr>
          <w:b/>
        </w:rPr>
        <w:t>may</w:t>
      </w:r>
      <w:r w:rsidR="00097689">
        <w:tab/>
      </w:r>
      <w:r w:rsidRPr="00097689">
        <w:t>indicates permission to do something</w:t>
      </w:r>
    </w:p>
    <w:p w:rsidR="008C384C" w:rsidRPr="00097689" w:rsidRDefault="008C384C" w:rsidP="00774DA4">
      <w:pPr>
        <w:pStyle w:val="EX"/>
      </w:pPr>
      <w:r w:rsidRPr="00097689">
        <w:rPr>
          <w:b/>
        </w:rPr>
        <w:t>need not</w:t>
      </w:r>
      <w:r w:rsidRPr="00097689">
        <w:tab/>
        <w:t>indicates permission not to do something</w:t>
      </w:r>
    </w:p>
    <w:p w:rsidR="008C384C" w:rsidRPr="00097689" w:rsidRDefault="008C384C" w:rsidP="00A27486">
      <w:r w:rsidRPr="00097689">
        <w:t>The construction "may not" is ambiguous</w:t>
      </w:r>
      <w:r w:rsidR="001F1132" w:rsidRPr="00097689">
        <w:t xml:space="preserve"> </w:t>
      </w:r>
      <w:r w:rsidRPr="00097689">
        <w:t xml:space="preserve">and </w:t>
      </w:r>
      <w:r w:rsidR="00774DA4" w:rsidRPr="00097689">
        <w:t>is not</w:t>
      </w:r>
      <w:r w:rsidR="00F9008D" w:rsidRPr="00097689">
        <w:t xml:space="preserve"> </w:t>
      </w:r>
      <w:r w:rsidRPr="00097689">
        <w:t>used in normative elements.</w:t>
      </w:r>
      <w:r w:rsidR="001F1132" w:rsidRPr="00097689">
        <w:t xml:space="preserve"> The </w:t>
      </w:r>
      <w:r w:rsidR="003765B8" w:rsidRPr="00097689">
        <w:t xml:space="preserve">unambiguous </w:t>
      </w:r>
      <w:r w:rsidR="001F1132" w:rsidRPr="00097689">
        <w:t>construction</w:t>
      </w:r>
      <w:r w:rsidR="003765B8" w:rsidRPr="00097689">
        <w:t>s</w:t>
      </w:r>
      <w:r w:rsidR="001F1132" w:rsidRPr="00097689">
        <w:t xml:space="preserve"> "might not" </w:t>
      </w:r>
      <w:r w:rsidR="003765B8" w:rsidRPr="00097689">
        <w:t>or "shall not" are</w:t>
      </w:r>
      <w:r w:rsidR="001F1132" w:rsidRPr="00097689">
        <w:t xml:space="preserve"> used </w:t>
      </w:r>
      <w:r w:rsidR="003765B8" w:rsidRPr="00097689">
        <w:t xml:space="preserve">instead, depending upon the </w:t>
      </w:r>
      <w:r w:rsidR="001F1132" w:rsidRPr="00097689">
        <w:t>meaning intended.</w:t>
      </w:r>
    </w:p>
    <w:p w:rsidR="008C384C" w:rsidRPr="00097689" w:rsidRDefault="008C384C" w:rsidP="00774DA4">
      <w:pPr>
        <w:pStyle w:val="EX"/>
      </w:pPr>
      <w:r w:rsidRPr="00097689">
        <w:rPr>
          <w:b/>
        </w:rPr>
        <w:t>can</w:t>
      </w:r>
      <w:r w:rsidR="00097689">
        <w:tab/>
      </w:r>
      <w:r w:rsidRPr="00097689">
        <w:t>indicates</w:t>
      </w:r>
      <w:r w:rsidR="00774DA4" w:rsidRPr="00097689">
        <w:t xml:space="preserve"> that something is possible</w:t>
      </w:r>
    </w:p>
    <w:p w:rsidR="00774DA4" w:rsidRPr="00097689" w:rsidRDefault="00774DA4" w:rsidP="00774DA4">
      <w:pPr>
        <w:pStyle w:val="EX"/>
      </w:pPr>
      <w:r w:rsidRPr="00097689">
        <w:rPr>
          <w:b/>
        </w:rPr>
        <w:t>cannot</w:t>
      </w:r>
      <w:r w:rsidR="00097689">
        <w:tab/>
      </w:r>
      <w:r w:rsidRPr="00097689">
        <w:t>indicates that something is impossible</w:t>
      </w:r>
    </w:p>
    <w:p w:rsidR="00774DA4" w:rsidRPr="00097689" w:rsidRDefault="00774DA4" w:rsidP="00A27486">
      <w:r w:rsidRPr="00097689">
        <w:t xml:space="preserve">The constructions "can" and "cannot" </w:t>
      </w:r>
      <w:r w:rsidR="00F9008D" w:rsidRPr="00097689">
        <w:t xml:space="preserve">are not </w:t>
      </w:r>
      <w:r w:rsidRPr="00097689">
        <w:t>substitute</w:t>
      </w:r>
      <w:r w:rsidR="003765B8" w:rsidRPr="00097689">
        <w:t>s</w:t>
      </w:r>
      <w:r w:rsidRPr="00097689">
        <w:t xml:space="preserve"> for "may" and "need not".</w:t>
      </w:r>
    </w:p>
    <w:p w:rsidR="00774DA4" w:rsidRPr="00097689" w:rsidRDefault="00774DA4" w:rsidP="00774DA4">
      <w:pPr>
        <w:pStyle w:val="EX"/>
      </w:pPr>
      <w:r w:rsidRPr="00097689">
        <w:rPr>
          <w:b/>
        </w:rPr>
        <w:t>will</w:t>
      </w:r>
      <w:r w:rsidR="00097689">
        <w:tab/>
      </w:r>
      <w:r w:rsidRPr="00097689">
        <w:t xml:space="preserve">indicates that something is certain </w:t>
      </w:r>
      <w:r w:rsidR="003765B8" w:rsidRPr="00097689">
        <w:t xml:space="preserve">or </w:t>
      </w:r>
      <w:r w:rsidRPr="00097689">
        <w:t xml:space="preserve">expected to happen </w:t>
      </w:r>
      <w:r w:rsidR="003765B8" w:rsidRPr="00097689">
        <w:t xml:space="preserve">as a result of action taken by an </w:t>
      </w:r>
      <w:r w:rsidRPr="00097689">
        <w:t>agency the behaviour of which is outside the scope of the present document</w:t>
      </w:r>
    </w:p>
    <w:p w:rsidR="00774DA4" w:rsidRPr="00097689" w:rsidRDefault="00774DA4" w:rsidP="00774DA4">
      <w:pPr>
        <w:pStyle w:val="EX"/>
      </w:pPr>
      <w:r w:rsidRPr="00097689">
        <w:rPr>
          <w:b/>
        </w:rPr>
        <w:t>will not</w:t>
      </w:r>
      <w:r w:rsidR="00097689">
        <w:tab/>
      </w:r>
      <w:r w:rsidRPr="00097689">
        <w:t xml:space="preserve">indicates that something is certain </w:t>
      </w:r>
      <w:r w:rsidR="003765B8" w:rsidRPr="00097689">
        <w:t xml:space="preserve">or expected not </w:t>
      </w:r>
      <w:r w:rsidRPr="00097689">
        <w:t xml:space="preserve">to happen </w:t>
      </w:r>
      <w:r w:rsidR="003765B8" w:rsidRPr="00097689">
        <w:t xml:space="preserve">as a result of action taken </w:t>
      </w:r>
      <w:r w:rsidRPr="00097689">
        <w:t xml:space="preserve">by </w:t>
      </w:r>
      <w:r w:rsidR="003765B8" w:rsidRPr="00097689">
        <w:t xml:space="preserve">an </w:t>
      </w:r>
      <w:r w:rsidRPr="00097689">
        <w:t>agency the behaviour of which is outside the scope of the present document</w:t>
      </w:r>
    </w:p>
    <w:p w:rsidR="001F1132" w:rsidRPr="00097689" w:rsidRDefault="001F1132" w:rsidP="00774DA4">
      <w:pPr>
        <w:pStyle w:val="EX"/>
      </w:pPr>
      <w:r w:rsidRPr="00097689">
        <w:rPr>
          <w:b/>
        </w:rPr>
        <w:t>might</w:t>
      </w:r>
      <w:r w:rsidRPr="00097689">
        <w:tab/>
        <w:t xml:space="preserve">indicates a likelihood that something will happen as a result of </w:t>
      </w:r>
      <w:r w:rsidR="003765B8" w:rsidRPr="00097689">
        <w:t xml:space="preserve">action taken by </w:t>
      </w:r>
      <w:r w:rsidRPr="00097689">
        <w:t>some agency the behaviour of which is outside the scope of the present document</w:t>
      </w:r>
    </w:p>
    <w:p w:rsidR="003765B8" w:rsidRPr="00097689" w:rsidRDefault="003765B8" w:rsidP="003765B8">
      <w:pPr>
        <w:pStyle w:val="EX"/>
      </w:pPr>
      <w:r w:rsidRPr="00097689">
        <w:rPr>
          <w:b/>
        </w:rPr>
        <w:lastRenderedPageBreak/>
        <w:t>might not</w:t>
      </w:r>
      <w:r w:rsidRPr="00097689">
        <w:tab/>
        <w:t>indicates a likelihood that something will not happen as a result of action taken by some agency the behaviour of which is outside the scope of the present document</w:t>
      </w:r>
    </w:p>
    <w:p w:rsidR="001F1132" w:rsidRPr="00097689" w:rsidRDefault="001F1132" w:rsidP="001F1132">
      <w:r w:rsidRPr="00097689">
        <w:t>In addition:</w:t>
      </w:r>
    </w:p>
    <w:p w:rsidR="00774DA4" w:rsidRPr="00097689" w:rsidRDefault="00774DA4" w:rsidP="00774DA4">
      <w:pPr>
        <w:pStyle w:val="EX"/>
      </w:pPr>
      <w:r w:rsidRPr="00097689">
        <w:rPr>
          <w:b/>
        </w:rPr>
        <w:t>is</w:t>
      </w:r>
      <w:r w:rsidRPr="00097689">
        <w:tab/>
        <w:t>(or any other verb in the indicative</w:t>
      </w:r>
      <w:r w:rsidR="001F1132" w:rsidRPr="00097689">
        <w:t xml:space="preserve"> mood</w:t>
      </w:r>
      <w:r w:rsidRPr="00097689">
        <w:t>) indicates a statement of fact</w:t>
      </w:r>
    </w:p>
    <w:p w:rsidR="00647114" w:rsidRPr="00097689" w:rsidRDefault="00647114" w:rsidP="00774DA4">
      <w:pPr>
        <w:pStyle w:val="EX"/>
      </w:pPr>
      <w:r w:rsidRPr="00097689">
        <w:rPr>
          <w:b/>
        </w:rPr>
        <w:t>is not</w:t>
      </w:r>
      <w:r w:rsidRPr="00097689">
        <w:tab/>
        <w:t>(or any other negative verb in the indicative</w:t>
      </w:r>
      <w:r w:rsidR="001F1132" w:rsidRPr="00097689">
        <w:t xml:space="preserve"> mood</w:t>
      </w:r>
      <w:r w:rsidRPr="00097689">
        <w:t>) indicates a statement of fact</w:t>
      </w:r>
    </w:p>
    <w:p w:rsidR="00774DA4" w:rsidRPr="00097689" w:rsidRDefault="00647114" w:rsidP="00A27486">
      <w:r w:rsidRPr="00097689">
        <w:t>The constructions "is" and "is not" do not indicate requirements.</w:t>
      </w:r>
    </w:p>
    <w:p w:rsidR="0098697A" w:rsidRPr="00097689" w:rsidRDefault="0098697A" w:rsidP="0098697A">
      <w:pPr>
        <w:pStyle w:val="Heading1"/>
      </w:pPr>
      <w:bookmarkStart w:id="13" w:name="introduction"/>
      <w:bookmarkStart w:id="14" w:name="_Toc485587374"/>
      <w:bookmarkStart w:id="15" w:name="_Toc57882385"/>
      <w:bookmarkEnd w:id="13"/>
      <w:r w:rsidRPr="00097689">
        <w:t>1</w:t>
      </w:r>
      <w:r w:rsidRPr="00097689">
        <w:tab/>
        <w:t>Scope</w:t>
      </w:r>
      <w:bookmarkEnd w:id="14"/>
      <w:bookmarkEnd w:id="15"/>
    </w:p>
    <w:p w:rsidR="0098697A" w:rsidRPr="00097689" w:rsidRDefault="0098697A" w:rsidP="0098697A">
      <w:r w:rsidRPr="00097689">
        <w:t xml:space="preserve">This specification describes the functional requirements and information flows that generate procedures between the Multimedia Resource Function Controller (MRFC) and the Multimedia Resource Function Processor (MRFP), the Mp Interface. </w:t>
      </w:r>
    </w:p>
    <w:p w:rsidR="0098697A" w:rsidRPr="00097689" w:rsidRDefault="0098697A" w:rsidP="0098697A">
      <w:r w:rsidRPr="00097689">
        <w:t xml:space="preserve">This specification is limited to information flows relevant to the Mp Interface; in order to define these procedures and make the functional requirements clear some triggers from an external </w:t>
      </w:r>
      <w:r w:rsidRPr="00097689">
        <w:rPr>
          <w:lang w:eastAsia="zh-CN"/>
        </w:rPr>
        <w:t>i</w:t>
      </w:r>
      <w:r w:rsidRPr="00097689">
        <w:t>nterface may be described</w:t>
      </w:r>
      <w:r w:rsidRPr="00097689">
        <w:rPr>
          <w:lang w:eastAsia="zh-CN"/>
        </w:rPr>
        <w:t>;</w:t>
      </w:r>
      <w:r w:rsidRPr="00097689">
        <w:t xml:space="preserve"> these may be specified within the Mr interface for example or within an AS in which the MRFC function resides. However for the overall stage 2 procedures of IMS see 3GPP TS 23.228 [1].</w:t>
      </w:r>
    </w:p>
    <w:p w:rsidR="0098697A" w:rsidRPr="00097689" w:rsidRDefault="0098697A" w:rsidP="0098697A">
      <w:pPr>
        <w:rPr>
          <w:lang w:eastAsia="zh-CN"/>
        </w:rPr>
      </w:pPr>
      <w:r w:rsidRPr="00097689">
        <w:t>The protocol on the Mp interface is defined to comply with ITU-T H.248.1 Gateway Control Protocol; see [3].The goal of this specification is to provide the input to defining a formal Profile within the H.248 protocol toolbox specifically for the Mp application.</w:t>
      </w:r>
    </w:p>
    <w:p w:rsidR="0098697A" w:rsidRPr="00097689" w:rsidRDefault="0098697A" w:rsidP="0098697A">
      <w:pPr>
        <w:pStyle w:val="Heading1"/>
      </w:pPr>
      <w:bookmarkStart w:id="16" w:name="_Toc485587375"/>
      <w:bookmarkStart w:id="17" w:name="_Toc57882386"/>
      <w:r w:rsidRPr="00097689">
        <w:t>2</w:t>
      </w:r>
      <w:r w:rsidRPr="00097689">
        <w:tab/>
        <w:t>References</w:t>
      </w:r>
      <w:bookmarkEnd w:id="16"/>
      <w:bookmarkEnd w:id="17"/>
    </w:p>
    <w:p w:rsidR="0098697A" w:rsidRPr="00097689" w:rsidRDefault="0098697A" w:rsidP="0098697A">
      <w:r w:rsidRPr="00097689">
        <w:t>The following documents contain provisions which, through reference in this text, constitute provisions of the present document.</w:t>
      </w:r>
    </w:p>
    <w:p w:rsidR="0098697A" w:rsidRPr="00097689" w:rsidRDefault="0098697A" w:rsidP="0098697A">
      <w:pPr>
        <w:pStyle w:val="B10"/>
      </w:pPr>
      <w:r w:rsidRPr="00097689">
        <w:t>-</w:t>
      </w:r>
      <w:r w:rsidRPr="00097689">
        <w:tab/>
        <w:t>References are either specific (identified by date of publication, edition number, version number, etc.) or non</w:t>
      </w:r>
      <w:r w:rsidRPr="00097689">
        <w:noBreakHyphen/>
        <w:t>specific.</w:t>
      </w:r>
    </w:p>
    <w:p w:rsidR="0098697A" w:rsidRPr="00097689" w:rsidRDefault="0098697A" w:rsidP="0098697A">
      <w:pPr>
        <w:pStyle w:val="B10"/>
      </w:pPr>
      <w:r w:rsidRPr="00097689">
        <w:t>-</w:t>
      </w:r>
      <w:r w:rsidRPr="00097689">
        <w:tab/>
        <w:t>For a specific reference, subsequent revisions do not apply.</w:t>
      </w:r>
    </w:p>
    <w:p w:rsidR="0098697A" w:rsidRPr="00097689" w:rsidRDefault="0098697A" w:rsidP="0098697A">
      <w:pPr>
        <w:pStyle w:val="B10"/>
      </w:pPr>
      <w:r w:rsidRPr="00097689">
        <w:t>-</w:t>
      </w:r>
      <w:r w:rsidRPr="00097689">
        <w:tab/>
        <w:t xml:space="preserve">For a non-specific reference, the latest version applies. In the case of a reference to a 3GPP document (including a GSM document), a non-specific reference implicitly refers to the latest version of that document </w:t>
      </w:r>
      <w:r w:rsidRPr="00097689">
        <w:rPr>
          <w:i/>
          <w:iCs/>
        </w:rPr>
        <w:t>in the same Release as the present document</w:t>
      </w:r>
      <w:r w:rsidRPr="00097689">
        <w:t>.</w:t>
      </w:r>
    </w:p>
    <w:p w:rsidR="0098697A" w:rsidRPr="00097689" w:rsidRDefault="0098697A" w:rsidP="0098697A">
      <w:pPr>
        <w:pStyle w:val="EX"/>
      </w:pPr>
      <w:r w:rsidRPr="00097689">
        <w:t>[</w:t>
      </w:r>
      <w:r w:rsidRPr="00097689">
        <w:rPr>
          <w:noProof/>
        </w:rPr>
        <w:t>1</w:t>
      </w:r>
      <w:r w:rsidRPr="00097689">
        <w:t>]</w:t>
      </w:r>
      <w:r w:rsidRPr="00097689">
        <w:tab/>
        <w:t>3GPP TS 23.228: "IP Multimedia Subsystem (IMS); Stage 2".</w:t>
      </w:r>
    </w:p>
    <w:p w:rsidR="0098697A" w:rsidRPr="00097689" w:rsidRDefault="0098697A" w:rsidP="0098697A">
      <w:pPr>
        <w:pStyle w:val="EX"/>
        <w:rPr>
          <w:lang w:eastAsia="zh-CN"/>
        </w:rPr>
      </w:pPr>
      <w:r w:rsidRPr="00097689">
        <w:t>[2]</w:t>
      </w:r>
      <w:r w:rsidRPr="00097689">
        <w:tab/>
        <w:t>3GPP TS 23.002: "Network architecture".</w:t>
      </w:r>
    </w:p>
    <w:p w:rsidR="0098697A" w:rsidRPr="00097689" w:rsidRDefault="0098697A" w:rsidP="0098697A">
      <w:pPr>
        <w:pStyle w:val="EX"/>
        <w:rPr>
          <w:lang w:eastAsia="zh-CN"/>
        </w:rPr>
      </w:pPr>
      <w:r w:rsidRPr="00097689">
        <w:t>[3]</w:t>
      </w:r>
      <w:r w:rsidRPr="00097689">
        <w:tab/>
        <w:t>ITU-T Recommendation H.248.1 (05/2002), Gateway control protocol: Version 2 + Corrigendum 1 (03/2004) and ITU-T Recommendation H.248.1 (0</w:t>
      </w:r>
      <w:r w:rsidRPr="00097689">
        <w:rPr>
          <w:lang w:eastAsia="zh-CN"/>
        </w:rPr>
        <w:t>9</w:t>
      </w:r>
      <w:r w:rsidRPr="00097689">
        <w:t>/200</w:t>
      </w:r>
      <w:r w:rsidRPr="00097689">
        <w:rPr>
          <w:lang w:eastAsia="zh-CN"/>
        </w:rPr>
        <w:t>5</w:t>
      </w:r>
      <w:r w:rsidRPr="00097689">
        <w:t xml:space="preserve">), Gateway control protocol: Version </w:t>
      </w:r>
      <w:r w:rsidRPr="00097689">
        <w:rPr>
          <w:lang w:eastAsia="zh-CN"/>
        </w:rPr>
        <w:t>3</w:t>
      </w:r>
      <w:r w:rsidRPr="00097689">
        <w:t xml:space="preserve"> for Floor Control requirements.</w:t>
      </w:r>
    </w:p>
    <w:p w:rsidR="0098697A" w:rsidRPr="00097689" w:rsidRDefault="0098697A" w:rsidP="0098697A">
      <w:pPr>
        <w:pStyle w:val="EX"/>
        <w:rPr>
          <w:lang w:eastAsia="zh-CN"/>
        </w:rPr>
      </w:pPr>
      <w:r w:rsidRPr="00097689">
        <w:t>[4]</w:t>
      </w:r>
      <w:r w:rsidR="00097689">
        <w:tab/>
      </w:r>
      <w:r w:rsidRPr="00097689">
        <w:rPr>
          <w:lang w:eastAsia="zh-CN"/>
        </w:rPr>
        <w:t xml:space="preserve">3GPP TS 24.147: </w:t>
      </w:r>
      <w:r w:rsidRPr="00097689">
        <w:t>"</w:t>
      </w:r>
      <w:r w:rsidRPr="00097689">
        <w:rPr>
          <w:lang w:eastAsia="zh-CN"/>
        </w:rPr>
        <w:t>Conferencing using the IP Multimedia (IM) Core Network (CN) subsystem; Stage 3</w:t>
      </w:r>
      <w:r w:rsidRPr="00097689">
        <w:t>"</w:t>
      </w:r>
      <w:r w:rsidRPr="00097689">
        <w:rPr>
          <w:lang w:eastAsia="zh-CN"/>
        </w:rPr>
        <w:t>.</w:t>
      </w:r>
    </w:p>
    <w:p w:rsidR="0098697A" w:rsidRPr="00097689" w:rsidRDefault="0098697A" w:rsidP="0098697A">
      <w:pPr>
        <w:pStyle w:val="EX"/>
        <w:rPr>
          <w:lang w:eastAsia="zh-CN"/>
        </w:rPr>
      </w:pPr>
      <w:r w:rsidRPr="00097689">
        <w:rPr>
          <w:lang w:eastAsia="zh-CN"/>
        </w:rPr>
        <w:t>[5]</w:t>
      </w:r>
      <w:r w:rsidR="00097689">
        <w:tab/>
      </w:r>
      <w:r w:rsidRPr="00097689">
        <w:t>3GPP TS 26.244: "Transparent end-to-end packet switched streaming service (PSS); 3GPP file</w:t>
      </w:r>
      <w:r w:rsidRPr="00097689">
        <w:rPr>
          <w:lang w:eastAsia="zh-CN"/>
        </w:rPr>
        <w:t xml:space="preserve"> format (3GP)</w:t>
      </w:r>
      <w:r w:rsidRPr="00097689">
        <w:t>"</w:t>
      </w:r>
      <w:r w:rsidRPr="00097689">
        <w:rPr>
          <w:lang w:eastAsia="zh-CN"/>
        </w:rPr>
        <w:t>.</w:t>
      </w:r>
    </w:p>
    <w:p w:rsidR="0098697A" w:rsidRPr="00097689" w:rsidRDefault="0098697A" w:rsidP="0098697A">
      <w:pPr>
        <w:pStyle w:val="EX"/>
      </w:pPr>
      <w:r w:rsidRPr="00097689">
        <w:t>[</w:t>
      </w:r>
      <w:r w:rsidRPr="00097689">
        <w:rPr>
          <w:lang w:eastAsia="zh-CN"/>
        </w:rPr>
        <w:t>6</w:t>
      </w:r>
      <w:r w:rsidRPr="00097689">
        <w:t>]</w:t>
      </w:r>
      <w:r w:rsidRPr="00097689">
        <w:tab/>
        <w:t>3GPP TR 21.905: "Vocabulary for 3GPP Specifications".</w:t>
      </w:r>
    </w:p>
    <w:p w:rsidR="0098697A" w:rsidRPr="00097689" w:rsidRDefault="0098697A" w:rsidP="0098697A">
      <w:pPr>
        <w:pStyle w:val="EX"/>
        <w:rPr>
          <w:lang w:eastAsia="zh-CN"/>
        </w:rPr>
      </w:pPr>
      <w:bookmarkStart w:id="18" w:name="ref23205"/>
      <w:r w:rsidRPr="00097689">
        <w:t>[</w:t>
      </w:r>
      <w:r w:rsidRPr="00097689">
        <w:rPr>
          <w:lang w:eastAsia="zh-CN"/>
        </w:rPr>
        <w:t>7</w:t>
      </w:r>
      <w:r w:rsidRPr="00097689">
        <w:t>]</w:t>
      </w:r>
      <w:bookmarkEnd w:id="18"/>
      <w:r w:rsidRPr="00097689">
        <w:tab/>
        <w:t>3GPP TS 23.205: "Bearer independent circuit-switched core network; Stage 2".</w:t>
      </w:r>
    </w:p>
    <w:p w:rsidR="0098697A" w:rsidRPr="00097689" w:rsidRDefault="0098697A" w:rsidP="0098697A">
      <w:pPr>
        <w:pStyle w:val="EX"/>
        <w:rPr>
          <w:lang w:eastAsia="zh-CN"/>
        </w:rPr>
      </w:pPr>
      <w:r w:rsidRPr="00097689">
        <w:rPr>
          <w:lang w:eastAsia="zh-CN"/>
        </w:rPr>
        <w:t>[8]</w:t>
      </w:r>
      <w:r w:rsidRPr="00097689">
        <w:rPr>
          <w:lang w:eastAsia="zh-CN"/>
        </w:rPr>
        <w:tab/>
        <w:t>3GPP TS 26.235: "</w:t>
      </w:r>
      <w:r w:rsidRPr="00097689">
        <w:t>Packet switched conversational multimedia applications; Default codecs</w:t>
      </w:r>
      <w:r w:rsidRPr="00097689">
        <w:rPr>
          <w:lang w:eastAsia="zh-CN"/>
        </w:rPr>
        <w:t>".</w:t>
      </w:r>
    </w:p>
    <w:p w:rsidR="0098697A" w:rsidRPr="00097689" w:rsidRDefault="0098697A" w:rsidP="0098697A">
      <w:pPr>
        <w:pStyle w:val="EX"/>
      </w:pPr>
      <w:r w:rsidRPr="00097689">
        <w:rPr>
          <w:lang w:eastAsia="zh-CN"/>
        </w:rPr>
        <w:t>[9]</w:t>
      </w:r>
      <w:r w:rsidRPr="00097689">
        <w:rPr>
          <w:lang w:eastAsia="zh-CN"/>
        </w:rPr>
        <w:tab/>
      </w:r>
      <w:r w:rsidRPr="00097689">
        <w:t>3GPP TS 29.163: "Interworking between the IP Multimedia (IM) Core Network (CN) subsystem and Circuit Switched (CS) networks".</w:t>
      </w:r>
    </w:p>
    <w:p w:rsidR="0098697A" w:rsidRPr="00097689" w:rsidRDefault="0098697A" w:rsidP="0098697A">
      <w:pPr>
        <w:pStyle w:val="EX"/>
        <w:rPr>
          <w:rFonts w:eastAsia="SimSun"/>
          <w:lang w:eastAsia="zh-CN"/>
        </w:rPr>
      </w:pPr>
      <w:r w:rsidRPr="00097689">
        <w:rPr>
          <w:lang w:eastAsia="zh-CN"/>
        </w:rPr>
        <w:lastRenderedPageBreak/>
        <w:t>[10]</w:t>
      </w:r>
      <w:r w:rsidRPr="00097689">
        <w:rPr>
          <w:lang w:eastAsia="zh-CN"/>
        </w:rPr>
        <w:tab/>
      </w:r>
      <w:r w:rsidRPr="00097689">
        <w:t>IETF RFC 2833: "RTP Payload for DTMF Digits, Telephony Tones and Telephony Signals".</w:t>
      </w:r>
    </w:p>
    <w:p w:rsidR="0098697A" w:rsidRPr="00097689" w:rsidRDefault="0098697A" w:rsidP="0098697A">
      <w:pPr>
        <w:pStyle w:val="EX"/>
      </w:pPr>
      <w:r w:rsidRPr="00097689">
        <w:t>[11]</w:t>
      </w:r>
      <w:r w:rsidRPr="00097689">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097689">
          <w:t>3C</w:t>
        </w:r>
      </w:smartTag>
      <w:r w:rsidRPr="00097689">
        <w:t xml:space="preserve"> Recommendation (September 2004): "Speech Synthesis Markup Language (SSML) Version 1.0".</w:t>
      </w:r>
    </w:p>
    <w:p w:rsidR="0098697A" w:rsidRPr="00097689" w:rsidRDefault="0098697A" w:rsidP="0098697A">
      <w:pPr>
        <w:pStyle w:val="EX"/>
      </w:pPr>
      <w:r w:rsidRPr="00097689">
        <w:t>[</w:t>
      </w:r>
      <w:r w:rsidRPr="00097689">
        <w:rPr>
          <w:rFonts w:eastAsia="SimSun"/>
          <w:lang w:eastAsia="zh-CN"/>
        </w:rPr>
        <w:t>12</w:t>
      </w:r>
      <w:r w:rsidRPr="00097689">
        <w:t>]</w:t>
      </w:r>
      <w:r w:rsidR="00097689">
        <w:tab/>
      </w:r>
      <w:r w:rsidRPr="00097689">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097689">
          <w:t>3C</w:t>
        </w:r>
      </w:smartTag>
      <w:r w:rsidRPr="00097689">
        <w:t xml:space="preserve"> Recommendation (September 2004): "Speech Recognition Grammar Specification (SRGS) Version 1.0".</w:t>
      </w:r>
    </w:p>
    <w:p w:rsidR="0098697A" w:rsidRPr="00097689" w:rsidRDefault="0098697A" w:rsidP="0098697A">
      <w:pPr>
        <w:pStyle w:val="EX"/>
        <w:rPr>
          <w:i/>
          <w:iCs/>
        </w:rPr>
      </w:pPr>
      <w:r w:rsidRPr="00097689">
        <w:t>[</w:t>
      </w:r>
      <w:r w:rsidRPr="00097689">
        <w:rPr>
          <w:rFonts w:eastAsia="SimSun"/>
          <w:lang w:eastAsia="zh-CN"/>
        </w:rPr>
        <w:t>13</w:t>
      </w:r>
      <w:r w:rsidRPr="00097689">
        <w:t>]</w:t>
      </w:r>
      <w:r w:rsidRPr="00097689">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097689">
          <w:t>3C</w:t>
        </w:r>
      </w:smartTag>
      <w:r w:rsidRPr="00097689">
        <w:t xml:space="preserve"> Recommendation (September 2005): "Extensible MultiModal Annotation markup language (EMMA) (draft work in progress)".</w:t>
      </w:r>
    </w:p>
    <w:p w:rsidR="0098697A" w:rsidRPr="00097689" w:rsidRDefault="0098697A" w:rsidP="0098697A">
      <w:pPr>
        <w:pStyle w:val="EX"/>
      </w:pPr>
      <w:r w:rsidRPr="00097689">
        <w:t>[</w:t>
      </w:r>
      <w:r w:rsidRPr="00097689">
        <w:rPr>
          <w:rFonts w:eastAsia="SimSun"/>
          <w:lang w:eastAsia="zh-CN"/>
        </w:rPr>
        <w:t>14</w:t>
      </w:r>
      <w:r w:rsidRPr="00097689">
        <w:t>]</w:t>
      </w:r>
      <w:r w:rsidRPr="00097689">
        <w:tab/>
        <w:t>3GPP TS 32.260: "Telecommunication management; Charging management; IP Multimedia Subsystem (IMS) charging".</w:t>
      </w:r>
    </w:p>
    <w:p w:rsidR="0098697A" w:rsidRPr="00097689" w:rsidRDefault="0098697A" w:rsidP="0098697A">
      <w:pPr>
        <w:pStyle w:val="EX"/>
        <w:rPr>
          <w:lang w:eastAsia="zh-CN"/>
        </w:rPr>
      </w:pPr>
      <w:r w:rsidRPr="00097689">
        <w:t>[15]</w:t>
      </w:r>
      <w:r w:rsidRPr="00097689">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097689">
          <w:t>3C</w:t>
        </w:r>
      </w:smartTag>
      <w:r w:rsidRPr="00097689">
        <w:t xml:space="preserve"> </w:t>
      </w:r>
      <w:r w:rsidRPr="00097689">
        <w:rPr>
          <w:lang w:eastAsia="zh-CN"/>
        </w:rPr>
        <w:t xml:space="preserve">Recommendation </w:t>
      </w:r>
      <w:r w:rsidRPr="00097689">
        <w:t>(November 2000): "Natural Language Semantics Markup Language (NLSML) for the Speech Interface Framework".</w:t>
      </w:r>
    </w:p>
    <w:p w:rsidR="0098697A" w:rsidRPr="00097689" w:rsidRDefault="0098697A" w:rsidP="0098697A">
      <w:pPr>
        <w:pStyle w:val="EX"/>
      </w:pPr>
      <w:r w:rsidRPr="00097689">
        <w:rPr>
          <w:lang w:eastAsia="zh-CN"/>
        </w:rPr>
        <w:t>[16]</w:t>
      </w:r>
      <w:r w:rsidRPr="00097689">
        <w:rPr>
          <w:lang w:eastAsia="zh-CN"/>
        </w:rPr>
        <w:tab/>
      </w:r>
      <w:r w:rsidRPr="00097689">
        <w:t>3GPP TS 2</w:t>
      </w:r>
      <w:r w:rsidRPr="00097689">
        <w:rPr>
          <w:lang w:eastAsia="zh-CN"/>
        </w:rPr>
        <w:t>9</w:t>
      </w:r>
      <w:r w:rsidRPr="00097689">
        <w:t>.</w:t>
      </w:r>
      <w:r w:rsidRPr="00097689">
        <w:rPr>
          <w:lang w:eastAsia="zh-CN"/>
        </w:rPr>
        <w:t>333</w:t>
      </w:r>
      <w:r w:rsidRPr="00097689">
        <w:t>: "Multimedia Resource Function Controller (MRFC) – Multimedia</w:t>
      </w:r>
      <w:r w:rsidRPr="00097689">
        <w:rPr>
          <w:lang w:eastAsia="zh-CN"/>
        </w:rPr>
        <w:t xml:space="preserve"> </w:t>
      </w:r>
      <w:r w:rsidRPr="00097689">
        <w:t>Resource Function Processor (MRFP) Mp Interface - Stage 3".</w:t>
      </w:r>
    </w:p>
    <w:p w:rsidR="0098697A" w:rsidRPr="00097689" w:rsidRDefault="0098697A" w:rsidP="0098697A">
      <w:pPr>
        <w:pStyle w:val="EX"/>
        <w:rPr>
          <w:lang w:eastAsia="zh-CN"/>
        </w:rPr>
      </w:pPr>
      <w:r w:rsidRPr="00097689">
        <w:rPr>
          <w:lang w:eastAsia="zh-CN"/>
        </w:rPr>
        <w:t>[17]</w:t>
      </w:r>
      <w:r w:rsidRPr="00097689">
        <w:rPr>
          <w:lang w:eastAsia="zh-CN"/>
        </w:rPr>
        <w:tab/>
        <w:t xml:space="preserve">3GPP TS 24.247: </w:t>
      </w:r>
      <w:r w:rsidRPr="00097689">
        <w:t>"Messaging service using the IP Multimedia (IM) Core Network</w:t>
      </w:r>
      <w:r w:rsidRPr="00097689">
        <w:rPr>
          <w:lang w:eastAsia="zh-CN"/>
        </w:rPr>
        <w:t xml:space="preserve"> </w:t>
      </w:r>
      <w:r w:rsidRPr="00097689">
        <w:t>(CN) subsystem - Stage 3".</w:t>
      </w:r>
    </w:p>
    <w:p w:rsidR="0098697A" w:rsidRPr="00097689" w:rsidRDefault="0098697A" w:rsidP="0098697A">
      <w:pPr>
        <w:pStyle w:val="EX"/>
      </w:pPr>
      <w:r w:rsidRPr="00097689">
        <w:rPr>
          <w:lang w:eastAsia="zh-CN"/>
        </w:rPr>
        <w:t>[18]</w:t>
      </w:r>
      <w:r w:rsidRPr="00097689">
        <w:rPr>
          <w:lang w:eastAsia="zh-CN"/>
        </w:rPr>
        <w:tab/>
        <w:t xml:space="preserve">IETF </w:t>
      </w:r>
      <w:r w:rsidRPr="00097689">
        <w:t>RFC 4975: "The Message Session Relay Protocol (MSRP)".</w:t>
      </w:r>
    </w:p>
    <w:p w:rsidR="0098697A" w:rsidRPr="00097689" w:rsidRDefault="0098697A" w:rsidP="0098697A">
      <w:pPr>
        <w:pStyle w:val="EX"/>
        <w:rPr>
          <w:lang w:eastAsia="zh-CN"/>
        </w:rPr>
      </w:pPr>
      <w:r w:rsidRPr="00097689">
        <w:rPr>
          <w:lang w:eastAsia="zh-CN"/>
        </w:rPr>
        <w:t>[19]</w:t>
      </w:r>
      <w:r w:rsidRPr="00097689">
        <w:rPr>
          <w:lang w:eastAsia="zh-CN"/>
        </w:rPr>
        <w:tab/>
      </w:r>
      <w:r w:rsidRPr="00097689">
        <w:t xml:space="preserve">IETF RFC </w:t>
      </w:r>
      <w:r w:rsidRPr="00097689">
        <w:rPr>
          <w:lang w:eastAsia="zh-CN"/>
        </w:rPr>
        <w:t>4376</w:t>
      </w:r>
      <w:r w:rsidRPr="00097689">
        <w:t>: "Requirements for Floor Control Protocols".</w:t>
      </w:r>
    </w:p>
    <w:p w:rsidR="0098697A" w:rsidRPr="00097689" w:rsidRDefault="0098697A" w:rsidP="0098697A">
      <w:pPr>
        <w:pStyle w:val="EX"/>
      </w:pPr>
      <w:r w:rsidRPr="00097689">
        <w:rPr>
          <w:lang w:eastAsia="zh-CN"/>
        </w:rPr>
        <w:t>[20]</w:t>
      </w:r>
      <w:r w:rsidRPr="00097689">
        <w:rPr>
          <w:lang w:eastAsia="zh-CN"/>
        </w:rPr>
        <w:tab/>
      </w:r>
      <w:bookmarkStart w:id="19" w:name="OLE_LINK1"/>
      <w:r w:rsidRPr="00097689">
        <w:t xml:space="preserve">IETF RFC </w:t>
      </w:r>
      <w:r w:rsidRPr="00097689">
        <w:rPr>
          <w:lang w:eastAsia="zh-CN"/>
        </w:rPr>
        <w:t>4582</w:t>
      </w:r>
      <w:bookmarkEnd w:id="19"/>
      <w:r w:rsidRPr="00097689">
        <w:t>: "The Binary Floor Control Protocol (BFCP)".</w:t>
      </w:r>
    </w:p>
    <w:p w:rsidR="0098697A" w:rsidRPr="00097689" w:rsidRDefault="0098697A" w:rsidP="0098697A">
      <w:pPr>
        <w:pStyle w:val="EX"/>
        <w:rPr>
          <w:rFonts w:hint="eastAsia"/>
          <w:lang w:eastAsia="zh-CN"/>
        </w:rPr>
      </w:pPr>
      <w:r w:rsidRPr="00097689">
        <w:rPr>
          <w:lang w:eastAsia="zh-CN"/>
        </w:rPr>
        <w:t>[21]</w:t>
      </w:r>
      <w:r w:rsidRPr="00097689">
        <w:rPr>
          <w:lang w:eastAsia="zh-CN"/>
        </w:rPr>
        <w:tab/>
      </w:r>
      <w:r w:rsidRPr="00097689">
        <w:t xml:space="preserve">IETF RFC </w:t>
      </w:r>
      <w:r w:rsidRPr="00097689">
        <w:rPr>
          <w:lang w:eastAsia="zh-CN"/>
        </w:rPr>
        <w:t>4583</w:t>
      </w:r>
      <w:r w:rsidRPr="00097689">
        <w:t>: "Session Description Protocol (SDP) Format for Binary Floor Control Protocol (BFCP) Streams".</w:t>
      </w:r>
    </w:p>
    <w:p w:rsidR="0098697A" w:rsidRPr="00097689" w:rsidRDefault="0098697A" w:rsidP="0098697A">
      <w:pPr>
        <w:pStyle w:val="EX"/>
      </w:pPr>
      <w:r w:rsidRPr="00097689">
        <w:t>[</w:t>
      </w:r>
      <w:r w:rsidRPr="00097689">
        <w:rPr>
          <w:lang w:eastAsia="zh-CN"/>
        </w:rPr>
        <w:t>22</w:t>
      </w:r>
      <w:r w:rsidRPr="00097689">
        <w:t>]</w:t>
      </w:r>
      <w:r w:rsidR="00097689">
        <w:tab/>
      </w:r>
      <w:r w:rsidRPr="00097689">
        <w:t>3GPP TS 26.140: "Multimedia Messaging Service; Media formats and codecs".</w:t>
      </w:r>
    </w:p>
    <w:p w:rsidR="0098697A" w:rsidRPr="00097689" w:rsidRDefault="0098697A" w:rsidP="0098697A">
      <w:pPr>
        <w:pStyle w:val="EX"/>
      </w:pPr>
      <w:r w:rsidRPr="00097689">
        <w:t>[23]</w:t>
      </w:r>
      <w:r w:rsidRPr="00097689">
        <w:tab/>
        <w:t>3GPP TS 26.114: "IP Multimedia Subsystem (IMS); Multimedia Telephony; Media handling and interaction".</w:t>
      </w:r>
    </w:p>
    <w:p w:rsidR="0098697A" w:rsidRPr="00097689" w:rsidRDefault="0098697A" w:rsidP="0098697A">
      <w:pPr>
        <w:pStyle w:val="EX"/>
      </w:pPr>
      <w:r w:rsidRPr="00097689">
        <w:t>[24]</w:t>
      </w:r>
      <w:r w:rsidRPr="00097689">
        <w:tab/>
        <w:t>IETF RFC 3168: "The Addition of Explicit Congestion Notification (ECN) to IP".</w:t>
      </w:r>
    </w:p>
    <w:p w:rsidR="0098697A" w:rsidRPr="00097689" w:rsidRDefault="0098697A" w:rsidP="0098697A">
      <w:pPr>
        <w:pStyle w:val="EX"/>
      </w:pPr>
      <w:r w:rsidRPr="00097689">
        <w:t>[25]</w:t>
      </w:r>
      <w:r w:rsidRPr="00097689">
        <w:tab/>
        <w:t xml:space="preserve">IETF </w:t>
      </w:r>
      <w:r w:rsidRPr="00097689">
        <w:t>RFC 6679: "Explicit Congestion Notification (ECN) for RTP over UDP"</w:t>
      </w:r>
      <w:r w:rsidRPr="00097689">
        <w:t>.</w:t>
      </w:r>
    </w:p>
    <w:p w:rsidR="0098697A" w:rsidRPr="00097689" w:rsidRDefault="0098697A" w:rsidP="0098697A">
      <w:pPr>
        <w:pStyle w:val="EX"/>
      </w:pPr>
      <w:r w:rsidRPr="00097689">
        <w:t>[26]</w:t>
      </w:r>
      <w:r w:rsidRPr="00097689">
        <w:tab/>
        <w:t>3GPP TS 22.153: "Multimedia Priority Service".</w:t>
      </w:r>
    </w:p>
    <w:p w:rsidR="0098697A" w:rsidRPr="00097689" w:rsidRDefault="0098697A" w:rsidP="0098697A">
      <w:pPr>
        <w:pStyle w:val="EX"/>
      </w:pPr>
      <w:r w:rsidRPr="00097689">
        <w:t>[27]</w:t>
      </w:r>
      <w:r w:rsidRPr="00097689">
        <w:tab/>
        <w:t>IETF RFC 5285: "A General Mechanism for RTP Header Extensions".</w:t>
      </w:r>
    </w:p>
    <w:p w:rsidR="0098697A" w:rsidRPr="00097689" w:rsidRDefault="0098697A" w:rsidP="0098697A">
      <w:pPr>
        <w:keepLines/>
        <w:ind w:left="1702" w:hanging="1418"/>
      </w:pPr>
      <w:r w:rsidRPr="00097689">
        <w:t>[28]</w:t>
      </w:r>
      <w:r w:rsidRPr="00097689">
        <w:tab/>
      </w:r>
      <w:r w:rsidRPr="00097689">
        <w:rPr>
          <w:lang w:eastAsia="zh-CN"/>
        </w:rPr>
        <w:t>IETF </w:t>
      </w:r>
      <w:r w:rsidRPr="00097689">
        <w:rPr>
          <w:lang w:eastAsia="ko-KR"/>
        </w:rPr>
        <w:t>RFC 6236</w:t>
      </w:r>
      <w:r w:rsidRPr="00097689">
        <w:rPr>
          <w:lang w:eastAsia="zh-CN"/>
        </w:rPr>
        <w:t xml:space="preserve">: "Negotiation of Generic Image Attributes in </w:t>
      </w:r>
      <w:r w:rsidRPr="00097689">
        <w:rPr>
          <w:lang w:eastAsia="ko-KR"/>
        </w:rPr>
        <w:t>the Session Description Protocol</w:t>
      </w:r>
      <w:r w:rsidRPr="00097689">
        <w:rPr>
          <w:lang w:eastAsia="zh-CN"/>
        </w:rPr>
        <w:t xml:space="preserve"> </w:t>
      </w:r>
      <w:r w:rsidRPr="00097689">
        <w:rPr>
          <w:lang w:eastAsia="ko-KR"/>
        </w:rPr>
        <w:t>(</w:t>
      </w:r>
      <w:r w:rsidRPr="00097689">
        <w:rPr>
          <w:lang w:eastAsia="zh-CN"/>
        </w:rPr>
        <w:t>SDP</w:t>
      </w:r>
      <w:r w:rsidRPr="00097689">
        <w:rPr>
          <w:lang w:eastAsia="ko-KR"/>
        </w:rPr>
        <w:t>)</w:t>
      </w:r>
      <w:r w:rsidRPr="00097689">
        <w:rPr>
          <w:lang w:eastAsia="zh-CN"/>
        </w:rPr>
        <w:t>".</w:t>
      </w:r>
      <w:r w:rsidRPr="00097689">
        <w:t xml:space="preserve"> </w:t>
      </w:r>
    </w:p>
    <w:p w:rsidR="0098697A" w:rsidRPr="00097689" w:rsidRDefault="0098697A" w:rsidP="0098697A">
      <w:pPr>
        <w:pStyle w:val="EX"/>
        <w:rPr>
          <w:lang w:eastAsia="zh-CN"/>
        </w:rPr>
      </w:pPr>
      <w:r w:rsidRPr="00097689">
        <w:t>[</w:t>
      </w:r>
      <w:r w:rsidRPr="00097689">
        <w:rPr>
          <w:rFonts w:hint="eastAsia"/>
          <w:lang w:eastAsia="zh-CN"/>
        </w:rPr>
        <w:t>29</w:t>
      </w:r>
      <w:r w:rsidRPr="00097689">
        <w:t>]</w:t>
      </w:r>
      <w:r w:rsidRPr="00097689">
        <w:tab/>
      </w:r>
      <w:r w:rsidRPr="00097689">
        <w:rPr>
          <w:lang w:eastAsia="zh-CN"/>
        </w:rPr>
        <w:t>IETF </w:t>
      </w:r>
      <w:r w:rsidRPr="00097689">
        <w:rPr>
          <w:lang w:eastAsia="ko-KR"/>
        </w:rPr>
        <w:t>RFC </w:t>
      </w:r>
      <w:r w:rsidRPr="00097689">
        <w:rPr>
          <w:rFonts w:hint="eastAsia"/>
          <w:lang w:eastAsia="zh-CN"/>
        </w:rPr>
        <w:t>5245</w:t>
      </w:r>
      <w:r w:rsidRPr="00097689">
        <w:rPr>
          <w:lang w:eastAsia="zh-CN"/>
        </w:rPr>
        <w:t>: "Interactive Connectivity Establishment (ICE): A Protocol for Network Address Translator (NAT) Traversal for Offer/Answer Protocols".</w:t>
      </w:r>
    </w:p>
    <w:p w:rsidR="0098697A" w:rsidRPr="00097689" w:rsidRDefault="0098697A" w:rsidP="0098697A">
      <w:pPr>
        <w:pStyle w:val="EX"/>
      </w:pPr>
      <w:r w:rsidRPr="00097689">
        <w:t>[30]</w:t>
      </w:r>
      <w:r w:rsidRPr="00097689">
        <w:tab/>
        <w:t>3GPP TS 24.229: "IP Multimedia Call Control Protocol based on SIP and SDP".</w:t>
      </w:r>
    </w:p>
    <w:p w:rsidR="0098697A" w:rsidRPr="00097689" w:rsidRDefault="0098697A" w:rsidP="0098697A">
      <w:pPr>
        <w:pStyle w:val="EX"/>
      </w:pPr>
      <w:r w:rsidRPr="00097689">
        <w:rPr>
          <w:lang w:val="en-US"/>
        </w:rPr>
        <w:t>[31]</w:t>
      </w:r>
      <w:r w:rsidRPr="00097689">
        <w:rPr>
          <w:lang w:val="en-US"/>
        </w:rPr>
        <w:tab/>
        <w:t>3GPP TS 33.328: "IMS Media Plane Security</w:t>
      </w:r>
      <w:r w:rsidRPr="00097689">
        <w:t>".</w:t>
      </w:r>
    </w:p>
    <w:p w:rsidR="0098697A" w:rsidRPr="00097689" w:rsidRDefault="0098697A" w:rsidP="0098697A">
      <w:pPr>
        <w:pStyle w:val="EX"/>
      </w:pPr>
      <w:r w:rsidRPr="00097689">
        <w:t>[32]</w:t>
      </w:r>
      <w:r w:rsidRPr="00097689">
        <w:tab/>
        <w:t>IETF RFC 5246: "The Transport Layer Security (TLS) Protocol Version 1.2".</w:t>
      </w:r>
    </w:p>
    <w:p w:rsidR="0098697A" w:rsidRPr="00097689" w:rsidRDefault="0098697A" w:rsidP="0098697A">
      <w:pPr>
        <w:pStyle w:val="EX"/>
      </w:pPr>
      <w:r w:rsidRPr="00097689">
        <w:t>[33]</w:t>
      </w:r>
      <w:r w:rsidRPr="00097689">
        <w:tab/>
        <w:t>IETF RFC 6043: "MIKEY-TICKET: Ticket-Based Modes of Key Distribution in Multimedia Internet KEYing (MIKEY)".</w:t>
      </w:r>
    </w:p>
    <w:p w:rsidR="0098697A" w:rsidRPr="00097689" w:rsidRDefault="0098697A" w:rsidP="0098697A">
      <w:pPr>
        <w:pStyle w:val="EX"/>
        <w:rPr>
          <w:lang w:eastAsia="zh-CN"/>
        </w:rPr>
      </w:pPr>
      <w:r w:rsidRPr="00097689">
        <w:rPr>
          <w:lang w:val="en-US"/>
        </w:rPr>
        <w:t>[34]</w:t>
      </w:r>
      <w:r w:rsidRPr="00097689">
        <w:tab/>
        <w:t>IETF RFC 4279: "Pre-Shared Key Ciphersuites for Transport Layer Security (</w:t>
      </w:r>
      <w:smartTag w:uri="urn:schemas-microsoft-com:office:smarttags" w:element="stockticker">
        <w:r w:rsidRPr="00097689">
          <w:t>TLS</w:t>
        </w:r>
      </w:smartTag>
      <w:r w:rsidRPr="00097689">
        <w:t>)".</w:t>
      </w:r>
    </w:p>
    <w:p w:rsidR="0098697A" w:rsidRPr="00097689" w:rsidRDefault="0098697A" w:rsidP="0098697A">
      <w:pPr>
        <w:pStyle w:val="EX"/>
        <w:rPr>
          <w:noProof/>
        </w:rPr>
      </w:pPr>
      <w:r w:rsidRPr="00097689">
        <w:rPr>
          <w:noProof/>
        </w:rPr>
        <w:t>[35]</w:t>
      </w:r>
      <w:r w:rsidRPr="00097689">
        <w:rPr>
          <w:noProof/>
        </w:rPr>
        <w:tab/>
        <w:t>IETF RFC 4567: "Key Management Extensions for Session Description Protocol (SDP) and Real Time Streaming Protocol (RTSP)".</w:t>
      </w:r>
    </w:p>
    <w:p w:rsidR="0098697A" w:rsidRPr="00097689" w:rsidRDefault="0098697A" w:rsidP="0098697A">
      <w:pPr>
        <w:pStyle w:val="EX"/>
      </w:pPr>
      <w:r w:rsidRPr="00097689">
        <w:t>[36]</w:t>
      </w:r>
      <w:r w:rsidRPr="00097689">
        <w:tab/>
        <w:t>IETF RFC 4145: "TCP-Based Media Transport in the Session Description Protocol (SDP)".</w:t>
      </w:r>
    </w:p>
    <w:p w:rsidR="0098697A" w:rsidRPr="00097689" w:rsidRDefault="0098697A" w:rsidP="0098697A">
      <w:pPr>
        <w:pStyle w:val="EX"/>
      </w:pPr>
      <w:r w:rsidRPr="00097689">
        <w:t>[37]</w:t>
      </w:r>
      <w:r w:rsidRPr="00097689">
        <w:tab/>
        <w:t>IETF RFC 3830: "MIKEY: Multimedia Internet KEYing".</w:t>
      </w:r>
    </w:p>
    <w:p w:rsidR="0098697A" w:rsidRPr="00097689" w:rsidRDefault="0098697A" w:rsidP="0098697A">
      <w:pPr>
        <w:pStyle w:val="EX"/>
      </w:pPr>
      <w:r w:rsidRPr="00097689">
        <w:lastRenderedPageBreak/>
        <w:t>[38]</w:t>
      </w:r>
      <w:r w:rsidRPr="00097689">
        <w:tab/>
        <w:t>IETF RFC 793: "Transmission Control Protocol – DARPA Internet Program – Protocol Specification".</w:t>
      </w:r>
    </w:p>
    <w:p w:rsidR="0098697A" w:rsidRPr="00097689" w:rsidRDefault="0098697A" w:rsidP="0098697A">
      <w:pPr>
        <w:pStyle w:val="EX"/>
      </w:pPr>
      <w:r w:rsidRPr="00097689">
        <w:t>[39]</w:t>
      </w:r>
      <w:r w:rsidRPr="00097689">
        <w:tab/>
        <w:t>IETF RFC 4572: "Connection-Oriented Media Transport over the Transport Layer Security (TLS) Protocol in the Session Description Protocol (SDP)".</w:t>
      </w:r>
    </w:p>
    <w:p w:rsidR="0098697A" w:rsidRPr="00097689" w:rsidRDefault="0098697A" w:rsidP="0098697A">
      <w:pPr>
        <w:pStyle w:val="EX"/>
        <w:rPr>
          <w:noProof/>
        </w:rPr>
      </w:pPr>
      <w:r w:rsidRPr="00097689">
        <w:rPr>
          <w:noProof/>
        </w:rPr>
        <w:t>[40]</w:t>
      </w:r>
      <w:r w:rsidRPr="00097689">
        <w:rPr>
          <w:noProof/>
        </w:rPr>
        <w:tab/>
        <w:t>IETF RFC 6714: "Connection Establishment for Media Anchoring (CEMA) for the Message Session Relay Protocol (MSRP)".</w:t>
      </w:r>
    </w:p>
    <w:p w:rsidR="0098697A" w:rsidRPr="00097689" w:rsidRDefault="0098697A" w:rsidP="0098697A">
      <w:pPr>
        <w:pStyle w:val="EX"/>
      </w:pPr>
      <w:r w:rsidRPr="00097689">
        <w:t>[41]</w:t>
      </w:r>
      <w:r w:rsidRPr="00097689">
        <w:tab/>
        <w:t>3GPP TS 23.334: "IMS Application Level Gateway (IMS-ALG) – IMS Access Gateway (IMS-AGW) interface: Procedures Descriptions".</w:t>
      </w:r>
    </w:p>
    <w:p w:rsidR="0098697A" w:rsidRPr="00097689" w:rsidRDefault="0098697A" w:rsidP="0098697A">
      <w:pPr>
        <w:pStyle w:val="EX"/>
      </w:pPr>
      <w:r w:rsidRPr="00097689">
        <w:t>[42]</w:t>
      </w:r>
      <w:r w:rsidRPr="00097689">
        <w:tab/>
        <w:t>3GPP TS 26.441: "Codec for Enhanced Voice Services (EVS); General Overview".</w:t>
      </w:r>
    </w:p>
    <w:p w:rsidR="0098697A" w:rsidRPr="00097689" w:rsidRDefault="0098697A" w:rsidP="0098697A">
      <w:pPr>
        <w:pStyle w:val="EX"/>
      </w:pPr>
      <w:r w:rsidRPr="00097689">
        <w:t>[43]</w:t>
      </w:r>
      <w:r w:rsidRPr="00097689">
        <w:tab/>
        <w:t>3GPP TS 26.445: "Codec for Enhanced Voice Services (EVS); Detailed Algorithmic Description".</w:t>
      </w:r>
    </w:p>
    <w:p w:rsidR="0098697A" w:rsidRPr="00097689" w:rsidRDefault="0098697A" w:rsidP="0098697A">
      <w:pPr>
        <w:pStyle w:val="EX"/>
      </w:pPr>
      <w:r w:rsidRPr="00097689">
        <w:t>[44]</w:t>
      </w:r>
      <w:r w:rsidRPr="00097689">
        <w:tab/>
        <w:t>IETF RFC 4566: "SDP: Session Description Protocol".</w:t>
      </w:r>
    </w:p>
    <w:p w:rsidR="0098697A" w:rsidRPr="00097689" w:rsidRDefault="0098697A" w:rsidP="0098697A">
      <w:pPr>
        <w:pStyle w:val="EX"/>
        <w:rPr>
          <w:lang w:val="sv-FI"/>
        </w:rPr>
      </w:pPr>
      <w:r w:rsidRPr="00097689">
        <w:t>[45]</w:t>
      </w:r>
      <w:r w:rsidRPr="00097689">
        <w:tab/>
        <w:t>IETF RFC 4867: "RTP Payload Format and File Storage Format for the Adaptive Multi-Rate (AMR) and Adaptive Multi-Rate Wideband (AMR-WB) Audio Codecs".</w:t>
      </w:r>
    </w:p>
    <w:p w:rsidR="0098697A" w:rsidRPr="00097689" w:rsidRDefault="0098697A" w:rsidP="0098697A">
      <w:pPr>
        <w:pStyle w:val="EX"/>
      </w:pPr>
      <w:r w:rsidRPr="00097689">
        <w:t>[46]</w:t>
      </w:r>
      <w:r w:rsidRPr="00097689">
        <w:tab/>
        <w:t>IETF RFC 5746: "Transport Layer Security (TLS) Renegotiation Indication Extension".</w:t>
      </w:r>
    </w:p>
    <w:p w:rsidR="0098697A" w:rsidRPr="00097689" w:rsidRDefault="0098697A" w:rsidP="0098697A">
      <w:pPr>
        <w:pStyle w:val="EX"/>
      </w:pPr>
      <w:r w:rsidRPr="00097689">
        <w:t>[47]</w:t>
      </w:r>
      <w:r w:rsidRPr="00097689">
        <w:tab/>
        <w:t>3GPP TS 33.310: "Network Domain Security (NDS); Authentication Framework (AF)".</w:t>
      </w:r>
    </w:p>
    <w:p w:rsidR="0098697A" w:rsidRPr="00097689" w:rsidRDefault="0098697A" w:rsidP="0098697A">
      <w:pPr>
        <w:pStyle w:val="EX"/>
        <w:rPr>
          <w:noProof/>
        </w:rPr>
      </w:pPr>
      <w:r w:rsidRPr="00097689">
        <w:rPr>
          <w:noProof/>
        </w:rPr>
        <w:t>[48]</w:t>
      </w:r>
      <w:r w:rsidRPr="00097689">
        <w:rPr>
          <w:noProof/>
        </w:rPr>
        <w:tab/>
        <w:t>IETF draft-ietf-mmusic-sctp-sdp-</w:t>
      </w:r>
      <w:r w:rsidRPr="00097689">
        <w:t>26</w:t>
      </w:r>
      <w:r w:rsidRPr="00097689">
        <w:rPr>
          <w:noProof/>
        </w:rPr>
        <w:t>: "</w:t>
      </w:r>
      <w:r w:rsidRPr="00097689">
        <w:t>Session Description Protocol (SDP) Offer/Answer Procedures For Stream Control Transmission Protocol (SCTP) over Datagram Transport Layer Security (DTLS) Transport</w:t>
      </w:r>
      <w:r w:rsidRPr="00097689">
        <w:rPr>
          <w:noProof/>
        </w:rPr>
        <w:t>".</w:t>
      </w:r>
    </w:p>
    <w:p w:rsidR="0098697A" w:rsidRPr="00097689" w:rsidRDefault="0098697A" w:rsidP="0098697A">
      <w:pPr>
        <w:pStyle w:val="EditorsNote"/>
        <w:rPr>
          <w:noProof/>
        </w:rPr>
      </w:pPr>
      <w:r w:rsidRPr="00097689">
        <w:rPr>
          <w:noProof/>
        </w:rPr>
        <w:t>Editor's Note: The above document cannot be formally referenced until it is published as an RFC.</w:t>
      </w:r>
    </w:p>
    <w:p w:rsidR="00097689" w:rsidRPr="00097689" w:rsidRDefault="00097689" w:rsidP="00097689">
      <w:pPr>
        <w:pStyle w:val="EX"/>
        <w:rPr>
          <w:noProof/>
        </w:rPr>
      </w:pPr>
      <w:r w:rsidRPr="00097689">
        <w:rPr>
          <w:noProof/>
        </w:rPr>
        <w:t>[49]</w:t>
      </w:r>
      <w:r w:rsidRPr="00097689">
        <w:rPr>
          <w:noProof/>
        </w:rPr>
        <w:tab/>
        <w:t xml:space="preserve">IETF draft-ietf-clue-datachannel-18: "CLUE Protocol </w:t>
      </w:r>
      <w:r w:rsidRPr="00097689">
        <w:rPr>
          <w:noProof/>
          <w:lang w:eastAsia="zh-CN"/>
        </w:rPr>
        <w:t>d</w:t>
      </w:r>
      <w:r w:rsidRPr="00097689">
        <w:rPr>
          <w:noProof/>
        </w:rPr>
        <w:t xml:space="preserve">ata </w:t>
      </w:r>
      <w:r w:rsidRPr="00097689">
        <w:rPr>
          <w:noProof/>
          <w:lang w:eastAsia="zh-CN"/>
        </w:rPr>
        <w:t>c</w:t>
      </w:r>
      <w:r w:rsidRPr="00097689">
        <w:rPr>
          <w:noProof/>
        </w:rPr>
        <w:t>hannel".</w:t>
      </w:r>
    </w:p>
    <w:p w:rsidR="00097689" w:rsidRPr="00097689" w:rsidRDefault="00097689" w:rsidP="00097689">
      <w:pPr>
        <w:pStyle w:val="EditorsNote"/>
        <w:rPr>
          <w:noProof/>
        </w:rPr>
      </w:pPr>
      <w:r w:rsidRPr="00097689">
        <w:rPr>
          <w:noProof/>
        </w:rPr>
        <w:t>Editor's note: The above document cannot be formally referenced until it is published as an RFC.</w:t>
      </w:r>
    </w:p>
    <w:p w:rsidR="00097689" w:rsidRPr="00097689" w:rsidRDefault="00097689" w:rsidP="00097689">
      <w:pPr>
        <w:pStyle w:val="EX"/>
        <w:rPr>
          <w:noProof/>
        </w:rPr>
      </w:pPr>
      <w:r w:rsidRPr="00097689">
        <w:rPr>
          <w:noProof/>
        </w:rPr>
        <w:t>[50]</w:t>
      </w:r>
      <w:r w:rsidRPr="00097689">
        <w:rPr>
          <w:noProof/>
        </w:rPr>
        <w:tab/>
        <w:t>IETF draft-</w:t>
      </w:r>
      <w:r w:rsidRPr="00097689">
        <w:rPr>
          <w:noProof/>
          <w:lang w:eastAsia="zh-CN"/>
        </w:rPr>
        <w:t>ietf</w:t>
      </w:r>
      <w:r w:rsidRPr="00097689">
        <w:rPr>
          <w:noProof/>
        </w:rPr>
        <w:t xml:space="preserve">-mmusic-data-channel-sdpneg-28: "SDP-based </w:t>
      </w:r>
      <w:r w:rsidRPr="00097689">
        <w:rPr>
          <w:noProof/>
          <w:lang w:eastAsia="zh-CN"/>
        </w:rPr>
        <w:t>D</w:t>
      </w:r>
      <w:r w:rsidRPr="00097689">
        <w:rPr>
          <w:noProof/>
        </w:rPr>
        <w:t xml:space="preserve">ata </w:t>
      </w:r>
      <w:r w:rsidRPr="00097689">
        <w:rPr>
          <w:noProof/>
          <w:lang w:eastAsia="zh-CN"/>
        </w:rPr>
        <w:t>C</w:t>
      </w:r>
      <w:r w:rsidRPr="00097689">
        <w:rPr>
          <w:noProof/>
        </w:rPr>
        <w:t xml:space="preserve">hannel </w:t>
      </w:r>
      <w:r w:rsidRPr="00097689">
        <w:rPr>
          <w:noProof/>
          <w:lang w:eastAsia="zh-CN"/>
        </w:rPr>
        <w:t>N</w:t>
      </w:r>
      <w:r w:rsidRPr="00097689">
        <w:rPr>
          <w:noProof/>
        </w:rPr>
        <w:t>egotiation".</w:t>
      </w:r>
    </w:p>
    <w:p w:rsidR="0098697A" w:rsidRPr="00097689" w:rsidRDefault="0098697A" w:rsidP="0098697A">
      <w:pPr>
        <w:pStyle w:val="EditorsNote"/>
      </w:pPr>
      <w:r w:rsidRPr="00097689">
        <w:t>Editor's note: The above document cannot be formally referenced until it is published as an RFC.</w:t>
      </w:r>
    </w:p>
    <w:p w:rsidR="0098697A" w:rsidRPr="00097689" w:rsidRDefault="0098697A" w:rsidP="0098697A">
      <w:pPr>
        <w:keepLines/>
        <w:ind w:left="1702" w:hanging="1418"/>
      </w:pPr>
      <w:r w:rsidRPr="00097689">
        <w:t>[51]</w:t>
      </w:r>
      <w:r w:rsidRPr="00097689">
        <w:tab/>
        <w:t>IETF RFC </w:t>
      </w:r>
      <w:r w:rsidRPr="00097689">
        <w:rPr>
          <w:rFonts w:hint="eastAsia"/>
          <w:lang w:eastAsia="zh-CN"/>
        </w:rPr>
        <w:t>6525</w:t>
      </w:r>
      <w:r w:rsidRPr="00097689">
        <w:t>: "Stream Control Transmission Protocol (SCTP) Stream Reconfiguration".</w:t>
      </w:r>
    </w:p>
    <w:p w:rsidR="0098697A" w:rsidRPr="00097689" w:rsidRDefault="0098697A" w:rsidP="0098697A">
      <w:pPr>
        <w:pStyle w:val="EX"/>
        <w:rPr>
          <w:lang w:val="sv-FI"/>
        </w:rPr>
      </w:pPr>
      <w:r w:rsidRPr="00097689">
        <w:t>[</w:t>
      </w:r>
      <w:r w:rsidRPr="00097689">
        <w:rPr>
          <w:rFonts w:hint="eastAsia"/>
          <w:lang w:eastAsia="zh-CN"/>
        </w:rPr>
        <w:t>52</w:t>
      </w:r>
      <w:r w:rsidRPr="00097689">
        <w:t>]</w:t>
      </w:r>
      <w:r w:rsidRPr="00097689">
        <w:tab/>
        <w:t>3GPP TS 24.</w:t>
      </w:r>
      <w:r w:rsidRPr="00097689">
        <w:rPr>
          <w:rFonts w:hint="eastAsia"/>
        </w:rPr>
        <w:t>103</w:t>
      </w:r>
      <w:r w:rsidRPr="00097689">
        <w:t>: "Telepresence using the IP Multimedia (IM) Core Network (CN) Subsystem (IMS); Stage 3".</w:t>
      </w:r>
    </w:p>
    <w:p w:rsidR="0098697A" w:rsidRPr="00097689" w:rsidRDefault="0098697A" w:rsidP="0098697A">
      <w:pPr>
        <w:pStyle w:val="Heading1"/>
      </w:pPr>
      <w:bookmarkStart w:id="20" w:name="_Toc485587376"/>
      <w:bookmarkStart w:id="21" w:name="_Toc57882387"/>
      <w:r w:rsidRPr="00097689">
        <w:t>3</w:t>
      </w:r>
      <w:r w:rsidRPr="00097689">
        <w:tab/>
        <w:t>Definitions, symbols and abbreviations</w:t>
      </w:r>
      <w:bookmarkEnd w:id="20"/>
      <w:bookmarkEnd w:id="21"/>
    </w:p>
    <w:p w:rsidR="0098697A" w:rsidRPr="00097689" w:rsidRDefault="0098697A" w:rsidP="0098697A">
      <w:pPr>
        <w:pStyle w:val="Heading2"/>
      </w:pPr>
      <w:bookmarkStart w:id="22" w:name="_Toc485587377"/>
      <w:bookmarkStart w:id="23" w:name="_Toc57882388"/>
      <w:r w:rsidRPr="00097689">
        <w:t>3.1</w:t>
      </w:r>
      <w:r w:rsidRPr="00097689">
        <w:tab/>
        <w:t>Definitions</w:t>
      </w:r>
      <w:bookmarkEnd w:id="22"/>
      <w:bookmarkEnd w:id="23"/>
    </w:p>
    <w:p w:rsidR="0098697A" w:rsidRPr="00097689" w:rsidRDefault="0098697A" w:rsidP="0098697A">
      <w:r w:rsidRPr="00097689">
        <w:t xml:space="preserve">For the purposes of the present document, the terms and definitions given in </w:t>
      </w:r>
      <w:r w:rsidRPr="00097689">
        <w:rPr>
          <w:lang w:eastAsia="zh-CN"/>
        </w:rPr>
        <w:t xml:space="preserve">3GPP </w:t>
      </w:r>
      <w:r w:rsidRPr="00097689">
        <w:t>TR 21.905 [</w:t>
      </w:r>
      <w:r w:rsidRPr="00097689">
        <w:rPr>
          <w:lang w:eastAsia="zh-CN"/>
        </w:rPr>
        <w:t>6</w:t>
      </w:r>
      <w:r w:rsidRPr="00097689">
        <w:t xml:space="preserve">] and the following apply. A term defined in the present document takes precedence over the definition of the same term, if any, in </w:t>
      </w:r>
      <w:r w:rsidRPr="00097689">
        <w:rPr>
          <w:lang w:eastAsia="zh-CN"/>
        </w:rPr>
        <w:t xml:space="preserve">3GPP </w:t>
      </w:r>
      <w:r w:rsidRPr="00097689">
        <w:t>TR 21.905 [</w:t>
      </w:r>
      <w:r w:rsidRPr="00097689">
        <w:rPr>
          <w:lang w:eastAsia="zh-CN"/>
        </w:rPr>
        <w:t>6</w:t>
      </w:r>
      <w:r w:rsidRPr="00097689">
        <w:t>].</w:t>
      </w:r>
    </w:p>
    <w:p w:rsidR="0098697A" w:rsidRPr="00097689" w:rsidRDefault="0098697A" w:rsidP="0098697A">
      <w:pPr>
        <w:keepLines/>
        <w:spacing w:after="0"/>
        <w:ind w:left="2272" w:hanging="1988"/>
      </w:pPr>
      <w:r w:rsidRPr="00097689">
        <w:rPr>
          <w:rFonts w:hint="eastAsia"/>
          <w:b/>
          <w:lang w:eastAsia="zh-CN"/>
        </w:rPr>
        <w:t>CLUE</w:t>
      </w:r>
      <w:r w:rsidRPr="00097689">
        <w:rPr>
          <w:b/>
        </w:rPr>
        <w:t>:</w:t>
      </w:r>
      <w:r w:rsidRPr="00097689">
        <w:tab/>
      </w:r>
      <w:r w:rsidRPr="00097689">
        <w:rPr>
          <w:rFonts w:hint="eastAsia"/>
          <w:lang w:eastAsia="zh-CN"/>
        </w:rPr>
        <w:t xml:space="preserve">The </w:t>
      </w:r>
      <w:r w:rsidRPr="00097689">
        <w:t>acronym for "ControLling mUltiple streams for</w:t>
      </w:r>
      <w:r w:rsidRPr="00097689">
        <w:rPr>
          <w:rFonts w:hint="eastAsia"/>
          <w:lang w:eastAsia="zh-CN"/>
        </w:rPr>
        <w:t xml:space="preserve"> </w:t>
      </w:r>
      <w:r w:rsidRPr="00097689">
        <w:t>tElepresence", which is the name of the IETF working group in which</w:t>
      </w:r>
      <w:r w:rsidRPr="00097689">
        <w:rPr>
          <w:rFonts w:hint="eastAsia"/>
          <w:lang w:eastAsia="zh-CN"/>
        </w:rPr>
        <w:t xml:space="preserve"> the requirements and protocol for telepresence are</w:t>
      </w:r>
      <w:r w:rsidRPr="00097689">
        <w:t xml:space="preserve"> developed</w:t>
      </w:r>
      <w:r w:rsidRPr="00097689">
        <w:rPr>
          <w:rFonts w:hint="eastAsia"/>
          <w:lang w:eastAsia="zh-CN"/>
        </w:rPr>
        <w:t xml:space="preserve">. </w:t>
      </w:r>
      <w:r w:rsidRPr="00097689">
        <w:rPr>
          <w:lang w:eastAsia="zh-CN"/>
        </w:rPr>
        <w:t xml:space="preserve">CLUE-something refers to something that has been designed by the </w:t>
      </w:r>
      <w:r w:rsidRPr="00097689">
        <w:rPr>
          <w:rFonts w:hint="eastAsia"/>
          <w:lang w:eastAsia="zh-CN"/>
        </w:rPr>
        <w:t xml:space="preserve">IETF </w:t>
      </w:r>
      <w:r w:rsidRPr="00097689">
        <w:rPr>
          <w:lang w:eastAsia="zh-CN"/>
        </w:rPr>
        <w:t>CLUE working group</w:t>
      </w:r>
      <w:r w:rsidRPr="00097689">
        <w:rPr>
          <w:rFonts w:hint="eastAsia"/>
          <w:lang w:eastAsia="zh-CN"/>
        </w:rPr>
        <w:t>, e.g, CLUE protocol and CLUE data channel</w:t>
      </w:r>
      <w:r w:rsidRPr="00097689">
        <w:t>.</w:t>
      </w:r>
    </w:p>
    <w:p w:rsidR="0098697A" w:rsidRPr="00097689" w:rsidRDefault="0098697A" w:rsidP="0098697A">
      <w:pPr>
        <w:pStyle w:val="EW"/>
        <w:ind w:left="2272" w:hanging="1988"/>
      </w:pPr>
      <w:r w:rsidRPr="00097689">
        <w:rPr>
          <w:b/>
        </w:rPr>
        <w:t>End-to-end security:</w:t>
      </w:r>
      <w:r w:rsidRPr="00097689">
        <w:tab/>
        <w:t>media protection between the IMS UE and the MRFP without being terminated by any intermediary node.</w:t>
      </w:r>
    </w:p>
    <w:p w:rsidR="0098697A" w:rsidRPr="00097689" w:rsidRDefault="0098697A" w:rsidP="0098697A">
      <w:pPr>
        <w:pStyle w:val="EW"/>
      </w:pPr>
      <w:r w:rsidRPr="00097689">
        <w:rPr>
          <w:b/>
        </w:rPr>
        <w:t>Full ICE:</w:t>
      </w:r>
      <w:r w:rsidR="00097689">
        <w:tab/>
      </w:r>
      <w:r w:rsidRPr="00097689">
        <w:t>The full implementation of the Interactive Connectivity Establishment (ICE) specified in IETF RFC 5245 [29].</w:t>
      </w:r>
    </w:p>
    <w:p w:rsidR="0098697A" w:rsidRPr="00097689" w:rsidRDefault="0098697A" w:rsidP="0098697A">
      <w:pPr>
        <w:pStyle w:val="EW"/>
      </w:pPr>
      <w:r w:rsidRPr="00097689">
        <w:rPr>
          <w:b/>
        </w:rPr>
        <w:t>ICE lite:</w:t>
      </w:r>
      <w:r w:rsidR="00097689">
        <w:tab/>
      </w:r>
      <w:r w:rsidRPr="00097689">
        <w:t>The lite implementation of the Interactive Connectivity Establishment (ICE) specified in IETF RFC 5245 [29].</w:t>
      </w:r>
    </w:p>
    <w:p w:rsidR="0098697A" w:rsidRPr="00097689" w:rsidRDefault="0098697A" w:rsidP="0098697A">
      <w:pPr>
        <w:pStyle w:val="EW"/>
      </w:pPr>
      <w:r w:rsidRPr="00097689">
        <w:rPr>
          <w:b/>
        </w:rPr>
        <w:t>Media Gateway:</w:t>
      </w:r>
      <w:r w:rsidR="00097689">
        <w:tab/>
      </w:r>
      <w:r w:rsidRPr="00097689">
        <w:t>See Recommendation H.248.1 [</w:t>
      </w:r>
      <w:r w:rsidRPr="00097689">
        <w:rPr>
          <w:lang w:eastAsia="zh-CN"/>
        </w:rPr>
        <w:t>3</w:t>
      </w:r>
      <w:r w:rsidRPr="00097689">
        <w:t>].</w:t>
      </w:r>
    </w:p>
    <w:p w:rsidR="0098697A" w:rsidRPr="00097689" w:rsidRDefault="0098697A" w:rsidP="0098697A">
      <w:pPr>
        <w:pStyle w:val="EW"/>
      </w:pPr>
      <w:r w:rsidRPr="00097689">
        <w:rPr>
          <w:b/>
        </w:rPr>
        <w:lastRenderedPageBreak/>
        <w:t>Media Gateway Controller:</w:t>
      </w:r>
      <w:r w:rsidR="00097689">
        <w:tab/>
      </w:r>
      <w:r w:rsidRPr="00097689">
        <w:t>See Recommendation H.248.1 [</w:t>
      </w:r>
      <w:r w:rsidRPr="00097689">
        <w:rPr>
          <w:lang w:eastAsia="zh-CN"/>
        </w:rPr>
        <w:t>3</w:t>
      </w:r>
      <w:r w:rsidRPr="00097689">
        <w:t>].</w:t>
      </w:r>
    </w:p>
    <w:p w:rsidR="0098697A" w:rsidRPr="00097689" w:rsidRDefault="0098697A" w:rsidP="0098697A">
      <w:pPr>
        <w:pStyle w:val="EW"/>
      </w:pPr>
      <w:r w:rsidRPr="00097689">
        <w:rPr>
          <w:b/>
        </w:rPr>
        <w:t>Multimedia Resource Function Controller</w:t>
      </w:r>
      <w:r w:rsidRPr="00097689">
        <w:rPr>
          <w:b/>
          <w:lang w:eastAsia="zh-CN"/>
        </w:rPr>
        <w:t>:</w:t>
      </w:r>
      <w:r w:rsidRPr="00097689">
        <w:rPr>
          <w:lang w:eastAsia="zh-CN"/>
        </w:rPr>
        <w:tab/>
      </w:r>
      <w:r w:rsidRPr="00097689">
        <w:t>See 3GPP TS 23.228 [1].</w:t>
      </w:r>
    </w:p>
    <w:p w:rsidR="0098697A" w:rsidRPr="00097689" w:rsidRDefault="0098697A" w:rsidP="0098697A">
      <w:pPr>
        <w:pStyle w:val="EW"/>
      </w:pPr>
      <w:r w:rsidRPr="00097689">
        <w:rPr>
          <w:b/>
        </w:rPr>
        <w:t>Multimedia Resource Function Processor:</w:t>
      </w:r>
      <w:r w:rsidRPr="00097689">
        <w:tab/>
        <w:t>See 3GPP TS 23.228 [1].</w:t>
      </w:r>
    </w:p>
    <w:p w:rsidR="0098697A" w:rsidRPr="00097689" w:rsidRDefault="0098697A" w:rsidP="0098697A">
      <w:pPr>
        <w:pStyle w:val="EW"/>
      </w:pPr>
    </w:p>
    <w:p w:rsidR="0098697A" w:rsidRPr="00097689" w:rsidRDefault="0098697A" w:rsidP="0098697A">
      <w:r w:rsidRPr="00097689">
        <w:t>For the purposes of the present document, the following terms and definitions given in IETF RFC 3830 [37] apply:</w:t>
      </w:r>
    </w:p>
    <w:p w:rsidR="0098697A" w:rsidRPr="00097689" w:rsidRDefault="0098697A" w:rsidP="0098697A">
      <w:pPr>
        <w:pStyle w:val="EW"/>
        <w:rPr>
          <w:b/>
          <w:bCs/>
        </w:rPr>
      </w:pPr>
      <w:r w:rsidRPr="00097689">
        <w:rPr>
          <w:b/>
          <w:bCs/>
        </w:rPr>
        <w:t>Crypto Session (CS)</w:t>
      </w:r>
    </w:p>
    <w:p w:rsidR="0098697A" w:rsidRPr="00097689" w:rsidRDefault="0098697A" w:rsidP="0098697A">
      <w:pPr>
        <w:pStyle w:val="EW"/>
        <w:rPr>
          <w:b/>
          <w:bCs/>
        </w:rPr>
      </w:pPr>
      <w:r w:rsidRPr="00097689">
        <w:rPr>
          <w:b/>
          <w:bCs/>
        </w:rPr>
        <w:t>Initiator</w:t>
      </w:r>
    </w:p>
    <w:p w:rsidR="0098697A" w:rsidRPr="00097689" w:rsidRDefault="0098697A" w:rsidP="0098697A">
      <w:pPr>
        <w:pStyle w:val="EW"/>
        <w:rPr>
          <w:b/>
          <w:bCs/>
        </w:rPr>
      </w:pPr>
      <w:r w:rsidRPr="00097689">
        <w:rPr>
          <w:b/>
          <w:bCs/>
        </w:rPr>
        <w:t>Responder</w:t>
      </w:r>
    </w:p>
    <w:p w:rsidR="0098697A" w:rsidRPr="00097689" w:rsidRDefault="0098697A" w:rsidP="0098697A">
      <w:pPr>
        <w:pStyle w:val="EW"/>
        <w:rPr>
          <w:b/>
          <w:bCs/>
        </w:rPr>
      </w:pPr>
    </w:p>
    <w:p w:rsidR="0098697A" w:rsidRPr="00097689" w:rsidRDefault="0098697A" w:rsidP="0098697A">
      <w:r w:rsidRPr="00097689">
        <w:t>For the purposes of the present document, the following terms and definitions given in IETF RFC 6043 [33] apply:</w:t>
      </w:r>
    </w:p>
    <w:p w:rsidR="0098697A" w:rsidRPr="00097689" w:rsidRDefault="0098697A" w:rsidP="0098697A">
      <w:pPr>
        <w:pStyle w:val="EW"/>
        <w:rPr>
          <w:b/>
          <w:bCs/>
        </w:rPr>
      </w:pPr>
      <w:r w:rsidRPr="00097689">
        <w:rPr>
          <w:b/>
          <w:bCs/>
        </w:rPr>
        <w:t>Traffic-Encrypting Key (TEK)</w:t>
      </w:r>
    </w:p>
    <w:p w:rsidR="0098697A" w:rsidRPr="00097689" w:rsidRDefault="0098697A" w:rsidP="0098697A">
      <w:pPr>
        <w:pStyle w:val="EW"/>
        <w:rPr>
          <w:b/>
          <w:bCs/>
        </w:rPr>
      </w:pPr>
      <w:r w:rsidRPr="00097689">
        <w:rPr>
          <w:b/>
          <w:bCs/>
        </w:rPr>
        <w:t>TEK Generation Key (TGK)</w:t>
      </w:r>
    </w:p>
    <w:p w:rsidR="0098697A" w:rsidRPr="00097689" w:rsidRDefault="0098697A" w:rsidP="0098697A">
      <w:pPr>
        <w:pStyle w:val="EW"/>
        <w:rPr>
          <w:b/>
          <w:bCs/>
        </w:rPr>
      </w:pPr>
      <w:r w:rsidRPr="00097689">
        <w:rPr>
          <w:b/>
          <w:bCs/>
        </w:rPr>
        <w:t>Ticket</w:t>
      </w:r>
    </w:p>
    <w:p w:rsidR="0098697A" w:rsidRPr="00097689" w:rsidRDefault="0098697A" w:rsidP="0098697A">
      <w:pPr>
        <w:rPr>
          <w:lang w:val="en-US"/>
        </w:rPr>
      </w:pPr>
    </w:p>
    <w:p w:rsidR="0098697A" w:rsidRPr="00097689" w:rsidRDefault="0098697A" w:rsidP="0098697A">
      <w:pPr>
        <w:pStyle w:val="EW"/>
      </w:pPr>
    </w:p>
    <w:p w:rsidR="0098697A" w:rsidRPr="00097689" w:rsidRDefault="0098697A" w:rsidP="0098697A">
      <w:pPr>
        <w:pStyle w:val="Heading2"/>
      </w:pPr>
      <w:bookmarkStart w:id="24" w:name="_Toc485587378"/>
      <w:bookmarkStart w:id="25" w:name="_Toc57882389"/>
      <w:r w:rsidRPr="00097689">
        <w:t>3.2</w:t>
      </w:r>
      <w:r w:rsidRPr="00097689">
        <w:tab/>
        <w:t>Symbols</w:t>
      </w:r>
      <w:bookmarkEnd w:id="24"/>
      <w:bookmarkEnd w:id="25"/>
    </w:p>
    <w:p w:rsidR="0098697A" w:rsidRPr="00097689" w:rsidRDefault="0098697A" w:rsidP="0098697A">
      <w:pPr>
        <w:keepNext/>
      </w:pPr>
      <w:r w:rsidRPr="00097689">
        <w:t>For the purposes of the present document, the following symbols apply:</w:t>
      </w:r>
    </w:p>
    <w:p w:rsidR="0098697A" w:rsidRPr="00097689" w:rsidRDefault="0098697A" w:rsidP="0098697A">
      <w:pPr>
        <w:pStyle w:val="EW"/>
      </w:pPr>
      <w:r w:rsidRPr="00097689">
        <w:rPr>
          <w:lang w:eastAsia="zh-CN"/>
        </w:rPr>
        <w:t>Mr</w:t>
      </w:r>
      <w:r w:rsidRPr="00097689">
        <w:tab/>
        <w:t xml:space="preserve">Interface between the </w:t>
      </w:r>
      <w:r w:rsidRPr="00097689">
        <w:rPr>
          <w:lang w:eastAsia="zh-CN"/>
        </w:rPr>
        <w:t>MRFC</w:t>
      </w:r>
      <w:r w:rsidRPr="00097689">
        <w:t xml:space="preserve"> and </w:t>
      </w:r>
      <w:r w:rsidRPr="00097689">
        <w:rPr>
          <w:lang w:eastAsia="zh-CN"/>
        </w:rPr>
        <w:t>S-CSCF</w:t>
      </w:r>
    </w:p>
    <w:p w:rsidR="0098697A" w:rsidRPr="00097689" w:rsidRDefault="0098697A" w:rsidP="0098697A">
      <w:pPr>
        <w:pStyle w:val="EW"/>
      </w:pPr>
      <w:r w:rsidRPr="00097689">
        <w:t>M</w:t>
      </w:r>
      <w:r w:rsidRPr="00097689">
        <w:rPr>
          <w:lang w:eastAsia="zh-CN"/>
        </w:rPr>
        <w:t>p</w:t>
      </w:r>
      <w:r w:rsidRPr="00097689">
        <w:tab/>
        <w:t xml:space="preserve">Interface between the </w:t>
      </w:r>
      <w:r w:rsidRPr="00097689">
        <w:rPr>
          <w:lang w:eastAsia="zh-CN"/>
        </w:rPr>
        <w:t>MRFC</w:t>
      </w:r>
      <w:r w:rsidRPr="00097689">
        <w:t xml:space="preserve"> and </w:t>
      </w:r>
      <w:r w:rsidRPr="00097689">
        <w:rPr>
          <w:lang w:eastAsia="zh-CN"/>
        </w:rPr>
        <w:t>MRFP</w:t>
      </w:r>
    </w:p>
    <w:p w:rsidR="0098697A" w:rsidRPr="00097689" w:rsidRDefault="0098697A" w:rsidP="0098697A">
      <w:pPr>
        <w:pStyle w:val="EW"/>
      </w:pPr>
      <w:r w:rsidRPr="00097689">
        <w:rPr>
          <w:lang w:eastAsia="zh-CN"/>
        </w:rPr>
        <w:t>M</w:t>
      </w:r>
      <w:r w:rsidRPr="00097689">
        <w:t>b</w:t>
      </w:r>
      <w:r w:rsidRPr="00097689">
        <w:tab/>
        <w:t xml:space="preserve">Interface between </w:t>
      </w:r>
      <w:r w:rsidRPr="00097689">
        <w:rPr>
          <w:lang w:eastAsia="zh-CN"/>
        </w:rPr>
        <w:t>MRFP and the other bearer entity</w:t>
      </w:r>
    </w:p>
    <w:p w:rsidR="0098697A" w:rsidRPr="00097689" w:rsidRDefault="0098697A" w:rsidP="0098697A">
      <w:pPr>
        <w:pStyle w:val="Heading2"/>
      </w:pPr>
      <w:bookmarkStart w:id="26" w:name="_Toc485587379"/>
      <w:bookmarkStart w:id="27" w:name="_Toc57882390"/>
      <w:r w:rsidRPr="00097689">
        <w:t>3.3</w:t>
      </w:r>
      <w:r w:rsidRPr="00097689">
        <w:tab/>
        <w:t>Abbreviations</w:t>
      </w:r>
      <w:bookmarkEnd w:id="26"/>
      <w:bookmarkEnd w:id="27"/>
    </w:p>
    <w:p w:rsidR="0098697A" w:rsidRPr="00097689" w:rsidRDefault="0098697A" w:rsidP="0098697A">
      <w:pPr>
        <w:keepNext/>
      </w:pPr>
      <w:r w:rsidRPr="00097689">
        <w:t xml:space="preserve">For the purposes of the present document, the abbreviations given in </w:t>
      </w:r>
      <w:r w:rsidRPr="00097689">
        <w:rPr>
          <w:lang w:eastAsia="zh-CN"/>
        </w:rPr>
        <w:t xml:space="preserve">3GPP </w:t>
      </w:r>
      <w:r w:rsidRPr="00097689">
        <w:t>TR 21.905 [</w:t>
      </w:r>
      <w:r w:rsidRPr="00097689">
        <w:rPr>
          <w:lang w:eastAsia="zh-CN"/>
        </w:rPr>
        <w:t>6</w:t>
      </w:r>
      <w:r w:rsidRPr="00097689">
        <w:t xml:space="preserve">] and the following apply. An abbreviation defined in the present document takes precedence over the definition of the same abbreviation, if any, in </w:t>
      </w:r>
      <w:r w:rsidRPr="00097689">
        <w:rPr>
          <w:lang w:eastAsia="zh-CN"/>
        </w:rPr>
        <w:t xml:space="preserve">3GPP </w:t>
      </w:r>
      <w:r w:rsidRPr="00097689">
        <w:t>TR 21.905 [</w:t>
      </w:r>
      <w:r w:rsidRPr="00097689">
        <w:rPr>
          <w:lang w:eastAsia="zh-CN"/>
        </w:rPr>
        <w:t>6</w:t>
      </w:r>
      <w:r w:rsidRPr="00097689">
        <w:t>].</w:t>
      </w:r>
    </w:p>
    <w:p w:rsidR="0098697A" w:rsidRPr="00097689" w:rsidRDefault="0098697A" w:rsidP="0098697A">
      <w:pPr>
        <w:pStyle w:val="EW"/>
      </w:pPr>
      <w:r w:rsidRPr="00097689">
        <w:t>AMR</w:t>
      </w:r>
      <w:r w:rsidRPr="00097689">
        <w:tab/>
        <w:t>Adaptive Multi-Rate</w:t>
      </w:r>
    </w:p>
    <w:p w:rsidR="0098697A" w:rsidRPr="00097689" w:rsidRDefault="0098697A" w:rsidP="0098697A">
      <w:pPr>
        <w:pStyle w:val="EW"/>
      </w:pPr>
      <w:r w:rsidRPr="00097689">
        <w:t>AMR-WB</w:t>
      </w:r>
      <w:r w:rsidRPr="00097689">
        <w:tab/>
        <w:t>Adaptive Multi-Rate - WideBand</w:t>
      </w:r>
    </w:p>
    <w:p w:rsidR="0098697A" w:rsidRPr="00097689" w:rsidRDefault="0098697A" w:rsidP="0098697A">
      <w:pPr>
        <w:keepLines/>
        <w:spacing w:after="0"/>
        <w:ind w:left="1702" w:hanging="1418"/>
      </w:pPr>
      <w:r w:rsidRPr="00097689">
        <w:t>AMR-WB IO</w:t>
      </w:r>
      <w:r w:rsidRPr="00097689">
        <w:tab/>
        <w:t>Adaptive Multi-Rate - WideBand Inter-operable Mode, included in the EVS codec</w:t>
      </w:r>
    </w:p>
    <w:p w:rsidR="0098697A" w:rsidRPr="00097689" w:rsidRDefault="0098697A" w:rsidP="0098697A">
      <w:pPr>
        <w:pStyle w:val="EW"/>
      </w:pPr>
      <w:r w:rsidRPr="00097689">
        <w:t>APP</w:t>
      </w:r>
      <w:r w:rsidRPr="00097689">
        <w:tab/>
        <w:t>APPlication-defined RTCP packet</w:t>
      </w:r>
    </w:p>
    <w:p w:rsidR="0098697A" w:rsidRPr="00097689" w:rsidRDefault="0098697A" w:rsidP="0098697A">
      <w:pPr>
        <w:pStyle w:val="EW"/>
        <w:rPr>
          <w:lang w:eastAsia="zh-CN"/>
        </w:rPr>
      </w:pPr>
      <w:r w:rsidRPr="00097689">
        <w:rPr>
          <w:lang w:eastAsia="zh-CN"/>
        </w:rPr>
        <w:t>ASR</w:t>
      </w:r>
      <w:r w:rsidRPr="00097689">
        <w:rPr>
          <w:lang w:eastAsia="zh-CN"/>
        </w:rPr>
        <w:tab/>
        <w:t>Automatic Speech Recognition</w:t>
      </w:r>
    </w:p>
    <w:p w:rsidR="0098697A" w:rsidRPr="00097689" w:rsidRDefault="0098697A" w:rsidP="0098697A">
      <w:pPr>
        <w:pStyle w:val="EW"/>
      </w:pPr>
      <w:r w:rsidRPr="00097689">
        <w:t>BFCP</w:t>
      </w:r>
      <w:r w:rsidRPr="00097689">
        <w:tab/>
        <w:t>Binary Floor Control Protocol</w:t>
      </w:r>
    </w:p>
    <w:p w:rsidR="0098697A" w:rsidRPr="00097689" w:rsidRDefault="0098697A" w:rsidP="0098697A">
      <w:pPr>
        <w:pStyle w:val="EW"/>
      </w:pPr>
      <w:r w:rsidRPr="00097689">
        <w:t>CS</w:t>
      </w:r>
      <w:r w:rsidRPr="00097689">
        <w:tab/>
        <w:t>Crypto Session</w:t>
      </w:r>
    </w:p>
    <w:p w:rsidR="0098697A" w:rsidRPr="00097689" w:rsidRDefault="0098697A" w:rsidP="0098697A">
      <w:pPr>
        <w:pStyle w:val="EW"/>
        <w:rPr>
          <w:lang w:eastAsia="zh-CN"/>
        </w:rPr>
      </w:pPr>
      <w:r w:rsidRPr="00097689">
        <w:rPr>
          <w:color w:val="000000"/>
        </w:rPr>
        <w:t>CVO</w:t>
      </w:r>
      <w:r w:rsidRPr="00097689">
        <w:rPr>
          <w:color w:val="000000"/>
        </w:rPr>
        <w:tab/>
        <w:t>Coordination of Video Orientation</w:t>
      </w:r>
    </w:p>
    <w:p w:rsidR="0098697A" w:rsidRPr="00097689" w:rsidRDefault="0098697A" w:rsidP="0098697A">
      <w:pPr>
        <w:pStyle w:val="EW"/>
      </w:pPr>
      <w:r w:rsidRPr="00097689">
        <w:t>DTMF</w:t>
      </w:r>
      <w:r w:rsidRPr="00097689">
        <w:tab/>
        <w:t xml:space="preserve">Dual Tone Multi Frequency </w:t>
      </w:r>
    </w:p>
    <w:p w:rsidR="0098697A" w:rsidRPr="00097689" w:rsidRDefault="0098697A" w:rsidP="0098697A">
      <w:pPr>
        <w:pStyle w:val="EW"/>
      </w:pPr>
      <w:r w:rsidRPr="00097689">
        <w:t>DTLS</w:t>
      </w:r>
      <w:r w:rsidRPr="00097689">
        <w:tab/>
        <w:t>Datagram Transport Layer Security</w:t>
      </w:r>
    </w:p>
    <w:p w:rsidR="0098697A" w:rsidRPr="00097689" w:rsidRDefault="0098697A" w:rsidP="0098697A">
      <w:pPr>
        <w:pStyle w:val="EW"/>
      </w:pPr>
      <w:r w:rsidRPr="00097689">
        <w:t>DTX</w:t>
      </w:r>
      <w:r w:rsidRPr="00097689">
        <w:tab/>
        <w:t>Discontinuous Transmission</w:t>
      </w:r>
    </w:p>
    <w:p w:rsidR="0098697A" w:rsidRPr="00097689" w:rsidRDefault="0098697A" w:rsidP="0098697A">
      <w:pPr>
        <w:pStyle w:val="EW"/>
      </w:pPr>
      <w:r w:rsidRPr="00097689">
        <w:t>e2e</w:t>
      </w:r>
      <w:r w:rsidRPr="00097689">
        <w:tab/>
        <w:t xml:space="preserve">End-to-end </w:t>
      </w:r>
    </w:p>
    <w:p w:rsidR="0098697A" w:rsidRPr="00097689" w:rsidRDefault="0098697A" w:rsidP="0098697A">
      <w:pPr>
        <w:pStyle w:val="EW"/>
      </w:pPr>
      <w:r w:rsidRPr="00097689">
        <w:t>ECN</w:t>
      </w:r>
      <w:r w:rsidRPr="00097689">
        <w:tab/>
        <w:t>Explicit Congestion Notification</w:t>
      </w:r>
    </w:p>
    <w:p w:rsidR="0098697A" w:rsidRPr="00097689" w:rsidRDefault="0098697A" w:rsidP="0098697A">
      <w:pPr>
        <w:pStyle w:val="EW"/>
        <w:rPr>
          <w:rFonts w:eastAsia="SimSun"/>
          <w:lang w:eastAsia="zh-CN"/>
        </w:rPr>
      </w:pPr>
      <w:r w:rsidRPr="00097689">
        <w:t>ECN-CE</w:t>
      </w:r>
      <w:r w:rsidRPr="00097689">
        <w:tab/>
        <w:t>ECN Congestion Experienced</w:t>
      </w:r>
    </w:p>
    <w:p w:rsidR="0098697A" w:rsidRPr="00097689" w:rsidRDefault="0098697A" w:rsidP="0098697A">
      <w:pPr>
        <w:keepLines/>
        <w:spacing w:after="0"/>
        <w:ind w:left="1702" w:hanging="1418"/>
      </w:pPr>
      <w:r w:rsidRPr="00097689">
        <w:t>EVS</w:t>
      </w:r>
      <w:r w:rsidRPr="00097689">
        <w:tab/>
        <w:t>Enhanced Voice Services</w:t>
      </w:r>
    </w:p>
    <w:p w:rsidR="0098697A" w:rsidRPr="00097689" w:rsidRDefault="0098697A" w:rsidP="0098697A">
      <w:pPr>
        <w:pStyle w:val="EW"/>
      </w:pPr>
      <w:r w:rsidRPr="00097689">
        <w:t>EMMA</w:t>
      </w:r>
      <w:r w:rsidRPr="00097689">
        <w:tab/>
        <w:t>Extensible MultiModal Annotation markup language</w:t>
      </w:r>
    </w:p>
    <w:p w:rsidR="0098697A" w:rsidRPr="00097689" w:rsidRDefault="0098697A" w:rsidP="0098697A">
      <w:pPr>
        <w:keepLines/>
        <w:spacing w:after="0"/>
        <w:ind w:left="1702" w:hanging="1418"/>
      </w:pPr>
      <w:r w:rsidRPr="00097689">
        <w:t>I</w:t>
      </w:r>
      <w:r w:rsidRPr="00097689">
        <w:rPr>
          <w:rFonts w:hint="eastAsia"/>
        </w:rPr>
        <w:t>CE</w:t>
      </w:r>
      <w:r w:rsidRPr="00097689">
        <w:tab/>
        <w:t>Interactive Connectivity Establishment</w:t>
      </w:r>
    </w:p>
    <w:p w:rsidR="0098697A" w:rsidRPr="00097689" w:rsidRDefault="0098697A" w:rsidP="0098697A">
      <w:pPr>
        <w:pStyle w:val="EW"/>
      </w:pPr>
      <w:r w:rsidRPr="00097689">
        <w:t>IP</w:t>
      </w:r>
      <w:r w:rsidRPr="00097689">
        <w:tab/>
        <w:t>Internet Protocol</w:t>
      </w:r>
    </w:p>
    <w:p w:rsidR="0098697A" w:rsidRPr="00097689" w:rsidRDefault="0098697A" w:rsidP="0098697A">
      <w:pPr>
        <w:pStyle w:val="EW"/>
        <w:keepNext/>
      </w:pPr>
      <w:r w:rsidRPr="00097689">
        <w:t>KMS</w:t>
      </w:r>
      <w:r w:rsidRPr="00097689">
        <w:tab/>
        <w:t>Key Management Service</w:t>
      </w:r>
    </w:p>
    <w:p w:rsidR="0098697A" w:rsidRPr="00097689" w:rsidRDefault="0098697A" w:rsidP="0098697A">
      <w:pPr>
        <w:pStyle w:val="EW"/>
      </w:pPr>
      <w:r w:rsidRPr="00097689">
        <w:t>MGC</w:t>
      </w:r>
      <w:r w:rsidRPr="00097689">
        <w:tab/>
        <w:t>Media Gateway Controller</w:t>
      </w:r>
    </w:p>
    <w:p w:rsidR="0098697A" w:rsidRPr="00097689" w:rsidRDefault="0098697A" w:rsidP="0098697A">
      <w:pPr>
        <w:pStyle w:val="EW"/>
      </w:pPr>
      <w:r w:rsidRPr="00097689">
        <w:t>MGW</w:t>
      </w:r>
      <w:r w:rsidRPr="00097689">
        <w:tab/>
        <w:t>Media Gateway</w:t>
      </w:r>
    </w:p>
    <w:p w:rsidR="0098697A" w:rsidRPr="00097689" w:rsidRDefault="0098697A" w:rsidP="0098697A">
      <w:pPr>
        <w:pStyle w:val="EW"/>
        <w:keepNext/>
        <w:rPr>
          <w:lang w:eastAsia="zh-CN"/>
        </w:rPr>
      </w:pPr>
      <w:r w:rsidRPr="00097689">
        <w:rPr>
          <w:rFonts w:hint="eastAsia"/>
          <w:lang w:eastAsia="zh-CN"/>
        </w:rPr>
        <w:t>MIKEY</w:t>
      </w:r>
      <w:r w:rsidRPr="00097689">
        <w:rPr>
          <w:rFonts w:hint="eastAsia"/>
          <w:lang w:eastAsia="zh-CN"/>
        </w:rPr>
        <w:tab/>
        <w:t>Multimedia Internet KEYing</w:t>
      </w:r>
    </w:p>
    <w:p w:rsidR="0098697A" w:rsidRPr="00097689" w:rsidRDefault="0098697A" w:rsidP="0098697A">
      <w:pPr>
        <w:pStyle w:val="EW"/>
      </w:pPr>
      <w:r w:rsidRPr="00097689">
        <w:t>MPS</w:t>
      </w:r>
      <w:r w:rsidRPr="00097689">
        <w:tab/>
        <w:t>Multimedia Priority Service</w:t>
      </w:r>
    </w:p>
    <w:p w:rsidR="0098697A" w:rsidRPr="00097689" w:rsidRDefault="0098697A" w:rsidP="0098697A">
      <w:pPr>
        <w:pStyle w:val="EW"/>
      </w:pPr>
      <w:r w:rsidRPr="00097689">
        <w:t>MRFC</w:t>
      </w:r>
      <w:r w:rsidRPr="00097689">
        <w:tab/>
        <w:t>Multimedia Resource Function Controller</w:t>
      </w:r>
    </w:p>
    <w:p w:rsidR="0098697A" w:rsidRPr="00097689" w:rsidRDefault="0098697A" w:rsidP="0098697A">
      <w:pPr>
        <w:pStyle w:val="EW"/>
      </w:pPr>
      <w:r w:rsidRPr="00097689">
        <w:t>MRFP</w:t>
      </w:r>
      <w:r w:rsidRPr="00097689">
        <w:tab/>
        <w:t>Multimedia Resource Function Processor</w:t>
      </w:r>
    </w:p>
    <w:p w:rsidR="0098697A" w:rsidRPr="00097689" w:rsidRDefault="0098697A" w:rsidP="0098697A">
      <w:pPr>
        <w:pStyle w:val="EW"/>
      </w:pPr>
      <w:r w:rsidRPr="00097689">
        <w:t>MSRP</w:t>
      </w:r>
      <w:r w:rsidRPr="00097689">
        <w:tab/>
        <w:t>Message Session Relay Protocol</w:t>
      </w:r>
    </w:p>
    <w:p w:rsidR="0098697A" w:rsidRPr="00097689" w:rsidRDefault="0098697A" w:rsidP="0098697A">
      <w:pPr>
        <w:pStyle w:val="EW"/>
      </w:pPr>
      <w:r w:rsidRPr="00097689">
        <w:rPr>
          <w:lang w:eastAsia="zh-CN"/>
        </w:rPr>
        <w:t>NLSML</w:t>
      </w:r>
      <w:r w:rsidRPr="00097689">
        <w:rPr>
          <w:lang w:eastAsia="zh-CN"/>
        </w:rPr>
        <w:tab/>
      </w:r>
      <w:r w:rsidRPr="00097689">
        <w:t>Natural Language Semantics Markup Language</w:t>
      </w:r>
    </w:p>
    <w:p w:rsidR="0098697A" w:rsidRPr="00097689" w:rsidRDefault="0098697A" w:rsidP="0098697A">
      <w:pPr>
        <w:pStyle w:val="EW"/>
        <w:keepNext/>
      </w:pPr>
      <w:r w:rsidRPr="00097689">
        <w:t>PSK</w:t>
      </w:r>
      <w:r w:rsidRPr="00097689">
        <w:tab/>
        <w:t>Pre-Shared Key</w:t>
      </w:r>
    </w:p>
    <w:p w:rsidR="0098697A" w:rsidRPr="00097689" w:rsidRDefault="0098697A" w:rsidP="0098697A">
      <w:pPr>
        <w:pStyle w:val="EW"/>
      </w:pPr>
      <w:r w:rsidRPr="00097689">
        <w:t>RTCP</w:t>
      </w:r>
      <w:r w:rsidRPr="00097689">
        <w:tab/>
        <w:t>RTP Control Protocol</w:t>
      </w:r>
    </w:p>
    <w:p w:rsidR="0098697A" w:rsidRPr="00097689" w:rsidRDefault="0098697A" w:rsidP="0098697A">
      <w:pPr>
        <w:pStyle w:val="EW"/>
      </w:pPr>
      <w:r w:rsidRPr="00097689">
        <w:lastRenderedPageBreak/>
        <w:t>RTP</w:t>
      </w:r>
      <w:r w:rsidRPr="00097689">
        <w:tab/>
        <w:t>Real-time Transport Protocol</w:t>
      </w:r>
    </w:p>
    <w:p w:rsidR="0098697A" w:rsidRPr="00097689" w:rsidRDefault="0098697A" w:rsidP="0098697A">
      <w:pPr>
        <w:pStyle w:val="EW"/>
      </w:pPr>
      <w:r w:rsidRPr="00097689">
        <w:t>SCTP</w:t>
      </w:r>
      <w:r w:rsidRPr="00097689">
        <w:tab/>
        <w:t>Stream Control Transmission Protocol</w:t>
      </w:r>
    </w:p>
    <w:p w:rsidR="0098697A" w:rsidRPr="00097689" w:rsidRDefault="0098697A" w:rsidP="0098697A">
      <w:pPr>
        <w:pStyle w:val="EW"/>
      </w:pPr>
      <w:r w:rsidRPr="00097689">
        <w:t>SDP</w:t>
      </w:r>
      <w:r w:rsidRPr="00097689">
        <w:tab/>
        <w:t>Session Description Protocol</w:t>
      </w:r>
    </w:p>
    <w:p w:rsidR="0098697A" w:rsidRPr="00097689" w:rsidRDefault="0098697A" w:rsidP="0098697A">
      <w:pPr>
        <w:pStyle w:val="EW"/>
      </w:pPr>
      <w:r w:rsidRPr="00097689">
        <w:t>SIP</w:t>
      </w:r>
      <w:r w:rsidRPr="00097689">
        <w:tab/>
        <w:t>Session Initiation Protocol</w:t>
      </w:r>
    </w:p>
    <w:p w:rsidR="0098697A" w:rsidRPr="00097689" w:rsidRDefault="0098697A" w:rsidP="0098697A">
      <w:pPr>
        <w:pStyle w:val="EW"/>
      </w:pPr>
      <w:r w:rsidRPr="00097689">
        <w:t>SRGS</w:t>
      </w:r>
      <w:r w:rsidRPr="00097689">
        <w:tab/>
        <w:t>Speech Recognition Grammar Specification</w:t>
      </w:r>
    </w:p>
    <w:p w:rsidR="0098697A" w:rsidRPr="00097689" w:rsidRDefault="0098697A" w:rsidP="0098697A">
      <w:pPr>
        <w:pStyle w:val="EW"/>
      </w:pPr>
      <w:r w:rsidRPr="00097689">
        <w:t>SSML</w:t>
      </w:r>
      <w:r w:rsidRPr="00097689">
        <w:tab/>
        <w:t>Speech Synthesis Markup Language</w:t>
      </w:r>
    </w:p>
    <w:p w:rsidR="0098697A" w:rsidRPr="00097689" w:rsidRDefault="0098697A" w:rsidP="0098697A">
      <w:pPr>
        <w:pStyle w:val="EW"/>
      </w:pPr>
      <w:r w:rsidRPr="00097689">
        <w:t>STUN</w:t>
      </w:r>
      <w:r w:rsidRPr="00097689">
        <w:tab/>
        <w:t>Session Traversal Utilities for NAT</w:t>
      </w:r>
    </w:p>
    <w:p w:rsidR="0098697A" w:rsidRPr="00097689" w:rsidRDefault="0098697A" w:rsidP="0098697A">
      <w:pPr>
        <w:pStyle w:val="EW"/>
      </w:pPr>
      <w:r w:rsidRPr="00097689">
        <w:t>TCP</w:t>
      </w:r>
      <w:r w:rsidRPr="00097689">
        <w:tab/>
        <w:t>Transmission Control Protocol</w:t>
      </w:r>
    </w:p>
    <w:p w:rsidR="0098697A" w:rsidRPr="00097689" w:rsidRDefault="0098697A" w:rsidP="0098697A">
      <w:pPr>
        <w:pStyle w:val="EW"/>
      </w:pPr>
      <w:r w:rsidRPr="00097689">
        <w:t>TEK</w:t>
      </w:r>
      <w:r w:rsidRPr="00097689">
        <w:tab/>
        <w:t>Traffic Encryption Key</w:t>
      </w:r>
    </w:p>
    <w:p w:rsidR="0098697A" w:rsidRPr="00097689" w:rsidRDefault="0098697A" w:rsidP="0098697A">
      <w:pPr>
        <w:pStyle w:val="EW"/>
      </w:pPr>
      <w:r w:rsidRPr="00097689">
        <w:t>TGK</w:t>
      </w:r>
      <w:r w:rsidRPr="00097689">
        <w:tab/>
        <w:t xml:space="preserve">TEK Generation Key </w:t>
      </w:r>
    </w:p>
    <w:p w:rsidR="0098697A" w:rsidRPr="00097689" w:rsidRDefault="0098697A" w:rsidP="0098697A">
      <w:pPr>
        <w:pStyle w:val="EW"/>
        <w:rPr>
          <w:lang w:eastAsia="ko-KR"/>
        </w:rPr>
      </w:pPr>
      <w:r w:rsidRPr="00097689">
        <w:rPr>
          <w:lang w:eastAsia="ko-KR"/>
        </w:rPr>
        <w:t>TLS</w:t>
      </w:r>
      <w:r w:rsidRPr="00097689">
        <w:rPr>
          <w:lang w:eastAsia="ko-KR"/>
        </w:rPr>
        <w:tab/>
        <w:t>Transport Layer Security</w:t>
      </w:r>
    </w:p>
    <w:p w:rsidR="0098697A" w:rsidRPr="00097689" w:rsidRDefault="0098697A" w:rsidP="0098697A">
      <w:pPr>
        <w:pStyle w:val="EW"/>
      </w:pPr>
      <w:r w:rsidRPr="00097689">
        <w:rPr>
          <w:rFonts w:hint="eastAsia"/>
          <w:lang w:eastAsia="zh-CN"/>
        </w:rPr>
        <w:t>T</w:t>
      </w:r>
      <w:r w:rsidRPr="00097689">
        <w:t>P</w:t>
      </w:r>
      <w:r w:rsidRPr="00097689">
        <w:tab/>
      </w:r>
      <w:r w:rsidRPr="00097689">
        <w:rPr>
          <w:rFonts w:hint="eastAsia"/>
          <w:lang w:eastAsia="zh-CN"/>
        </w:rPr>
        <w:t>Tele</w:t>
      </w:r>
      <w:r w:rsidRPr="00097689">
        <w:t>Pr</w:t>
      </w:r>
      <w:r w:rsidRPr="00097689">
        <w:rPr>
          <w:rFonts w:hint="eastAsia"/>
          <w:lang w:eastAsia="zh-CN"/>
        </w:rPr>
        <w:t>esence</w:t>
      </w:r>
    </w:p>
    <w:p w:rsidR="0098697A" w:rsidRPr="00097689" w:rsidRDefault="0098697A" w:rsidP="0098697A">
      <w:pPr>
        <w:pStyle w:val="EW"/>
      </w:pPr>
      <w:r w:rsidRPr="00097689">
        <w:t>TTS</w:t>
      </w:r>
      <w:r w:rsidRPr="00097689">
        <w:tab/>
        <w:t>Text to Speech</w:t>
      </w:r>
    </w:p>
    <w:p w:rsidR="0098697A" w:rsidRPr="00097689" w:rsidRDefault="0098697A" w:rsidP="0098697A">
      <w:pPr>
        <w:pStyle w:val="EW"/>
      </w:pPr>
      <w:r w:rsidRPr="00097689">
        <w:t>UDP</w:t>
      </w:r>
      <w:r w:rsidRPr="00097689">
        <w:tab/>
        <w:t>User Datagram Protocol</w:t>
      </w:r>
    </w:p>
    <w:p w:rsidR="0098697A" w:rsidRPr="00097689" w:rsidRDefault="0098697A" w:rsidP="0098697A">
      <w:pPr>
        <w:pStyle w:val="EW"/>
      </w:pPr>
      <w:r w:rsidRPr="00097689">
        <w:t>URN</w:t>
      </w:r>
      <w:r w:rsidRPr="00097689">
        <w:tab/>
        <w:t>Uniform Resource Name</w:t>
      </w:r>
    </w:p>
    <w:p w:rsidR="0098697A" w:rsidRPr="00097689" w:rsidRDefault="0098697A" w:rsidP="0098697A">
      <w:pPr>
        <w:pStyle w:val="EW"/>
      </w:pPr>
      <w:r w:rsidRPr="00097689">
        <w:t>VXML</w:t>
      </w:r>
      <w:r w:rsidRPr="00097689">
        <w:tab/>
        <w:t>Voice Extensible Markup Language</w:t>
      </w:r>
    </w:p>
    <w:p w:rsidR="0098697A" w:rsidRPr="00097689" w:rsidRDefault="0098697A" w:rsidP="0098697A">
      <w:pPr>
        <w:pStyle w:val="Heading1"/>
      </w:pPr>
      <w:bookmarkStart w:id="28" w:name="_Toc485587380"/>
      <w:bookmarkStart w:id="29" w:name="_Toc57882391"/>
      <w:r w:rsidRPr="00097689">
        <w:t>4</w:t>
      </w:r>
      <w:r w:rsidRPr="00097689">
        <w:tab/>
        <w:t>Architecture</w:t>
      </w:r>
      <w:bookmarkEnd w:id="28"/>
      <w:bookmarkEnd w:id="29"/>
    </w:p>
    <w:p w:rsidR="0098697A" w:rsidRPr="00097689" w:rsidRDefault="0098697A" w:rsidP="0098697A">
      <w:r w:rsidRPr="00097689">
        <w:t>The architecture concerning the Multimedia Resource Function is presented in Figure 4.1 below.</w:t>
      </w:r>
    </w:p>
    <w:p w:rsidR="0098697A" w:rsidRPr="00097689" w:rsidRDefault="0098697A" w:rsidP="0098697A">
      <w:pPr>
        <w:pStyle w:val="TH"/>
      </w:pPr>
      <w:r w:rsidRPr="00097689">
        <w:object w:dxaOrig="6194" w:dyaOrig="4214">
          <v:shape id="_x0000_i1047" type="#_x0000_t75" style="width:310.1pt;height:211.1pt" o:ole="">
            <v:imagedata r:id="rId11" o:title=""/>
          </v:shape>
          <o:OLEObject Type="Embed" ProgID="Visio.Drawing.11" ShapeID="_x0000_i1047" DrawAspect="Content" ObjectID="_1668495821" r:id="rId12"/>
        </w:object>
      </w:r>
    </w:p>
    <w:p w:rsidR="0098697A" w:rsidRPr="00097689" w:rsidRDefault="0098697A" w:rsidP="0098697A">
      <w:pPr>
        <w:pStyle w:val="TF"/>
      </w:pPr>
      <w:r w:rsidRPr="00097689">
        <w:t>Figure 4.1: Architecture of MRF</w:t>
      </w:r>
    </w:p>
    <w:p w:rsidR="0098697A" w:rsidRPr="00097689" w:rsidRDefault="0098697A" w:rsidP="0098697A">
      <w:r w:rsidRPr="00097689">
        <w:t xml:space="preserve">The scope of this specification is limited to the area shown within the green shading. </w:t>
      </w:r>
    </w:p>
    <w:p w:rsidR="0098697A" w:rsidRPr="00097689" w:rsidRDefault="0098697A" w:rsidP="0098697A">
      <w:r w:rsidRPr="00097689">
        <w:t>The MRF is split into Multimedia Resource Function Controller (MRFC) and Multimedia Resource Function Processor (MRFP).</w:t>
      </w:r>
    </w:p>
    <w:p w:rsidR="0098697A" w:rsidRPr="00097689" w:rsidRDefault="0098697A" w:rsidP="0098697A">
      <w:r w:rsidRPr="00097689">
        <w:t>Tasks of the MRFC may consist of the following:</w:t>
      </w:r>
    </w:p>
    <w:p w:rsidR="0098697A" w:rsidRPr="00097689" w:rsidRDefault="0098697A" w:rsidP="0098697A">
      <w:pPr>
        <w:pStyle w:val="B10"/>
      </w:pPr>
      <w:r w:rsidRPr="00097689">
        <w:t>-</w:t>
      </w:r>
      <w:r w:rsidRPr="00097689">
        <w:tab/>
        <w:t>Control the media stream resources in the MRFP.</w:t>
      </w:r>
    </w:p>
    <w:p w:rsidR="0098697A" w:rsidRPr="00097689" w:rsidRDefault="0098697A" w:rsidP="0098697A">
      <w:pPr>
        <w:pStyle w:val="B10"/>
      </w:pPr>
      <w:r w:rsidRPr="00097689">
        <w:t>-</w:t>
      </w:r>
      <w:r w:rsidRPr="00097689">
        <w:tab/>
        <w:t>Interpret information coming from an AS and S</w:t>
      </w:r>
      <w:r w:rsidRPr="00097689">
        <w:noBreakHyphen/>
        <w:t>CSCF (e.g. session identifier) and control MRFP accordingly.</w:t>
      </w:r>
    </w:p>
    <w:p w:rsidR="0098697A" w:rsidRPr="00097689" w:rsidRDefault="0098697A" w:rsidP="0098697A">
      <w:pPr>
        <w:pStyle w:val="B10"/>
      </w:pPr>
      <w:r w:rsidRPr="00097689">
        <w:t>-</w:t>
      </w:r>
      <w:r w:rsidRPr="00097689">
        <w:tab/>
        <w:t xml:space="preserve">Generation of CDRs. </w:t>
      </w:r>
    </w:p>
    <w:p w:rsidR="0098697A" w:rsidRPr="00097689" w:rsidRDefault="0098697A" w:rsidP="0098697A">
      <w:pPr>
        <w:pStyle w:val="B10"/>
        <w:rPr>
          <w:lang w:eastAsia="zh-CN"/>
        </w:rPr>
      </w:pPr>
      <w:r w:rsidRPr="00097689">
        <w:t>-</w:t>
      </w:r>
      <w:r w:rsidRPr="00097689">
        <w:tab/>
        <w:t>Advanced control of conferences (e.g. floor control)</w:t>
      </w:r>
    </w:p>
    <w:p w:rsidR="0098697A" w:rsidRPr="00097689" w:rsidRDefault="0098697A" w:rsidP="0098697A">
      <w:r w:rsidRPr="00097689">
        <w:t>Tasks of the MRFP may consist of the following:</w:t>
      </w:r>
    </w:p>
    <w:p w:rsidR="0098697A" w:rsidRPr="00097689" w:rsidRDefault="0098697A" w:rsidP="0098697A">
      <w:pPr>
        <w:pStyle w:val="B10"/>
      </w:pPr>
      <w:r w:rsidRPr="00097689">
        <w:t>-</w:t>
      </w:r>
      <w:r w:rsidRPr="00097689">
        <w:tab/>
        <w:t>Control of the bearer on the Mb reference point.</w:t>
      </w:r>
    </w:p>
    <w:p w:rsidR="0098697A" w:rsidRPr="00097689" w:rsidRDefault="0098697A" w:rsidP="0098697A">
      <w:pPr>
        <w:pStyle w:val="B10"/>
      </w:pPr>
      <w:r w:rsidRPr="00097689">
        <w:t>-</w:t>
      </w:r>
      <w:r w:rsidRPr="00097689">
        <w:tab/>
        <w:t>Provide resources to be controlled by the MRFC.</w:t>
      </w:r>
    </w:p>
    <w:p w:rsidR="0098697A" w:rsidRPr="00097689" w:rsidRDefault="0098697A" w:rsidP="0098697A">
      <w:pPr>
        <w:pStyle w:val="B10"/>
      </w:pPr>
      <w:r w:rsidRPr="00097689">
        <w:lastRenderedPageBreak/>
        <w:t>-</w:t>
      </w:r>
      <w:r w:rsidRPr="00097689">
        <w:tab/>
        <w:t>Mixing of incoming media streams (e.g. for multiple parties).</w:t>
      </w:r>
    </w:p>
    <w:p w:rsidR="0098697A" w:rsidRPr="00097689" w:rsidRDefault="0098697A" w:rsidP="0098697A">
      <w:pPr>
        <w:pStyle w:val="B10"/>
      </w:pPr>
      <w:r w:rsidRPr="00097689">
        <w:t>-</w:t>
      </w:r>
      <w:r w:rsidRPr="00097689">
        <w:tab/>
        <w:t>Media stream source (</w:t>
      </w:r>
      <w:r w:rsidRPr="00097689">
        <w:rPr>
          <w:lang w:eastAsia="zh-CN"/>
        </w:rPr>
        <w:t xml:space="preserve">e.g. </w:t>
      </w:r>
      <w:r w:rsidRPr="00097689">
        <w:t>for multimedia announcements).</w:t>
      </w:r>
    </w:p>
    <w:p w:rsidR="0098697A" w:rsidRPr="00097689" w:rsidRDefault="0098697A" w:rsidP="0098697A">
      <w:pPr>
        <w:pStyle w:val="B10"/>
      </w:pPr>
      <w:r w:rsidRPr="00097689">
        <w:t>-</w:t>
      </w:r>
      <w:r w:rsidRPr="00097689">
        <w:tab/>
        <w:t>Media stream processing (e.g. audio transcoding, media analysis).</w:t>
      </w:r>
    </w:p>
    <w:p w:rsidR="0098697A" w:rsidRPr="00097689" w:rsidRDefault="0098697A" w:rsidP="0098697A">
      <w:pPr>
        <w:pStyle w:val="B10"/>
      </w:pPr>
      <w:r w:rsidRPr="00097689">
        <w:t>-</w:t>
      </w:r>
      <w:r w:rsidRPr="00097689">
        <w:tab/>
        <w:t>Manage access rights to shared resources in a conferencing environment (e.g. floor control).</w:t>
      </w:r>
    </w:p>
    <w:p w:rsidR="0098697A" w:rsidRPr="00097689" w:rsidRDefault="0098697A" w:rsidP="0098697A">
      <w:r w:rsidRPr="00097689">
        <w:t>The Mp reference point allows an MRFC to control media stream resources provided by an MRFP.</w:t>
      </w:r>
    </w:p>
    <w:p w:rsidR="0098697A" w:rsidRPr="00097689" w:rsidRDefault="0098697A" w:rsidP="0098697A">
      <w:pPr>
        <w:pStyle w:val="Heading1"/>
        <w:rPr>
          <w:lang w:eastAsia="zh-CN"/>
        </w:rPr>
      </w:pPr>
      <w:bookmarkStart w:id="30" w:name="_Toc485587381"/>
      <w:bookmarkStart w:id="31" w:name="_Toc57882392"/>
      <w:r w:rsidRPr="00097689">
        <w:rPr>
          <w:lang w:eastAsia="zh-CN"/>
        </w:rPr>
        <w:t>5</w:t>
      </w:r>
      <w:r w:rsidRPr="00097689">
        <w:tab/>
        <w:t>Functional Requirements</w:t>
      </w:r>
      <w:bookmarkEnd w:id="30"/>
      <w:bookmarkEnd w:id="31"/>
    </w:p>
    <w:p w:rsidR="0098697A" w:rsidRPr="00097689" w:rsidRDefault="0098697A" w:rsidP="0098697A">
      <w:pPr>
        <w:pStyle w:val="Heading2"/>
      </w:pPr>
      <w:bookmarkStart w:id="32" w:name="_Toc485587382"/>
      <w:bookmarkStart w:id="33" w:name="_Toc57882393"/>
      <w:r w:rsidRPr="00097689">
        <w:t>5.1</w:t>
      </w:r>
      <w:r w:rsidRPr="00097689">
        <w:tab/>
        <w:t>General</w:t>
      </w:r>
      <w:bookmarkEnd w:id="32"/>
      <w:bookmarkEnd w:id="33"/>
    </w:p>
    <w:p w:rsidR="0098697A" w:rsidRPr="00097689" w:rsidRDefault="0098697A" w:rsidP="0098697A">
      <w:bookmarkStart w:id="34" w:name="OLE_LINK8"/>
      <w:bookmarkStart w:id="35" w:name="OLE_LINK9"/>
      <w:r w:rsidRPr="00097689">
        <w:t xml:space="preserve">All functions are optional. Within a given function some components and procedures might be optional to still support the function but some will be required. Normative text in the following </w:t>
      </w:r>
      <w:r w:rsidR="00097689">
        <w:t>clause</w:t>
      </w:r>
      <w:r w:rsidRPr="00097689">
        <w:t xml:space="preserve">s thus describes requirements for support within an optional feature where it is desired to differentiate between optional and mandatory parts of the feature. </w:t>
      </w:r>
    </w:p>
    <w:p w:rsidR="0098697A" w:rsidRPr="00097689" w:rsidRDefault="0098697A" w:rsidP="0098697A">
      <w:pPr>
        <w:pStyle w:val="Heading2"/>
      </w:pPr>
      <w:bookmarkStart w:id="36" w:name="_Toc485587383"/>
      <w:bookmarkStart w:id="37" w:name="_Toc57882394"/>
      <w:bookmarkEnd w:id="34"/>
      <w:bookmarkEnd w:id="35"/>
      <w:r w:rsidRPr="00097689">
        <w:t>5.2</w:t>
      </w:r>
      <w:r w:rsidRPr="00097689">
        <w:tab/>
        <w:t>Play Tone</w:t>
      </w:r>
      <w:bookmarkEnd w:id="36"/>
      <w:bookmarkEnd w:id="37"/>
    </w:p>
    <w:p w:rsidR="0098697A" w:rsidRPr="00097689" w:rsidRDefault="0098697A" w:rsidP="0098697A">
      <w:r w:rsidRPr="00097689">
        <w:t xml:space="preserve">The MRFC shall request the MRFP to send tones to one, one of several, multiple or all parties connected in a call/session with a given tone identifier for each specific tone. </w:t>
      </w:r>
    </w:p>
    <w:p w:rsidR="0098697A" w:rsidRPr="00097689" w:rsidRDefault="0098697A" w:rsidP="0098697A">
      <w:r w:rsidRPr="00097689">
        <w:t>The MRFC may request the tone to be played continuously until requested to be stopped.</w:t>
      </w:r>
    </w:p>
    <w:p w:rsidR="0098697A" w:rsidRPr="00097689" w:rsidRDefault="0098697A" w:rsidP="0098697A">
      <w:pPr>
        <w:rPr>
          <w:rFonts w:eastAsia="SimSun"/>
          <w:lang w:eastAsia="zh-CN"/>
        </w:rPr>
      </w:pPr>
      <w:r w:rsidRPr="00097689">
        <w:t>The MRFC may include in the request the length of time that the tone shall be played; the duration may be provisioned.</w:t>
      </w:r>
    </w:p>
    <w:p w:rsidR="0098697A" w:rsidRPr="00097689" w:rsidRDefault="0098697A" w:rsidP="0098697A">
      <w:r w:rsidRPr="00097689">
        <w:t>The MRFC may then request a notification from the MRFP when the tone is completed.</w:t>
      </w:r>
    </w:p>
    <w:p w:rsidR="0098697A" w:rsidRPr="00097689" w:rsidRDefault="0098697A" w:rsidP="0098697A">
      <w:pPr>
        <w:rPr>
          <w:lang w:eastAsia="zh-CN"/>
        </w:rPr>
      </w:pPr>
      <w:r w:rsidRPr="00097689">
        <w:rPr>
          <w:lang w:eastAsia="zh-CN"/>
        </w:rPr>
        <w:t>The MRFC may request DTMF detection while playing a tone.</w:t>
      </w:r>
    </w:p>
    <w:p w:rsidR="0098697A" w:rsidRPr="00097689" w:rsidRDefault="0098697A" w:rsidP="0098697A">
      <w:pPr>
        <w:rPr>
          <w:color w:val="FF0000"/>
          <w:lang w:eastAsia="zh-CN"/>
        </w:rPr>
      </w:pPr>
      <w:r w:rsidRPr="00097689">
        <w:rPr>
          <w:lang w:eastAsia="zh-CN"/>
        </w:rPr>
        <w:t xml:space="preserve">The MRFC may request that upon DTMF detection the MRFP stops playing a tone. </w:t>
      </w:r>
    </w:p>
    <w:p w:rsidR="0098697A" w:rsidRPr="00097689" w:rsidRDefault="0098697A" w:rsidP="0098697A">
      <w:pPr>
        <w:pStyle w:val="Heading2"/>
      </w:pPr>
      <w:bookmarkStart w:id="38" w:name="_Toc485587384"/>
      <w:bookmarkStart w:id="39" w:name="_Toc57882395"/>
      <w:r w:rsidRPr="00097689">
        <w:t>5.3</w:t>
      </w:r>
      <w:r w:rsidRPr="00097689">
        <w:tab/>
        <w:t>Play Announcement</w:t>
      </w:r>
      <w:bookmarkEnd w:id="38"/>
      <w:bookmarkEnd w:id="39"/>
    </w:p>
    <w:p w:rsidR="0098697A" w:rsidRPr="00097689" w:rsidRDefault="0098697A" w:rsidP="0098697A">
      <w:r w:rsidRPr="00097689">
        <w:t>The function of playing announcement is to play audio media streams to the subscriber. The function can be used in services such as audio announcements, mail box services, play back recorded audio etc.</w:t>
      </w:r>
    </w:p>
    <w:p w:rsidR="0098697A" w:rsidRPr="00097689" w:rsidRDefault="0098697A" w:rsidP="0098697A">
      <w:r w:rsidRPr="00097689">
        <w:t>The MRFC shall request the MRFP to play announcements to one, one of several, multiple or all parties connected in a call/session.</w:t>
      </w:r>
    </w:p>
    <w:p w:rsidR="0098697A" w:rsidRPr="00097689" w:rsidRDefault="0098697A" w:rsidP="0098697A">
      <w:pPr>
        <w:rPr>
          <w:rFonts w:eastAsia="SimSun"/>
          <w:lang w:eastAsia="zh-CN"/>
        </w:rPr>
      </w:pPr>
      <w:r w:rsidRPr="00097689">
        <w:t>The announcement may be referenced by identifiers that may be pre-configured, or dynamically obtained from the same MRFP for example due to Audio Record.</w:t>
      </w:r>
    </w:p>
    <w:p w:rsidR="0098697A" w:rsidRPr="00097689" w:rsidRDefault="0098697A" w:rsidP="0098697A">
      <w:r w:rsidRPr="00097689">
        <w:t>The MRFC shall request sequences of predefined fixed announcements within one request to the MRFP.</w:t>
      </w:r>
    </w:p>
    <w:p w:rsidR="0098697A" w:rsidRPr="00097689" w:rsidRDefault="0098697A" w:rsidP="0098697A">
      <w:r w:rsidRPr="00097689">
        <w:t xml:space="preserve">The MRFC may request announcements to be played in a loop until it commands the MRFP to stop. </w:t>
      </w:r>
    </w:p>
    <w:p w:rsidR="0098697A" w:rsidRPr="00097689" w:rsidRDefault="0098697A" w:rsidP="0098697A">
      <w:r w:rsidRPr="00097689">
        <w:t xml:space="preserve">The MRFC may request the MRFP to play an announcement for a fixed number of times. </w:t>
      </w:r>
    </w:p>
    <w:p w:rsidR="0098697A" w:rsidRPr="00097689" w:rsidRDefault="0098697A" w:rsidP="0098697A">
      <w:pPr>
        <w:rPr>
          <w:lang w:eastAsia="zh-CN"/>
        </w:rPr>
      </w:pPr>
      <w:r w:rsidRPr="00097689">
        <w:rPr>
          <w:lang w:eastAsia="zh-CN"/>
        </w:rPr>
        <w:t>The MRFC may request DTMF detection while playing an announcement.</w:t>
      </w:r>
    </w:p>
    <w:p w:rsidR="0098697A" w:rsidRPr="00097689" w:rsidRDefault="0098697A" w:rsidP="0098697A">
      <w:pPr>
        <w:rPr>
          <w:lang w:eastAsia="zh-CN"/>
        </w:rPr>
      </w:pPr>
      <w:r w:rsidRPr="00097689">
        <w:rPr>
          <w:lang w:eastAsia="zh-CN"/>
        </w:rPr>
        <w:t>The MRFC may request the MRFP to stop playing an announcement when a DTMF digit is detected.</w:t>
      </w:r>
    </w:p>
    <w:p w:rsidR="0098697A" w:rsidRPr="00097689" w:rsidRDefault="0098697A" w:rsidP="0098697A">
      <w:r w:rsidRPr="00097689">
        <w:t>The MRFC may request the MRFP to add the following variants to the announcements:</w:t>
      </w:r>
    </w:p>
    <w:p w:rsidR="0098697A" w:rsidRPr="00097689" w:rsidRDefault="0098697A" w:rsidP="0098697A">
      <w:pPr>
        <w:pStyle w:val="B10"/>
      </w:pPr>
      <w:r w:rsidRPr="00097689">
        <w:t>-</w:t>
      </w:r>
      <w:r w:rsidRPr="00097689">
        <w:tab/>
        <w:t>Date/Day/Month</w:t>
      </w:r>
    </w:p>
    <w:p w:rsidR="0098697A" w:rsidRPr="00097689" w:rsidRDefault="0098697A" w:rsidP="0098697A">
      <w:pPr>
        <w:pStyle w:val="B10"/>
        <w:rPr>
          <w:lang w:eastAsia="zh-CN"/>
        </w:rPr>
      </w:pPr>
      <w:r w:rsidRPr="00097689">
        <w:t>-</w:t>
      </w:r>
      <w:r w:rsidRPr="00097689">
        <w:tab/>
        <w:t>Time</w:t>
      </w:r>
    </w:p>
    <w:p w:rsidR="0098697A" w:rsidRPr="00097689" w:rsidRDefault="0098697A" w:rsidP="0098697A">
      <w:pPr>
        <w:pStyle w:val="B10"/>
      </w:pPr>
      <w:r w:rsidRPr="00097689">
        <w:lastRenderedPageBreak/>
        <w:t>-</w:t>
      </w:r>
      <w:r w:rsidRPr="00097689">
        <w:tab/>
        <w:t>Digits (the announcement may contain a number of digits to be controlled by the MRFC for example a telephone number)</w:t>
      </w:r>
    </w:p>
    <w:p w:rsidR="0098697A" w:rsidRPr="00097689" w:rsidRDefault="0098697A" w:rsidP="0098697A">
      <w:pPr>
        <w:pStyle w:val="B10"/>
      </w:pPr>
      <w:r w:rsidRPr="00097689">
        <w:t>-</w:t>
      </w:r>
      <w:r w:rsidRPr="00097689">
        <w:tab/>
        <w:t>Money (currency)</w:t>
      </w:r>
    </w:p>
    <w:p w:rsidR="0098697A" w:rsidRPr="00097689" w:rsidRDefault="0098697A" w:rsidP="0098697A">
      <w:pPr>
        <w:pStyle w:val="B10"/>
      </w:pPr>
      <w:r w:rsidRPr="00097689">
        <w:t>-</w:t>
      </w:r>
      <w:r w:rsidRPr="00097689">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097689">
          <w:t>3 in</w:t>
        </w:r>
      </w:smartTag>
      <w:r w:rsidRPr="00097689">
        <w:t xml:space="preserve"> the queue")</w:t>
      </w:r>
    </w:p>
    <w:p w:rsidR="0098697A" w:rsidRPr="00097689" w:rsidRDefault="0098697A" w:rsidP="0098697A">
      <w:pPr>
        <w:pStyle w:val="B10"/>
      </w:pPr>
      <w:r w:rsidRPr="00097689">
        <w:t>-</w:t>
      </w:r>
      <w:r w:rsidRPr="00097689">
        <w:tab/>
        <w:t>Variants may have predefined default values for a given network.</w:t>
      </w:r>
    </w:p>
    <w:p w:rsidR="0098697A" w:rsidRPr="00097689" w:rsidRDefault="0098697A" w:rsidP="0098697A">
      <w:pPr>
        <w:rPr>
          <w:lang w:eastAsia="zh-CN"/>
        </w:rPr>
      </w:pPr>
      <w:r w:rsidRPr="00097689">
        <w:rPr>
          <w:lang w:eastAsia="zh-CN"/>
        </w:rPr>
        <w:t>The MRFC may request the MRFP to indicate when a specific announcement previously requested has been played successfully.</w:t>
      </w:r>
    </w:p>
    <w:p w:rsidR="0098697A" w:rsidRPr="00097689" w:rsidRDefault="0098697A" w:rsidP="0098697A">
      <w:pPr>
        <w:rPr>
          <w:rFonts w:eastAsia="SimSun"/>
          <w:lang w:eastAsia="zh-CN"/>
        </w:rPr>
      </w:pPr>
      <w:r w:rsidRPr="00097689">
        <w:rPr>
          <w:lang w:eastAsia="zh-CN"/>
        </w:rPr>
        <w:t>The MRFP shall indicate error cases such as announcement not played successfully.</w:t>
      </w:r>
      <w:r w:rsidRPr="00097689">
        <w:tab/>
      </w:r>
    </w:p>
    <w:p w:rsidR="0098697A" w:rsidRPr="00097689" w:rsidRDefault="0098697A" w:rsidP="0098697A">
      <w:pPr>
        <w:pStyle w:val="Heading2"/>
      </w:pPr>
      <w:bookmarkStart w:id="40" w:name="_Toc485587385"/>
      <w:bookmarkStart w:id="41" w:name="_Toc57882396"/>
      <w:r w:rsidRPr="00097689">
        <w:t>5.4</w:t>
      </w:r>
      <w:r w:rsidRPr="00097689">
        <w:tab/>
        <w:t>Text to Speech</w:t>
      </w:r>
      <w:bookmarkEnd w:id="40"/>
      <w:bookmarkEnd w:id="41"/>
      <w:r w:rsidRPr="00097689" w:rsidDel="00DE5655">
        <w:t xml:space="preserve"> </w:t>
      </w:r>
    </w:p>
    <w:p w:rsidR="0098697A" w:rsidRPr="00097689" w:rsidRDefault="0098697A" w:rsidP="0098697A">
      <w:pPr>
        <w:rPr>
          <w:lang w:eastAsia="zh-CN"/>
        </w:rPr>
      </w:pPr>
      <w:r w:rsidRPr="00097689">
        <w:rPr>
          <w:lang w:eastAsia="zh-CN"/>
        </w:rPr>
        <w:t>TTS (Text To Speech) is the process of automatic generation of speech output from text or annotated text input.</w:t>
      </w:r>
    </w:p>
    <w:p w:rsidR="0098697A" w:rsidRPr="00097689" w:rsidRDefault="0098697A" w:rsidP="0098697A">
      <w:pPr>
        <w:rPr>
          <w:rFonts w:eastAsia="SimSun"/>
          <w:lang w:eastAsia="zh-CN"/>
        </w:rPr>
      </w:pPr>
      <w:r w:rsidRPr="00097689">
        <w:t>The MRFC shall request the MRFP to play the text to one, one of several, multiple or all parties connected in a call/session</w:t>
      </w:r>
      <w:r w:rsidRPr="00097689">
        <w:rPr>
          <w:rFonts w:eastAsia="SimSun"/>
          <w:lang w:eastAsia="zh-CN"/>
        </w:rPr>
        <w:t>.</w:t>
      </w:r>
    </w:p>
    <w:p w:rsidR="0098697A" w:rsidRPr="00097689" w:rsidRDefault="0098697A" w:rsidP="0098697A">
      <w:pPr>
        <w:rPr>
          <w:lang w:eastAsia="zh-CN"/>
        </w:rPr>
      </w:pPr>
      <w:r w:rsidRPr="00097689">
        <w:rPr>
          <w:lang w:eastAsia="zh-CN"/>
        </w:rPr>
        <w:t xml:space="preserve">The text format shall comply with the SSML format as specified in </w:t>
      </w:r>
      <w:r w:rsidRPr="00097689">
        <w:t>[11]</w:t>
      </w:r>
      <w:r w:rsidRPr="00097689">
        <w:rPr>
          <w:lang w:eastAsia="zh-CN"/>
        </w:rPr>
        <w:t>.</w:t>
      </w:r>
    </w:p>
    <w:p w:rsidR="0098697A" w:rsidRPr="00097689" w:rsidRDefault="0098697A" w:rsidP="0098697A">
      <w:pPr>
        <w:rPr>
          <w:lang w:eastAsia="zh-CN"/>
        </w:rPr>
      </w:pPr>
      <w:r w:rsidRPr="00097689">
        <w:rPr>
          <w:lang w:eastAsia="zh-CN"/>
        </w:rPr>
        <w:t>The MRFC shall extract the SSML script from the VXML or other format XML script if received</w:t>
      </w:r>
    </w:p>
    <w:p w:rsidR="0098697A" w:rsidRPr="00097689" w:rsidRDefault="0098697A" w:rsidP="0098697A">
      <w:r w:rsidRPr="00097689">
        <w:rPr>
          <w:lang w:eastAsia="zh-CN"/>
        </w:rPr>
        <w:t>If the received text is another format than SSML, the MRFC shall generate a SSML script that may include the basic SSML text and the language type.</w:t>
      </w:r>
      <w:r w:rsidRPr="00097689">
        <w:t xml:space="preserve"> </w:t>
      </w:r>
    </w:p>
    <w:p w:rsidR="0098697A" w:rsidRPr="00097689" w:rsidRDefault="0098697A" w:rsidP="0098697A">
      <w:r w:rsidRPr="00097689">
        <w:t>The MRFC shall indicate to the MRFP the text-to-speech, by sending the SSML script or sending an URI reference to this SSML script.</w:t>
      </w:r>
    </w:p>
    <w:p w:rsidR="0098697A" w:rsidRPr="00097689" w:rsidRDefault="0098697A" w:rsidP="0098697A">
      <w:pPr>
        <w:rPr>
          <w:lang w:eastAsia="zh-CN"/>
        </w:rPr>
      </w:pPr>
      <w:r w:rsidRPr="00097689">
        <w:rPr>
          <w:lang w:eastAsia="zh-CN"/>
        </w:rPr>
        <w:t xml:space="preserve">If the MRFC indicates the SSML script to the MRFP, the SSML text is sent inline in a H.248 command of Mp; the size shall be limited to avoid the segmentation in the Mp interface. </w:t>
      </w:r>
      <w:r w:rsidRPr="00097689">
        <w:t>The MRFC may remove unnecessary elements</w:t>
      </w:r>
      <w:r w:rsidRPr="00097689">
        <w:rPr>
          <w:lang w:eastAsia="zh-CN"/>
        </w:rPr>
        <w:t>, such as the comments element,</w:t>
      </w:r>
      <w:r w:rsidRPr="00097689">
        <w:t xml:space="preserve"> from the SSML document, providing that the result is a Conforming Speech Synthesis Markup Language Fragment as described in </w:t>
      </w:r>
      <w:r w:rsidR="00097689">
        <w:t>clause</w:t>
      </w:r>
      <w:r w:rsidRPr="00097689">
        <w:t xml:space="preserve"> </w:t>
      </w:r>
      <w:smartTag w:uri="urn:schemas-microsoft-com:office:smarttags" w:element="chsdate">
        <w:smartTagPr>
          <w:attr w:name="Year" w:val="1899"/>
          <w:attr w:name="Month" w:val="12"/>
          <w:attr w:name="Day" w:val="30"/>
          <w:attr w:name="IsLunarDate" w:val="False"/>
          <w:attr w:name="IsROCDate" w:val="False"/>
        </w:smartTagPr>
        <w:r w:rsidRPr="00097689">
          <w:t>2.2.1</w:t>
        </w:r>
      </w:smartTag>
      <w:r w:rsidRPr="00097689">
        <w:t xml:space="preserve"> of SSML ref [1</w:t>
      </w:r>
      <w:r w:rsidRPr="00097689">
        <w:rPr>
          <w:rFonts w:eastAsia="SimSun"/>
          <w:lang w:eastAsia="zh-CN"/>
        </w:rPr>
        <w:t>1</w:t>
      </w:r>
      <w:r w:rsidRPr="00097689">
        <w:t xml:space="preserve">]. This is however outside the scope of the current Mp specification work. </w:t>
      </w:r>
      <w:r w:rsidRPr="00097689">
        <w:rPr>
          <w:lang w:eastAsia="zh-CN"/>
        </w:rPr>
        <w:t>If the SSML script size pre-processed results in segmentation in the Mp interface, the URI reference should be used.</w:t>
      </w:r>
    </w:p>
    <w:p w:rsidR="0098697A" w:rsidRPr="00097689" w:rsidRDefault="0098697A" w:rsidP="0098697A">
      <w:r w:rsidRPr="00097689">
        <w:t>When the MRFC indicates the SSML script using an URI reference to the MRFP, two options can exist:</w:t>
      </w:r>
    </w:p>
    <w:p w:rsidR="0098697A" w:rsidRPr="00097689" w:rsidRDefault="0098697A" w:rsidP="0098697A">
      <w:pPr>
        <w:pStyle w:val="B10"/>
      </w:pPr>
      <w:r w:rsidRPr="00097689">
        <w:t>-</w:t>
      </w:r>
      <w:r w:rsidRPr="00097689">
        <w:tab/>
        <w:t>the file (referenced by the URI) is located in the MRFP and it is a SSML text, hence the MRFP should play the text;</w:t>
      </w:r>
    </w:p>
    <w:p w:rsidR="0098697A" w:rsidRPr="00097689" w:rsidRDefault="0098697A" w:rsidP="0098697A">
      <w:pPr>
        <w:pStyle w:val="B10"/>
      </w:pPr>
      <w:r w:rsidRPr="00097689">
        <w:t>-</w:t>
      </w:r>
      <w:r w:rsidRPr="00097689">
        <w:tab/>
        <w:t>the file (referenced by the URI) is located outside the MRFP; the MRFP may fetch the text and play it to the user otherwise the MRFP indicates an error.</w:t>
      </w:r>
    </w:p>
    <w:p w:rsidR="0098697A" w:rsidRPr="00097689" w:rsidRDefault="0098697A" w:rsidP="0098697A">
      <w:pPr>
        <w:rPr>
          <w:rFonts w:eastAsia="SimSun"/>
          <w:lang w:eastAsia="zh-CN"/>
        </w:rPr>
      </w:pPr>
      <w:r w:rsidRPr="00097689">
        <w:rPr>
          <w:lang w:eastAsia="zh-CN"/>
        </w:rPr>
        <w:t xml:space="preserve">The MRFP shall execute the basic SSML elements and may ignore the SSML elements not supported. </w:t>
      </w:r>
      <w:r w:rsidRPr="00097689">
        <w:t>The basic SSML elements include the root element "speak", language type and spoken text.</w:t>
      </w:r>
    </w:p>
    <w:p w:rsidR="0098697A" w:rsidRPr="00097689" w:rsidRDefault="0098697A" w:rsidP="0098697A">
      <w:pPr>
        <w:rPr>
          <w:lang w:eastAsia="zh-CN"/>
        </w:rPr>
      </w:pPr>
      <w:r w:rsidRPr="00097689">
        <w:rPr>
          <w:lang w:eastAsia="zh-CN"/>
        </w:rPr>
        <w:t xml:space="preserve">The MRFC may request the MRFP to play a text in a loop until it commands the MRFP to stop. </w:t>
      </w:r>
    </w:p>
    <w:p w:rsidR="0098697A" w:rsidRPr="00097689" w:rsidRDefault="0098697A" w:rsidP="0098697A">
      <w:pPr>
        <w:rPr>
          <w:lang w:eastAsia="zh-CN"/>
        </w:rPr>
      </w:pPr>
      <w:r w:rsidRPr="00097689">
        <w:rPr>
          <w:lang w:eastAsia="zh-CN"/>
        </w:rPr>
        <w:t xml:space="preserve">The MRFC may request the MRFP to play a text for a fixed number of times. </w:t>
      </w:r>
    </w:p>
    <w:p w:rsidR="0098697A" w:rsidRPr="00097689" w:rsidRDefault="0098697A" w:rsidP="0098697A">
      <w:pPr>
        <w:rPr>
          <w:lang w:eastAsia="zh-CN"/>
        </w:rPr>
      </w:pPr>
      <w:r w:rsidRPr="00097689">
        <w:rPr>
          <w:lang w:eastAsia="zh-CN"/>
        </w:rPr>
        <w:t>The MRFC may request DTMF detection while playing a text.</w:t>
      </w:r>
    </w:p>
    <w:p w:rsidR="0098697A" w:rsidRPr="00097689" w:rsidRDefault="0098697A" w:rsidP="0098697A">
      <w:pPr>
        <w:rPr>
          <w:lang w:eastAsia="zh-CN"/>
        </w:rPr>
      </w:pPr>
      <w:r w:rsidRPr="00097689">
        <w:rPr>
          <w:lang w:eastAsia="zh-CN"/>
        </w:rPr>
        <w:t>The MRFC may request the MRFP to stop playing a text when a DTMF digit is detected.</w:t>
      </w:r>
    </w:p>
    <w:p w:rsidR="0098697A" w:rsidRPr="00097689" w:rsidRDefault="0098697A" w:rsidP="0098697A">
      <w:pPr>
        <w:rPr>
          <w:lang w:eastAsia="zh-CN"/>
        </w:rPr>
      </w:pPr>
      <w:r w:rsidRPr="00097689">
        <w:rPr>
          <w:lang w:eastAsia="zh-CN"/>
        </w:rPr>
        <w:t>The MRFC may request the MRFP to indicate when a text has been played successfully.</w:t>
      </w:r>
    </w:p>
    <w:p w:rsidR="0098697A" w:rsidRPr="00097689" w:rsidRDefault="0098697A" w:rsidP="0098697A">
      <w:pPr>
        <w:rPr>
          <w:lang w:eastAsia="zh-CN"/>
        </w:rPr>
      </w:pPr>
      <w:r w:rsidRPr="00097689">
        <w:rPr>
          <w:lang w:eastAsia="zh-CN"/>
        </w:rPr>
        <w:t xml:space="preserve">The MRFP shall indicate error cases such as text not played successfully. </w:t>
      </w:r>
      <w:r w:rsidRPr="00097689">
        <w:t>Ignoring a non-supported SSML element shall not result in an error</w:t>
      </w:r>
      <w:r w:rsidRPr="00097689">
        <w:rPr>
          <w:lang w:eastAsia="zh-CN"/>
        </w:rPr>
        <w:t>.</w:t>
      </w:r>
    </w:p>
    <w:p w:rsidR="0098697A" w:rsidRPr="00097689" w:rsidRDefault="0098697A" w:rsidP="0098697A">
      <w:pPr>
        <w:pStyle w:val="Heading2"/>
      </w:pPr>
      <w:bookmarkStart w:id="42" w:name="_Toc485587386"/>
      <w:bookmarkStart w:id="43" w:name="_Toc57882397"/>
      <w:r w:rsidRPr="00097689">
        <w:lastRenderedPageBreak/>
        <w:t>5.5</w:t>
      </w:r>
      <w:r w:rsidRPr="00097689">
        <w:tab/>
        <w:t>Audio Record</w:t>
      </w:r>
      <w:bookmarkEnd w:id="42"/>
      <w:bookmarkEnd w:id="43"/>
    </w:p>
    <w:p w:rsidR="0098697A" w:rsidRPr="00097689" w:rsidRDefault="0098697A" w:rsidP="0098697A">
      <w:pPr>
        <w:rPr>
          <w:lang w:eastAsia="zh-CN"/>
        </w:rPr>
      </w:pPr>
      <w:r w:rsidRPr="00097689">
        <w:rPr>
          <w:lang w:eastAsia="zh-CN"/>
        </w:rPr>
        <w:t>The function requirement of audio record is to record the audio media stream(s) and store it into a file. The function can be used in some services, such as the voice mail box service, conference service, etc.</w:t>
      </w:r>
    </w:p>
    <w:p w:rsidR="0098697A" w:rsidRPr="00097689" w:rsidRDefault="0098697A" w:rsidP="0098697A">
      <w:pPr>
        <w:rPr>
          <w:lang w:eastAsia="zh-CN"/>
        </w:rPr>
      </w:pPr>
      <w:r w:rsidRPr="00097689">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rsidR="0098697A" w:rsidRPr="00097689" w:rsidRDefault="0098697A" w:rsidP="0098697A">
      <w:pPr>
        <w:rPr>
          <w:lang w:eastAsia="zh-CN"/>
        </w:rPr>
      </w:pPr>
      <w:r w:rsidRPr="00097689">
        <w:rPr>
          <w:lang w:eastAsia="zh-CN"/>
        </w:rPr>
        <w:t>The MRFP file format shall comply with the 3GPP multimedia file formats as specified in the 3GPP TS 26.244[5].</w:t>
      </w:r>
    </w:p>
    <w:p w:rsidR="0098697A" w:rsidRPr="00097689" w:rsidRDefault="0098697A" w:rsidP="0098697A">
      <w:pPr>
        <w:rPr>
          <w:lang w:eastAsia="zh-CN"/>
        </w:rPr>
      </w:pPr>
      <w:r w:rsidRPr="00097689">
        <w:rPr>
          <w:lang w:eastAsia="zh-CN"/>
        </w:rPr>
        <w:t xml:space="preserve">The MRFC may request the MRFP to detect the DTMF digit while recording an audio. </w:t>
      </w:r>
    </w:p>
    <w:p w:rsidR="0098697A" w:rsidRPr="00097689" w:rsidRDefault="0098697A" w:rsidP="0098697A">
      <w:pPr>
        <w:rPr>
          <w:lang w:eastAsia="zh-CN"/>
        </w:rPr>
      </w:pPr>
      <w:r w:rsidRPr="00097689">
        <w:rPr>
          <w:lang w:eastAsia="zh-CN"/>
        </w:rPr>
        <w:t>The MRFC may request the MRFP to stop recording and still retain the recording file.</w:t>
      </w:r>
    </w:p>
    <w:p w:rsidR="0098697A" w:rsidRPr="00097689" w:rsidRDefault="0098697A" w:rsidP="0098697A">
      <w:pPr>
        <w:rPr>
          <w:lang w:eastAsia="zh-CN"/>
        </w:rPr>
      </w:pPr>
      <w:r w:rsidRPr="00097689">
        <w:rPr>
          <w:lang w:eastAsia="zh-CN"/>
        </w:rPr>
        <w:t xml:space="preserve">The MRFC may indicate to the MRFP the file format and the URI to store the recorded file or request the MRFP to return the record file URI. </w:t>
      </w:r>
    </w:p>
    <w:p w:rsidR="0098697A" w:rsidRPr="00097689" w:rsidRDefault="0098697A" w:rsidP="0098697A">
      <w:pPr>
        <w:rPr>
          <w:lang w:eastAsia="zh-CN"/>
        </w:rPr>
      </w:pPr>
      <w:r w:rsidRPr="00097689">
        <w:rPr>
          <w:lang w:eastAsia="zh-CN"/>
        </w:rPr>
        <w:t>The MRFC may indicate to the MRFP the maximum record time.</w:t>
      </w:r>
    </w:p>
    <w:p w:rsidR="0098697A" w:rsidRPr="00097689" w:rsidRDefault="0098697A" w:rsidP="0098697A">
      <w:pPr>
        <w:rPr>
          <w:lang w:eastAsia="zh-CN"/>
        </w:rPr>
      </w:pPr>
      <w:r w:rsidRPr="00097689">
        <w:rPr>
          <w:lang w:eastAsia="zh-CN"/>
        </w:rPr>
        <w:t>The MRFC shall request the MRFP to indicate the result and the cause of record completion when an audio has been recorded successfully.</w:t>
      </w:r>
    </w:p>
    <w:p w:rsidR="0098697A" w:rsidRPr="00097689" w:rsidRDefault="0098697A" w:rsidP="0098697A">
      <w:pPr>
        <w:rPr>
          <w:lang w:eastAsia="zh-CN"/>
        </w:rPr>
      </w:pPr>
      <w:r w:rsidRPr="00097689">
        <w:rPr>
          <w:lang w:eastAsia="zh-CN"/>
        </w:rPr>
        <w:t>The MRFP shall indicate error cases such as audio not recorded successfully.</w:t>
      </w:r>
    </w:p>
    <w:p w:rsidR="0098697A" w:rsidRPr="00097689" w:rsidRDefault="0098697A" w:rsidP="0098697A">
      <w:pPr>
        <w:rPr>
          <w:lang w:eastAsia="zh-CN"/>
        </w:rPr>
      </w:pPr>
      <w:r w:rsidRPr="00097689">
        <w:rPr>
          <w:lang w:eastAsia="zh-CN"/>
        </w:rPr>
        <w:t>The MRFC may indicate the MRFP to execute other functions, such as playing an announcement, when the MRFP is recording audio.</w:t>
      </w:r>
    </w:p>
    <w:p w:rsidR="0098697A" w:rsidRPr="00097689" w:rsidRDefault="0098697A" w:rsidP="0098697A">
      <w:pPr>
        <w:pStyle w:val="Heading2"/>
        <w:rPr>
          <w:rFonts w:eastAsia="SimSun"/>
          <w:lang w:eastAsia="zh-CN"/>
        </w:rPr>
      </w:pPr>
      <w:bookmarkStart w:id="44" w:name="_Toc485587387"/>
      <w:bookmarkStart w:id="45" w:name="_Toc57882398"/>
      <w:r w:rsidRPr="00097689">
        <w:t>5.6</w:t>
      </w:r>
      <w:r w:rsidRPr="00097689">
        <w:tab/>
        <w:t>DTMF Collection</w:t>
      </w:r>
      <w:bookmarkEnd w:id="44"/>
      <w:bookmarkEnd w:id="45"/>
      <w:r w:rsidRPr="00097689">
        <w:t xml:space="preserve"> </w:t>
      </w:r>
    </w:p>
    <w:p w:rsidR="0098697A" w:rsidRPr="00097689" w:rsidRDefault="0098697A" w:rsidP="0098697A">
      <w:pPr>
        <w:keepNext/>
        <w:rPr>
          <w:lang w:eastAsia="zh-CN"/>
        </w:rPr>
      </w:pPr>
      <w:r w:rsidRPr="00097689">
        <w:rPr>
          <w:lang w:eastAsia="zh-CN"/>
        </w:rPr>
        <w:t>The MRFC shall request the MRFP to detect and report the DTMF digits.</w:t>
      </w:r>
    </w:p>
    <w:p w:rsidR="0098697A" w:rsidRPr="00097689" w:rsidRDefault="0098697A" w:rsidP="0098697A">
      <w:pPr>
        <w:rPr>
          <w:lang w:eastAsia="zh-CN"/>
        </w:rPr>
      </w:pPr>
      <w:r w:rsidRPr="00097689">
        <w:rPr>
          <w:lang w:eastAsia="zh-CN"/>
        </w:rPr>
        <w:t>The MRFP shall report DTMF Digits detected as RTP Telephony Events (see IETF RFC 2833 [10]) if the Telephony Event for DTMF Payload Type has been assigned to that interface.</w:t>
      </w:r>
      <w:r w:rsidRPr="00097689" w:rsidDel="0067785C">
        <w:rPr>
          <w:lang w:eastAsia="zh-CN"/>
        </w:rPr>
        <w:t xml:space="preserve"> </w:t>
      </w:r>
      <w:r w:rsidRPr="00097689">
        <w:rPr>
          <w:lang w:eastAsia="zh-CN"/>
        </w:rPr>
        <w:t>The MRFP shall report only single DTMF Digits.</w:t>
      </w:r>
    </w:p>
    <w:p w:rsidR="0098697A" w:rsidRPr="00097689" w:rsidRDefault="0098697A" w:rsidP="0098697A">
      <w:pPr>
        <w:pStyle w:val="Heading2"/>
      </w:pPr>
      <w:bookmarkStart w:id="46" w:name="_Toc485587388"/>
      <w:bookmarkStart w:id="47" w:name="_Toc57882399"/>
      <w:r w:rsidRPr="00097689">
        <w:t>5.7</w:t>
      </w:r>
      <w:r w:rsidRPr="00097689">
        <w:tab/>
        <w:t>Automatic Speech Recognition</w:t>
      </w:r>
      <w:bookmarkEnd w:id="46"/>
      <w:bookmarkEnd w:id="47"/>
    </w:p>
    <w:p w:rsidR="0098697A" w:rsidRPr="00097689" w:rsidRDefault="0098697A" w:rsidP="0098697A">
      <w:pPr>
        <w:rPr>
          <w:color w:val="000000"/>
          <w:lang w:eastAsia="zh-CN"/>
        </w:rPr>
      </w:pPr>
      <w:r w:rsidRPr="00097689">
        <w:rPr>
          <w:color w:val="000000"/>
        </w:rPr>
        <w:t>ASR</w:t>
      </w:r>
      <w:r w:rsidRPr="00097689">
        <w:rPr>
          <w:color w:val="000000"/>
          <w:lang w:eastAsia="zh-CN"/>
        </w:rPr>
        <w:t xml:space="preserve"> </w:t>
      </w:r>
      <w:r w:rsidRPr="00097689">
        <w:rPr>
          <w:color w:val="000000"/>
        </w:rPr>
        <w:t xml:space="preserve">(Automatic Speech Recognition) function is that the recognizer </w:t>
      </w:r>
      <w:r w:rsidRPr="00097689">
        <w:rPr>
          <w:color w:val="000000"/>
          <w:lang w:eastAsia="zh-CN"/>
        </w:rPr>
        <w:t>processes the</w:t>
      </w:r>
      <w:r w:rsidRPr="00097689">
        <w:rPr>
          <w:color w:val="000000"/>
        </w:rPr>
        <w:t xml:space="preserve"> user input</w:t>
      </w:r>
      <w:r w:rsidRPr="00097689">
        <w:rPr>
          <w:color w:val="000000"/>
          <w:lang w:eastAsia="zh-CN"/>
        </w:rPr>
        <w:t xml:space="preserve"> voice</w:t>
      </w:r>
      <w:r w:rsidRPr="00097689">
        <w:rPr>
          <w:color w:val="000000"/>
        </w:rPr>
        <w:t xml:space="preserve"> and </w:t>
      </w:r>
      <w:r w:rsidRPr="00097689">
        <w:rPr>
          <w:color w:val="000000"/>
          <w:lang w:eastAsia="zh-CN"/>
        </w:rPr>
        <w:t xml:space="preserve">may </w:t>
      </w:r>
      <w:r w:rsidRPr="00097689">
        <w:rPr>
          <w:color w:val="000000"/>
        </w:rPr>
        <w:t xml:space="preserve">match that input against a target data to produce a recognition result that represents the detected input. In </w:t>
      </w:r>
      <w:r w:rsidRPr="00097689">
        <w:rPr>
          <w:color w:val="000000"/>
          <w:lang w:eastAsia="zh-CN"/>
        </w:rPr>
        <w:t xml:space="preserve">the </w:t>
      </w:r>
      <w:r w:rsidRPr="00097689">
        <w:rPr>
          <w:color w:val="000000"/>
        </w:rPr>
        <w:t xml:space="preserve">IMS, </w:t>
      </w:r>
      <w:r w:rsidRPr="00097689">
        <w:rPr>
          <w:color w:val="000000"/>
          <w:lang w:eastAsia="zh-CN"/>
        </w:rPr>
        <w:t xml:space="preserve">the </w:t>
      </w:r>
      <w:r w:rsidRPr="00097689">
        <w:rPr>
          <w:color w:val="000000"/>
        </w:rPr>
        <w:t>MRFP acts as the recognizer</w:t>
      </w:r>
      <w:r w:rsidRPr="00097689">
        <w:rPr>
          <w:color w:val="000000"/>
          <w:lang w:eastAsia="zh-CN"/>
        </w:rPr>
        <w:t xml:space="preserve"> that is under</w:t>
      </w:r>
      <w:r w:rsidRPr="00097689">
        <w:rPr>
          <w:color w:val="000000"/>
        </w:rPr>
        <w:t xml:space="preserve"> control of </w:t>
      </w:r>
      <w:r w:rsidRPr="00097689">
        <w:rPr>
          <w:color w:val="000000"/>
          <w:lang w:eastAsia="zh-CN"/>
        </w:rPr>
        <w:t xml:space="preserve">the </w:t>
      </w:r>
      <w:r w:rsidRPr="00097689">
        <w:rPr>
          <w:color w:val="000000"/>
        </w:rPr>
        <w:t xml:space="preserve">MRFC and finish the function of recognition. </w:t>
      </w:r>
      <w:r w:rsidRPr="00097689">
        <w:rPr>
          <w:color w:val="000000"/>
          <w:lang w:eastAsia="zh-CN"/>
        </w:rPr>
        <w:t xml:space="preserve"> </w:t>
      </w:r>
    </w:p>
    <w:p w:rsidR="0098697A" w:rsidRPr="00097689" w:rsidRDefault="0098697A" w:rsidP="0098697A">
      <w:pPr>
        <w:rPr>
          <w:lang w:eastAsia="zh-CN"/>
        </w:rPr>
      </w:pPr>
      <w:r w:rsidRPr="00097689">
        <w:rPr>
          <w:lang w:eastAsia="zh-CN"/>
        </w:rPr>
        <w:t>The MRFC shall request the MRFP to start the automatic speech recognition.</w:t>
      </w:r>
    </w:p>
    <w:p w:rsidR="0098697A" w:rsidRPr="00097689" w:rsidRDefault="0098697A" w:rsidP="0098697A">
      <w:r w:rsidRPr="00097689">
        <w:t>The MRFC shall extract the SRGS recognition grammar script or URI from the VXML script if received or other format XML script if received.</w:t>
      </w:r>
    </w:p>
    <w:p w:rsidR="0098697A" w:rsidRPr="00097689" w:rsidRDefault="0098697A" w:rsidP="0098697A">
      <w:pPr>
        <w:keepLines/>
        <w:rPr>
          <w:rFonts w:eastAsia="SimSun"/>
        </w:rPr>
      </w:pPr>
      <w:r w:rsidRPr="00097689">
        <w:t>The grammar format shall comply with the SRGS format as specified in W3C Recommendation [</w:t>
      </w:r>
      <w:r w:rsidRPr="00097689">
        <w:rPr>
          <w:rFonts w:eastAsia="SimSun"/>
          <w:lang w:eastAsia="zh-CN"/>
        </w:rPr>
        <w:t>12</w:t>
      </w:r>
      <w:r w:rsidRPr="00097689">
        <w:t>].</w:t>
      </w:r>
    </w:p>
    <w:p w:rsidR="0098697A" w:rsidRPr="00097689" w:rsidRDefault="0098697A" w:rsidP="0098697A">
      <w:r w:rsidRPr="00097689">
        <w:t>The MRFC shall indicate the SRGS script or the SRGS URI to the MRFP using H.248 packages. If the SRGS script is sent inline,. the size of the SRGS script shall be limited to avoid segment</w:t>
      </w:r>
      <w:r w:rsidRPr="00097689">
        <w:rPr>
          <w:rFonts w:eastAsia="SimSun"/>
        </w:rPr>
        <w:t>ation</w:t>
      </w:r>
      <w:r w:rsidRPr="00097689">
        <w:t xml:space="preserve"> in the Mp interface.</w:t>
      </w:r>
    </w:p>
    <w:p w:rsidR="0098697A" w:rsidRPr="00097689" w:rsidRDefault="0098697A" w:rsidP="0098697A">
      <w:r w:rsidRPr="00097689">
        <w:t>The MRFC may indicate to the MRFP the recognition mode: Normal Recognition Mode or Hotword Recognition Mode.</w:t>
      </w:r>
    </w:p>
    <w:p w:rsidR="0098697A" w:rsidRPr="00097689" w:rsidRDefault="0098697A" w:rsidP="0098697A">
      <w:pPr>
        <w:pStyle w:val="B10"/>
      </w:pPr>
      <w:r w:rsidRPr="00097689">
        <w:t>-</w:t>
      </w:r>
      <w:r w:rsidRPr="00097689">
        <w:tab/>
        <w:t>If the MRFC indicates the Normal Recognition Mode to the MRFP, the MRFP shall attempt to match all of the speech against a recognition grammar and returns a no-match status if the input fails to match or the method times out.</w:t>
      </w:r>
    </w:p>
    <w:p w:rsidR="0098697A" w:rsidRPr="00097689" w:rsidRDefault="0098697A" w:rsidP="0098697A">
      <w:pPr>
        <w:pStyle w:val="B10"/>
      </w:pPr>
      <w:r w:rsidRPr="00097689">
        <w:t>-</w:t>
      </w:r>
      <w:r w:rsidRPr="00097689">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rsidR="0098697A" w:rsidRPr="00097689" w:rsidRDefault="0098697A" w:rsidP="0098697A">
      <w:r w:rsidRPr="00097689">
        <w:lastRenderedPageBreak/>
        <w:t>The MRFP shall execute the recognition against the SRGS grammar and may ignore SRGS elements which are not supported.</w:t>
      </w:r>
    </w:p>
    <w:p w:rsidR="0098697A" w:rsidRPr="00097689" w:rsidRDefault="0098697A" w:rsidP="0098697A">
      <w:pPr>
        <w:rPr>
          <w:lang w:eastAsia="zh-CN"/>
        </w:rPr>
      </w:pPr>
      <w:r w:rsidRPr="00097689">
        <w:rPr>
          <w:lang w:eastAsia="zh-CN"/>
        </w:rPr>
        <w:t>The MRFC may request DTMF detection while executing ASR.</w:t>
      </w:r>
    </w:p>
    <w:p w:rsidR="0098697A" w:rsidRPr="00097689" w:rsidRDefault="0098697A" w:rsidP="0098697A">
      <w:r w:rsidRPr="00097689">
        <w:t>The MRFC may request the MRFP to stop ASR when a DTMF digit is detected.</w:t>
      </w:r>
    </w:p>
    <w:p w:rsidR="0098697A" w:rsidRPr="00097689" w:rsidRDefault="0098697A" w:rsidP="0098697A">
      <w:r w:rsidRPr="00097689">
        <w:t>The MRFC may request the MRFP to indicate when a specific ASR has been completed successfully.</w:t>
      </w:r>
    </w:p>
    <w:p w:rsidR="0098697A" w:rsidRPr="00097689" w:rsidRDefault="0098697A" w:rsidP="0098697A">
      <w:r w:rsidRPr="00097689">
        <w:t>When ASR is completed successfully, the MRFP may notify the MRFC the recognition result.</w:t>
      </w:r>
    </w:p>
    <w:p w:rsidR="0098697A" w:rsidRPr="00097689" w:rsidRDefault="0098697A" w:rsidP="0098697A">
      <w:r w:rsidRPr="00097689">
        <w:t>The recognition result shall comply with a single recognition format (e.g. the EMMA format as specified in W3C Recommendation [13] or the NLSML format as specified in W3C Recommendation [15]).</w:t>
      </w:r>
    </w:p>
    <w:p w:rsidR="0098697A" w:rsidRPr="00097689" w:rsidRDefault="0098697A" w:rsidP="0098697A">
      <w:pPr>
        <w:pStyle w:val="NO"/>
      </w:pPr>
      <w:r w:rsidRPr="00097689">
        <w:t>NOTE:</w:t>
      </w:r>
      <w:r w:rsidRPr="00097689">
        <w:tab/>
        <w:t>The mandatory recognition result format may be defined in Stage 3 specification 3GPP TS 29.333 [16].The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097689" w:rsidDel="00FF63C2">
        <w:t xml:space="preserve"> </w:t>
      </w:r>
      <w:r w:rsidRPr="00097689">
        <w:t>may include the interpretation of application specific markup, may include the confidence score that represents the recognition quality.</w:t>
      </w:r>
    </w:p>
    <w:p w:rsidR="0098697A" w:rsidRPr="00097689" w:rsidRDefault="0098697A" w:rsidP="0098697A">
      <w:pPr>
        <w:rPr>
          <w:color w:val="FF0000"/>
          <w:lang w:eastAsia="zh-CN"/>
        </w:rPr>
      </w:pPr>
      <w:r w:rsidRPr="00097689">
        <w:t xml:space="preserve">The MRFP shall indicate error cases such as ASR not executed successfully. </w:t>
      </w:r>
    </w:p>
    <w:p w:rsidR="0098697A" w:rsidRPr="00097689" w:rsidRDefault="0098697A" w:rsidP="0098697A">
      <w:pPr>
        <w:pStyle w:val="Heading2"/>
        <w:rPr>
          <w:lang w:eastAsia="zh-CN"/>
        </w:rPr>
      </w:pPr>
      <w:bookmarkStart w:id="48" w:name="_Toc485587389"/>
      <w:bookmarkStart w:id="49" w:name="_Toc57882400"/>
      <w:r w:rsidRPr="00097689">
        <w:t>5.8</w:t>
      </w:r>
      <w:r w:rsidRPr="00097689">
        <w:tab/>
        <w:t>Play Multimedia</w:t>
      </w:r>
      <w:bookmarkEnd w:id="48"/>
      <w:bookmarkEnd w:id="49"/>
    </w:p>
    <w:p w:rsidR="0098697A" w:rsidRPr="00097689" w:rsidRDefault="0098697A" w:rsidP="0098697A">
      <w:pPr>
        <w:pStyle w:val="Heading3"/>
        <w:rPr>
          <w:u w:val="words"/>
          <w:lang w:eastAsia="zh-CN"/>
        </w:rPr>
      </w:pPr>
      <w:bookmarkStart w:id="50" w:name="_Toc485587390"/>
      <w:bookmarkStart w:id="51" w:name="_Toc57882401"/>
      <w:r w:rsidRPr="00097689">
        <w:t>5.</w:t>
      </w:r>
      <w:r w:rsidRPr="00097689">
        <w:rPr>
          <w:lang w:eastAsia="zh-CN"/>
        </w:rPr>
        <w:t>8</w:t>
      </w:r>
      <w:r w:rsidRPr="00097689">
        <w:t>.</w:t>
      </w:r>
      <w:r w:rsidRPr="00097689">
        <w:rPr>
          <w:lang w:eastAsia="zh-CN"/>
        </w:rPr>
        <w:t>1</w:t>
      </w:r>
      <w:r w:rsidRPr="00097689">
        <w:tab/>
        <w:t>General Play Multimedia</w:t>
      </w:r>
      <w:bookmarkEnd w:id="50"/>
      <w:bookmarkEnd w:id="51"/>
    </w:p>
    <w:p w:rsidR="0098697A" w:rsidRPr="00097689" w:rsidRDefault="0098697A" w:rsidP="0098697A">
      <w:pPr>
        <w:rPr>
          <w:lang w:eastAsia="zh-CN"/>
        </w:rPr>
      </w:pPr>
      <w:r w:rsidRPr="00097689">
        <w:rPr>
          <w:lang w:eastAsia="zh-CN"/>
        </w:rPr>
        <w:t xml:space="preserve">The function of playing multimedia is to play </w:t>
      </w:r>
      <w:r w:rsidRPr="00097689">
        <w:t>any combination of</w:t>
      </w:r>
      <w:r w:rsidRPr="00097689">
        <w:rPr>
          <w:lang w:eastAsia="zh-CN"/>
        </w:rPr>
        <w:t xml:space="preserve"> audio, video </w:t>
      </w:r>
      <w:r w:rsidRPr="00097689">
        <w:t>and messaging</w:t>
      </w:r>
      <w:r w:rsidRPr="00097689">
        <w:rPr>
          <w:lang w:eastAsia="zh-CN"/>
        </w:rPr>
        <w:t xml:space="preserve"> media streams</w:t>
      </w:r>
      <w:r w:rsidRPr="00097689">
        <w:t xml:space="preserve"> (except for audio only </w:t>
      </w:r>
      <w:r w:rsidRPr="00097689">
        <w:rPr>
          <w:lang w:eastAsia="zh-CN"/>
        </w:rPr>
        <w:t>play</w:t>
      </w:r>
      <w:r w:rsidRPr="00097689">
        <w:t xml:space="preserve"> which </w:t>
      </w:r>
      <w:r w:rsidRPr="00097689">
        <w:rPr>
          <w:lang w:eastAsia="zh-CN"/>
        </w:rPr>
        <w:t>is</w:t>
      </w:r>
      <w:r w:rsidRPr="00097689">
        <w:t xml:space="preserve"> specified according to clause 5.</w:t>
      </w:r>
      <w:r w:rsidRPr="00097689">
        <w:rPr>
          <w:lang w:eastAsia="zh-CN"/>
        </w:rPr>
        <w:t>2 or</w:t>
      </w:r>
      <w:r w:rsidRPr="00097689">
        <w:t xml:space="preserve"> clause 5.</w:t>
      </w:r>
      <w:r w:rsidRPr="00097689">
        <w:rPr>
          <w:lang w:eastAsia="zh-CN"/>
        </w:rPr>
        <w:t xml:space="preserve">3 </w:t>
      </w:r>
      <w:r w:rsidRPr="00097689">
        <w:t>)</w:t>
      </w:r>
      <w:r w:rsidRPr="00097689">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rsidR="0098697A" w:rsidRPr="00097689" w:rsidRDefault="0098697A" w:rsidP="0098697A">
      <w:r w:rsidRPr="00097689">
        <w:t>The MRFC shall request MRFP to play multimedia to one, one of several, multiple or all parties connected in a call/session.</w:t>
      </w:r>
    </w:p>
    <w:p w:rsidR="0098697A" w:rsidRPr="00097689" w:rsidRDefault="0098697A" w:rsidP="0098697A">
      <w:pPr>
        <w:rPr>
          <w:lang w:eastAsia="zh-CN"/>
        </w:rPr>
      </w:pPr>
      <w:r w:rsidRPr="00097689">
        <w:rPr>
          <w:lang w:eastAsia="zh-CN"/>
        </w:rPr>
        <w:t>The multimedia to be played may be referenced by pre-configured identifiers or by reference to a file (location).</w:t>
      </w:r>
    </w:p>
    <w:p w:rsidR="0098697A" w:rsidRPr="00097689" w:rsidRDefault="0098697A" w:rsidP="0098697A">
      <w:pPr>
        <w:rPr>
          <w:lang w:eastAsia="zh-CN"/>
        </w:rPr>
      </w:pPr>
      <w:r w:rsidRPr="00097689">
        <w:rPr>
          <w:lang w:eastAsia="zh-CN"/>
        </w:rPr>
        <w:t>The MRFC shall request sequences of predefined fixed multimedia announcements within one request to the MRFP.</w:t>
      </w:r>
    </w:p>
    <w:p w:rsidR="0098697A" w:rsidRPr="00097689" w:rsidRDefault="0098697A" w:rsidP="0098697A">
      <w:pPr>
        <w:rPr>
          <w:lang w:eastAsia="zh-CN"/>
        </w:rPr>
      </w:pPr>
      <w:r w:rsidRPr="00097689">
        <w:rPr>
          <w:lang w:eastAsia="zh-CN"/>
        </w:rPr>
        <w:t xml:space="preserve">The MRFP multimedia of synchronized audio and video file format shall comply with the 3GPP multimedia file formats as specified in the 3GPP TS 26.244[5]. </w:t>
      </w:r>
    </w:p>
    <w:p w:rsidR="0098697A" w:rsidRPr="00097689" w:rsidRDefault="0098697A" w:rsidP="0098697A">
      <w:pPr>
        <w:rPr>
          <w:lang w:eastAsia="zh-CN"/>
        </w:rPr>
      </w:pPr>
      <w:r w:rsidRPr="00097689">
        <w:rPr>
          <w:lang w:eastAsia="zh-CN"/>
        </w:rPr>
        <w:t>The MRFP may transcode the input codec into the session codec, if the multimedia file provides a different audio or video codec with the session codec.</w:t>
      </w:r>
    </w:p>
    <w:p w:rsidR="0098697A" w:rsidRPr="00097689" w:rsidRDefault="0098697A" w:rsidP="0098697A">
      <w:r w:rsidRPr="00097689">
        <w:t xml:space="preserve">The MRFC may request </w:t>
      </w:r>
      <w:r w:rsidRPr="00097689">
        <w:rPr>
          <w:lang w:eastAsia="zh-CN"/>
        </w:rPr>
        <w:t>MRFP to play multimedia</w:t>
      </w:r>
      <w:r w:rsidRPr="00097689">
        <w:t xml:space="preserve"> </w:t>
      </w:r>
      <w:r w:rsidRPr="00097689">
        <w:rPr>
          <w:lang w:eastAsia="zh-CN"/>
        </w:rPr>
        <w:t>of synchronized audio and video</w:t>
      </w:r>
      <w:r w:rsidRPr="00097689">
        <w:t xml:space="preserve"> in a loop until it commands the MRFP to stop. </w:t>
      </w:r>
    </w:p>
    <w:p w:rsidR="0098697A" w:rsidRPr="00097689" w:rsidRDefault="0098697A" w:rsidP="0098697A">
      <w:r w:rsidRPr="00097689">
        <w:t xml:space="preserve">The MRFC may request the MRFP to play </w:t>
      </w:r>
      <w:r w:rsidRPr="00097689">
        <w:rPr>
          <w:lang w:eastAsia="zh-CN"/>
        </w:rPr>
        <w:t>multimedia of synchronized audio and video</w:t>
      </w:r>
      <w:r w:rsidRPr="00097689">
        <w:t xml:space="preserve"> for a fixed number of times. </w:t>
      </w:r>
    </w:p>
    <w:p w:rsidR="0098697A" w:rsidRPr="00097689" w:rsidRDefault="0098697A" w:rsidP="0098697A">
      <w:pPr>
        <w:rPr>
          <w:lang w:eastAsia="zh-CN"/>
        </w:rPr>
      </w:pPr>
      <w:r w:rsidRPr="00097689">
        <w:rPr>
          <w:lang w:eastAsia="zh-CN"/>
        </w:rPr>
        <w:t>The MRFC may request DTMF detection while playing multimedia of synchronized audio and video.</w:t>
      </w:r>
    </w:p>
    <w:p w:rsidR="0098697A" w:rsidRPr="00097689" w:rsidRDefault="0098697A" w:rsidP="0098697A">
      <w:pPr>
        <w:rPr>
          <w:lang w:eastAsia="zh-CN"/>
        </w:rPr>
      </w:pPr>
      <w:r w:rsidRPr="00097689">
        <w:rPr>
          <w:lang w:eastAsia="zh-CN"/>
        </w:rPr>
        <w:t>The MRFC may request the MRFP to stop playing multimedia when a DTMF digit is detected.</w:t>
      </w:r>
    </w:p>
    <w:p w:rsidR="0098697A" w:rsidRPr="00097689" w:rsidRDefault="0098697A" w:rsidP="0098697A">
      <w:r w:rsidRPr="00097689">
        <w:t>The MRFC may indicate to the MRFP the multimedia file identifier and file format.</w:t>
      </w:r>
    </w:p>
    <w:p w:rsidR="0098697A" w:rsidRPr="00097689" w:rsidRDefault="0098697A" w:rsidP="0098697A">
      <w:r w:rsidRPr="00097689">
        <w:t xml:space="preserve">The MRFC may request the MRFP to indicate when a specific multimedia previously requested has been played successfully. </w:t>
      </w:r>
    </w:p>
    <w:p w:rsidR="0098697A" w:rsidRPr="00097689" w:rsidRDefault="0098697A" w:rsidP="0098697A">
      <w:r w:rsidRPr="00097689">
        <w:rPr>
          <w:noProof/>
        </w:rPr>
        <w:t>The MRFC may be able to decouple the play audio and play video request to the MRFP via separate sources for each media.</w:t>
      </w:r>
    </w:p>
    <w:p w:rsidR="0098697A" w:rsidRPr="00097689" w:rsidRDefault="0098697A" w:rsidP="0098697A">
      <w:r w:rsidRPr="00097689">
        <w:t>The MRFP shall indicate error cases such as multimedia not played successfully.</w:t>
      </w:r>
    </w:p>
    <w:p w:rsidR="0098697A" w:rsidRPr="00097689" w:rsidRDefault="0098697A" w:rsidP="0098697A">
      <w:pPr>
        <w:pStyle w:val="Heading3"/>
        <w:rPr>
          <w:u w:val="words"/>
          <w:lang w:eastAsia="zh-CN"/>
        </w:rPr>
      </w:pPr>
      <w:bookmarkStart w:id="52" w:name="_Toc485587391"/>
      <w:bookmarkStart w:id="53" w:name="_Toc57882402"/>
      <w:r w:rsidRPr="00097689">
        <w:lastRenderedPageBreak/>
        <w:t>5.</w:t>
      </w:r>
      <w:r w:rsidRPr="00097689">
        <w:rPr>
          <w:lang w:eastAsia="zh-CN"/>
        </w:rPr>
        <w:t>8</w:t>
      </w:r>
      <w:r w:rsidRPr="00097689">
        <w:t>.</w:t>
      </w:r>
      <w:r w:rsidRPr="00097689">
        <w:rPr>
          <w:lang w:eastAsia="zh-CN"/>
        </w:rPr>
        <w:t>2</w:t>
      </w:r>
      <w:r w:rsidRPr="00097689">
        <w:tab/>
        <w:t xml:space="preserve">Play </w:t>
      </w:r>
      <w:r w:rsidRPr="00097689">
        <w:rPr>
          <w:lang w:eastAsia="zh-CN"/>
        </w:rPr>
        <w:t>Message</w:t>
      </w:r>
      <w:bookmarkEnd w:id="52"/>
      <w:bookmarkEnd w:id="53"/>
    </w:p>
    <w:p w:rsidR="0098697A" w:rsidRPr="00097689" w:rsidRDefault="0098697A" w:rsidP="0098697A">
      <w:pPr>
        <w:rPr>
          <w:lang w:eastAsia="zh-CN"/>
        </w:rPr>
      </w:pPr>
      <w:r w:rsidRPr="00097689">
        <w:t xml:space="preserve">The </w:t>
      </w:r>
      <w:r w:rsidRPr="00097689">
        <w:rPr>
          <w:lang w:eastAsia="zh-CN"/>
        </w:rPr>
        <w:t xml:space="preserve">function </w:t>
      </w:r>
      <w:r w:rsidRPr="00097689">
        <w:t xml:space="preserve">specified in </w:t>
      </w:r>
      <w:r w:rsidRPr="00097689">
        <w:rPr>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5.8.1</w:t>
        </w:r>
      </w:smartTag>
      <w:r w:rsidRPr="00097689">
        <w:rPr>
          <w:lang w:eastAsia="zh-CN"/>
        </w:rPr>
        <w:t xml:space="preserve"> </w:t>
      </w:r>
      <w:r w:rsidRPr="00097689">
        <w:t xml:space="preserve">for "General </w:t>
      </w:r>
      <w:r w:rsidRPr="00097689">
        <w:rPr>
          <w:lang w:eastAsia="zh-CN"/>
        </w:rPr>
        <w:t xml:space="preserve">Play </w:t>
      </w:r>
      <w:r w:rsidRPr="00097689">
        <w:t xml:space="preserve">Multimedia" shall be followed. </w:t>
      </w:r>
      <w:r w:rsidRPr="00097689">
        <w:rPr>
          <w:lang w:eastAsia="zh-CN"/>
        </w:rPr>
        <w:t>This</w:t>
      </w:r>
      <w:r w:rsidRPr="00097689">
        <w:t xml:space="preserve"> clause describe</w:t>
      </w:r>
      <w:r w:rsidRPr="00097689">
        <w:rPr>
          <w:lang w:eastAsia="zh-CN"/>
        </w:rPr>
        <w:t>s</w:t>
      </w:r>
      <w:r w:rsidRPr="00097689">
        <w:t xml:space="preserve"> the additional requirements </w:t>
      </w:r>
      <w:r w:rsidRPr="00097689">
        <w:rPr>
          <w:lang w:eastAsia="zh-CN"/>
        </w:rPr>
        <w:t>to play the messaging media stream</w:t>
      </w:r>
      <w:r w:rsidRPr="00097689">
        <w:t>.</w:t>
      </w:r>
    </w:p>
    <w:p w:rsidR="0098697A" w:rsidRPr="00097689" w:rsidRDefault="0098697A" w:rsidP="0098697A">
      <w:pPr>
        <w:rPr>
          <w:lang w:eastAsia="zh-CN"/>
        </w:rPr>
      </w:pPr>
      <w:r w:rsidRPr="00097689">
        <w:rPr>
          <w:lang w:eastAsia="zh-CN"/>
        </w:rPr>
        <w:t>To detect DTMF digits is not required for message media stream.</w:t>
      </w:r>
    </w:p>
    <w:p w:rsidR="0098697A" w:rsidRPr="00097689" w:rsidRDefault="0098697A" w:rsidP="0098697A">
      <w:pPr>
        <w:rPr>
          <w:lang w:eastAsia="zh-CN"/>
        </w:rPr>
      </w:pPr>
      <w:r w:rsidRPr="00097689">
        <w:rPr>
          <w:lang w:eastAsia="zh-CN"/>
        </w:rPr>
        <w:t>To play message in a loop or in a loop with a fixed number of times is not required.</w:t>
      </w:r>
    </w:p>
    <w:p w:rsidR="0098697A" w:rsidRPr="00097689" w:rsidRDefault="0098697A" w:rsidP="0098697A">
      <w:pPr>
        <w:rPr>
          <w:lang w:eastAsia="zh-CN"/>
        </w:rPr>
      </w:pPr>
      <w:r w:rsidRPr="00097689">
        <w:rPr>
          <w:lang w:eastAsia="zh-CN"/>
        </w:rPr>
        <w:t>The MRFP message</w:t>
      </w:r>
      <w:r w:rsidRPr="00097689">
        <w:t xml:space="preserve"> </w:t>
      </w:r>
      <w:r w:rsidRPr="00097689">
        <w:rPr>
          <w:lang w:eastAsia="zh-CN"/>
        </w:rPr>
        <w:t>file format</w:t>
      </w:r>
      <w:r w:rsidRPr="00097689">
        <w:rPr>
          <w:rFonts w:hint="eastAsia"/>
          <w:lang w:eastAsia="zh-CN"/>
        </w:rPr>
        <w:t>s</w:t>
      </w:r>
      <w:r w:rsidRPr="00097689">
        <w:rPr>
          <w:lang w:eastAsia="zh-CN"/>
        </w:rPr>
        <w:t xml:space="preserve"> shall comply with the file formats</w:t>
      </w:r>
      <w:r w:rsidRPr="00097689">
        <w:t xml:space="preserve"> used inside MMS</w:t>
      </w:r>
      <w:r w:rsidRPr="00097689">
        <w:rPr>
          <w:rFonts w:hint="eastAsia"/>
          <w:lang w:eastAsia="zh-CN"/>
        </w:rPr>
        <w:t xml:space="preserve"> (</w:t>
      </w:r>
      <w:r w:rsidRPr="00097689">
        <w:t>Multimedia Messaging Service</w:t>
      </w:r>
      <w:r w:rsidRPr="00097689">
        <w:rPr>
          <w:rFonts w:hint="eastAsia"/>
          <w:lang w:eastAsia="zh-CN"/>
        </w:rPr>
        <w:t>)</w:t>
      </w:r>
      <w:r w:rsidRPr="00097689">
        <w:rPr>
          <w:lang w:eastAsia="zh-CN"/>
        </w:rPr>
        <w:t xml:space="preserve"> as specified in the 3GPP TS 26.</w:t>
      </w:r>
      <w:r w:rsidRPr="00097689">
        <w:rPr>
          <w:rFonts w:hint="eastAsia"/>
          <w:lang w:eastAsia="zh-CN"/>
        </w:rPr>
        <w:t>140</w:t>
      </w:r>
      <w:r w:rsidRPr="00097689">
        <w:rPr>
          <w:lang w:eastAsia="zh-CN"/>
        </w:rPr>
        <w:t xml:space="preserve"> [22] in the current version.</w:t>
      </w:r>
    </w:p>
    <w:p w:rsidR="0098697A" w:rsidRPr="00097689" w:rsidRDefault="0098697A" w:rsidP="0098697A">
      <w:pPr>
        <w:pStyle w:val="Heading2"/>
        <w:tabs>
          <w:tab w:val="left" w:pos="1140"/>
        </w:tabs>
        <w:ind w:left="1140" w:hanging="1140"/>
      </w:pPr>
      <w:bookmarkStart w:id="54" w:name="_Toc485587392"/>
      <w:bookmarkStart w:id="55" w:name="_Toc57882403"/>
      <w:r w:rsidRPr="00097689">
        <w:t>5.9</w:t>
      </w:r>
      <w:r w:rsidRPr="00097689">
        <w:tab/>
        <w:t>Multimedia Record</w:t>
      </w:r>
      <w:bookmarkEnd w:id="54"/>
      <w:bookmarkEnd w:id="55"/>
    </w:p>
    <w:p w:rsidR="0098697A" w:rsidRPr="00097689" w:rsidRDefault="0098697A" w:rsidP="0098697A">
      <w:pPr>
        <w:pStyle w:val="Heading3"/>
      </w:pPr>
      <w:bookmarkStart w:id="56" w:name="_Toc485587393"/>
      <w:bookmarkStart w:id="57" w:name="_Toc57882404"/>
      <w:r w:rsidRPr="00097689">
        <w:t>5.</w:t>
      </w:r>
      <w:r w:rsidRPr="00097689">
        <w:rPr>
          <w:lang w:eastAsia="zh-CN"/>
        </w:rPr>
        <w:t>9</w:t>
      </w:r>
      <w:r w:rsidRPr="00097689">
        <w:t>.</w:t>
      </w:r>
      <w:r w:rsidRPr="00097689">
        <w:rPr>
          <w:lang w:eastAsia="zh-CN"/>
        </w:rPr>
        <w:t>1</w:t>
      </w:r>
      <w:r w:rsidRPr="00097689">
        <w:tab/>
        <w:t>General Multimedia Record</w:t>
      </w:r>
      <w:bookmarkEnd w:id="56"/>
      <w:bookmarkEnd w:id="57"/>
    </w:p>
    <w:p w:rsidR="0098697A" w:rsidRPr="00097689" w:rsidRDefault="0098697A" w:rsidP="0098697A">
      <w:pPr>
        <w:rPr>
          <w:lang w:eastAsia="zh-CN"/>
        </w:rPr>
      </w:pPr>
      <w:r w:rsidRPr="00097689">
        <w:rPr>
          <w:lang w:eastAsia="zh-CN"/>
        </w:rPr>
        <w:t xml:space="preserve">The function of the multimedia record is to record the </w:t>
      </w:r>
      <w:r w:rsidRPr="00097689">
        <w:t>any combination of</w:t>
      </w:r>
      <w:r w:rsidRPr="00097689">
        <w:rPr>
          <w:lang w:eastAsia="zh-CN"/>
        </w:rPr>
        <w:t xml:space="preserve"> audio, video </w:t>
      </w:r>
      <w:r w:rsidRPr="00097689">
        <w:t xml:space="preserve">and messaging </w:t>
      </w:r>
      <w:r w:rsidRPr="00097689">
        <w:rPr>
          <w:lang w:eastAsia="zh-CN"/>
        </w:rPr>
        <w:t>media stream(s)</w:t>
      </w:r>
      <w:r w:rsidRPr="00097689">
        <w:t xml:space="preserve"> (except for audio only </w:t>
      </w:r>
      <w:r w:rsidRPr="00097689">
        <w:rPr>
          <w:lang w:eastAsia="zh-CN"/>
        </w:rPr>
        <w:t>record</w:t>
      </w:r>
      <w:r w:rsidRPr="00097689">
        <w:t xml:space="preserve"> which are specified according to clause 5.</w:t>
      </w:r>
      <w:r w:rsidRPr="00097689">
        <w:rPr>
          <w:lang w:eastAsia="zh-CN"/>
        </w:rPr>
        <w:t>5</w:t>
      </w:r>
      <w:r w:rsidRPr="00097689">
        <w:t>)</w:t>
      </w:r>
      <w:r w:rsidRPr="00097689">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rsidR="0098697A" w:rsidRPr="00097689" w:rsidRDefault="0098697A" w:rsidP="0098697A">
      <w:r w:rsidRPr="00097689">
        <w:t xml:space="preserve">The MRFC shall request the MRFP to start the multimedia record to one or all parties connected in a call/session. If it is to record one party in a call/session, only the input stream of the party shall be recorded. </w:t>
      </w:r>
    </w:p>
    <w:p w:rsidR="0098697A" w:rsidRPr="00097689" w:rsidRDefault="0098697A" w:rsidP="0098697A">
      <w:pPr>
        <w:rPr>
          <w:lang w:eastAsia="zh-CN"/>
        </w:rPr>
      </w:pPr>
      <w:r w:rsidRPr="00097689">
        <w:t>If it is to record all parties in a call/session, the mixed stream of all parties shall be recorded.</w:t>
      </w:r>
      <w:r w:rsidRPr="00097689">
        <w:rPr>
          <w:lang w:eastAsia="zh-CN"/>
        </w:rPr>
        <w:t xml:space="preserve"> The MRFC may request the MRFP to detect the digit while recording a multimedia of synchronized audio and video.</w:t>
      </w:r>
    </w:p>
    <w:p w:rsidR="0098697A" w:rsidRPr="00097689" w:rsidRDefault="0098697A" w:rsidP="0098697A">
      <w:pPr>
        <w:rPr>
          <w:lang w:eastAsia="zh-CN"/>
        </w:rPr>
      </w:pPr>
      <w:r w:rsidRPr="00097689">
        <w:rPr>
          <w:lang w:eastAsia="zh-CN"/>
        </w:rPr>
        <w:t xml:space="preserve">The MRFP multimedia of synchronized audio and video file format shall comply with the 3GPP multimedia file formats as specified in the 3GPP TS 26.244[5]. </w:t>
      </w:r>
    </w:p>
    <w:p w:rsidR="0098697A" w:rsidRPr="00097689" w:rsidRDefault="0098697A" w:rsidP="0098697A">
      <w:pPr>
        <w:rPr>
          <w:lang w:eastAsia="zh-CN"/>
        </w:rPr>
      </w:pPr>
      <w:r w:rsidRPr="00097689">
        <w:rPr>
          <w:lang w:eastAsia="zh-CN"/>
        </w:rPr>
        <w:t xml:space="preserve">The MRFC may request the MRFP to detect DTMF digits while recording multimedia of synchronized audio and video. </w:t>
      </w:r>
    </w:p>
    <w:p w:rsidR="0098697A" w:rsidRPr="00097689" w:rsidRDefault="0098697A" w:rsidP="0098697A">
      <w:pPr>
        <w:rPr>
          <w:lang w:eastAsia="zh-CN"/>
        </w:rPr>
      </w:pPr>
      <w:r w:rsidRPr="00097689">
        <w:rPr>
          <w:lang w:eastAsia="zh-CN"/>
        </w:rPr>
        <w:t>The MRFC may request the MRFP to stop recording and still retain the recording file.</w:t>
      </w:r>
    </w:p>
    <w:p w:rsidR="0098697A" w:rsidRPr="00097689" w:rsidRDefault="0098697A" w:rsidP="0098697A">
      <w:pPr>
        <w:rPr>
          <w:lang w:eastAsia="zh-CN"/>
        </w:rPr>
      </w:pPr>
      <w:r w:rsidRPr="00097689">
        <w:rPr>
          <w:lang w:eastAsia="zh-CN"/>
        </w:rPr>
        <w:t xml:space="preserve">The MRFC may indicate to the MRFP the file format and URI to store the recorded file or request the MRFP to return the URI. </w:t>
      </w:r>
    </w:p>
    <w:p w:rsidR="0098697A" w:rsidRPr="00097689" w:rsidRDefault="0098697A" w:rsidP="0098697A">
      <w:pPr>
        <w:rPr>
          <w:lang w:eastAsia="zh-CN"/>
        </w:rPr>
      </w:pPr>
      <w:r w:rsidRPr="00097689">
        <w:rPr>
          <w:lang w:eastAsia="zh-CN"/>
        </w:rPr>
        <w:t>The MRFC may indicate to the MRFP the maximum record time.</w:t>
      </w:r>
    </w:p>
    <w:p w:rsidR="0098697A" w:rsidRPr="00097689" w:rsidRDefault="0098697A" w:rsidP="0098697A">
      <w:pPr>
        <w:rPr>
          <w:lang w:eastAsia="zh-CN"/>
        </w:rPr>
      </w:pPr>
      <w:r w:rsidRPr="00097689">
        <w:rPr>
          <w:lang w:eastAsia="zh-CN"/>
        </w:rPr>
        <w:t>The MRFC may request the MRFP to indicate the result and the cause of record completion when a multimedia has been recorded successfully.</w:t>
      </w:r>
    </w:p>
    <w:p w:rsidR="0098697A" w:rsidRPr="00097689" w:rsidRDefault="0098697A" w:rsidP="0098697A">
      <w:r w:rsidRPr="00097689">
        <w:t>The MRFP shall indicate error cases such as multimedia not recorded successfully.</w:t>
      </w:r>
    </w:p>
    <w:p w:rsidR="0098697A" w:rsidRPr="00097689" w:rsidRDefault="0098697A" w:rsidP="0098697A">
      <w:pPr>
        <w:rPr>
          <w:lang w:eastAsia="zh-CN"/>
        </w:rPr>
      </w:pPr>
      <w:r w:rsidRPr="00097689">
        <w:rPr>
          <w:lang w:eastAsia="zh-CN"/>
        </w:rPr>
        <w:t>The MRFC may indicate the MRFP to execute other functions, such as playing an announcement, when the MRFP is recording multimedia.</w:t>
      </w:r>
    </w:p>
    <w:p w:rsidR="0098697A" w:rsidRPr="00097689" w:rsidRDefault="0098697A" w:rsidP="0098697A">
      <w:pPr>
        <w:pStyle w:val="Heading3"/>
        <w:rPr>
          <w:lang w:eastAsia="zh-CN"/>
        </w:rPr>
      </w:pPr>
      <w:bookmarkStart w:id="58" w:name="_Toc485587394"/>
      <w:bookmarkStart w:id="59" w:name="_Toc57882405"/>
      <w:r w:rsidRPr="00097689">
        <w:rPr>
          <w:lang w:eastAsia="zh-CN"/>
        </w:rPr>
        <w:t>5.9.2</w:t>
      </w:r>
      <w:r w:rsidRPr="00097689">
        <w:rPr>
          <w:lang w:eastAsia="zh-CN"/>
        </w:rPr>
        <w:tab/>
        <w:t>Message Record</w:t>
      </w:r>
      <w:bookmarkEnd w:id="58"/>
      <w:bookmarkEnd w:id="59"/>
    </w:p>
    <w:p w:rsidR="0098697A" w:rsidRPr="00097689" w:rsidRDefault="0098697A" w:rsidP="0098697A">
      <w:pPr>
        <w:rPr>
          <w:lang w:eastAsia="zh-CN"/>
        </w:rPr>
      </w:pPr>
      <w:r w:rsidRPr="00097689">
        <w:t xml:space="preserve">The </w:t>
      </w:r>
      <w:r w:rsidRPr="00097689">
        <w:rPr>
          <w:lang w:eastAsia="zh-CN"/>
        </w:rPr>
        <w:t xml:space="preserve">function </w:t>
      </w:r>
      <w:r w:rsidRPr="00097689">
        <w:t xml:space="preserve">specified in </w:t>
      </w:r>
      <w:r w:rsidRPr="00097689">
        <w:rPr>
          <w:lang w:eastAsia="zh-CN"/>
        </w:rPr>
        <w:t xml:space="preserve">clause 5.9.1 </w:t>
      </w:r>
      <w:r w:rsidRPr="00097689">
        <w:t xml:space="preserve">for "General Multimedia </w:t>
      </w:r>
      <w:r w:rsidRPr="00097689">
        <w:rPr>
          <w:lang w:eastAsia="zh-CN"/>
        </w:rPr>
        <w:t>Record</w:t>
      </w:r>
      <w:r w:rsidRPr="00097689">
        <w:t xml:space="preserve">" shall be followed. </w:t>
      </w:r>
      <w:r w:rsidRPr="00097689">
        <w:rPr>
          <w:lang w:eastAsia="zh-CN"/>
        </w:rPr>
        <w:t>This</w:t>
      </w:r>
      <w:r w:rsidRPr="00097689">
        <w:t xml:space="preserve"> clause describe</w:t>
      </w:r>
      <w:r w:rsidRPr="00097689">
        <w:rPr>
          <w:lang w:eastAsia="zh-CN"/>
        </w:rPr>
        <w:t>s</w:t>
      </w:r>
      <w:r w:rsidRPr="00097689">
        <w:t xml:space="preserve"> the additional requirements </w:t>
      </w:r>
      <w:r w:rsidRPr="00097689">
        <w:rPr>
          <w:lang w:eastAsia="zh-CN"/>
        </w:rPr>
        <w:t>to record the messaging media stream</w:t>
      </w:r>
      <w:r w:rsidRPr="00097689">
        <w:t>.</w:t>
      </w:r>
    </w:p>
    <w:p w:rsidR="0098697A" w:rsidRPr="00097689" w:rsidRDefault="0098697A" w:rsidP="0098697A">
      <w:pPr>
        <w:rPr>
          <w:lang w:eastAsia="zh-CN"/>
        </w:rPr>
      </w:pPr>
      <w:r w:rsidRPr="00097689">
        <w:rPr>
          <w:lang w:eastAsia="zh-CN"/>
        </w:rPr>
        <w:t xml:space="preserve">The function of the message record is to record the </w:t>
      </w:r>
      <w:r w:rsidRPr="00097689">
        <w:t xml:space="preserve">messaging </w:t>
      </w:r>
      <w:r w:rsidRPr="00097689">
        <w:rPr>
          <w:lang w:eastAsia="zh-CN"/>
        </w:rPr>
        <w:t>media stream(s) and store into a message file. The message record function can be used in the services, message conference, etc.</w:t>
      </w:r>
    </w:p>
    <w:p w:rsidR="0098697A" w:rsidRPr="00097689" w:rsidRDefault="0098697A" w:rsidP="0098697A">
      <w:pPr>
        <w:rPr>
          <w:lang w:eastAsia="zh-CN"/>
        </w:rPr>
      </w:pPr>
      <w:r w:rsidRPr="00097689">
        <w:rPr>
          <w:lang w:eastAsia="zh-CN"/>
        </w:rPr>
        <w:t>To detect DTMF digits is not required for message media stream.</w:t>
      </w:r>
    </w:p>
    <w:p w:rsidR="0098697A" w:rsidRPr="00097689" w:rsidRDefault="0098697A" w:rsidP="0098697A">
      <w:pPr>
        <w:rPr>
          <w:lang w:eastAsia="zh-CN"/>
        </w:rPr>
      </w:pPr>
      <w:r w:rsidRPr="00097689">
        <w:rPr>
          <w:lang w:eastAsia="zh-CN"/>
        </w:rPr>
        <w:t>The message file format</w:t>
      </w:r>
      <w:r w:rsidRPr="00097689">
        <w:rPr>
          <w:rFonts w:hint="eastAsia"/>
          <w:lang w:eastAsia="zh-CN"/>
        </w:rPr>
        <w:t>s</w:t>
      </w:r>
      <w:r w:rsidRPr="00097689">
        <w:rPr>
          <w:lang w:eastAsia="zh-CN"/>
        </w:rPr>
        <w:t xml:space="preserve"> shall comply with the file formats</w:t>
      </w:r>
      <w:r w:rsidRPr="00097689">
        <w:t xml:space="preserve"> used inside MMS</w:t>
      </w:r>
      <w:r w:rsidRPr="00097689">
        <w:rPr>
          <w:rFonts w:hint="eastAsia"/>
          <w:lang w:eastAsia="zh-CN"/>
        </w:rPr>
        <w:t xml:space="preserve"> (</w:t>
      </w:r>
      <w:r w:rsidRPr="00097689">
        <w:t>Multimedia Messaging Service</w:t>
      </w:r>
      <w:r w:rsidRPr="00097689">
        <w:rPr>
          <w:rFonts w:hint="eastAsia"/>
          <w:lang w:eastAsia="zh-CN"/>
        </w:rPr>
        <w:t>)</w:t>
      </w:r>
      <w:r w:rsidRPr="00097689">
        <w:rPr>
          <w:lang w:eastAsia="zh-CN"/>
        </w:rPr>
        <w:t xml:space="preserve"> as specified in the 3GPP TS 26.</w:t>
      </w:r>
      <w:r w:rsidRPr="00097689">
        <w:rPr>
          <w:rFonts w:hint="eastAsia"/>
          <w:lang w:eastAsia="zh-CN"/>
        </w:rPr>
        <w:t>140</w:t>
      </w:r>
      <w:r w:rsidRPr="00097689">
        <w:rPr>
          <w:lang w:eastAsia="zh-CN"/>
        </w:rPr>
        <w:t>[22] in current version.</w:t>
      </w:r>
    </w:p>
    <w:p w:rsidR="0098697A" w:rsidRPr="00097689" w:rsidRDefault="0098697A" w:rsidP="0098697A">
      <w:pPr>
        <w:pStyle w:val="Heading2"/>
      </w:pPr>
      <w:bookmarkStart w:id="60" w:name="_Toc485587395"/>
      <w:bookmarkStart w:id="61" w:name="_Toc57882406"/>
      <w:r w:rsidRPr="00097689">
        <w:lastRenderedPageBreak/>
        <w:t>5.10</w:t>
      </w:r>
      <w:r w:rsidRPr="00097689">
        <w:tab/>
        <w:t>Audio Conference</w:t>
      </w:r>
      <w:bookmarkEnd w:id="60"/>
      <w:bookmarkEnd w:id="61"/>
    </w:p>
    <w:p w:rsidR="0098697A" w:rsidRPr="00097689" w:rsidRDefault="0098697A" w:rsidP="0098697A">
      <w:pPr>
        <w:rPr>
          <w:lang w:eastAsia="zh-CN"/>
        </w:rPr>
      </w:pPr>
      <w:r w:rsidRPr="00097689">
        <w:rPr>
          <w:lang w:eastAsia="zh-CN"/>
        </w:rPr>
        <w:t>Audio c</w:t>
      </w:r>
      <w:r w:rsidRPr="00097689">
        <w:t xml:space="preserve">onferences allow users participating in the conference to communicate with all other participants simultaneously. </w:t>
      </w:r>
    </w:p>
    <w:p w:rsidR="0098697A" w:rsidRPr="00097689" w:rsidRDefault="0098697A" w:rsidP="0098697A">
      <w:r w:rsidRPr="00097689">
        <w:t>The details for conferencing within the IP Multimedia Core Network subsystem (IMS) are specified in 3GPP TS 24.147 [</w:t>
      </w:r>
      <w:r w:rsidRPr="00097689">
        <w:rPr>
          <w:lang w:eastAsia="zh-CN"/>
        </w:rPr>
        <w:t>4</w:t>
      </w:r>
      <w:r w:rsidRPr="00097689">
        <w:t>].</w:t>
      </w:r>
    </w:p>
    <w:p w:rsidR="0098697A" w:rsidRPr="00097689" w:rsidRDefault="0098697A" w:rsidP="0098697A">
      <w:pPr>
        <w:rPr>
          <w:lang w:eastAsia="zh-CN"/>
        </w:rPr>
      </w:pPr>
      <w:r w:rsidRPr="00097689">
        <w:t>The</w:t>
      </w:r>
      <w:r w:rsidRPr="00097689">
        <w:rPr>
          <w:lang w:eastAsia="zh-CN"/>
        </w:rPr>
        <w:t xml:space="preserve"> conference</w:t>
      </w:r>
      <w:r w:rsidRPr="00097689">
        <w:t xml:space="preserve"> mixer is located in the MRFP.</w:t>
      </w:r>
    </w:p>
    <w:p w:rsidR="0098697A" w:rsidRPr="00097689" w:rsidRDefault="0098697A" w:rsidP="0098697A">
      <w:r w:rsidRPr="00097689">
        <w:rPr>
          <w:color w:val="000000"/>
          <w:lang w:eastAsia="zh-CN"/>
        </w:rPr>
        <w:t xml:space="preserve">The MRFC </w:t>
      </w:r>
      <w:r w:rsidRPr="00097689">
        <w:rPr>
          <w:color w:val="000000"/>
        </w:rPr>
        <w:t xml:space="preserve">shall </w:t>
      </w:r>
      <w:r w:rsidRPr="00097689">
        <w:rPr>
          <w:color w:val="000000"/>
          <w:lang w:eastAsia="zh-CN"/>
        </w:rPr>
        <w:t xml:space="preserve">request the MRFP to </w:t>
      </w:r>
      <w:r w:rsidRPr="00097689">
        <w:t>creat</w:t>
      </w:r>
      <w:r w:rsidRPr="00097689">
        <w:rPr>
          <w:lang w:eastAsia="zh-CN"/>
        </w:rPr>
        <w:t>e</w:t>
      </w:r>
      <w:r w:rsidRPr="00097689">
        <w:t xml:space="preserve"> </w:t>
      </w:r>
      <w:r w:rsidRPr="00097689">
        <w:rPr>
          <w:lang w:eastAsia="zh-CN"/>
        </w:rPr>
        <w:t>resources for an audio</w:t>
      </w:r>
      <w:r w:rsidRPr="00097689">
        <w:t xml:space="preserve"> conference.</w:t>
      </w:r>
    </w:p>
    <w:p w:rsidR="0098697A" w:rsidRPr="00097689" w:rsidRDefault="0098697A" w:rsidP="0098697A">
      <w:pPr>
        <w:rPr>
          <w:lang w:eastAsia="zh-CN"/>
        </w:rPr>
      </w:pPr>
      <w:r w:rsidRPr="00097689">
        <w:rPr>
          <w:lang w:eastAsia="zh-CN"/>
        </w:rPr>
        <w:t xml:space="preserve">The MRFC shall </w:t>
      </w:r>
      <w:r w:rsidRPr="00097689">
        <w:t>creat</w:t>
      </w:r>
      <w:r w:rsidRPr="00097689">
        <w:rPr>
          <w:lang w:eastAsia="zh-CN"/>
        </w:rPr>
        <w:t>e</w:t>
      </w:r>
      <w:r w:rsidRPr="00097689">
        <w:t xml:space="preserve"> </w:t>
      </w:r>
      <w:r w:rsidRPr="00097689">
        <w:rPr>
          <w:lang w:eastAsia="zh-CN"/>
        </w:rPr>
        <w:t xml:space="preserve">resources for users </w:t>
      </w:r>
      <w:r w:rsidRPr="00097689">
        <w:t>to join an existing conference</w:t>
      </w:r>
      <w:r w:rsidRPr="00097689">
        <w:rPr>
          <w:lang w:eastAsia="zh-CN"/>
        </w:rPr>
        <w:t xml:space="preserve">, and </w:t>
      </w:r>
      <w:r w:rsidRPr="00097689">
        <w:rPr>
          <w:color w:val="000000"/>
          <w:lang w:eastAsia="zh-CN"/>
        </w:rPr>
        <w:t xml:space="preserve">to </w:t>
      </w:r>
      <w:r w:rsidRPr="00097689">
        <w:rPr>
          <w:lang w:eastAsia="zh-CN"/>
        </w:rPr>
        <w:t>release</w:t>
      </w:r>
      <w:r w:rsidRPr="00097689">
        <w:t xml:space="preserve"> </w:t>
      </w:r>
      <w:r w:rsidRPr="00097689">
        <w:rPr>
          <w:lang w:eastAsia="zh-CN"/>
        </w:rPr>
        <w:t>resources for</w:t>
      </w:r>
      <w:r w:rsidRPr="00097689">
        <w:t xml:space="preserve"> </w:t>
      </w:r>
      <w:r w:rsidRPr="00097689">
        <w:rPr>
          <w:lang w:eastAsia="zh-CN"/>
        </w:rPr>
        <w:t xml:space="preserve">users </w:t>
      </w:r>
      <w:r w:rsidRPr="00097689">
        <w:t xml:space="preserve">to </w:t>
      </w:r>
      <w:r w:rsidRPr="00097689">
        <w:rPr>
          <w:lang w:eastAsia="zh-CN"/>
        </w:rPr>
        <w:t>leave</w:t>
      </w:r>
      <w:r w:rsidRPr="00097689">
        <w:t xml:space="preserve"> an existing conference.</w:t>
      </w:r>
    </w:p>
    <w:p w:rsidR="0098697A" w:rsidRPr="00097689" w:rsidRDefault="0098697A" w:rsidP="0098697A">
      <w:pPr>
        <w:rPr>
          <w:lang w:eastAsia="zh-CN"/>
        </w:rPr>
      </w:pPr>
      <w:r w:rsidRPr="00097689">
        <w:rPr>
          <w:lang w:eastAsia="zh-CN"/>
        </w:rPr>
        <w:t xml:space="preserve">The MRFC may request the MRFP to collect DTMF (according to clause5.5), play tones (according to clause 5.1) or announcements (according to clause 5.2), or record the audio during the conference (according to 5.4). </w:t>
      </w:r>
    </w:p>
    <w:p w:rsidR="0098697A" w:rsidRPr="00097689" w:rsidRDefault="0098697A" w:rsidP="0098697A">
      <w:pPr>
        <w:rPr>
          <w:lang w:eastAsia="zh-CN"/>
        </w:rPr>
      </w:pPr>
      <w:r w:rsidRPr="00097689">
        <w:rPr>
          <w:lang w:eastAsia="zh-CN"/>
        </w:rPr>
        <w:t>The MRFP may support transcoding between different users.</w:t>
      </w:r>
    </w:p>
    <w:p w:rsidR="0098697A" w:rsidRPr="00097689" w:rsidRDefault="0098697A" w:rsidP="0098697A">
      <w:pPr>
        <w:pStyle w:val="Heading2"/>
        <w:tabs>
          <w:tab w:val="left" w:pos="1140"/>
        </w:tabs>
        <w:ind w:left="1140" w:hanging="1140"/>
      </w:pPr>
      <w:bookmarkStart w:id="62" w:name="_Toc485587396"/>
      <w:bookmarkStart w:id="63" w:name="_Toc57882407"/>
      <w:r w:rsidRPr="00097689">
        <w:t>5.11</w:t>
      </w:r>
      <w:r w:rsidRPr="00097689">
        <w:tab/>
        <w:t>Multimedia Conference</w:t>
      </w:r>
      <w:bookmarkEnd w:id="62"/>
      <w:bookmarkEnd w:id="63"/>
    </w:p>
    <w:p w:rsidR="0098697A" w:rsidRPr="00097689" w:rsidRDefault="0098697A" w:rsidP="0098697A">
      <w:pPr>
        <w:pStyle w:val="Heading3"/>
      </w:pPr>
      <w:bookmarkStart w:id="64" w:name="_Toc485587397"/>
      <w:bookmarkStart w:id="65" w:name="_Toc57882408"/>
      <w:r w:rsidRPr="00097689">
        <w:t>5.11.1</w:t>
      </w:r>
      <w:r w:rsidRPr="00097689">
        <w:tab/>
        <w:t>General Multimedia Conferencing</w:t>
      </w:r>
      <w:bookmarkEnd w:id="64"/>
      <w:bookmarkEnd w:id="65"/>
    </w:p>
    <w:p w:rsidR="0098697A" w:rsidRPr="00097689" w:rsidRDefault="0098697A" w:rsidP="0098697A">
      <w:pPr>
        <w:rPr>
          <w:lang w:eastAsia="zh-CN"/>
        </w:rPr>
      </w:pPr>
      <w:r w:rsidRPr="00097689">
        <w:rPr>
          <w:lang w:eastAsia="zh-CN"/>
        </w:rPr>
        <w:t>Multimedia c</w:t>
      </w:r>
      <w:r w:rsidRPr="00097689">
        <w:t>onferences allow users participating in the conference to communicate with all other participants simultaneously using any combination of voice, video and messaging (except for audio only conferences which are specified according to clause 5.10).</w:t>
      </w:r>
    </w:p>
    <w:p w:rsidR="0098697A" w:rsidRPr="00097689" w:rsidRDefault="0098697A" w:rsidP="0098697A">
      <w:r w:rsidRPr="00097689">
        <w:t>The details for conferencing within the IP Multimedia Core Network subsystem (IMS) are specified in 3GPP TS 24.147 [</w:t>
      </w:r>
      <w:r w:rsidRPr="00097689">
        <w:rPr>
          <w:lang w:eastAsia="zh-CN"/>
        </w:rPr>
        <w:t>4</w:t>
      </w:r>
      <w:r w:rsidRPr="00097689">
        <w:t>].</w:t>
      </w:r>
    </w:p>
    <w:p w:rsidR="0098697A" w:rsidRPr="00097689" w:rsidRDefault="0098697A" w:rsidP="0098697A">
      <w:pPr>
        <w:rPr>
          <w:lang w:eastAsia="zh-CN"/>
        </w:rPr>
      </w:pPr>
      <w:r w:rsidRPr="00097689">
        <w:t>The</w:t>
      </w:r>
      <w:r w:rsidRPr="00097689">
        <w:rPr>
          <w:lang w:eastAsia="zh-CN"/>
        </w:rPr>
        <w:t xml:space="preserve"> conference</w:t>
      </w:r>
      <w:r w:rsidRPr="00097689">
        <w:t xml:space="preserve"> mixer is located in the MRFP.</w:t>
      </w:r>
    </w:p>
    <w:p w:rsidR="0098697A" w:rsidRPr="00097689" w:rsidRDefault="0098697A" w:rsidP="0098697A">
      <w:r w:rsidRPr="00097689">
        <w:rPr>
          <w:color w:val="000000"/>
          <w:lang w:eastAsia="zh-CN"/>
        </w:rPr>
        <w:t xml:space="preserve">The MRFC </w:t>
      </w:r>
      <w:r w:rsidRPr="00097689">
        <w:rPr>
          <w:color w:val="000000"/>
        </w:rPr>
        <w:t xml:space="preserve">shall </w:t>
      </w:r>
      <w:r w:rsidRPr="00097689">
        <w:rPr>
          <w:color w:val="000000"/>
          <w:lang w:eastAsia="zh-CN"/>
        </w:rPr>
        <w:t xml:space="preserve">request the MRFP to </w:t>
      </w:r>
      <w:r w:rsidRPr="00097689">
        <w:t>creat</w:t>
      </w:r>
      <w:r w:rsidRPr="00097689">
        <w:rPr>
          <w:lang w:eastAsia="zh-CN"/>
        </w:rPr>
        <w:t>e</w:t>
      </w:r>
      <w:r w:rsidRPr="00097689">
        <w:t xml:space="preserve"> </w:t>
      </w:r>
      <w:r w:rsidRPr="00097689">
        <w:rPr>
          <w:lang w:eastAsia="zh-CN"/>
        </w:rPr>
        <w:t xml:space="preserve">resources for a multimedia </w:t>
      </w:r>
      <w:r w:rsidRPr="00097689">
        <w:t>conference.</w:t>
      </w:r>
    </w:p>
    <w:p w:rsidR="0098697A" w:rsidRPr="00097689" w:rsidRDefault="0098697A" w:rsidP="0098697A">
      <w:pPr>
        <w:rPr>
          <w:lang w:eastAsia="zh-CN"/>
        </w:rPr>
      </w:pPr>
      <w:r w:rsidRPr="00097689">
        <w:rPr>
          <w:lang w:eastAsia="zh-CN"/>
        </w:rPr>
        <w:t xml:space="preserve">The MRFC shall </w:t>
      </w:r>
      <w:r w:rsidRPr="00097689">
        <w:t>creat</w:t>
      </w:r>
      <w:r w:rsidRPr="00097689">
        <w:rPr>
          <w:lang w:eastAsia="zh-CN"/>
        </w:rPr>
        <w:t>e</w:t>
      </w:r>
      <w:r w:rsidRPr="00097689">
        <w:t xml:space="preserve"> </w:t>
      </w:r>
      <w:r w:rsidRPr="00097689">
        <w:rPr>
          <w:lang w:eastAsia="zh-CN"/>
        </w:rPr>
        <w:t xml:space="preserve">resources for users </w:t>
      </w:r>
      <w:r w:rsidRPr="00097689">
        <w:t>to join an existing conference</w:t>
      </w:r>
      <w:r w:rsidRPr="00097689">
        <w:rPr>
          <w:lang w:eastAsia="zh-CN"/>
        </w:rPr>
        <w:t xml:space="preserve">, and </w:t>
      </w:r>
      <w:r w:rsidRPr="00097689">
        <w:rPr>
          <w:color w:val="000000"/>
          <w:lang w:eastAsia="zh-CN"/>
        </w:rPr>
        <w:t xml:space="preserve">to </w:t>
      </w:r>
      <w:r w:rsidRPr="00097689">
        <w:rPr>
          <w:lang w:eastAsia="zh-CN"/>
        </w:rPr>
        <w:t>release</w:t>
      </w:r>
      <w:r w:rsidRPr="00097689">
        <w:t xml:space="preserve"> </w:t>
      </w:r>
      <w:r w:rsidRPr="00097689">
        <w:rPr>
          <w:lang w:eastAsia="zh-CN"/>
        </w:rPr>
        <w:t>resources for</w:t>
      </w:r>
      <w:r w:rsidRPr="00097689">
        <w:t xml:space="preserve"> </w:t>
      </w:r>
      <w:r w:rsidRPr="00097689">
        <w:rPr>
          <w:lang w:eastAsia="zh-CN"/>
        </w:rPr>
        <w:t xml:space="preserve">users </w:t>
      </w:r>
      <w:r w:rsidRPr="00097689">
        <w:t xml:space="preserve">to </w:t>
      </w:r>
      <w:r w:rsidRPr="00097689">
        <w:rPr>
          <w:lang w:eastAsia="zh-CN"/>
        </w:rPr>
        <w:t>leave</w:t>
      </w:r>
      <w:r w:rsidRPr="00097689">
        <w:t xml:space="preserve"> an existing conference.</w:t>
      </w:r>
    </w:p>
    <w:p w:rsidR="0098697A" w:rsidRPr="00097689" w:rsidRDefault="0098697A" w:rsidP="0098697A">
      <w:pPr>
        <w:rPr>
          <w:rFonts w:eastAsia="SimSun"/>
          <w:lang w:eastAsia="zh-CN"/>
        </w:rPr>
      </w:pPr>
      <w:r w:rsidRPr="00097689">
        <w:rPr>
          <w:lang w:eastAsia="zh-CN"/>
        </w:rPr>
        <w:t>The MRFC may indicate to the MRFP to collect the DTMF (according to clause 5.6), play multimedia (according to clause 5.8), or record the multimedia (according to clause 5.9) during the conference. It is not required to collect DTMF when creating messaging conference separately.</w:t>
      </w:r>
    </w:p>
    <w:p w:rsidR="0098697A" w:rsidRPr="00097689" w:rsidRDefault="0098697A" w:rsidP="0098697A">
      <w:pPr>
        <w:rPr>
          <w:lang w:eastAsia="zh-CN"/>
        </w:rPr>
      </w:pPr>
      <w:r w:rsidRPr="00097689">
        <w:rPr>
          <w:lang w:eastAsia="zh-CN"/>
        </w:rPr>
        <w:t>The MRFP may support audio transcoding between different users.</w:t>
      </w:r>
    </w:p>
    <w:p w:rsidR="0098697A" w:rsidRPr="00097689" w:rsidRDefault="0098697A" w:rsidP="0098697A">
      <w:pPr>
        <w:rPr>
          <w:lang w:eastAsia="zh-CN"/>
        </w:rPr>
      </w:pPr>
      <w:r w:rsidRPr="00097689">
        <w:rPr>
          <w:lang w:eastAsia="zh-CN"/>
        </w:rPr>
        <w:t>The MRFP may support video transcoding between different users.</w:t>
      </w:r>
    </w:p>
    <w:p w:rsidR="0098697A" w:rsidRPr="00097689" w:rsidRDefault="0098697A" w:rsidP="0098697A">
      <w:pPr>
        <w:rPr>
          <w:lang w:eastAsia="zh-CN"/>
        </w:rPr>
      </w:pPr>
      <w:r w:rsidRPr="00097689">
        <w:rPr>
          <w:lang w:eastAsia="zh-CN"/>
        </w:rPr>
        <w:t>The MRFC may indicate to the MRFP to modify the media attribute, including:</w:t>
      </w:r>
    </w:p>
    <w:p w:rsidR="0098697A" w:rsidRPr="00097689" w:rsidRDefault="0098697A" w:rsidP="0098697A">
      <w:pPr>
        <w:pStyle w:val="B10"/>
        <w:rPr>
          <w:lang w:eastAsia="zh-CN"/>
        </w:rPr>
      </w:pPr>
      <w:r w:rsidRPr="00097689">
        <w:rPr>
          <w:lang w:eastAsia="zh-CN"/>
        </w:rPr>
        <w:t>-</w:t>
      </w:r>
      <w:r w:rsidRPr="00097689">
        <w:rPr>
          <w:lang w:eastAsia="zh-CN"/>
        </w:rPr>
        <w:tab/>
        <w:t xml:space="preserve">To create a video stream or close a video stream. </w:t>
      </w:r>
    </w:p>
    <w:p w:rsidR="0098697A" w:rsidRPr="00097689" w:rsidRDefault="0098697A" w:rsidP="0098697A">
      <w:pPr>
        <w:pStyle w:val="B10"/>
      </w:pPr>
      <w:r w:rsidRPr="00097689">
        <w:rPr>
          <w:lang w:eastAsia="zh-CN"/>
        </w:rPr>
        <w:t>-</w:t>
      </w:r>
      <w:r w:rsidRPr="00097689">
        <w:rPr>
          <w:lang w:eastAsia="zh-CN"/>
        </w:rPr>
        <w:tab/>
        <w:t>To create an audio stream or close an audio stream.</w:t>
      </w:r>
    </w:p>
    <w:p w:rsidR="0098697A" w:rsidRPr="00097689" w:rsidRDefault="0098697A" w:rsidP="0098697A">
      <w:pPr>
        <w:pStyle w:val="B10"/>
        <w:rPr>
          <w:lang w:eastAsia="zh-CN"/>
        </w:rPr>
      </w:pPr>
      <w:r w:rsidRPr="00097689">
        <w:rPr>
          <w:lang w:eastAsia="zh-CN"/>
        </w:rPr>
        <w:t>-</w:t>
      </w:r>
      <w:r w:rsidRPr="00097689">
        <w:rPr>
          <w:lang w:eastAsia="zh-CN"/>
        </w:rPr>
        <w:tab/>
        <w:t>To create a messaging stream or close a messaging stream.</w:t>
      </w:r>
    </w:p>
    <w:p w:rsidR="0098697A" w:rsidRPr="00097689" w:rsidRDefault="0098697A" w:rsidP="0098697A">
      <w:pPr>
        <w:pStyle w:val="B10"/>
        <w:rPr>
          <w:lang w:eastAsia="zh-CN"/>
        </w:rPr>
      </w:pPr>
      <w:r w:rsidRPr="00097689">
        <w:rPr>
          <w:lang w:eastAsia="zh-CN"/>
        </w:rPr>
        <w:t>-</w:t>
      </w:r>
      <w:r w:rsidRPr="00097689">
        <w:rPr>
          <w:lang w:eastAsia="zh-CN"/>
        </w:rPr>
        <w:tab/>
        <w:t>To modify the codec of audio or video.</w:t>
      </w:r>
    </w:p>
    <w:p w:rsidR="0098697A" w:rsidRPr="00097689" w:rsidRDefault="0098697A" w:rsidP="0098697A">
      <w:pPr>
        <w:pStyle w:val="Heading3"/>
        <w:rPr>
          <w:lang w:eastAsia="zh-CN"/>
        </w:rPr>
      </w:pPr>
      <w:bookmarkStart w:id="66" w:name="_Toc485587398"/>
      <w:bookmarkStart w:id="67" w:name="_Toc57882409"/>
      <w:r w:rsidRPr="00097689">
        <w:rPr>
          <w:lang w:eastAsia="zh-CN"/>
        </w:rPr>
        <w:t>5.11.2</w:t>
      </w:r>
      <w:r w:rsidRPr="00097689">
        <w:rPr>
          <w:lang w:eastAsia="zh-CN"/>
        </w:rPr>
        <w:tab/>
        <w:t>Message Conferencing</w:t>
      </w:r>
      <w:bookmarkEnd w:id="66"/>
      <w:bookmarkEnd w:id="67"/>
    </w:p>
    <w:p w:rsidR="0098697A" w:rsidRPr="00097689" w:rsidRDefault="0098697A" w:rsidP="0098697A">
      <w:pPr>
        <w:rPr>
          <w:noProof/>
          <w:lang w:eastAsia="zh-CN"/>
        </w:rPr>
      </w:pPr>
      <w:r w:rsidRPr="00097689">
        <w:rPr>
          <w:noProof/>
          <w:lang w:eastAsia="zh-CN"/>
        </w:rPr>
        <w:t xml:space="preserve">Messaging conferences allow users participating in the conference to communicate with all other participants simultaneously using session based message. Message content shall be possible to carry different media including text, image, video and audio. </w:t>
      </w:r>
    </w:p>
    <w:p w:rsidR="0098697A" w:rsidRPr="00097689" w:rsidRDefault="0098697A" w:rsidP="0098697A">
      <w:pPr>
        <w:rPr>
          <w:noProof/>
          <w:lang w:eastAsia="zh-CN"/>
        </w:rPr>
      </w:pPr>
      <w:r w:rsidRPr="00097689">
        <w:rPr>
          <w:noProof/>
          <w:lang w:eastAsia="zh-CN"/>
        </w:rPr>
        <w:lastRenderedPageBreak/>
        <w:t>The details for messaging conference within the IP Multimedia Core Network subsystem (IMS) are specified in 3GPP TS 24.247 [17].</w:t>
      </w:r>
    </w:p>
    <w:p w:rsidR="0098697A" w:rsidRPr="00097689" w:rsidRDefault="0098697A" w:rsidP="0098697A">
      <w:pPr>
        <w:rPr>
          <w:noProof/>
          <w:lang w:eastAsia="zh-CN"/>
        </w:rPr>
      </w:pPr>
      <w:r w:rsidRPr="00097689">
        <w:rPr>
          <w:noProof/>
          <w:lang w:eastAsia="zh-CN"/>
        </w:rPr>
        <w:t>The MRFC shall request the MRFP to create resources for a messaging conference.</w:t>
      </w:r>
    </w:p>
    <w:p w:rsidR="0098697A" w:rsidRPr="00097689" w:rsidRDefault="0098697A" w:rsidP="0098697A">
      <w:pPr>
        <w:rPr>
          <w:noProof/>
          <w:lang w:eastAsia="zh-CN"/>
        </w:rPr>
      </w:pPr>
      <w:r w:rsidRPr="00097689">
        <w:rPr>
          <w:noProof/>
          <w:lang w:eastAsia="zh-CN"/>
        </w:rPr>
        <w:t xml:space="preserve">The MRFC shall request the MRFP to create resources for users to join an existing conference, and to release resources for users to leave an existing conference. </w:t>
      </w:r>
    </w:p>
    <w:p w:rsidR="0098697A" w:rsidRPr="00097689" w:rsidRDefault="0098697A" w:rsidP="0098697A">
      <w:pPr>
        <w:rPr>
          <w:lang w:eastAsia="zh-CN"/>
        </w:rPr>
      </w:pPr>
      <w:r w:rsidRPr="00097689">
        <w:rPr>
          <w:lang w:eastAsia="zh-CN"/>
        </w:rPr>
        <w:t>The MRFC may indicate the granted quotas and valid time to the MRFP. The granted quotas indicate the</w:t>
      </w:r>
      <w:r w:rsidRPr="00097689">
        <w:t xml:space="preserve"> units specifying the </w:t>
      </w:r>
      <w:r w:rsidRPr="00097689">
        <w:rPr>
          <w:noProof/>
          <w:lang w:eastAsia="zh-CN"/>
        </w:rPr>
        <w:t>number of messages</w:t>
      </w:r>
      <w:r w:rsidRPr="00097689">
        <w:t xml:space="preserve"> or </w:t>
      </w:r>
      <w:r w:rsidRPr="00097689">
        <w:rPr>
          <w:noProof/>
          <w:lang w:eastAsia="zh-CN"/>
        </w:rPr>
        <w:t>volume (size) of messages</w:t>
      </w:r>
      <w:r w:rsidRPr="00097689">
        <w:t xml:space="preserve"> allowed</w:t>
      </w:r>
      <w:r w:rsidRPr="00097689">
        <w:rPr>
          <w:lang w:eastAsia="zh-CN"/>
        </w:rPr>
        <w:t xml:space="preserve"> to be </w:t>
      </w:r>
      <w:r w:rsidRPr="00097689">
        <w:rPr>
          <w:noProof/>
          <w:lang w:eastAsia="zh-CN"/>
        </w:rPr>
        <w:t>received or sent by users</w:t>
      </w:r>
      <w:r w:rsidRPr="00097689">
        <w:rPr>
          <w:lang w:eastAsia="zh-CN"/>
        </w:rPr>
        <w:t xml:space="preserve">. The valid time indicates the validity time of the granted service units. </w:t>
      </w:r>
    </w:p>
    <w:p w:rsidR="0098697A" w:rsidRPr="00097689" w:rsidRDefault="0098697A" w:rsidP="0098697A">
      <w:pPr>
        <w:rPr>
          <w:noProof/>
          <w:lang w:eastAsia="zh-CN"/>
        </w:rPr>
      </w:pPr>
      <w:r w:rsidRPr="00097689">
        <w:rPr>
          <w:lang w:eastAsia="zh-CN"/>
        </w:rPr>
        <w:t xml:space="preserve">The MRFP may report </w:t>
      </w:r>
      <w:r w:rsidRPr="00097689">
        <w:rPr>
          <w:noProof/>
          <w:lang w:eastAsia="zh-CN"/>
        </w:rPr>
        <w:t xml:space="preserve">statistics information of messages according to the indication by the MRFC </w:t>
      </w:r>
      <w:r w:rsidRPr="00097689">
        <w:rPr>
          <w:lang w:eastAsia="zh-CN"/>
        </w:rPr>
        <w:t xml:space="preserve">when the granted quota is reached or the valid time elapses even if the granted service units have not been consumed within the validity time. The </w:t>
      </w:r>
      <w:r w:rsidRPr="00097689">
        <w:rPr>
          <w:noProof/>
          <w:lang w:eastAsia="zh-CN"/>
        </w:rPr>
        <w:t>statistics information of messages</w:t>
      </w:r>
      <w:r w:rsidRPr="00097689">
        <w:rPr>
          <w:lang w:eastAsia="zh-CN"/>
        </w:rPr>
        <w:t xml:space="preserve"> may include </w:t>
      </w:r>
      <w:r w:rsidRPr="00097689">
        <w:rPr>
          <w:noProof/>
          <w:lang w:eastAsia="zh-CN"/>
        </w:rPr>
        <w:t>any of the following received or sent by users in the conference:</w:t>
      </w:r>
    </w:p>
    <w:p w:rsidR="0098697A" w:rsidRPr="00097689" w:rsidRDefault="0098697A" w:rsidP="0098697A">
      <w:pPr>
        <w:pStyle w:val="B10"/>
        <w:rPr>
          <w:noProof/>
          <w:lang w:eastAsia="zh-CN"/>
        </w:rPr>
      </w:pPr>
      <w:r w:rsidRPr="00097689">
        <w:rPr>
          <w:noProof/>
          <w:lang w:eastAsia="zh-CN"/>
        </w:rPr>
        <w:t>-</w:t>
      </w:r>
      <w:r w:rsidRPr="00097689">
        <w:rPr>
          <w:noProof/>
          <w:lang w:eastAsia="zh-CN"/>
        </w:rPr>
        <w:tab/>
        <w:t>number of messages sent</w:t>
      </w:r>
    </w:p>
    <w:p w:rsidR="0098697A" w:rsidRPr="00097689" w:rsidRDefault="0098697A" w:rsidP="0098697A">
      <w:pPr>
        <w:pStyle w:val="B10"/>
        <w:rPr>
          <w:noProof/>
          <w:lang w:eastAsia="zh-CN"/>
        </w:rPr>
      </w:pPr>
      <w:r w:rsidRPr="00097689">
        <w:rPr>
          <w:noProof/>
          <w:lang w:eastAsia="zh-CN"/>
        </w:rPr>
        <w:t>-</w:t>
      </w:r>
      <w:r w:rsidRPr="00097689">
        <w:rPr>
          <w:noProof/>
          <w:lang w:eastAsia="zh-CN"/>
        </w:rPr>
        <w:tab/>
        <w:t>number of messages received</w:t>
      </w:r>
    </w:p>
    <w:p w:rsidR="0098697A" w:rsidRPr="00097689" w:rsidRDefault="0098697A" w:rsidP="0098697A">
      <w:pPr>
        <w:pStyle w:val="B10"/>
        <w:rPr>
          <w:noProof/>
          <w:lang w:eastAsia="zh-CN"/>
        </w:rPr>
      </w:pPr>
      <w:r w:rsidRPr="00097689">
        <w:rPr>
          <w:noProof/>
          <w:lang w:eastAsia="zh-CN"/>
        </w:rPr>
        <w:t>-</w:t>
      </w:r>
      <w:r w:rsidRPr="00097689">
        <w:rPr>
          <w:noProof/>
          <w:lang w:eastAsia="zh-CN"/>
        </w:rPr>
        <w:tab/>
        <w:t xml:space="preserve">volume (size) of messages sent </w:t>
      </w:r>
    </w:p>
    <w:p w:rsidR="0098697A" w:rsidRPr="00097689" w:rsidRDefault="0098697A" w:rsidP="0098697A">
      <w:pPr>
        <w:pStyle w:val="B10"/>
        <w:rPr>
          <w:noProof/>
          <w:lang w:eastAsia="zh-CN"/>
        </w:rPr>
      </w:pPr>
      <w:r w:rsidRPr="00097689">
        <w:rPr>
          <w:noProof/>
          <w:lang w:eastAsia="zh-CN"/>
        </w:rPr>
        <w:t>-</w:t>
      </w:r>
      <w:r w:rsidRPr="00097689">
        <w:rPr>
          <w:noProof/>
          <w:lang w:eastAsia="zh-CN"/>
        </w:rPr>
        <w:tab/>
        <w:t>volume (size) of messages received.</w:t>
      </w:r>
    </w:p>
    <w:p w:rsidR="0098697A" w:rsidRPr="00097689" w:rsidRDefault="0098697A" w:rsidP="0098697A">
      <w:pPr>
        <w:rPr>
          <w:noProof/>
          <w:lang w:eastAsia="zh-CN"/>
        </w:rPr>
      </w:pPr>
      <w:r w:rsidRPr="00097689">
        <w:rPr>
          <w:noProof/>
          <w:lang w:eastAsia="zh-CN"/>
        </w:rPr>
        <w:t xml:space="preserve">The MRFC may request the MRFP to report the statistics information of messages sent and/or received </w:t>
      </w:r>
      <w:r w:rsidRPr="00097689">
        <w:rPr>
          <w:lang w:eastAsia="zh-CN"/>
        </w:rPr>
        <w:t>at the end of the session or during the session</w:t>
      </w:r>
      <w:r w:rsidRPr="00097689">
        <w:rPr>
          <w:noProof/>
          <w:lang w:eastAsia="zh-CN"/>
        </w:rPr>
        <w:t>.</w:t>
      </w:r>
    </w:p>
    <w:p w:rsidR="0098697A" w:rsidRPr="00097689" w:rsidRDefault="0098697A" w:rsidP="0098697A">
      <w:pPr>
        <w:rPr>
          <w:noProof/>
          <w:lang w:eastAsia="zh-CN"/>
        </w:rPr>
      </w:pPr>
      <w:r w:rsidRPr="00097689">
        <w:rPr>
          <w:noProof/>
          <w:lang w:eastAsia="zh-CN"/>
        </w:rPr>
        <w:t>The MRFP may report the statistics information</w:t>
      </w:r>
      <w:r w:rsidRPr="00097689">
        <w:rPr>
          <w:lang w:eastAsia="zh-CN"/>
        </w:rPr>
        <w:t xml:space="preserve"> at the end of the session or during the session as requested by the MRFC. </w:t>
      </w:r>
      <w:r w:rsidRPr="00097689">
        <w:rPr>
          <w:noProof/>
          <w:lang w:eastAsia="zh-CN"/>
        </w:rPr>
        <w:t xml:space="preserve">The statistics information of messages may includeany of the following received or sent by users in the conference: </w:t>
      </w:r>
    </w:p>
    <w:p w:rsidR="0098697A" w:rsidRPr="00097689" w:rsidRDefault="0098697A" w:rsidP="0098697A">
      <w:pPr>
        <w:pStyle w:val="B10"/>
        <w:rPr>
          <w:noProof/>
          <w:lang w:eastAsia="zh-CN"/>
        </w:rPr>
      </w:pPr>
      <w:r w:rsidRPr="00097689">
        <w:rPr>
          <w:noProof/>
          <w:lang w:eastAsia="zh-CN"/>
        </w:rPr>
        <w:t>-</w:t>
      </w:r>
      <w:r w:rsidRPr="00097689">
        <w:rPr>
          <w:noProof/>
          <w:lang w:eastAsia="zh-CN"/>
        </w:rPr>
        <w:tab/>
        <w:t>number of messages sent</w:t>
      </w:r>
    </w:p>
    <w:p w:rsidR="0098697A" w:rsidRPr="00097689" w:rsidRDefault="0098697A" w:rsidP="0098697A">
      <w:pPr>
        <w:pStyle w:val="B10"/>
        <w:rPr>
          <w:noProof/>
          <w:lang w:eastAsia="zh-CN"/>
        </w:rPr>
      </w:pPr>
      <w:r w:rsidRPr="00097689">
        <w:rPr>
          <w:noProof/>
          <w:lang w:eastAsia="zh-CN"/>
        </w:rPr>
        <w:t>-</w:t>
      </w:r>
      <w:r w:rsidRPr="00097689">
        <w:rPr>
          <w:noProof/>
          <w:lang w:eastAsia="zh-CN"/>
        </w:rPr>
        <w:tab/>
        <w:t>number of messages received</w:t>
      </w:r>
    </w:p>
    <w:p w:rsidR="0098697A" w:rsidRPr="00097689" w:rsidRDefault="0098697A" w:rsidP="0098697A">
      <w:pPr>
        <w:pStyle w:val="B10"/>
        <w:rPr>
          <w:noProof/>
          <w:lang w:eastAsia="zh-CN"/>
        </w:rPr>
      </w:pPr>
      <w:r w:rsidRPr="00097689">
        <w:rPr>
          <w:noProof/>
          <w:lang w:eastAsia="zh-CN"/>
        </w:rPr>
        <w:t>-</w:t>
      </w:r>
      <w:r w:rsidRPr="00097689">
        <w:rPr>
          <w:noProof/>
          <w:lang w:eastAsia="zh-CN"/>
        </w:rPr>
        <w:tab/>
        <w:t xml:space="preserve">volume (size) of messages sent </w:t>
      </w:r>
    </w:p>
    <w:p w:rsidR="0098697A" w:rsidRPr="00097689" w:rsidRDefault="0098697A" w:rsidP="0098697A">
      <w:pPr>
        <w:pStyle w:val="B10"/>
        <w:rPr>
          <w:noProof/>
          <w:lang w:eastAsia="zh-CN"/>
        </w:rPr>
      </w:pPr>
      <w:r w:rsidRPr="00097689">
        <w:rPr>
          <w:noProof/>
          <w:lang w:eastAsia="zh-CN"/>
        </w:rPr>
        <w:t>-</w:t>
      </w:r>
      <w:r w:rsidRPr="00097689">
        <w:rPr>
          <w:noProof/>
          <w:lang w:eastAsia="zh-CN"/>
        </w:rPr>
        <w:tab/>
        <w:t>volume (size) of messages received</w:t>
      </w:r>
    </w:p>
    <w:p w:rsidR="0098697A" w:rsidRPr="00097689" w:rsidRDefault="0098697A" w:rsidP="0098697A">
      <w:pPr>
        <w:rPr>
          <w:noProof/>
          <w:lang w:eastAsia="zh-CN"/>
        </w:rPr>
      </w:pPr>
      <w:r w:rsidRPr="00097689">
        <w:rPr>
          <w:noProof/>
          <w:lang w:eastAsia="zh-CN"/>
        </w:rPr>
        <w:t>The MRFP shall utilize the Message Session Relay Protocol (MSRP) (see IETF RFC 4975 [18]) to transport messages carrying different media including text, images, video and audio. The Media types shall be MIME encoded.</w:t>
      </w:r>
    </w:p>
    <w:p w:rsidR="0098697A" w:rsidRPr="00097689" w:rsidRDefault="0098697A" w:rsidP="0098697A">
      <w:pPr>
        <w:rPr>
          <w:lang w:eastAsia="zh-CN"/>
        </w:rPr>
      </w:pPr>
      <w:r w:rsidRPr="00097689">
        <w:rPr>
          <w:lang w:eastAsia="zh-CN"/>
        </w:rPr>
        <w:t>The MRFC may request the MRFP to play messaging (according to clause 5.8) during the conference.</w:t>
      </w:r>
    </w:p>
    <w:p w:rsidR="0098697A" w:rsidRPr="00097689" w:rsidRDefault="0098697A" w:rsidP="0098697A">
      <w:pPr>
        <w:rPr>
          <w:noProof/>
          <w:lang w:eastAsia="zh-CN"/>
        </w:rPr>
      </w:pPr>
      <w:r w:rsidRPr="00097689">
        <w:rPr>
          <w:lang w:eastAsia="zh-CN"/>
        </w:rPr>
        <w:t>The MRFC may request the MRFP to support the message record (according to clause 5.9), including global storage of sessions and personal storage during the conference.</w:t>
      </w:r>
    </w:p>
    <w:p w:rsidR="0098697A" w:rsidRPr="00097689" w:rsidRDefault="0098697A" w:rsidP="0098697A">
      <w:pPr>
        <w:rPr>
          <w:color w:val="000000"/>
          <w:lang w:eastAsia="zh-CN"/>
        </w:rPr>
      </w:pPr>
      <w:r w:rsidRPr="00097689">
        <w:rPr>
          <w:lang w:eastAsia="zh-CN"/>
        </w:rPr>
        <w:t>The MRFC</w:t>
      </w:r>
      <w:r w:rsidRPr="00097689">
        <w:rPr>
          <w:color w:val="000000"/>
          <w:lang w:eastAsia="zh-CN"/>
        </w:rPr>
        <w:t xml:space="preserve"> may request the MRFP to filter the message of the recipient. If the filtering capabilities are supported:</w:t>
      </w:r>
    </w:p>
    <w:p w:rsidR="0098697A" w:rsidRPr="00097689" w:rsidRDefault="0098697A" w:rsidP="0098697A">
      <w:pPr>
        <w:pStyle w:val="B10"/>
        <w:rPr>
          <w:lang w:eastAsia="zh-CN"/>
        </w:rPr>
      </w:pPr>
      <w:r w:rsidRPr="00097689">
        <w:rPr>
          <w:lang w:eastAsia="zh-CN"/>
        </w:rPr>
        <w:t>-</w:t>
      </w:r>
      <w:r w:rsidRPr="00097689">
        <w:rPr>
          <w:lang w:eastAsia="zh-CN"/>
        </w:rPr>
        <w:tab/>
        <w:t xml:space="preserve">The MRFC shall request the MRFP to start/stop </w:t>
      </w:r>
      <w:r w:rsidRPr="00097689">
        <w:rPr>
          <w:color w:val="000000"/>
          <w:lang w:eastAsia="zh-CN"/>
        </w:rPr>
        <w:t>message filtering</w:t>
      </w:r>
      <w:r w:rsidRPr="00097689">
        <w:rPr>
          <w:lang w:eastAsia="zh-CN"/>
        </w:rPr>
        <w:t>.</w:t>
      </w:r>
    </w:p>
    <w:p w:rsidR="0098697A" w:rsidRPr="00097689" w:rsidRDefault="0098697A" w:rsidP="0098697A">
      <w:pPr>
        <w:pStyle w:val="B10"/>
      </w:pPr>
      <w:r w:rsidRPr="00097689">
        <w:t>-</w:t>
      </w:r>
      <w:r w:rsidRPr="00097689">
        <w:tab/>
        <w:t xml:space="preserve">The MRFC shall indicate the </w:t>
      </w:r>
      <w:r w:rsidRPr="00097689">
        <w:rPr>
          <w:color w:val="000000"/>
          <w:lang w:eastAsia="zh-CN"/>
        </w:rPr>
        <w:t>filtering criteria to the MRFP. The filtering criteria may include sender address, message size, message content type (e.g. video, audio), message content format (e.g. mpeg, jpeg) and message subject.</w:t>
      </w:r>
    </w:p>
    <w:p w:rsidR="0098697A" w:rsidRPr="00097689" w:rsidRDefault="0098697A" w:rsidP="0098697A">
      <w:pPr>
        <w:pStyle w:val="B10"/>
      </w:pPr>
      <w:r w:rsidRPr="00097689">
        <w:t>-</w:t>
      </w:r>
      <w:r w:rsidRPr="00097689">
        <w:tab/>
        <w:t>The MRFC shall indicate</w:t>
      </w:r>
      <w:r w:rsidRPr="00097689">
        <w:rPr>
          <w:lang w:eastAsia="zh-CN"/>
        </w:rPr>
        <w:t xml:space="preserve"> the message treatments to the MRFP. The message treatments include block the delivery of the message content, store the message content and redirect the message to another address. </w:t>
      </w:r>
    </w:p>
    <w:p w:rsidR="0098697A" w:rsidRPr="00097689" w:rsidRDefault="0098697A" w:rsidP="0098697A">
      <w:pPr>
        <w:pStyle w:val="B10"/>
      </w:pPr>
      <w:r w:rsidRPr="00097689">
        <w:t>-</w:t>
      </w:r>
      <w:r w:rsidRPr="00097689">
        <w:tab/>
        <w:t>The MRFP shall execute the message treatment when the criteria is reached.</w:t>
      </w:r>
    </w:p>
    <w:p w:rsidR="0098697A" w:rsidRPr="00097689" w:rsidRDefault="0098697A" w:rsidP="0098697A">
      <w:pPr>
        <w:pStyle w:val="Heading2"/>
      </w:pPr>
      <w:bookmarkStart w:id="68" w:name="_Toc485587399"/>
      <w:bookmarkStart w:id="69" w:name="_Toc57882410"/>
      <w:r w:rsidRPr="00097689">
        <w:lastRenderedPageBreak/>
        <w:t>5.12</w:t>
      </w:r>
      <w:r w:rsidRPr="00097689">
        <w:tab/>
        <w:t>Audio Transcoding</w:t>
      </w:r>
      <w:bookmarkEnd w:id="68"/>
      <w:bookmarkEnd w:id="69"/>
    </w:p>
    <w:p w:rsidR="0098697A" w:rsidRPr="00097689" w:rsidRDefault="0098697A" w:rsidP="0098697A">
      <w:pPr>
        <w:pStyle w:val="Heading3"/>
      </w:pPr>
      <w:bookmarkStart w:id="70" w:name="_Toc485587400"/>
      <w:bookmarkStart w:id="71" w:name="_Toc57882411"/>
      <w:r w:rsidRPr="00097689">
        <w:t>5.12.1</w:t>
      </w:r>
      <w:r w:rsidRPr="00097689">
        <w:tab/>
        <w:t>General</w:t>
      </w:r>
      <w:bookmarkEnd w:id="70"/>
      <w:bookmarkEnd w:id="71"/>
    </w:p>
    <w:p w:rsidR="0098697A" w:rsidRPr="00097689" w:rsidRDefault="0098697A" w:rsidP="0098697A">
      <w:pPr>
        <w:rPr>
          <w:rFonts w:eastAsia="SimSun"/>
          <w:lang w:eastAsia="zh-CN"/>
        </w:rPr>
      </w:pPr>
      <w:r w:rsidRPr="00097689">
        <w:rPr>
          <w:lang w:eastAsia="zh-CN"/>
        </w:rPr>
        <w:t xml:space="preserve">The MRFP shall support audio transcoding between streams of two Terminations within the same context where the streams are encoded differently, in accordance with standard H.248.1 principles, see ITU-T H.248.1 [3]. As minimum </w:t>
      </w:r>
    </w:p>
    <w:p w:rsidR="0098697A" w:rsidRPr="00097689" w:rsidRDefault="0098697A" w:rsidP="0098697A">
      <w:r w:rsidRPr="00097689">
        <w:t>requirement the MRFP shall support the default 3GPP audio codec AMR (narrowband), and optionally any other audio codecs as specified in 3GPP TS 26.235 [8].</w:t>
      </w:r>
    </w:p>
    <w:p w:rsidR="0098697A" w:rsidRPr="00097689" w:rsidRDefault="0098697A" w:rsidP="0098697A">
      <w:pPr>
        <w:pStyle w:val="Heading3"/>
      </w:pPr>
      <w:bookmarkStart w:id="72" w:name="_Toc485587401"/>
      <w:bookmarkStart w:id="73" w:name="_Toc57882412"/>
      <w:r w:rsidRPr="00097689">
        <w:t>5.12.2</w:t>
      </w:r>
      <w:r w:rsidRPr="00097689">
        <w:tab/>
        <w:t>Handling of common codec parameters</w:t>
      </w:r>
      <w:bookmarkEnd w:id="72"/>
      <w:bookmarkEnd w:id="73"/>
    </w:p>
    <w:p w:rsidR="0098697A" w:rsidRPr="00097689" w:rsidRDefault="0098697A" w:rsidP="0098697A">
      <w:r w:rsidRPr="00097689">
        <w:t>Table 5.12.2.1 describes the MRFC handling of codec related parameters applicable to multiple codecs when the MRFC sends an SDP offer.</w:t>
      </w:r>
    </w:p>
    <w:p w:rsidR="0098697A" w:rsidRPr="00097689" w:rsidRDefault="0098697A" w:rsidP="0098697A">
      <w:pPr>
        <w:pStyle w:val="TH"/>
      </w:pPr>
      <w:r w:rsidRPr="00097689">
        <w:t xml:space="preserve">Table </w:t>
      </w:r>
      <w:r w:rsidRPr="00097689">
        <w:rPr>
          <w:lang w:eastAsia="ko-KR"/>
        </w:rPr>
        <w:t>5.12.2.1</w:t>
      </w:r>
      <w:r w:rsidRPr="00097689">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8697A" w:rsidRPr="00097689" w:rsidTr="00097689">
        <w:tblPrEx>
          <w:tblCellMar>
            <w:top w:w="0" w:type="dxa"/>
            <w:bottom w:w="0" w:type="dxa"/>
          </w:tblCellMar>
        </w:tblPrEx>
        <w:trPr>
          <w:jc w:val="center"/>
        </w:trPr>
        <w:tc>
          <w:tcPr>
            <w:tcW w:w="1561" w:type="dxa"/>
            <w:tcBorders>
              <w:top w:val="single" w:sz="12" w:space="0" w:color="auto"/>
            </w:tcBorders>
          </w:tcPr>
          <w:p w:rsidR="0098697A" w:rsidRPr="00097689" w:rsidRDefault="0098697A" w:rsidP="00097689">
            <w:pPr>
              <w:pStyle w:val="TAH"/>
            </w:pPr>
            <w:r w:rsidRPr="00097689">
              <w:t>Parameter</w:t>
            </w:r>
          </w:p>
        </w:tc>
        <w:tc>
          <w:tcPr>
            <w:tcW w:w="3969" w:type="dxa"/>
            <w:tcBorders>
              <w:top w:val="single" w:sz="12" w:space="0" w:color="auto"/>
            </w:tcBorders>
          </w:tcPr>
          <w:p w:rsidR="0098697A" w:rsidRPr="00097689" w:rsidRDefault="0098697A" w:rsidP="00097689">
            <w:pPr>
              <w:pStyle w:val="TAH"/>
            </w:pPr>
            <w:r w:rsidRPr="00097689">
              <w:t>Handling of common codec parameter in sent SDP offer</w:t>
            </w:r>
          </w:p>
        </w:tc>
        <w:tc>
          <w:tcPr>
            <w:tcW w:w="4111" w:type="dxa"/>
            <w:tcBorders>
              <w:top w:val="single" w:sz="12" w:space="0" w:color="auto"/>
            </w:tcBorders>
          </w:tcPr>
          <w:p w:rsidR="0098697A" w:rsidRPr="00097689" w:rsidRDefault="0098697A" w:rsidP="00097689">
            <w:pPr>
              <w:pStyle w:val="TAH"/>
            </w:pPr>
            <w:r w:rsidRPr="00097689">
              <w:t>Handling of common codec parameter in received SDP answer</w:t>
            </w:r>
          </w:p>
        </w:tc>
      </w:tr>
      <w:tr w:rsidR="0098697A" w:rsidRPr="00097689" w:rsidTr="00097689">
        <w:tblPrEx>
          <w:tblCellMar>
            <w:top w:w="0" w:type="dxa"/>
            <w:bottom w:w="0" w:type="dxa"/>
          </w:tblCellMar>
        </w:tblPrEx>
        <w:trPr>
          <w:jc w:val="center"/>
        </w:trPr>
        <w:tc>
          <w:tcPr>
            <w:tcW w:w="1561" w:type="dxa"/>
            <w:tcBorders>
              <w:top w:val="single" w:sz="12" w:space="0" w:color="auto"/>
            </w:tcBorders>
          </w:tcPr>
          <w:p w:rsidR="0098697A" w:rsidRPr="00097689" w:rsidRDefault="0098697A" w:rsidP="00097689">
            <w:pPr>
              <w:pStyle w:val="TAL"/>
              <w:rPr>
                <w:bCs/>
              </w:rPr>
            </w:pPr>
            <w:r w:rsidRPr="00097689">
              <w:rPr>
                <w:lang w:eastAsia="ja-JP"/>
              </w:rPr>
              <w:t>ptime (NOTE)</w:t>
            </w:r>
          </w:p>
        </w:tc>
        <w:tc>
          <w:tcPr>
            <w:tcW w:w="3969" w:type="dxa"/>
            <w:tcBorders>
              <w:top w:val="single" w:sz="12" w:space="0" w:color="auto"/>
            </w:tcBorders>
          </w:tcPr>
          <w:p w:rsidR="0098697A" w:rsidRPr="00097689" w:rsidRDefault="0098697A" w:rsidP="00097689">
            <w:pPr>
              <w:pStyle w:val="TAL"/>
            </w:pPr>
            <w:r w:rsidRPr="00097689">
              <w:t>The MRFC may add the parameter with a value according to configured preferences to the SDP offer.</w:t>
            </w:r>
          </w:p>
        </w:tc>
        <w:tc>
          <w:tcPr>
            <w:tcW w:w="4111" w:type="dxa"/>
            <w:tcBorders>
              <w:top w:val="single" w:sz="12" w:space="0" w:color="auto"/>
            </w:tcBorders>
          </w:tcPr>
          <w:p w:rsidR="0098697A" w:rsidRPr="00097689" w:rsidRDefault="0098697A" w:rsidP="00097689">
            <w:pPr>
              <w:pStyle w:val="TAL"/>
            </w:pPr>
            <w:r w:rsidRPr="00097689">
              <w:t>If the ptime parameter is included in the received SDP answer, the MRFC shall supply the parameter to the MRFP for the termination towards the answerer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t>maxptime (NOTE)</w:t>
            </w:r>
          </w:p>
        </w:tc>
        <w:tc>
          <w:tcPr>
            <w:tcW w:w="3969" w:type="dxa"/>
          </w:tcPr>
          <w:p w:rsidR="0098697A" w:rsidRPr="00097689" w:rsidRDefault="0098697A" w:rsidP="00097689">
            <w:pPr>
              <w:pStyle w:val="TAL"/>
            </w:pPr>
            <w:r w:rsidRPr="00097689">
              <w:t>The MRFC may add the parameter with a value according to the MRFP capabilities to the SDP offer.</w:t>
            </w:r>
          </w:p>
        </w:tc>
        <w:tc>
          <w:tcPr>
            <w:tcW w:w="4111" w:type="dxa"/>
          </w:tcPr>
          <w:p w:rsidR="0098697A" w:rsidRPr="00097689" w:rsidRDefault="0098697A" w:rsidP="00097689">
            <w:pPr>
              <w:pStyle w:val="TAL"/>
            </w:pPr>
            <w:r w:rsidRPr="00097689">
              <w:t>If the maxptime parameter is included in the received SDP answer, the MRFC shall supply the parameter to the MRFP for the termination towards the answerer in the remote descriptor.</w:t>
            </w:r>
          </w:p>
        </w:tc>
      </w:tr>
      <w:tr w:rsidR="0098697A" w:rsidRPr="00097689" w:rsidTr="00097689">
        <w:tblPrEx>
          <w:tblCellMar>
            <w:top w:w="0" w:type="dxa"/>
            <w:bottom w:w="0" w:type="dxa"/>
          </w:tblCellMar>
        </w:tblPrEx>
        <w:trPr>
          <w:jc w:val="center"/>
        </w:trPr>
        <w:tc>
          <w:tcPr>
            <w:tcW w:w="9641" w:type="dxa"/>
            <w:gridSpan w:val="3"/>
            <w:tcBorders>
              <w:top w:val="single" w:sz="12" w:space="0" w:color="auto"/>
            </w:tcBorders>
          </w:tcPr>
          <w:p w:rsidR="0098697A" w:rsidRPr="00097689" w:rsidRDefault="0098697A" w:rsidP="00097689">
            <w:pPr>
              <w:pStyle w:val="TAN"/>
            </w:pPr>
            <w:r w:rsidRPr="00097689">
              <w:t>NOTE:</w:t>
            </w:r>
            <w:r w:rsidRPr="00097689">
              <w:tab/>
              <w:t>This SDP attribute is defined in IETF RFC 4566 [44]. It applies to all codecs offered in an SDP media line.</w:t>
            </w:r>
          </w:p>
        </w:tc>
      </w:tr>
    </w:tbl>
    <w:p w:rsidR="0098697A" w:rsidRPr="00097689" w:rsidRDefault="0098697A" w:rsidP="0098697A"/>
    <w:p w:rsidR="0098697A" w:rsidRPr="00097689" w:rsidRDefault="0098697A" w:rsidP="0098697A">
      <w:r w:rsidRPr="00097689">
        <w:t>Table 5.12.2.2 describes the MRFC handling of codec related parameters applicable to multiple codecs when the MRFC receives an SDP offer.</w:t>
      </w:r>
    </w:p>
    <w:p w:rsidR="0098697A" w:rsidRPr="00097689" w:rsidRDefault="0098697A" w:rsidP="0098697A">
      <w:pPr>
        <w:pStyle w:val="TH"/>
      </w:pPr>
      <w:r w:rsidRPr="00097689">
        <w:t xml:space="preserve">Table </w:t>
      </w:r>
      <w:r w:rsidRPr="00097689">
        <w:rPr>
          <w:lang w:eastAsia="ko-KR"/>
        </w:rPr>
        <w:t>5.12.2.2</w:t>
      </w:r>
      <w:r w:rsidRPr="00097689">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8697A" w:rsidRPr="00097689" w:rsidTr="00097689">
        <w:tblPrEx>
          <w:tblCellMar>
            <w:top w:w="0" w:type="dxa"/>
            <w:bottom w:w="0" w:type="dxa"/>
          </w:tblCellMar>
        </w:tblPrEx>
        <w:trPr>
          <w:jc w:val="center"/>
        </w:trPr>
        <w:tc>
          <w:tcPr>
            <w:tcW w:w="1561" w:type="dxa"/>
            <w:tcBorders>
              <w:top w:val="single" w:sz="12" w:space="0" w:color="auto"/>
            </w:tcBorders>
          </w:tcPr>
          <w:p w:rsidR="0098697A" w:rsidRPr="00097689" w:rsidRDefault="0098697A" w:rsidP="00097689">
            <w:pPr>
              <w:pStyle w:val="TAH"/>
            </w:pPr>
            <w:r w:rsidRPr="00097689">
              <w:t>Parameter</w:t>
            </w:r>
          </w:p>
        </w:tc>
        <w:tc>
          <w:tcPr>
            <w:tcW w:w="3969" w:type="dxa"/>
            <w:tcBorders>
              <w:top w:val="single" w:sz="12" w:space="0" w:color="auto"/>
            </w:tcBorders>
          </w:tcPr>
          <w:p w:rsidR="0098697A" w:rsidRPr="00097689" w:rsidRDefault="0098697A" w:rsidP="00097689">
            <w:pPr>
              <w:pStyle w:val="TAH"/>
            </w:pPr>
            <w:r w:rsidRPr="00097689">
              <w:t>Handling of common codec parameter in received SDP offer</w:t>
            </w:r>
          </w:p>
        </w:tc>
        <w:tc>
          <w:tcPr>
            <w:tcW w:w="4110" w:type="dxa"/>
            <w:tcBorders>
              <w:top w:val="single" w:sz="12" w:space="0" w:color="auto"/>
            </w:tcBorders>
          </w:tcPr>
          <w:p w:rsidR="0098697A" w:rsidRPr="00097689" w:rsidRDefault="0098697A" w:rsidP="00097689">
            <w:pPr>
              <w:pStyle w:val="TAH"/>
            </w:pPr>
            <w:r w:rsidRPr="00097689">
              <w:t>Handling of common codec parameter in sent SDP answer</w:t>
            </w:r>
          </w:p>
        </w:tc>
      </w:tr>
      <w:tr w:rsidR="0098697A" w:rsidRPr="00097689" w:rsidTr="00097689">
        <w:tblPrEx>
          <w:tblCellMar>
            <w:top w:w="0" w:type="dxa"/>
            <w:bottom w:w="0" w:type="dxa"/>
          </w:tblCellMar>
        </w:tblPrEx>
        <w:trPr>
          <w:jc w:val="center"/>
        </w:trPr>
        <w:tc>
          <w:tcPr>
            <w:tcW w:w="1561" w:type="dxa"/>
            <w:tcBorders>
              <w:top w:val="single" w:sz="12" w:space="0" w:color="auto"/>
            </w:tcBorders>
          </w:tcPr>
          <w:p w:rsidR="0098697A" w:rsidRPr="00097689" w:rsidRDefault="0098697A" w:rsidP="00097689">
            <w:pPr>
              <w:pStyle w:val="TAL"/>
              <w:rPr>
                <w:bCs/>
              </w:rPr>
            </w:pPr>
            <w:r w:rsidRPr="00097689">
              <w:rPr>
                <w:lang w:eastAsia="ja-JP"/>
              </w:rPr>
              <w:t>ptime (NOTE)</w:t>
            </w:r>
          </w:p>
        </w:tc>
        <w:tc>
          <w:tcPr>
            <w:tcW w:w="3969" w:type="dxa"/>
            <w:tcBorders>
              <w:top w:val="single" w:sz="12" w:space="0" w:color="auto"/>
            </w:tcBorders>
          </w:tcPr>
          <w:p w:rsidR="0098697A" w:rsidRPr="00097689" w:rsidRDefault="0098697A" w:rsidP="00097689">
            <w:pPr>
              <w:pStyle w:val="TAL"/>
            </w:pPr>
            <w:r w:rsidRPr="00097689">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rsidR="0098697A" w:rsidRPr="00097689" w:rsidRDefault="0098697A" w:rsidP="00097689">
            <w:pPr>
              <w:pStyle w:val="TAL"/>
            </w:pPr>
            <w:r w:rsidRPr="00097689">
              <w:t>The MRFC may add the ptime parameter with a value according to configured preferences to the SDP answer.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t>maxptime (NOTE)</w:t>
            </w:r>
          </w:p>
        </w:tc>
        <w:tc>
          <w:tcPr>
            <w:tcW w:w="3969" w:type="dxa"/>
          </w:tcPr>
          <w:p w:rsidR="0098697A" w:rsidRPr="00097689" w:rsidRDefault="0098697A" w:rsidP="00097689">
            <w:pPr>
              <w:pStyle w:val="TAL"/>
            </w:pPr>
            <w:r w:rsidRPr="00097689">
              <w:t>If the maxptime parameter is included in the received SDP offer, the MRFC shall supply the parameter to the MRFP for the termination towards the offerer in the remote descriptor.</w:t>
            </w:r>
          </w:p>
        </w:tc>
        <w:tc>
          <w:tcPr>
            <w:tcW w:w="4110" w:type="dxa"/>
          </w:tcPr>
          <w:p w:rsidR="0098697A" w:rsidRPr="00097689" w:rsidRDefault="0098697A" w:rsidP="00097689">
            <w:pPr>
              <w:pStyle w:val="TAL"/>
            </w:pPr>
            <w:r w:rsidRPr="00097689">
              <w:t>The MRFC may add the maxptime parameter with a value according to the MRFP capabilities to the SDP answer.</w:t>
            </w:r>
          </w:p>
        </w:tc>
      </w:tr>
      <w:tr w:rsidR="0098697A" w:rsidRPr="00097689" w:rsidTr="00097689">
        <w:tblPrEx>
          <w:tblCellMar>
            <w:top w:w="0" w:type="dxa"/>
            <w:bottom w:w="0" w:type="dxa"/>
          </w:tblCellMar>
        </w:tblPrEx>
        <w:trPr>
          <w:jc w:val="center"/>
        </w:trPr>
        <w:tc>
          <w:tcPr>
            <w:tcW w:w="9640" w:type="dxa"/>
            <w:gridSpan w:val="3"/>
            <w:tcBorders>
              <w:top w:val="single" w:sz="12" w:space="0" w:color="auto"/>
            </w:tcBorders>
          </w:tcPr>
          <w:p w:rsidR="0098697A" w:rsidRPr="00097689" w:rsidRDefault="0098697A" w:rsidP="00097689">
            <w:pPr>
              <w:pStyle w:val="TAN"/>
            </w:pPr>
            <w:r w:rsidRPr="00097689">
              <w:t>NOTE:</w:t>
            </w:r>
            <w:r w:rsidRPr="00097689">
              <w:tab/>
              <w:t>This SDP attribute is defined in IETF RFC 4566 [44]. It applies to all codecs offered in an SDP media line.</w:t>
            </w:r>
          </w:p>
        </w:tc>
      </w:tr>
    </w:tbl>
    <w:p w:rsidR="0098697A" w:rsidRPr="00097689" w:rsidRDefault="0098697A" w:rsidP="0098697A"/>
    <w:p w:rsidR="0098697A" w:rsidRPr="00097689" w:rsidRDefault="0098697A" w:rsidP="0098697A">
      <w:r w:rsidRPr="00097689">
        <w:t xml:space="preserve">The MRFP handling of codec related parameters applicable to multiple codecs shall follow table 5.13.2.2 in 3GPP TS 23.334 [41]. </w:t>
      </w:r>
    </w:p>
    <w:p w:rsidR="0098697A" w:rsidRPr="00097689" w:rsidRDefault="0098697A" w:rsidP="0098697A">
      <w:pPr>
        <w:pStyle w:val="Heading3"/>
      </w:pPr>
      <w:bookmarkStart w:id="74" w:name="_Toc485587402"/>
      <w:bookmarkStart w:id="75" w:name="_Toc57882413"/>
      <w:r w:rsidRPr="00097689">
        <w:t>5.12.3</w:t>
      </w:r>
      <w:r w:rsidRPr="00097689">
        <w:tab/>
        <w:t>Handling of the EVS speech codec</w:t>
      </w:r>
      <w:bookmarkEnd w:id="74"/>
      <w:bookmarkEnd w:id="75"/>
    </w:p>
    <w:p w:rsidR="0098697A" w:rsidRPr="00097689" w:rsidRDefault="0098697A" w:rsidP="0098697A">
      <w:r w:rsidRPr="00097689">
        <w:t>The Enhanced Voice Services (EVS) speech codec is defined in 3GPP TS 26.441 [42]. Its RTP payload type is defined in 3GPP TS 26.445 [43], and procedures for its usage as IMS Multimedia Telephony speech codec are defined in 3GPP TS 26.114 [23].</w:t>
      </w:r>
    </w:p>
    <w:p w:rsidR="0098697A" w:rsidRPr="00097689" w:rsidRDefault="0098697A" w:rsidP="0098697A">
      <w:r w:rsidRPr="00097689">
        <w:t xml:space="preserve">The MRFC and the MRFP may support transcoding to and from the EVS speech codec. If they do so, the procedures in the present </w:t>
      </w:r>
      <w:r w:rsidR="00097689">
        <w:t>clause</w:t>
      </w:r>
      <w:r w:rsidRPr="00097689">
        <w:t xml:space="preserve"> apply.</w:t>
      </w:r>
    </w:p>
    <w:p w:rsidR="0098697A" w:rsidRPr="00097689" w:rsidRDefault="0098697A" w:rsidP="0098697A">
      <w:r w:rsidRPr="00097689">
        <w:lastRenderedPageBreak/>
        <w:t>Table 5.12.3.1 describes the MRFC handling of EVS codec parameters when the MRFC sends an SDP offer for an EVS payload type, and that EVS payload type is selected in the SDP answer. In addition, rules for the parameter handling in 3GPP TS 26.445 [43] shall apply.</w:t>
      </w:r>
    </w:p>
    <w:p w:rsidR="0098697A" w:rsidRPr="00097689" w:rsidRDefault="0098697A" w:rsidP="0098697A">
      <w:pPr>
        <w:pStyle w:val="TH"/>
      </w:pPr>
      <w:r w:rsidRPr="00097689">
        <w:lastRenderedPageBreak/>
        <w:t xml:space="preserve">Table </w:t>
      </w:r>
      <w:r w:rsidRPr="00097689">
        <w:rPr>
          <w:lang w:eastAsia="ko-KR"/>
        </w:rPr>
        <w:t>5.12.3.1</w:t>
      </w:r>
      <w:r w:rsidRPr="00097689">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8697A" w:rsidRPr="00097689" w:rsidTr="00097689">
        <w:tblPrEx>
          <w:tblCellMar>
            <w:top w:w="0" w:type="dxa"/>
            <w:bottom w:w="0" w:type="dxa"/>
          </w:tblCellMar>
        </w:tblPrEx>
        <w:trPr>
          <w:jc w:val="center"/>
        </w:trPr>
        <w:tc>
          <w:tcPr>
            <w:tcW w:w="1561" w:type="dxa"/>
            <w:tcBorders>
              <w:top w:val="single" w:sz="12" w:space="0" w:color="auto"/>
              <w:bottom w:val="single" w:sz="12" w:space="0" w:color="auto"/>
            </w:tcBorders>
          </w:tcPr>
          <w:p w:rsidR="0098697A" w:rsidRPr="00097689" w:rsidRDefault="0098697A" w:rsidP="00097689">
            <w:pPr>
              <w:pStyle w:val="TAH"/>
            </w:pPr>
            <w:r w:rsidRPr="00097689">
              <w:t>Parameter</w:t>
            </w:r>
          </w:p>
        </w:tc>
        <w:tc>
          <w:tcPr>
            <w:tcW w:w="3969" w:type="dxa"/>
            <w:tcBorders>
              <w:top w:val="single" w:sz="12" w:space="0" w:color="auto"/>
              <w:bottom w:val="single" w:sz="12" w:space="0" w:color="auto"/>
            </w:tcBorders>
          </w:tcPr>
          <w:p w:rsidR="0098697A" w:rsidRPr="00097689" w:rsidRDefault="0098697A" w:rsidP="00097689">
            <w:pPr>
              <w:pStyle w:val="TAH"/>
            </w:pPr>
            <w:r w:rsidRPr="00097689">
              <w:t>Handling for EVS payload type added to an SDP offer</w:t>
            </w:r>
          </w:p>
        </w:tc>
        <w:tc>
          <w:tcPr>
            <w:tcW w:w="4111" w:type="dxa"/>
            <w:tcBorders>
              <w:top w:val="single" w:sz="12" w:space="0" w:color="auto"/>
              <w:bottom w:val="single" w:sz="12" w:space="0" w:color="auto"/>
            </w:tcBorders>
          </w:tcPr>
          <w:p w:rsidR="0098697A" w:rsidRPr="00097689" w:rsidRDefault="0098697A" w:rsidP="00097689">
            <w:pPr>
              <w:pStyle w:val="TAH"/>
            </w:pPr>
            <w:r w:rsidRPr="00097689">
              <w:t>Handling if offered EVS payload type is accepted in the SDP answer</w:t>
            </w:r>
          </w:p>
        </w:tc>
      </w:tr>
      <w:tr w:rsidR="0098697A" w:rsidRPr="00097689" w:rsidTr="00097689">
        <w:tblPrEx>
          <w:tblCellMar>
            <w:top w:w="0" w:type="dxa"/>
            <w:bottom w:w="0" w:type="dxa"/>
          </w:tblCellMar>
        </w:tblPrEx>
        <w:trPr>
          <w:jc w:val="center"/>
        </w:trPr>
        <w:tc>
          <w:tcPr>
            <w:tcW w:w="1561" w:type="dxa"/>
            <w:tcBorders>
              <w:top w:val="single" w:sz="12" w:space="0" w:color="auto"/>
            </w:tcBorders>
          </w:tcPr>
          <w:p w:rsidR="0098697A" w:rsidRPr="00097689" w:rsidRDefault="0098697A" w:rsidP="00097689">
            <w:pPr>
              <w:pStyle w:val="TAL"/>
              <w:rPr>
                <w:bCs/>
              </w:rPr>
            </w:pPr>
            <w:r w:rsidRPr="00097689">
              <w:rPr>
                <w:lang w:eastAsia="ja-JP"/>
              </w:rPr>
              <w:t>evs-mode-switch (NOTE 1)</w:t>
            </w:r>
          </w:p>
        </w:tc>
        <w:tc>
          <w:tcPr>
            <w:tcW w:w="3969" w:type="dxa"/>
            <w:tcBorders>
              <w:top w:val="single" w:sz="12" w:space="0" w:color="auto"/>
            </w:tcBorders>
          </w:tcPr>
          <w:p w:rsidR="0098697A" w:rsidRPr="00097689" w:rsidRDefault="0098697A" w:rsidP="00097689">
            <w:pPr>
              <w:pStyle w:val="TAL"/>
            </w:pPr>
            <w:r w:rsidRPr="00097689">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rsidR="0098697A" w:rsidRPr="00097689" w:rsidRDefault="0098697A" w:rsidP="00097689">
            <w:pPr>
              <w:pStyle w:val="TAL"/>
            </w:pPr>
            <w:r w:rsidRPr="00097689">
              <w:t>If the evs-mode-switch parameter is contained in the SDP answer, the MRFC shall forward this parameter to the MRFP for the termination towards the answerer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rFonts w:eastAsia="MS Mincho"/>
                <w:lang w:eastAsia="ja-JP"/>
              </w:rPr>
              <w:t xml:space="preserve">hf-only </w:t>
            </w:r>
            <w:r w:rsidRPr="00097689">
              <w:rPr>
                <w:lang w:eastAsia="ja-JP"/>
              </w:rPr>
              <w:t>(NOTE 1)</w:t>
            </w:r>
          </w:p>
        </w:tc>
        <w:tc>
          <w:tcPr>
            <w:tcW w:w="3969" w:type="dxa"/>
          </w:tcPr>
          <w:p w:rsidR="0098697A" w:rsidRPr="00097689" w:rsidRDefault="0098697A" w:rsidP="00097689">
            <w:pPr>
              <w:pStyle w:val="TAL"/>
            </w:pPr>
            <w:r w:rsidRPr="00097689">
              <w:t>If the MRFC is configured to negotiate using only the header-full EVS RTP payload format, the MRFC shall include the hf-only parameter with a value 1.</w:t>
            </w:r>
          </w:p>
        </w:tc>
        <w:tc>
          <w:tcPr>
            <w:tcW w:w="4111" w:type="dxa"/>
          </w:tcPr>
          <w:p w:rsidR="0098697A" w:rsidRPr="00097689" w:rsidRDefault="0098697A" w:rsidP="00097689">
            <w:pPr>
              <w:pStyle w:val="TAL"/>
            </w:pPr>
            <w:r w:rsidRPr="00097689">
              <w:t>If the hf-only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rFonts w:eastAsia="MS Mincho"/>
                <w:lang w:eastAsia="ja-JP"/>
              </w:rPr>
              <w:t xml:space="preserve">dtx </w:t>
            </w:r>
            <w:r w:rsidRPr="00097689">
              <w:rPr>
                <w:lang w:eastAsia="ja-JP"/>
              </w:rPr>
              <w:t>(NOTE 1)</w:t>
            </w:r>
          </w:p>
        </w:tc>
        <w:tc>
          <w:tcPr>
            <w:tcW w:w="3969" w:type="dxa"/>
          </w:tcPr>
          <w:p w:rsidR="0098697A" w:rsidRPr="00097689" w:rsidRDefault="0098697A" w:rsidP="00097689">
            <w:pPr>
              <w:pStyle w:val="TAL"/>
            </w:pPr>
            <w:r w:rsidRPr="00097689">
              <w:t>If the usage of DTX is not desired in the sending and receiving direction (e.g. due to DTX capabilities of expected codecs to transcode with), the MRFC shall include the dtx parameter with a value 0.</w:t>
            </w:r>
          </w:p>
        </w:tc>
        <w:tc>
          <w:tcPr>
            <w:tcW w:w="4111" w:type="dxa"/>
          </w:tcPr>
          <w:p w:rsidR="0098697A" w:rsidRPr="00097689" w:rsidRDefault="0098697A" w:rsidP="00097689">
            <w:pPr>
              <w:pStyle w:val="TAL"/>
            </w:pPr>
            <w:r w:rsidRPr="00097689">
              <w:t>If the dtx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rFonts w:eastAsia="MS Mincho"/>
                <w:lang w:eastAsia="ja-JP"/>
              </w:rPr>
              <w:t xml:space="preserve">dtx-recv </w:t>
            </w:r>
            <w:r w:rsidRPr="00097689">
              <w:rPr>
                <w:lang w:eastAsia="ja-JP"/>
              </w:rPr>
              <w:t>(NOTE 1)</w:t>
            </w:r>
          </w:p>
        </w:tc>
        <w:tc>
          <w:tcPr>
            <w:tcW w:w="3969" w:type="dxa"/>
          </w:tcPr>
          <w:p w:rsidR="0098697A" w:rsidRPr="00097689" w:rsidRDefault="0098697A" w:rsidP="00097689">
            <w:pPr>
              <w:pStyle w:val="TAL"/>
            </w:pPr>
            <w:r w:rsidRPr="00097689">
              <w:t>If receiving DTX is not desired and the dtx parameter is not included, the MRFC shall include the dtx</w:t>
            </w:r>
            <w:r w:rsidRPr="00097689">
              <w:rPr>
                <w:rFonts w:eastAsia="MS Mincho"/>
                <w:lang w:eastAsia="ja-JP"/>
              </w:rPr>
              <w:t>-recv</w:t>
            </w:r>
            <w:r w:rsidRPr="00097689">
              <w:t xml:space="preserve"> parameter with a value 0.</w:t>
            </w:r>
          </w:p>
          <w:p w:rsidR="0098697A" w:rsidRPr="00097689" w:rsidRDefault="0098697A" w:rsidP="00097689">
            <w:pPr>
              <w:pStyle w:val="TAL"/>
            </w:pPr>
            <w:r w:rsidRPr="00097689">
              <w:t>If both the dtx and dtx-recv parameters are included, those parameters shall have the same value; however, inclusion of the dtx-recv parameter is not required if the dtx parameter is included.</w:t>
            </w:r>
          </w:p>
        </w:tc>
        <w:tc>
          <w:tcPr>
            <w:tcW w:w="4111" w:type="dxa"/>
          </w:tcPr>
          <w:p w:rsidR="0098697A" w:rsidRPr="00097689" w:rsidRDefault="0098697A" w:rsidP="00097689">
            <w:pPr>
              <w:pStyle w:val="TAL"/>
            </w:pPr>
            <w:r w:rsidRPr="00097689">
              <w:t>If the dtx-recv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bCs/>
              </w:rPr>
              <w:t xml:space="preserve">br </w:t>
            </w:r>
            <w:r w:rsidRPr="00097689">
              <w:rPr>
                <w:lang w:eastAsia="ja-JP"/>
              </w:rPr>
              <w:t>(NOTE 1)</w:t>
            </w:r>
          </w:p>
        </w:tc>
        <w:tc>
          <w:tcPr>
            <w:tcW w:w="3969" w:type="dxa"/>
          </w:tcPr>
          <w:p w:rsidR="0098697A" w:rsidRPr="00097689" w:rsidRDefault="0098697A" w:rsidP="00097689">
            <w:pPr>
              <w:pStyle w:val="TAL"/>
            </w:pPr>
            <w:r w:rsidRPr="00097689">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rsidR="0098697A" w:rsidRPr="00097689" w:rsidRDefault="0098697A" w:rsidP="00097689">
            <w:pPr>
              <w:pStyle w:val="TAL"/>
            </w:pPr>
            <w:r w:rsidRPr="00097689">
              <w:t>If the MRFC also supplies the bw, bw-send or bw-recv parameter, the value of the br parameter shall be compatible with the values of those parameters.</w:t>
            </w:r>
          </w:p>
        </w:tc>
        <w:tc>
          <w:tcPr>
            <w:tcW w:w="4111" w:type="dxa"/>
          </w:tcPr>
          <w:p w:rsidR="0098697A" w:rsidRPr="00097689" w:rsidRDefault="0098697A" w:rsidP="00097689">
            <w:pPr>
              <w:pStyle w:val="TAL"/>
            </w:pPr>
            <w:r w:rsidRPr="00097689">
              <w:t>If the br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t>br-send (NOTE 1)</w:t>
            </w:r>
          </w:p>
        </w:tc>
        <w:tc>
          <w:tcPr>
            <w:tcW w:w="3969" w:type="dxa"/>
          </w:tcPr>
          <w:p w:rsidR="0098697A" w:rsidRPr="00097689" w:rsidRDefault="0098697A" w:rsidP="00097689">
            <w:pPr>
              <w:pStyle w:val="TAL"/>
            </w:pPr>
            <w:r w:rsidRPr="00097689">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rsidR="0098697A" w:rsidRPr="00097689" w:rsidRDefault="0098697A" w:rsidP="00097689">
            <w:pPr>
              <w:pStyle w:val="TAL"/>
            </w:pPr>
            <w:r w:rsidRPr="00097689">
              <w:t>If the MRFC also supplies the bw or bw-send parameter, the value of the br-send parameter shall be compatible with the values of those parameters.</w:t>
            </w:r>
          </w:p>
        </w:tc>
        <w:tc>
          <w:tcPr>
            <w:tcW w:w="4111" w:type="dxa"/>
          </w:tcPr>
          <w:p w:rsidR="0098697A" w:rsidRPr="00097689" w:rsidRDefault="0098697A" w:rsidP="00097689">
            <w:pPr>
              <w:pStyle w:val="TAL"/>
            </w:pPr>
            <w:r w:rsidRPr="00097689">
              <w:t>If the br-send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t>br-recv (NOTE 1)</w:t>
            </w:r>
          </w:p>
        </w:tc>
        <w:tc>
          <w:tcPr>
            <w:tcW w:w="3969" w:type="dxa"/>
          </w:tcPr>
          <w:p w:rsidR="0098697A" w:rsidRPr="00097689" w:rsidRDefault="0098697A" w:rsidP="00097689">
            <w:pPr>
              <w:pStyle w:val="TAL"/>
            </w:pPr>
            <w:r w:rsidRPr="00097689">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rsidR="0098697A" w:rsidRPr="00097689" w:rsidRDefault="0098697A" w:rsidP="00097689">
            <w:pPr>
              <w:pStyle w:val="TAL"/>
              <w:rPr>
                <w:color w:val="000000"/>
              </w:rPr>
            </w:pPr>
            <w:r w:rsidRPr="00097689">
              <w:t>If the MRFC also supplies the bw or bw-recv parameter, the value of the br-recv parameter shall be compatible with the values of those parameters.</w:t>
            </w:r>
          </w:p>
        </w:tc>
        <w:tc>
          <w:tcPr>
            <w:tcW w:w="4111" w:type="dxa"/>
          </w:tcPr>
          <w:p w:rsidR="0098697A" w:rsidRPr="00097689" w:rsidRDefault="0098697A" w:rsidP="00097689">
            <w:pPr>
              <w:pStyle w:val="TAL"/>
            </w:pPr>
            <w:r w:rsidRPr="00097689">
              <w:t>If the br-recv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t>bw (NOTE 1)</w:t>
            </w:r>
          </w:p>
        </w:tc>
        <w:tc>
          <w:tcPr>
            <w:tcW w:w="3969" w:type="dxa"/>
          </w:tcPr>
          <w:p w:rsidR="0098697A" w:rsidRPr="00097689" w:rsidRDefault="0098697A" w:rsidP="00097689">
            <w:pPr>
              <w:pStyle w:val="TAL"/>
            </w:pPr>
            <w:r w:rsidRPr="00097689">
              <w:t xml:space="preserve">If the MRFC desires the same sampling bandwidth(s) for the send and receive direction in EVS primary mode, and wants to restrict the sampling bandwidths to match MRFP capabilities, sampling bandwidths of expected </w:t>
            </w:r>
            <w:r w:rsidRPr="00097689">
              <w:lastRenderedPageBreak/>
              <w:t>codecs EVS will be transcoded to, and possible configured policies, it shall supply the bw parameter in the SDP offer it sends. Otherwise the MRFC shall not include this parameter in the SDP offer.</w:t>
            </w:r>
          </w:p>
        </w:tc>
        <w:tc>
          <w:tcPr>
            <w:tcW w:w="4111" w:type="dxa"/>
          </w:tcPr>
          <w:p w:rsidR="0098697A" w:rsidRPr="00097689" w:rsidRDefault="0098697A" w:rsidP="00097689">
            <w:pPr>
              <w:pStyle w:val="TAL"/>
            </w:pPr>
            <w:r w:rsidRPr="00097689">
              <w:lastRenderedPageBreak/>
              <w:t>If the bw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t>bw-send  (NOTE 1)</w:t>
            </w:r>
          </w:p>
        </w:tc>
        <w:tc>
          <w:tcPr>
            <w:tcW w:w="3969" w:type="dxa"/>
          </w:tcPr>
          <w:p w:rsidR="0098697A" w:rsidRPr="00097689" w:rsidRDefault="0098697A" w:rsidP="00097689">
            <w:pPr>
              <w:pStyle w:val="TAL"/>
            </w:pPr>
            <w:r w:rsidRPr="00097689">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rsidR="0098697A" w:rsidRPr="00097689" w:rsidRDefault="0098697A" w:rsidP="00097689">
            <w:pPr>
              <w:pStyle w:val="TAL"/>
            </w:pPr>
            <w:r w:rsidRPr="00097689">
              <w:t>If the bw-send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t>bw-recv (NOTE 1)</w:t>
            </w:r>
          </w:p>
        </w:tc>
        <w:tc>
          <w:tcPr>
            <w:tcW w:w="3969" w:type="dxa"/>
          </w:tcPr>
          <w:p w:rsidR="0098697A" w:rsidRPr="00097689" w:rsidRDefault="0098697A" w:rsidP="00097689">
            <w:pPr>
              <w:pStyle w:val="TAL"/>
            </w:pPr>
            <w:r w:rsidRPr="00097689">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rsidR="0098697A" w:rsidRPr="00097689" w:rsidRDefault="0098697A" w:rsidP="00097689">
            <w:pPr>
              <w:pStyle w:val="TAL"/>
            </w:pPr>
            <w:r w:rsidRPr="00097689">
              <w:t>If the bw-recv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bottom w:val="single" w:sz="4" w:space="0" w:color="auto"/>
            </w:tcBorders>
          </w:tcPr>
          <w:p w:rsidR="0098697A" w:rsidRPr="00097689" w:rsidRDefault="0098697A" w:rsidP="00097689">
            <w:pPr>
              <w:pStyle w:val="TAL"/>
              <w:rPr>
                <w:bCs/>
              </w:rPr>
            </w:pPr>
            <w:r w:rsidRPr="00097689">
              <w:rPr>
                <w:lang w:eastAsia="ja-JP"/>
              </w:rPr>
              <w:t>cmr (NOTE 1)</w:t>
            </w:r>
          </w:p>
        </w:tc>
        <w:tc>
          <w:tcPr>
            <w:tcW w:w="3969" w:type="dxa"/>
            <w:tcBorders>
              <w:bottom w:val="single" w:sz="4" w:space="0" w:color="auto"/>
            </w:tcBorders>
          </w:tcPr>
          <w:p w:rsidR="0098697A" w:rsidRPr="00097689" w:rsidRDefault="0098697A" w:rsidP="00097689">
            <w:pPr>
              <w:pStyle w:val="TAL"/>
            </w:pPr>
            <w:r w:rsidRPr="00097689">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rsidR="0098697A" w:rsidRPr="00097689" w:rsidRDefault="0098697A" w:rsidP="00097689">
            <w:pPr>
              <w:pStyle w:val="TAL"/>
            </w:pPr>
            <w:r w:rsidRPr="00097689">
              <w:t>If the cmr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ch-aw-</w:t>
            </w:r>
            <w:r w:rsidRPr="00097689">
              <w:rPr>
                <w:rFonts w:eastAsia="Malgun Gothic"/>
                <w:lang w:eastAsia="ko-KR"/>
              </w:rPr>
              <w:t xml:space="preserve">recv </w:t>
            </w:r>
            <w:r w:rsidRPr="00097689">
              <w:rPr>
                <w:lang w:eastAsia="ja-JP"/>
              </w:rPr>
              <w:t>(NOTE 1)</w:t>
            </w:r>
          </w:p>
        </w:tc>
        <w:tc>
          <w:tcPr>
            <w:tcW w:w="3969" w:type="dxa"/>
            <w:tcBorders>
              <w:top w:val="single" w:sz="4" w:space="0" w:color="auto"/>
              <w:bottom w:val="single" w:sz="4" w:space="0" w:color="auto"/>
            </w:tcBorders>
          </w:tcPr>
          <w:p w:rsidR="0098697A" w:rsidRPr="00097689" w:rsidRDefault="0098697A" w:rsidP="00097689">
            <w:pPr>
              <w:pStyle w:val="TAL"/>
            </w:pPr>
            <w:r w:rsidRPr="00097689">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rsidR="0098697A" w:rsidRPr="00097689" w:rsidRDefault="0098697A" w:rsidP="00097689">
            <w:pPr>
              <w:pStyle w:val="TAL"/>
            </w:pPr>
            <w:r w:rsidRPr="00097689">
              <w:t>If the ch-aw-recv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bottom w:val="single" w:sz="4" w:space="0" w:color="auto"/>
            </w:tcBorders>
          </w:tcPr>
          <w:p w:rsidR="0098697A" w:rsidRPr="00097689" w:rsidRDefault="0098697A" w:rsidP="00097689">
            <w:pPr>
              <w:pStyle w:val="TAL"/>
              <w:rPr>
                <w:lang w:eastAsia="ja-JP"/>
              </w:rPr>
            </w:pPr>
            <w:r w:rsidRPr="00097689">
              <w:rPr>
                <w:lang w:eastAsia="ja-JP"/>
              </w:rPr>
              <w:t>number of channels (NOTE 2)</w:t>
            </w:r>
          </w:p>
        </w:tc>
        <w:tc>
          <w:tcPr>
            <w:tcW w:w="3969" w:type="dxa"/>
            <w:tcBorders>
              <w:bottom w:val="single" w:sz="4" w:space="0" w:color="auto"/>
            </w:tcBorders>
          </w:tcPr>
          <w:p w:rsidR="0098697A" w:rsidRPr="00097689" w:rsidRDefault="0098697A" w:rsidP="00097689">
            <w:pPr>
              <w:pStyle w:val="TAL"/>
            </w:pPr>
            <w:r w:rsidRPr="00097689">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rsidR="0098697A" w:rsidRPr="00097689" w:rsidRDefault="0098697A" w:rsidP="00097689">
            <w:pPr>
              <w:pStyle w:val="TAL"/>
            </w:pPr>
            <w:r w:rsidRPr="00097689">
              <w:t>If the "number of channels"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bCs/>
              </w:rPr>
            </w:pPr>
            <w:r w:rsidRPr="00097689">
              <w:rPr>
                <w:lang w:eastAsia="ja-JP"/>
              </w:rPr>
              <w:t>ch-</w:t>
            </w:r>
            <w:r w:rsidRPr="00097689">
              <w:rPr>
                <w:rFonts w:eastAsia="Malgun Gothic"/>
                <w:lang w:eastAsia="ko-KR"/>
              </w:rPr>
              <w:t xml:space="preserve">send </w:t>
            </w:r>
            <w:r w:rsidRPr="00097689">
              <w:rPr>
                <w:lang w:eastAsia="ja-JP"/>
              </w:rPr>
              <w:t>(NOTE 1)</w:t>
            </w:r>
          </w:p>
        </w:tc>
        <w:tc>
          <w:tcPr>
            <w:tcW w:w="3969" w:type="dxa"/>
            <w:tcBorders>
              <w:top w:val="single" w:sz="4" w:space="0" w:color="auto"/>
              <w:bottom w:val="single" w:sz="4" w:space="0" w:color="auto"/>
            </w:tcBorders>
          </w:tcPr>
          <w:p w:rsidR="0098697A" w:rsidRPr="00097689" w:rsidRDefault="0098697A" w:rsidP="00097689">
            <w:pPr>
              <w:pStyle w:val="TAL"/>
            </w:pPr>
            <w:r w:rsidRPr="00097689">
              <w:t xml:space="preserve">The MRFC shall only include the </w:t>
            </w:r>
            <w:r w:rsidRPr="00097689">
              <w:rPr>
                <w:lang w:eastAsia="ja-JP"/>
              </w:rPr>
              <w:t>ch-</w:t>
            </w:r>
            <w:r w:rsidRPr="00097689">
              <w:rPr>
                <w:rFonts w:eastAsia="Malgun Gothic"/>
                <w:lang w:eastAsia="ko-KR"/>
              </w:rPr>
              <w:t xml:space="preserve">send </w:t>
            </w:r>
            <w:r w:rsidRPr="00097689">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98697A" w:rsidRPr="00097689" w:rsidRDefault="0098697A" w:rsidP="00097689">
            <w:pPr>
              <w:pStyle w:val="TAL"/>
            </w:pPr>
            <w:r w:rsidRPr="00097689">
              <w:t>If the ch-send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ch-</w:t>
            </w:r>
            <w:r w:rsidRPr="00097689">
              <w:rPr>
                <w:rFonts w:eastAsia="Malgun Gothic"/>
                <w:lang w:eastAsia="ko-KR"/>
              </w:rPr>
              <w:t xml:space="preserve">recv </w:t>
            </w:r>
            <w:r w:rsidRPr="00097689">
              <w:rPr>
                <w:lang w:eastAsia="ja-JP"/>
              </w:rPr>
              <w:t>(NOTE 1)</w:t>
            </w:r>
          </w:p>
        </w:tc>
        <w:tc>
          <w:tcPr>
            <w:tcW w:w="3969" w:type="dxa"/>
            <w:tcBorders>
              <w:top w:val="single" w:sz="4" w:space="0" w:color="auto"/>
              <w:bottom w:val="single" w:sz="4" w:space="0" w:color="auto"/>
            </w:tcBorders>
          </w:tcPr>
          <w:p w:rsidR="0098697A" w:rsidRPr="00097689" w:rsidRDefault="0098697A" w:rsidP="00097689">
            <w:pPr>
              <w:pStyle w:val="TAL"/>
            </w:pPr>
            <w:r w:rsidRPr="00097689">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98697A" w:rsidRPr="00097689" w:rsidRDefault="0098697A" w:rsidP="00097689">
            <w:pPr>
              <w:pStyle w:val="TAL"/>
            </w:pPr>
            <w:r w:rsidRPr="00097689">
              <w:t>If the ch-recv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mode-set (NOTE 3)</w:t>
            </w:r>
          </w:p>
        </w:tc>
        <w:tc>
          <w:tcPr>
            <w:tcW w:w="3969" w:type="dxa"/>
            <w:tcBorders>
              <w:top w:val="single" w:sz="4" w:space="0" w:color="auto"/>
              <w:bottom w:val="single" w:sz="4" w:space="0" w:color="auto"/>
            </w:tcBorders>
          </w:tcPr>
          <w:p w:rsidR="0098697A" w:rsidRPr="00097689" w:rsidRDefault="0098697A" w:rsidP="00097689">
            <w:pPr>
              <w:pStyle w:val="TAL"/>
            </w:pPr>
            <w:r w:rsidRPr="00097689">
              <w:t xml:space="preserve">The MRFC shall only include the mode-set parameter in the SDP offer if it desires to restrict the mode-set of </w:t>
            </w:r>
            <w:r w:rsidRPr="00097689">
              <w:rPr>
                <w:lang w:eastAsia="ja-JP"/>
              </w:rPr>
              <w:t>AMR-WB IO mode</w:t>
            </w:r>
            <w:r w:rsidRPr="00097689">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rsidR="0098697A" w:rsidRPr="00097689" w:rsidRDefault="0098697A" w:rsidP="00097689">
            <w:pPr>
              <w:pStyle w:val="TAL"/>
            </w:pPr>
            <w:r w:rsidRPr="00097689">
              <w:t>If the mode-set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mode-change-</w:t>
            </w:r>
            <w:r w:rsidRPr="00097689">
              <w:rPr>
                <w:lang w:eastAsia="ja-JP"/>
              </w:rPr>
              <w:lastRenderedPageBreak/>
              <w:t>period (NOTE 3)</w:t>
            </w:r>
          </w:p>
        </w:tc>
        <w:tc>
          <w:tcPr>
            <w:tcW w:w="3969" w:type="dxa"/>
            <w:tcBorders>
              <w:top w:val="single" w:sz="4" w:space="0" w:color="auto"/>
              <w:bottom w:val="single" w:sz="4" w:space="0" w:color="auto"/>
            </w:tcBorders>
          </w:tcPr>
          <w:p w:rsidR="0098697A" w:rsidRPr="00097689" w:rsidRDefault="0098697A" w:rsidP="00097689">
            <w:pPr>
              <w:pStyle w:val="TAL"/>
            </w:pPr>
            <w:r w:rsidRPr="00097689">
              <w:lastRenderedPageBreak/>
              <w:t>The MRFC shall only include the mode-</w:t>
            </w:r>
            <w:r w:rsidRPr="00097689">
              <w:lastRenderedPageBreak/>
              <w:t xml:space="preserve">change-period parameter with value 2 in the SDP offer if it desires to restrict the mode-change-period of received packets in </w:t>
            </w:r>
            <w:r w:rsidRPr="00097689">
              <w:rPr>
                <w:lang w:eastAsia="ja-JP"/>
              </w:rPr>
              <w:t>AMR-WB IO mode</w:t>
            </w:r>
            <w:r w:rsidRPr="00097689">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rsidR="0098697A" w:rsidRPr="00097689" w:rsidRDefault="0098697A" w:rsidP="00097689">
            <w:pPr>
              <w:pStyle w:val="TAL"/>
            </w:pPr>
            <w:r w:rsidRPr="00097689">
              <w:lastRenderedPageBreak/>
              <w:t xml:space="preserve">If the mode-change-period parameter is </w:t>
            </w:r>
            <w:r w:rsidRPr="00097689">
              <w:lastRenderedPageBreak/>
              <w:t>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lastRenderedPageBreak/>
              <w:t>mode-change-capability (NOTE 3)</w:t>
            </w:r>
          </w:p>
        </w:tc>
        <w:tc>
          <w:tcPr>
            <w:tcW w:w="3969" w:type="dxa"/>
            <w:tcBorders>
              <w:top w:val="single" w:sz="4" w:space="0" w:color="auto"/>
              <w:bottom w:val="single" w:sz="4" w:space="0" w:color="auto"/>
            </w:tcBorders>
          </w:tcPr>
          <w:p w:rsidR="0098697A" w:rsidRPr="00097689" w:rsidRDefault="0098697A" w:rsidP="00097689">
            <w:pPr>
              <w:pStyle w:val="TAL"/>
            </w:pPr>
            <w:r w:rsidRPr="00097689">
              <w:t>The MRFC shall either include the mode-change-capability parameter with value 2 or omit the parameter in the SDP offer.</w:t>
            </w:r>
          </w:p>
        </w:tc>
        <w:tc>
          <w:tcPr>
            <w:tcW w:w="4111" w:type="dxa"/>
            <w:tcBorders>
              <w:top w:val="single" w:sz="4" w:space="0" w:color="auto"/>
              <w:bottom w:val="single" w:sz="4" w:space="0" w:color="auto"/>
            </w:tcBorders>
          </w:tcPr>
          <w:p w:rsidR="0098697A" w:rsidRPr="00097689" w:rsidRDefault="0098697A" w:rsidP="00097689">
            <w:pPr>
              <w:pStyle w:val="TAL"/>
            </w:pPr>
            <w:r w:rsidRPr="00097689">
              <w:t>If the mode-change-capability parameter is contained in the SDP answer, the MRFC may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mode-change-neighbor (NOTE 3)</w:t>
            </w:r>
          </w:p>
        </w:tc>
        <w:tc>
          <w:tcPr>
            <w:tcW w:w="3969" w:type="dxa"/>
            <w:tcBorders>
              <w:top w:val="single" w:sz="4" w:space="0" w:color="auto"/>
              <w:bottom w:val="single" w:sz="4" w:space="0" w:color="auto"/>
            </w:tcBorders>
          </w:tcPr>
          <w:p w:rsidR="0098697A" w:rsidRPr="00097689" w:rsidRDefault="0098697A" w:rsidP="00097689">
            <w:pPr>
              <w:pStyle w:val="TAL"/>
            </w:pPr>
            <w:r w:rsidRPr="00097689">
              <w:t xml:space="preserve">The MRFC shall only include the mode-change-neighbor parameter in the SDP offer if it desires to restrict the mode-change within received packets of </w:t>
            </w:r>
            <w:r w:rsidRPr="00097689">
              <w:rPr>
                <w:lang w:eastAsia="ja-JP"/>
              </w:rPr>
              <w:t>AMR-WB IO mode</w:t>
            </w:r>
            <w:r w:rsidRPr="00097689">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rsidR="0098697A" w:rsidRPr="00097689" w:rsidRDefault="0098697A" w:rsidP="00097689">
            <w:pPr>
              <w:pStyle w:val="TAL"/>
            </w:pPr>
            <w:r w:rsidRPr="00097689">
              <w:t>If the mode-change-neighbor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max-red (NOTE 5)</w:t>
            </w:r>
          </w:p>
        </w:tc>
        <w:tc>
          <w:tcPr>
            <w:tcW w:w="3969" w:type="dxa"/>
            <w:tcBorders>
              <w:top w:val="single" w:sz="4" w:space="0" w:color="auto"/>
              <w:bottom w:val="single" w:sz="4" w:space="0" w:color="auto"/>
            </w:tcBorders>
          </w:tcPr>
          <w:p w:rsidR="0098697A" w:rsidRPr="00097689" w:rsidRDefault="0098697A" w:rsidP="00097689">
            <w:pPr>
              <w:pStyle w:val="TAL"/>
            </w:pPr>
            <w:r w:rsidRPr="00097689">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rsidR="0098697A" w:rsidRPr="00097689" w:rsidRDefault="0098697A" w:rsidP="00097689">
            <w:pPr>
              <w:pStyle w:val="TAL"/>
            </w:pPr>
            <w:r w:rsidRPr="00097689">
              <w:t>If the max-red parameter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val="fr-FR" w:eastAsia="ja-JP"/>
              </w:rPr>
            </w:pPr>
            <w:r w:rsidRPr="00097689">
              <w:rPr>
                <w:lang w:val="fr-FR"/>
              </w:rPr>
              <w:t>3gpp_mtsi_app_adapt (</w:t>
            </w:r>
            <w:r w:rsidRPr="00097689">
              <w:rPr>
                <w:lang w:val="fr-FR" w:eastAsia="ja-JP"/>
              </w:rPr>
              <w:t>NOTE</w:t>
            </w:r>
            <w:r w:rsidRPr="00097689">
              <w:rPr>
                <w:lang w:val="fr-FR"/>
              </w:rPr>
              <w:t> 4)</w:t>
            </w:r>
          </w:p>
        </w:tc>
        <w:tc>
          <w:tcPr>
            <w:tcW w:w="3969" w:type="dxa"/>
            <w:tcBorders>
              <w:top w:val="single" w:sz="4" w:space="0" w:color="auto"/>
              <w:bottom w:val="single" w:sz="4" w:space="0" w:color="auto"/>
            </w:tcBorders>
          </w:tcPr>
          <w:p w:rsidR="0098697A" w:rsidRPr="00097689" w:rsidRDefault="0098697A" w:rsidP="00097689">
            <w:pPr>
              <w:pStyle w:val="TAL"/>
            </w:pPr>
            <w:r w:rsidRPr="00097689">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rsidR="0098697A" w:rsidRPr="00097689" w:rsidRDefault="0098697A" w:rsidP="00097689">
            <w:pPr>
              <w:pStyle w:val="TAL"/>
            </w:pPr>
            <w:r w:rsidRPr="00097689">
              <w:t>If the 3gpp_mtsi_app_adapt attribute is contained in the SDP answer, the MRFC shall forward this parameter to the MRFP in the remote descriptor.</w:t>
            </w:r>
          </w:p>
        </w:tc>
      </w:tr>
      <w:tr w:rsidR="0098697A" w:rsidRPr="00097689" w:rsidTr="00097689">
        <w:tblPrEx>
          <w:tblCellMar>
            <w:top w:w="0" w:type="dxa"/>
            <w:bottom w:w="0" w:type="dxa"/>
          </w:tblCellMar>
        </w:tblPrEx>
        <w:trPr>
          <w:jc w:val="center"/>
        </w:trPr>
        <w:tc>
          <w:tcPr>
            <w:tcW w:w="9641" w:type="dxa"/>
            <w:gridSpan w:val="3"/>
            <w:tcBorders>
              <w:top w:val="single" w:sz="12" w:space="0" w:color="auto"/>
            </w:tcBorders>
          </w:tcPr>
          <w:p w:rsidR="0098697A" w:rsidRPr="00097689" w:rsidRDefault="0098697A" w:rsidP="00097689">
            <w:pPr>
              <w:pStyle w:val="TAN"/>
            </w:pPr>
            <w:r w:rsidRPr="00097689">
              <w:t>NOTE 1:</w:t>
            </w:r>
            <w:r w:rsidRPr="00097689">
              <w:tab/>
              <w:t>This MIME parameter of the EVS RTP payload type is defined in 3GPP TS 26.445 [43]. It is encapsulated within the SDP "a=fmtp" attribute defined IETF RFC 4566 [44].</w:t>
            </w:r>
          </w:p>
          <w:p w:rsidR="0098697A" w:rsidRPr="00097689" w:rsidRDefault="0098697A" w:rsidP="00097689">
            <w:pPr>
              <w:pStyle w:val="TAN"/>
            </w:pPr>
            <w:r w:rsidRPr="00097689">
              <w:t>NOTE 2:</w:t>
            </w:r>
            <w:r w:rsidRPr="00097689">
              <w:tab/>
              <w:t>This number of channels are encoded as "encoding parameters" of the SDP "a=rtpmap" attribute defined in IETF RFC 4566 [44].</w:t>
            </w:r>
          </w:p>
          <w:p w:rsidR="0098697A" w:rsidRPr="00097689" w:rsidRDefault="0098697A" w:rsidP="00097689">
            <w:pPr>
              <w:pStyle w:val="TAN"/>
            </w:pPr>
            <w:r w:rsidRPr="00097689">
              <w:t>NOTE 3:</w:t>
            </w:r>
            <w:r w:rsidRPr="00097689">
              <w:tab/>
              <w:t>This MIME parameter of the EVS RTP payload type relates to AMR-WB IO mode and is defined in IETF RFC 4867 [45]. It is encapsulated within the SDP "a=fmtp" attribute defined IETF RFC 4566 [44].</w:t>
            </w:r>
          </w:p>
          <w:p w:rsidR="0098697A" w:rsidRPr="00097689" w:rsidRDefault="0098697A" w:rsidP="00097689">
            <w:pPr>
              <w:pStyle w:val="TAN"/>
            </w:pPr>
            <w:r w:rsidRPr="00097689">
              <w:t>NOTE 4:</w:t>
            </w:r>
            <w:r w:rsidRPr="00097689">
              <w:tab/>
              <w:t xml:space="preserve">This SDP attribute is defined in 3GPP TS 26.114 [23]. It applies to all codecs offered in an SDP media line. However, some values are specific to EVS. </w:t>
            </w:r>
          </w:p>
          <w:p w:rsidR="0098697A" w:rsidRPr="00097689" w:rsidRDefault="0098697A" w:rsidP="00097689">
            <w:pPr>
              <w:pStyle w:val="TAN"/>
            </w:pPr>
            <w:r w:rsidRPr="00097689">
              <w:t>NOTE 5:</w:t>
            </w:r>
            <w:r w:rsidRPr="00097689">
              <w:tab/>
              <w:t>This MIME parameter of the EVS RTP payload type is defined in IETF RFC 4867 [45]. It is encapsulated within the SDP "a=fmtp" attribute defined IETF RFC 4566 [44].</w:t>
            </w:r>
          </w:p>
        </w:tc>
      </w:tr>
    </w:tbl>
    <w:p w:rsidR="0098697A" w:rsidRPr="00097689" w:rsidRDefault="0098697A" w:rsidP="0098697A"/>
    <w:p w:rsidR="0098697A" w:rsidRPr="00097689" w:rsidRDefault="0098697A" w:rsidP="0098697A">
      <w:r w:rsidRPr="00097689">
        <w:t>When receiving an SDP offer that contains an EVS codec payload type, the MRFC shall handle the EVS codec parameters as described in table 5.12.3.2. In addition, rules for the parameter handling in 3GPP TS 26.445 [43] shall apply.</w:t>
      </w:r>
    </w:p>
    <w:p w:rsidR="0098697A" w:rsidRPr="00097689" w:rsidRDefault="0098697A" w:rsidP="0098697A">
      <w:pPr>
        <w:pStyle w:val="TH"/>
      </w:pPr>
      <w:r w:rsidRPr="00097689">
        <w:lastRenderedPageBreak/>
        <w:t xml:space="preserve">Table </w:t>
      </w:r>
      <w:r w:rsidRPr="00097689">
        <w:rPr>
          <w:lang w:eastAsia="ko-KR"/>
        </w:rPr>
        <w:t>5.12.3.2</w:t>
      </w:r>
      <w:r w:rsidRPr="00097689">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8697A" w:rsidRPr="00097689" w:rsidTr="00097689">
        <w:tblPrEx>
          <w:tblCellMar>
            <w:top w:w="0" w:type="dxa"/>
            <w:bottom w:w="0" w:type="dxa"/>
          </w:tblCellMar>
        </w:tblPrEx>
        <w:trPr>
          <w:jc w:val="center"/>
        </w:trPr>
        <w:tc>
          <w:tcPr>
            <w:tcW w:w="1561" w:type="dxa"/>
            <w:tcBorders>
              <w:top w:val="single" w:sz="12" w:space="0" w:color="auto"/>
              <w:bottom w:val="single" w:sz="12" w:space="0" w:color="auto"/>
            </w:tcBorders>
          </w:tcPr>
          <w:p w:rsidR="0098697A" w:rsidRPr="00097689" w:rsidRDefault="0098697A" w:rsidP="00097689">
            <w:pPr>
              <w:pStyle w:val="TAH"/>
            </w:pPr>
            <w:r w:rsidRPr="00097689">
              <w:t>Parameter</w:t>
            </w:r>
          </w:p>
        </w:tc>
        <w:tc>
          <w:tcPr>
            <w:tcW w:w="3969" w:type="dxa"/>
            <w:tcBorders>
              <w:top w:val="single" w:sz="12" w:space="0" w:color="auto"/>
              <w:bottom w:val="single" w:sz="12" w:space="0" w:color="auto"/>
            </w:tcBorders>
          </w:tcPr>
          <w:p w:rsidR="0098697A" w:rsidRPr="00097689" w:rsidRDefault="0098697A" w:rsidP="00097689">
            <w:pPr>
              <w:pStyle w:val="TAH"/>
            </w:pPr>
            <w:r w:rsidRPr="00097689">
              <w:t>Handling of EVS payload type parameter received in the SDP offer</w:t>
            </w:r>
          </w:p>
        </w:tc>
        <w:tc>
          <w:tcPr>
            <w:tcW w:w="4110" w:type="dxa"/>
            <w:tcBorders>
              <w:top w:val="single" w:sz="12" w:space="0" w:color="auto"/>
              <w:bottom w:val="single" w:sz="12" w:space="0" w:color="auto"/>
            </w:tcBorders>
          </w:tcPr>
          <w:p w:rsidR="0098697A" w:rsidRPr="00097689" w:rsidRDefault="0098697A" w:rsidP="00097689">
            <w:pPr>
              <w:pStyle w:val="TAH"/>
            </w:pPr>
            <w:r w:rsidRPr="00097689">
              <w:t>EVS payload type supplied in the SDP answer</w:t>
            </w:r>
          </w:p>
        </w:tc>
      </w:tr>
      <w:tr w:rsidR="0098697A" w:rsidRPr="00097689" w:rsidTr="00097689">
        <w:tblPrEx>
          <w:tblCellMar>
            <w:top w:w="0" w:type="dxa"/>
            <w:bottom w:w="0" w:type="dxa"/>
          </w:tblCellMar>
        </w:tblPrEx>
        <w:trPr>
          <w:jc w:val="center"/>
        </w:trPr>
        <w:tc>
          <w:tcPr>
            <w:tcW w:w="1561" w:type="dxa"/>
            <w:tcBorders>
              <w:top w:val="single" w:sz="12" w:space="0" w:color="auto"/>
            </w:tcBorders>
          </w:tcPr>
          <w:p w:rsidR="0098697A" w:rsidRPr="00097689" w:rsidRDefault="0098697A" w:rsidP="00097689">
            <w:pPr>
              <w:pStyle w:val="TAL"/>
            </w:pPr>
            <w:r w:rsidRPr="00097689">
              <w:rPr>
                <w:rFonts w:eastAsia="Gulim"/>
              </w:rPr>
              <w:t>evs-mode-switch</w:t>
            </w:r>
            <w:r w:rsidRPr="00097689">
              <w:t xml:space="preserve"> (NOTE 1)</w:t>
            </w:r>
          </w:p>
        </w:tc>
        <w:tc>
          <w:tcPr>
            <w:tcW w:w="3969" w:type="dxa"/>
            <w:tcBorders>
              <w:top w:val="single" w:sz="12" w:space="0" w:color="auto"/>
            </w:tcBorders>
          </w:tcPr>
          <w:p w:rsidR="0098697A" w:rsidRPr="00097689" w:rsidRDefault="0098697A" w:rsidP="00097689">
            <w:pPr>
              <w:pStyle w:val="TAL"/>
            </w:pPr>
            <w:r w:rsidRPr="00097689">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rsidR="0098697A" w:rsidRPr="00097689" w:rsidRDefault="0098697A" w:rsidP="00097689">
            <w:pPr>
              <w:pStyle w:val="TAL"/>
              <w:rPr>
                <w:rFonts w:eastAsia="Malgun Gothic"/>
                <w:lang w:eastAsia="ko-KR"/>
              </w:rPr>
            </w:pPr>
            <w:r w:rsidRPr="00097689">
              <w:t xml:space="preserve">If the evs-mode-switch parameter is contained in the SDP offer, the MRFC shall include the evs-mode-switch </w:t>
            </w:r>
            <w:r w:rsidRPr="00097689">
              <w:rPr>
                <w:rFonts w:eastAsia="Malgun Gothic"/>
                <w:lang w:eastAsia="ko-KR"/>
              </w:rPr>
              <w:t>parameter with unmodified value in the SDP answer.</w:t>
            </w:r>
          </w:p>
          <w:p w:rsidR="0098697A" w:rsidRPr="00097689" w:rsidRDefault="0098697A" w:rsidP="00097689">
            <w:pPr>
              <w:pStyle w:val="TAL"/>
            </w:pPr>
            <w:r w:rsidRPr="00097689">
              <w:t>Otherwise, if the MRFC decides to interwork between AMR-WB and EVS, it shall include the evs-mode-switch with value 1.</w:t>
            </w:r>
          </w:p>
          <w:p w:rsidR="0098697A" w:rsidRPr="00097689" w:rsidRDefault="0098697A" w:rsidP="00097689">
            <w:pPr>
              <w:pStyle w:val="TAL"/>
            </w:pPr>
            <w:r w:rsidRPr="00097689">
              <w:t>Otherwise the MRFC shall not include the evs-mode-switch.</w:t>
            </w:r>
          </w:p>
          <w:p w:rsidR="0098697A" w:rsidRPr="00097689" w:rsidRDefault="0098697A" w:rsidP="00097689">
            <w:pPr>
              <w:pStyle w:val="TAL"/>
            </w:pPr>
            <w:r w:rsidRPr="00097689">
              <w:t>If the MRFC supplies the evs-mode-switch in the SDP answer, it shall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rFonts w:eastAsia="MS Mincho"/>
                <w:lang w:eastAsia="ja-JP"/>
              </w:rPr>
              <w:t xml:space="preserve">hf-only </w:t>
            </w:r>
            <w:r w:rsidRPr="00097689">
              <w:rPr>
                <w:lang w:eastAsia="ja-JP"/>
              </w:rPr>
              <w:t>(NOTE 1)</w:t>
            </w:r>
          </w:p>
        </w:tc>
        <w:tc>
          <w:tcPr>
            <w:tcW w:w="3969" w:type="dxa"/>
          </w:tcPr>
          <w:p w:rsidR="0098697A" w:rsidRPr="00097689" w:rsidRDefault="0098697A" w:rsidP="00097689">
            <w:pPr>
              <w:pStyle w:val="TAL"/>
            </w:pPr>
            <w:r w:rsidRPr="00097689">
              <w:t xml:space="preserve">If the </w:t>
            </w:r>
            <w:r w:rsidRPr="00097689">
              <w:rPr>
                <w:rFonts w:eastAsia="MS Mincho"/>
                <w:lang w:eastAsia="ja-JP"/>
              </w:rPr>
              <w:t xml:space="preserve">hf-only </w:t>
            </w:r>
            <w:r w:rsidRPr="00097689">
              <w:t>parameter is contained in the SDP offer and the MRFC select the EVS payload type, the MRFC shall forward this parameter to the MRFP for the termination towards the offerer in the remote descriptor.</w:t>
            </w:r>
          </w:p>
        </w:tc>
        <w:tc>
          <w:tcPr>
            <w:tcW w:w="4110" w:type="dxa"/>
          </w:tcPr>
          <w:p w:rsidR="0098697A" w:rsidRPr="00097689" w:rsidRDefault="0098697A" w:rsidP="00097689">
            <w:pPr>
              <w:pStyle w:val="TAL"/>
              <w:rPr>
                <w:rFonts w:eastAsia="Malgun Gothic"/>
                <w:lang w:eastAsia="ko-KR"/>
              </w:rPr>
            </w:pPr>
            <w:r w:rsidRPr="00097689">
              <w:t xml:space="preserve">If the hf-only parameter is contained in the SDP offer, the MRFC shall include the </w:t>
            </w:r>
            <w:r w:rsidRPr="00097689">
              <w:rPr>
                <w:rFonts w:eastAsia="Malgun Gothic"/>
                <w:lang w:eastAsia="ko-KR"/>
              </w:rPr>
              <w:t>hf-only parameter with unmodified value in the SDP answer.</w:t>
            </w:r>
          </w:p>
          <w:p w:rsidR="0098697A" w:rsidRPr="00097689" w:rsidRDefault="0098697A" w:rsidP="00097689">
            <w:pPr>
              <w:pStyle w:val="TAL"/>
            </w:pPr>
            <w:r w:rsidRPr="00097689">
              <w:t>Otherwise, the MRFC may include the hf-only parameter with a value matching negotiated values of possible other EVS call legs in the conference.</w:t>
            </w:r>
          </w:p>
          <w:p w:rsidR="0098697A" w:rsidRPr="00097689" w:rsidRDefault="0098697A" w:rsidP="00097689">
            <w:pPr>
              <w:pStyle w:val="TAL"/>
            </w:pPr>
            <w:r w:rsidRPr="00097689">
              <w:t>If the MRFC supplies the hf-only parameter in the SDP answer, it shall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rFonts w:eastAsia="MS Mincho"/>
                <w:lang w:eastAsia="ja-JP"/>
              </w:rPr>
              <w:t xml:space="preserve">dtx </w:t>
            </w:r>
            <w:r w:rsidRPr="00097689">
              <w:rPr>
                <w:lang w:eastAsia="ja-JP"/>
              </w:rPr>
              <w:t>(NOTE 1)</w:t>
            </w:r>
          </w:p>
        </w:tc>
        <w:tc>
          <w:tcPr>
            <w:tcW w:w="3969" w:type="dxa"/>
          </w:tcPr>
          <w:p w:rsidR="0098697A" w:rsidRPr="00097689" w:rsidRDefault="0098697A" w:rsidP="00097689">
            <w:pPr>
              <w:pStyle w:val="TAL"/>
            </w:pPr>
            <w:r w:rsidRPr="00097689">
              <w:t xml:space="preserve">If the </w:t>
            </w:r>
            <w:r w:rsidRPr="00097689">
              <w:rPr>
                <w:rFonts w:eastAsia="MS Mincho"/>
                <w:lang w:eastAsia="ja-JP"/>
              </w:rPr>
              <w:t xml:space="preserve">dtx </w:t>
            </w:r>
            <w:r w:rsidRPr="00097689">
              <w:t>parameter is contained in the SDP offer and the MRFC select the EVS payload type, the MRFC shall forward this parameter to the MRFP for the termination towards the offerer in the remote descriptor.</w:t>
            </w:r>
          </w:p>
        </w:tc>
        <w:tc>
          <w:tcPr>
            <w:tcW w:w="4110" w:type="dxa"/>
          </w:tcPr>
          <w:p w:rsidR="0098697A" w:rsidRPr="00097689" w:rsidRDefault="0098697A" w:rsidP="00097689">
            <w:pPr>
              <w:pStyle w:val="TAL"/>
              <w:rPr>
                <w:rFonts w:eastAsia="Malgun Gothic"/>
                <w:lang w:eastAsia="ko-KR"/>
              </w:rPr>
            </w:pPr>
            <w:r w:rsidRPr="00097689">
              <w:t xml:space="preserve">If the dtx parameter is contained in the SDP offer, the MRFC shall include the </w:t>
            </w:r>
            <w:r w:rsidRPr="00097689">
              <w:rPr>
                <w:rFonts w:eastAsia="Malgun Gothic"/>
                <w:lang w:eastAsia="ko-KR"/>
              </w:rPr>
              <w:t>dtx parameter with unmodified value in the SDP answer.</w:t>
            </w:r>
          </w:p>
          <w:p w:rsidR="0098697A" w:rsidRPr="00097689" w:rsidRDefault="0098697A" w:rsidP="00097689">
            <w:pPr>
              <w:pStyle w:val="TAL"/>
            </w:pPr>
            <w:r w:rsidRPr="00097689">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rsidR="0098697A" w:rsidRPr="00097689" w:rsidRDefault="0098697A" w:rsidP="00097689">
            <w:pPr>
              <w:pStyle w:val="TAL"/>
            </w:pPr>
            <w:r w:rsidRPr="00097689">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rsidR="0098697A" w:rsidRPr="00097689" w:rsidRDefault="0098697A" w:rsidP="00097689">
            <w:pPr>
              <w:pStyle w:val="TAL"/>
            </w:pPr>
            <w:r w:rsidRPr="00097689">
              <w:t>If the MRFC supplies the dtx parameter in the SDP answer, it shall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rFonts w:eastAsia="MS Mincho"/>
                <w:lang w:eastAsia="ja-JP"/>
              </w:rPr>
              <w:t xml:space="preserve">dtx-recv </w:t>
            </w:r>
            <w:r w:rsidRPr="00097689">
              <w:rPr>
                <w:lang w:eastAsia="ja-JP"/>
              </w:rPr>
              <w:t>(NOTE 1)</w:t>
            </w:r>
          </w:p>
        </w:tc>
        <w:tc>
          <w:tcPr>
            <w:tcW w:w="3969" w:type="dxa"/>
          </w:tcPr>
          <w:p w:rsidR="0098697A" w:rsidRPr="00097689" w:rsidRDefault="0098697A" w:rsidP="00097689">
            <w:pPr>
              <w:pStyle w:val="TAL"/>
            </w:pPr>
            <w:r w:rsidRPr="00097689">
              <w:t xml:space="preserve">If the </w:t>
            </w:r>
            <w:r w:rsidRPr="00097689">
              <w:rPr>
                <w:rFonts w:eastAsia="MS Mincho"/>
                <w:lang w:eastAsia="ja-JP"/>
              </w:rPr>
              <w:t xml:space="preserve">dtx-recv </w:t>
            </w:r>
            <w:r w:rsidRPr="00097689">
              <w:t>parameter is contained in the SDP offer and the MRFC select the EVS payload type, the MRFC shall forward this parameter to the MRFP for the termination towards the offerer in the remote descriptor.</w:t>
            </w:r>
          </w:p>
        </w:tc>
        <w:tc>
          <w:tcPr>
            <w:tcW w:w="4110" w:type="dxa"/>
          </w:tcPr>
          <w:p w:rsidR="0098697A" w:rsidRPr="00097689" w:rsidRDefault="0098697A" w:rsidP="00097689">
            <w:pPr>
              <w:pStyle w:val="TAL"/>
            </w:pPr>
            <w:r w:rsidRPr="00097689">
              <w:t>If no dtx parameter is included in the SDP answer and if the reception of DTX is not desired, the MRFC shall include in the SDP answer the dtx-recv parameter with a value 0.</w:t>
            </w:r>
          </w:p>
          <w:p w:rsidR="0098697A" w:rsidRPr="00097689" w:rsidRDefault="0098697A" w:rsidP="00097689">
            <w:pPr>
              <w:pStyle w:val="TAL"/>
            </w:pPr>
            <w:r w:rsidRPr="00097689">
              <w:t>If both the dtx and dtx-recv parameters are included, those parameters shall have the same value; however, inclusion of the dtx-recv parameter is not required if the dtx parameter is included.</w:t>
            </w:r>
          </w:p>
          <w:p w:rsidR="0098697A" w:rsidRPr="00097689" w:rsidRDefault="0098697A" w:rsidP="00097689">
            <w:pPr>
              <w:pStyle w:val="TAL"/>
            </w:pPr>
            <w:r w:rsidRPr="00097689">
              <w:t>If the MRFC supplies the dtx</w:t>
            </w:r>
            <w:r w:rsidRPr="00097689">
              <w:rPr>
                <w:rFonts w:eastAsia="MS Mincho"/>
                <w:lang w:eastAsia="ja-JP"/>
              </w:rPr>
              <w:t>-recv</w:t>
            </w:r>
            <w:r w:rsidRPr="00097689">
              <w:t xml:space="preserve"> parameter in the SDP answer, it should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bCs/>
              </w:rPr>
              <w:t xml:space="preserve">br </w:t>
            </w:r>
            <w:r w:rsidRPr="00097689">
              <w:rPr>
                <w:lang w:eastAsia="ja-JP"/>
              </w:rPr>
              <w:t>(NOTE 1)</w:t>
            </w:r>
          </w:p>
        </w:tc>
        <w:tc>
          <w:tcPr>
            <w:tcW w:w="3969" w:type="dxa"/>
          </w:tcPr>
          <w:p w:rsidR="0098697A" w:rsidRPr="00097689" w:rsidRDefault="0098697A" w:rsidP="00097689">
            <w:pPr>
              <w:pStyle w:val="TAL"/>
            </w:pPr>
            <w:r w:rsidRPr="00097689">
              <w:t xml:space="preserve">If the </w:t>
            </w:r>
            <w:r w:rsidRPr="00097689">
              <w:rPr>
                <w:rFonts w:eastAsia="MS Mincho"/>
                <w:lang w:eastAsia="ja-JP"/>
              </w:rPr>
              <w:t xml:space="preserve">br </w:t>
            </w:r>
            <w:r w:rsidRPr="00097689">
              <w:t xml:space="preserve">parameter is contained in the SDP offer, the MRFC shall check if the MRFP supports the indicated bitrates, or a subset of them, in EVS primary mode in the send and </w:t>
            </w:r>
            <w:r w:rsidRPr="00097689">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8697A" w:rsidRPr="00097689" w:rsidRDefault="0098697A" w:rsidP="00097689">
            <w:pPr>
              <w:pStyle w:val="TAL"/>
            </w:pPr>
            <w:r w:rsidRPr="00097689">
              <w:lastRenderedPageBreak/>
              <w:t xml:space="preserve">If the br parameter is contained in the SDP offer, the MRFC shall select a bitrate value, which is either the received br value or a subset of it, based on MRFP capabilities, possible configured </w:t>
            </w:r>
            <w:r w:rsidRPr="00097689">
              <w:lastRenderedPageBreak/>
              <w:t xml:space="preserve">policies, and the negotiated br range of possible other EVS call legs in the conference, and shall include the </w:t>
            </w:r>
            <w:r w:rsidRPr="00097689">
              <w:rPr>
                <w:rFonts w:eastAsia="Malgun Gothic"/>
                <w:lang w:eastAsia="ko-KR"/>
              </w:rPr>
              <w:t>br parameter with the selected value that is also supplied towards the MRFP in the SDP answer</w:t>
            </w:r>
            <w:r w:rsidRPr="00097689">
              <w:t>.</w:t>
            </w:r>
          </w:p>
          <w:p w:rsidR="0098697A" w:rsidRPr="00097689" w:rsidRDefault="0098697A" w:rsidP="00097689">
            <w:pPr>
              <w:pStyle w:val="TAL"/>
            </w:pPr>
            <w:r w:rsidRPr="00097689">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rsidR="0098697A" w:rsidRPr="00097689" w:rsidRDefault="0098697A" w:rsidP="00097689">
            <w:pPr>
              <w:pStyle w:val="TAL"/>
            </w:pPr>
            <w:r w:rsidRPr="00097689">
              <w:t>Otherwise the MRFC shall not include this parameter in the answer.</w:t>
            </w:r>
          </w:p>
          <w:p w:rsidR="0098697A" w:rsidRPr="00097689" w:rsidRDefault="0098697A" w:rsidP="00097689">
            <w:pPr>
              <w:pStyle w:val="TAL"/>
            </w:pPr>
            <w:r w:rsidRPr="00097689">
              <w:t>If the MRFC also supplies the bw, bw-send or bw-recv parameter, the value of the br parameter shall be compatible with the values of those parameters.</w:t>
            </w:r>
          </w:p>
          <w:p w:rsidR="0098697A" w:rsidRPr="00097689" w:rsidRDefault="0098697A" w:rsidP="00097689">
            <w:pPr>
              <w:pStyle w:val="TAL"/>
            </w:pPr>
            <w:r w:rsidRPr="00097689">
              <w:t>If the MRFC supplies the br parameter in the SDP answer, it shall also supply to the MRFP the br parameter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lastRenderedPageBreak/>
              <w:t>br-send (NOTE 1)</w:t>
            </w:r>
          </w:p>
        </w:tc>
        <w:tc>
          <w:tcPr>
            <w:tcW w:w="3969" w:type="dxa"/>
          </w:tcPr>
          <w:p w:rsidR="0098697A" w:rsidRPr="00097689" w:rsidRDefault="0098697A" w:rsidP="00097689">
            <w:pPr>
              <w:pStyle w:val="TAL"/>
            </w:pPr>
            <w:r w:rsidRPr="00097689">
              <w:t xml:space="preserve">If the </w:t>
            </w:r>
            <w:r w:rsidRPr="00097689">
              <w:rPr>
                <w:rFonts w:eastAsia="MS Mincho"/>
                <w:lang w:eastAsia="ja-JP"/>
              </w:rPr>
              <w:t xml:space="preserve">br-send </w:t>
            </w:r>
            <w:r w:rsidRPr="00097689">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8697A" w:rsidRPr="00097689" w:rsidRDefault="0098697A" w:rsidP="00097689">
            <w:pPr>
              <w:pStyle w:val="TAL"/>
            </w:pPr>
            <w:r w:rsidRPr="00097689">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097689">
              <w:rPr>
                <w:rFonts w:eastAsia="Malgun Gothic"/>
                <w:lang w:eastAsia="ko-KR"/>
              </w:rPr>
              <w:t>br-send parameter with the selected value that is also supplied towards the MRFP in the SDP answer</w:t>
            </w:r>
            <w:r w:rsidRPr="00097689">
              <w:t>.</w:t>
            </w:r>
          </w:p>
          <w:p w:rsidR="0098697A" w:rsidRPr="00097689" w:rsidRDefault="0098697A" w:rsidP="00097689">
            <w:pPr>
              <w:pStyle w:val="TAL"/>
            </w:pPr>
            <w:r w:rsidRPr="00097689">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rsidR="0098697A" w:rsidRPr="00097689" w:rsidRDefault="0098697A" w:rsidP="00097689">
            <w:pPr>
              <w:pStyle w:val="TAL"/>
            </w:pPr>
            <w:r w:rsidRPr="00097689">
              <w:t>Otherwise the MRFC shall not include the br-send parameter in the SDP answer.</w:t>
            </w:r>
          </w:p>
          <w:p w:rsidR="0098697A" w:rsidRPr="00097689" w:rsidRDefault="0098697A" w:rsidP="00097689">
            <w:pPr>
              <w:pStyle w:val="TAL"/>
            </w:pPr>
            <w:r w:rsidRPr="00097689">
              <w:t>If the MRFC also supplies the bw or bw-send parameter, the value of the br-send parameter shall be compatible with the values of those parameters.</w:t>
            </w:r>
          </w:p>
          <w:p w:rsidR="0098697A" w:rsidRPr="00097689" w:rsidRDefault="0098697A" w:rsidP="00097689">
            <w:pPr>
              <w:pStyle w:val="TAL"/>
            </w:pPr>
            <w:r w:rsidRPr="00097689">
              <w:t>If the MRFC supplies the br-send parameter in the SDP answer, it shall also supply to the MRFP the br-send parameter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t>br-recv (NOTE 1)</w:t>
            </w:r>
          </w:p>
        </w:tc>
        <w:tc>
          <w:tcPr>
            <w:tcW w:w="3969" w:type="dxa"/>
          </w:tcPr>
          <w:p w:rsidR="0098697A" w:rsidRPr="00097689" w:rsidRDefault="0098697A" w:rsidP="00097689">
            <w:pPr>
              <w:pStyle w:val="TAL"/>
              <w:rPr>
                <w:color w:val="000000"/>
              </w:rPr>
            </w:pPr>
            <w:r w:rsidRPr="00097689">
              <w:t xml:space="preserve">If the </w:t>
            </w:r>
            <w:r w:rsidRPr="00097689">
              <w:rPr>
                <w:rFonts w:eastAsia="MS Mincho"/>
                <w:lang w:eastAsia="ja-JP"/>
              </w:rPr>
              <w:t xml:space="preserve">br-recv </w:t>
            </w:r>
            <w:r w:rsidRPr="00097689">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8697A" w:rsidRPr="00097689" w:rsidRDefault="0098697A" w:rsidP="00097689">
            <w:pPr>
              <w:pStyle w:val="TAL"/>
            </w:pPr>
            <w:r w:rsidRPr="00097689">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097689">
              <w:rPr>
                <w:rFonts w:eastAsia="Malgun Gothic"/>
                <w:lang w:eastAsia="ko-KR"/>
              </w:rPr>
              <w:t>br-recv parameter with the selected value that is also supplied towards the MRFP in the SDP answer</w:t>
            </w:r>
            <w:r w:rsidRPr="00097689">
              <w:t>.</w:t>
            </w:r>
          </w:p>
          <w:p w:rsidR="0098697A" w:rsidRPr="00097689" w:rsidRDefault="0098697A" w:rsidP="00097689">
            <w:pPr>
              <w:pStyle w:val="TAL"/>
            </w:pPr>
            <w:r w:rsidRPr="00097689">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097689">
              <w:lastRenderedPageBreak/>
              <w:t>the SDP answer it sends.</w:t>
            </w:r>
          </w:p>
          <w:p w:rsidR="0098697A" w:rsidRPr="00097689" w:rsidRDefault="0098697A" w:rsidP="00097689">
            <w:pPr>
              <w:pStyle w:val="TAL"/>
            </w:pPr>
            <w:r w:rsidRPr="00097689">
              <w:t>Otherwise the MRFC shall not include the br-recv parameter in the SDP answer.</w:t>
            </w:r>
          </w:p>
          <w:p w:rsidR="0098697A" w:rsidRPr="00097689" w:rsidRDefault="0098697A" w:rsidP="00097689">
            <w:pPr>
              <w:pStyle w:val="TAL"/>
            </w:pPr>
            <w:r w:rsidRPr="00097689">
              <w:t>If the MRFC also supplies the bw or bw-recv parameter, the value of the br-recv parameter shall be compatible with the values of those parameters.</w:t>
            </w:r>
          </w:p>
          <w:p w:rsidR="0098697A" w:rsidRPr="00097689" w:rsidRDefault="0098697A" w:rsidP="00097689">
            <w:pPr>
              <w:pStyle w:val="TAL"/>
            </w:pPr>
            <w:r w:rsidRPr="00097689">
              <w:t>If the MRFC supplies the br-recv parameter in the SDP answer, it shall also supply to the MRFP the br-recv parameter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lastRenderedPageBreak/>
              <w:t>bw (NOTE 1)</w:t>
            </w:r>
          </w:p>
        </w:tc>
        <w:tc>
          <w:tcPr>
            <w:tcW w:w="3969" w:type="dxa"/>
          </w:tcPr>
          <w:p w:rsidR="0098697A" w:rsidRPr="00097689" w:rsidRDefault="0098697A" w:rsidP="00097689">
            <w:pPr>
              <w:pStyle w:val="TAL"/>
            </w:pPr>
            <w:r w:rsidRPr="00097689">
              <w:t xml:space="preserve">If the </w:t>
            </w:r>
            <w:r w:rsidRPr="00097689">
              <w:rPr>
                <w:rFonts w:eastAsia="MS Mincho"/>
                <w:lang w:eastAsia="ja-JP"/>
              </w:rPr>
              <w:t xml:space="preserve">bw </w:t>
            </w:r>
            <w:r w:rsidRPr="00097689">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8697A" w:rsidRPr="00097689" w:rsidRDefault="0098697A" w:rsidP="00097689">
            <w:pPr>
              <w:pStyle w:val="TAL"/>
            </w:pPr>
            <w:r w:rsidRPr="00097689">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097689">
              <w:rPr>
                <w:rFonts w:eastAsia="Malgun Gothic"/>
                <w:lang w:eastAsia="ko-KR"/>
              </w:rPr>
              <w:t>bw parameter with the selected value that is also supplied towards the MRFP in the SDP answer</w:t>
            </w:r>
            <w:r w:rsidRPr="00097689">
              <w:t>.</w:t>
            </w:r>
          </w:p>
          <w:p w:rsidR="0098697A" w:rsidRPr="00097689" w:rsidRDefault="0098697A" w:rsidP="00097689">
            <w:pPr>
              <w:pStyle w:val="TAL"/>
            </w:pPr>
            <w:r w:rsidRPr="00097689">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rsidR="0098697A" w:rsidRPr="00097689" w:rsidRDefault="0098697A" w:rsidP="00097689">
            <w:pPr>
              <w:pStyle w:val="TAL"/>
            </w:pPr>
            <w:r w:rsidRPr="00097689">
              <w:t>Otherwise the MRFC shall not include this parameter in the SDP answer.</w:t>
            </w:r>
          </w:p>
          <w:p w:rsidR="0098697A" w:rsidRPr="00097689" w:rsidRDefault="0098697A" w:rsidP="00097689">
            <w:pPr>
              <w:pStyle w:val="TAL"/>
            </w:pPr>
            <w:r w:rsidRPr="00097689">
              <w:t>If the MRFC also supplies the br, br-send or br-recv parameter, the value of the bw parameter shall be compatible with the values of those parameters.</w:t>
            </w:r>
          </w:p>
          <w:p w:rsidR="0098697A" w:rsidRPr="00097689" w:rsidRDefault="0098697A" w:rsidP="00097689">
            <w:pPr>
              <w:pStyle w:val="TAL"/>
            </w:pPr>
            <w:r w:rsidRPr="00097689">
              <w:t>If the MRFC supplies the bw parameter in the SDP answer, it shall also supply to the MRFP the bw parameter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t>bw-send (NOTE 1)</w:t>
            </w:r>
          </w:p>
        </w:tc>
        <w:tc>
          <w:tcPr>
            <w:tcW w:w="3969" w:type="dxa"/>
          </w:tcPr>
          <w:p w:rsidR="0098697A" w:rsidRPr="00097689" w:rsidRDefault="0098697A" w:rsidP="00097689">
            <w:pPr>
              <w:pStyle w:val="TAL"/>
            </w:pPr>
            <w:r w:rsidRPr="00097689">
              <w:t xml:space="preserve">If the </w:t>
            </w:r>
            <w:r w:rsidRPr="00097689">
              <w:rPr>
                <w:rFonts w:eastAsia="MS Mincho"/>
                <w:lang w:eastAsia="ja-JP"/>
              </w:rPr>
              <w:t xml:space="preserve">bw-send </w:t>
            </w:r>
            <w:r w:rsidRPr="00097689">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98697A" w:rsidRPr="00097689" w:rsidRDefault="0098697A" w:rsidP="00097689">
            <w:pPr>
              <w:pStyle w:val="TAL"/>
            </w:pPr>
            <w:r w:rsidRPr="00097689">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097689">
              <w:rPr>
                <w:rFonts w:eastAsia="Malgun Gothic"/>
                <w:lang w:eastAsia="ko-KR"/>
              </w:rPr>
              <w:t>bw-send parameter with the selected value in the SDP answer</w:t>
            </w:r>
            <w:r w:rsidRPr="00097689">
              <w:t>.</w:t>
            </w:r>
          </w:p>
          <w:p w:rsidR="0098697A" w:rsidRPr="00097689" w:rsidRDefault="0098697A" w:rsidP="00097689">
            <w:pPr>
              <w:pStyle w:val="TAL"/>
            </w:pPr>
            <w:r w:rsidRPr="00097689">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rsidR="0098697A" w:rsidRPr="00097689" w:rsidRDefault="0098697A" w:rsidP="00097689">
            <w:pPr>
              <w:pStyle w:val="TAL"/>
            </w:pPr>
            <w:r w:rsidRPr="00097689">
              <w:t>Otherwise the MRFC shall not include the br-send parameter in the SDP answer.</w:t>
            </w:r>
          </w:p>
          <w:p w:rsidR="0098697A" w:rsidRPr="00097689" w:rsidRDefault="0098697A" w:rsidP="00097689">
            <w:pPr>
              <w:pStyle w:val="TAL"/>
            </w:pPr>
            <w:r w:rsidRPr="00097689">
              <w:t>If the MRFC also supplies the bw or bw-send parameter, the value of the br-send parameter shall be compatible with the values of those parameters.</w:t>
            </w:r>
          </w:p>
          <w:p w:rsidR="0098697A" w:rsidRPr="00097689" w:rsidRDefault="0098697A" w:rsidP="00097689">
            <w:pPr>
              <w:pStyle w:val="TAL"/>
            </w:pPr>
            <w:r w:rsidRPr="00097689">
              <w:t xml:space="preserve">If the MRFC supplies the bw-send parameter in the SDP answer, it shall also supply to the </w:t>
            </w:r>
            <w:r w:rsidRPr="00097689">
              <w:lastRenderedPageBreak/>
              <w:t>MRFP the bw-send parameter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Pr>
          <w:p w:rsidR="0098697A" w:rsidRPr="00097689" w:rsidRDefault="0098697A" w:rsidP="00097689">
            <w:pPr>
              <w:pStyle w:val="TAL"/>
              <w:rPr>
                <w:bCs/>
              </w:rPr>
            </w:pPr>
            <w:r w:rsidRPr="00097689">
              <w:rPr>
                <w:lang w:eastAsia="ja-JP"/>
              </w:rPr>
              <w:lastRenderedPageBreak/>
              <w:t>bw-recv (NOTE 1)</w:t>
            </w:r>
          </w:p>
        </w:tc>
        <w:tc>
          <w:tcPr>
            <w:tcW w:w="3969" w:type="dxa"/>
          </w:tcPr>
          <w:p w:rsidR="0098697A" w:rsidRPr="00097689" w:rsidRDefault="0098697A" w:rsidP="00097689">
            <w:pPr>
              <w:pStyle w:val="TAL"/>
            </w:pPr>
            <w:r w:rsidRPr="00097689">
              <w:t xml:space="preserve">If the </w:t>
            </w:r>
            <w:r w:rsidRPr="00097689">
              <w:rPr>
                <w:rFonts w:eastAsia="MS Mincho"/>
                <w:lang w:eastAsia="ja-JP"/>
              </w:rPr>
              <w:t xml:space="preserve">br-recv </w:t>
            </w:r>
            <w:r w:rsidRPr="00097689">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rsidR="0098697A" w:rsidRPr="00097689" w:rsidRDefault="0098697A" w:rsidP="00097689">
            <w:pPr>
              <w:pStyle w:val="TAL"/>
            </w:pPr>
            <w:r w:rsidRPr="00097689">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097689">
              <w:rPr>
                <w:rFonts w:eastAsia="Malgun Gothic"/>
                <w:lang w:eastAsia="ko-KR"/>
              </w:rPr>
              <w:t>bw-recv parameter with the selected value in the SDP answer</w:t>
            </w:r>
            <w:r w:rsidRPr="00097689">
              <w:t>.</w:t>
            </w:r>
          </w:p>
          <w:p w:rsidR="0098697A" w:rsidRPr="00097689" w:rsidRDefault="0098697A" w:rsidP="00097689">
            <w:pPr>
              <w:pStyle w:val="TAL"/>
            </w:pPr>
            <w:r w:rsidRPr="00097689">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rsidR="0098697A" w:rsidRPr="00097689" w:rsidRDefault="0098697A" w:rsidP="00097689">
            <w:pPr>
              <w:pStyle w:val="TAL"/>
            </w:pPr>
            <w:r w:rsidRPr="00097689">
              <w:t>Otherwise the MRFC shall not include the bw-recv parameter in the SDP answer.</w:t>
            </w:r>
          </w:p>
          <w:p w:rsidR="0098697A" w:rsidRPr="00097689" w:rsidRDefault="0098697A" w:rsidP="00097689">
            <w:pPr>
              <w:pStyle w:val="TAL"/>
            </w:pPr>
            <w:r w:rsidRPr="00097689">
              <w:t>If the MRFC also supplies the br or br-recv parameter, the value of the bw-recv parameter shall be compatible with the values of those parameters.</w:t>
            </w:r>
          </w:p>
          <w:p w:rsidR="0098697A" w:rsidRPr="00097689" w:rsidRDefault="0098697A" w:rsidP="00097689">
            <w:pPr>
              <w:pStyle w:val="TAL"/>
            </w:pPr>
            <w:r w:rsidRPr="00097689">
              <w:t>If the MRFC supplies the bw-send parameter in the SDP answer, it shall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bottom w:val="single" w:sz="4" w:space="0" w:color="auto"/>
            </w:tcBorders>
          </w:tcPr>
          <w:p w:rsidR="0098697A" w:rsidRPr="00097689" w:rsidRDefault="0098697A" w:rsidP="00097689">
            <w:pPr>
              <w:pStyle w:val="TAL"/>
              <w:rPr>
                <w:lang w:eastAsia="ja-JP"/>
              </w:rPr>
            </w:pPr>
            <w:r w:rsidRPr="00097689">
              <w:rPr>
                <w:lang w:eastAsia="ja-JP"/>
              </w:rPr>
              <w:t>cmr (NOTE 1)</w:t>
            </w:r>
          </w:p>
        </w:tc>
        <w:tc>
          <w:tcPr>
            <w:tcW w:w="3969" w:type="dxa"/>
            <w:tcBorders>
              <w:bottom w:val="single" w:sz="4" w:space="0" w:color="auto"/>
            </w:tcBorders>
          </w:tcPr>
          <w:p w:rsidR="0098697A" w:rsidRPr="00097689" w:rsidRDefault="0098697A" w:rsidP="00097689">
            <w:pPr>
              <w:pStyle w:val="TAL"/>
            </w:pPr>
            <w:r w:rsidRPr="00097689">
              <w:t xml:space="preserve">If the </w:t>
            </w:r>
            <w:r w:rsidRPr="00097689">
              <w:rPr>
                <w:rFonts w:eastAsia="MS Mincho"/>
                <w:lang w:eastAsia="ja-JP"/>
              </w:rPr>
              <w:t xml:space="preserve">cmr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rsidR="0098697A" w:rsidRPr="00097689" w:rsidRDefault="0098697A" w:rsidP="00097689">
            <w:pPr>
              <w:pStyle w:val="TAL"/>
              <w:rPr>
                <w:rFonts w:eastAsia="Malgun Gothic"/>
                <w:lang w:eastAsia="ko-KR"/>
              </w:rPr>
            </w:pPr>
            <w:r w:rsidRPr="00097689">
              <w:t xml:space="preserve">If the cmr parameter is contained in the SDP offer, the MRFC shall include the </w:t>
            </w:r>
            <w:r w:rsidRPr="00097689">
              <w:rPr>
                <w:rFonts w:eastAsia="Malgun Gothic"/>
                <w:lang w:eastAsia="ko-KR"/>
              </w:rPr>
              <w:t>cmr parameter with unmodified value in the SDP answer.</w:t>
            </w:r>
          </w:p>
          <w:p w:rsidR="0098697A" w:rsidRPr="00097689" w:rsidRDefault="0098697A" w:rsidP="00097689">
            <w:pPr>
              <w:pStyle w:val="TAL"/>
            </w:pPr>
            <w:r w:rsidRPr="00097689">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rsidR="0098697A" w:rsidRPr="00097689" w:rsidRDefault="0098697A" w:rsidP="00097689">
            <w:pPr>
              <w:pStyle w:val="TAL"/>
            </w:pPr>
            <w:r w:rsidRPr="00097689">
              <w:t>If the MRFC supplies the cmr parameter in the SDP answer, it shall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ch-aw-</w:t>
            </w:r>
            <w:r w:rsidRPr="00097689">
              <w:rPr>
                <w:rFonts w:eastAsia="Malgun Gothic"/>
                <w:lang w:eastAsia="ko-KR"/>
              </w:rPr>
              <w:t xml:space="preserve">recv </w:t>
            </w:r>
            <w:r w:rsidRPr="00097689">
              <w:rPr>
                <w:lang w:eastAsia="ja-JP"/>
              </w:rPr>
              <w:t>(NOTE 1)</w:t>
            </w:r>
          </w:p>
        </w:tc>
        <w:tc>
          <w:tcPr>
            <w:tcW w:w="3969" w:type="dxa"/>
            <w:tcBorders>
              <w:top w:val="single" w:sz="4" w:space="0" w:color="auto"/>
              <w:bottom w:val="single" w:sz="4" w:space="0" w:color="auto"/>
            </w:tcBorders>
          </w:tcPr>
          <w:p w:rsidR="0098697A" w:rsidRPr="00097689" w:rsidRDefault="0098697A" w:rsidP="00097689">
            <w:pPr>
              <w:pStyle w:val="TAL"/>
            </w:pPr>
            <w:r w:rsidRPr="00097689">
              <w:t xml:space="preserve">If the </w:t>
            </w:r>
            <w:r w:rsidRPr="00097689">
              <w:rPr>
                <w:rFonts w:eastAsia="MS Mincho"/>
                <w:lang w:eastAsia="ja-JP"/>
              </w:rPr>
              <w:t xml:space="preserve">ch-aw-recv </w:t>
            </w:r>
            <w:r w:rsidRPr="00097689">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8697A" w:rsidRPr="00097689" w:rsidRDefault="0098697A" w:rsidP="00097689">
            <w:pPr>
              <w:pStyle w:val="TAL"/>
            </w:pPr>
            <w:r w:rsidRPr="00097689">
              <w:t xml:space="preserve">If the MRFC it desires to control the channel-aware mode of EVS in the receive direction, e.g. to disable it with value -1, it shall include the ch-aw-recv parameter in the SDP offer </w:t>
            </w:r>
            <w:r w:rsidRPr="00097689">
              <w:rPr>
                <w:rFonts w:eastAsia="Malgun Gothic"/>
                <w:lang w:eastAsia="ko-KR"/>
              </w:rPr>
              <w:t>and</w:t>
            </w:r>
            <w:r w:rsidRPr="00097689">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98697A" w:rsidRPr="00097689" w:rsidTr="00097689">
        <w:tblPrEx>
          <w:tblCellMar>
            <w:top w:w="0" w:type="dxa"/>
            <w:bottom w:w="0" w:type="dxa"/>
          </w:tblCellMar>
        </w:tblPrEx>
        <w:trPr>
          <w:jc w:val="center"/>
        </w:trPr>
        <w:tc>
          <w:tcPr>
            <w:tcW w:w="1561" w:type="dxa"/>
            <w:tcBorders>
              <w:bottom w:val="single" w:sz="4" w:space="0" w:color="auto"/>
            </w:tcBorders>
          </w:tcPr>
          <w:p w:rsidR="0098697A" w:rsidRPr="00097689" w:rsidRDefault="0098697A" w:rsidP="00097689">
            <w:pPr>
              <w:pStyle w:val="TAL"/>
              <w:rPr>
                <w:lang w:eastAsia="ja-JP"/>
              </w:rPr>
            </w:pPr>
            <w:r w:rsidRPr="00097689">
              <w:rPr>
                <w:lang w:eastAsia="ja-JP"/>
              </w:rPr>
              <w:t>number of channels (NOTE 2)</w:t>
            </w:r>
          </w:p>
        </w:tc>
        <w:tc>
          <w:tcPr>
            <w:tcW w:w="3969" w:type="dxa"/>
            <w:tcBorders>
              <w:bottom w:val="single" w:sz="4" w:space="0" w:color="auto"/>
            </w:tcBorders>
          </w:tcPr>
          <w:p w:rsidR="0098697A" w:rsidRPr="00097689" w:rsidRDefault="0098697A" w:rsidP="00097689">
            <w:pPr>
              <w:pStyle w:val="TAL"/>
            </w:pPr>
            <w:r w:rsidRPr="00097689">
              <w:t>If the "</w:t>
            </w:r>
            <w:r w:rsidRPr="00097689">
              <w:rPr>
                <w:lang w:eastAsia="ja-JP"/>
              </w:rPr>
              <w:t xml:space="preserve">number of channels" </w:t>
            </w:r>
            <w:r w:rsidRPr="00097689">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rsidR="0098697A" w:rsidRPr="00097689" w:rsidRDefault="0098697A" w:rsidP="00097689">
            <w:pPr>
              <w:pStyle w:val="TAL"/>
            </w:pPr>
            <w:r w:rsidRPr="00097689">
              <w:t>If the "</w:t>
            </w:r>
            <w:r w:rsidRPr="00097689">
              <w:rPr>
                <w:lang w:eastAsia="ja-JP"/>
              </w:rPr>
              <w:t xml:space="preserve">number of channels" </w:t>
            </w:r>
            <w:r w:rsidRPr="00097689">
              <w:t>parameter is contained in the SDP offer, the MRFC shall include the "</w:t>
            </w:r>
            <w:r w:rsidRPr="00097689">
              <w:rPr>
                <w:lang w:eastAsia="ja-JP"/>
              </w:rPr>
              <w:t xml:space="preserve">number of channels" </w:t>
            </w:r>
            <w:r w:rsidRPr="00097689">
              <w:rPr>
                <w:rFonts w:eastAsia="Malgun Gothic"/>
                <w:lang w:eastAsia="ko-KR"/>
              </w:rPr>
              <w:t>parameter with unmodified value in the SDP answer and</w:t>
            </w:r>
            <w:r w:rsidRPr="00097689">
              <w:t xml:space="preserve"> shall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bCs/>
              </w:rPr>
            </w:pPr>
            <w:r w:rsidRPr="00097689">
              <w:rPr>
                <w:lang w:eastAsia="ja-JP"/>
              </w:rPr>
              <w:t>ch-</w:t>
            </w:r>
            <w:r w:rsidRPr="00097689">
              <w:rPr>
                <w:rFonts w:eastAsia="Malgun Gothic"/>
                <w:lang w:eastAsia="ko-KR"/>
              </w:rPr>
              <w:t xml:space="preserve">send </w:t>
            </w:r>
            <w:r w:rsidRPr="00097689">
              <w:rPr>
                <w:lang w:eastAsia="ja-JP"/>
              </w:rPr>
              <w:lastRenderedPageBreak/>
              <w:t>(NOTE 1)</w:t>
            </w:r>
          </w:p>
        </w:tc>
        <w:tc>
          <w:tcPr>
            <w:tcW w:w="3969" w:type="dxa"/>
            <w:tcBorders>
              <w:top w:val="single" w:sz="4" w:space="0" w:color="auto"/>
              <w:bottom w:val="single" w:sz="4" w:space="0" w:color="auto"/>
            </w:tcBorders>
          </w:tcPr>
          <w:p w:rsidR="0098697A" w:rsidRPr="00097689" w:rsidRDefault="0098697A" w:rsidP="00097689">
            <w:pPr>
              <w:pStyle w:val="TAL"/>
            </w:pPr>
            <w:r w:rsidRPr="00097689">
              <w:lastRenderedPageBreak/>
              <w:t xml:space="preserve">If the ch-send parameter is contained in the </w:t>
            </w:r>
            <w:r w:rsidRPr="00097689">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rsidR="0098697A" w:rsidRPr="00097689" w:rsidRDefault="0098697A" w:rsidP="00097689">
            <w:pPr>
              <w:pStyle w:val="TAL"/>
            </w:pPr>
            <w:r w:rsidRPr="00097689">
              <w:lastRenderedPageBreak/>
              <w:t>If the ch-recv</w:t>
            </w:r>
            <w:r w:rsidRPr="00097689">
              <w:rPr>
                <w:lang w:eastAsia="ja-JP"/>
              </w:rPr>
              <w:t xml:space="preserve"> </w:t>
            </w:r>
            <w:r w:rsidRPr="00097689">
              <w:t xml:space="preserve">parameter is contained in the SDP </w:t>
            </w:r>
            <w:r w:rsidRPr="00097689">
              <w:lastRenderedPageBreak/>
              <w:t>offer, the MRFC shall include the ch-send</w:t>
            </w:r>
            <w:r w:rsidRPr="00097689">
              <w:rPr>
                <w:lang w:eastAsia="ja-JP"/>
              </w:rPr>
              <w:t xml:space="preserve"> </w:t>
            </w:r>
            <w:r w:rsidRPr="00097689">
              <w:rPr>
                <w:rFonts w:eastAsia="Malgun Gothic"/>
                <w:lang w:eastAsia="ko-KR"/>
              </w:rPr>
              <w:t>parameter with unmodified value in the SDP answer and</w:t>
            </w:r>
            <w:r w:rsidRPr="00097689">
              <w:t xml:space="preserve"> shall also supply the ch-send parameter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lastRenderedPageBreak/>
              <w:t>ch-</w:t>
            </w:r>
            <w:r w:rsidRPr="00097689">
              <w:rPr>
                <w:rFonts w:eastAsia="Malgun Gothic"/>
                <w:lang w:eastAsia="ko-KR"/>
              </w:rPr>
              <w:t xml:space="preserve">recv </w:t>
            </w:r>
            <w:r w:rsidRPr="00097689">
              <w:rPr>
                <w:lang w:eastAsia="ja-JP"/>
              </w:rPr>
              <w:t>(NOTE 1)</w:t>
            </w:r>
          </w:p>
        </w:tc>
        <w:tc>
          <w:tcPr>
            <w:tcW w:w="3969" w:type="dxa"/>
            <w:tcBorders>
              <w:top w:val="single" w:sz="4" w:space="0" w:color="auto"/>
              <w:bottom w:val="single" w:sz="4" w:space="0" w:color="auto"/>
            </w:tcBorders>
          </w:tcPr>
          <w:p w:rsidR="0098697A" w:rsidRPr="00097689" w:rsidRDefault="0098697A" w:rsidP="00097689">
            <w:pPr>
              <w:pStyle w:val="TAL"/>
            </w:pPr>
            <w:r w:rsidRPr="00097689">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rsidR="0098697A" w:rsidRPr="00097689" w:rsidRDefault="0098697A" w:rsidP="00097689">
            <w:pPr>
              <w:pStyle w:val="TAL"/>
            </w:pPr>
            <w:r w:rsidRPr="00097689">
              <w:t>If the ch-send</w:t>
            </w:r>
            <w:r w:rsidRPr="00097689">
              <w:rPr>
                <w:lang w:eastAsia="ja-JP"/>
              </w:rPr>
              <w:t xml:space="preserve"> </w:t>
            </w:r>
            <w:r w:rsidRPr="00097689">
              <w:t>parameter is contained in the SDP offer, the MRFC shall include the ch-recv</w:t>
            </w:r>
            <w:r w:rsidRPr="00097689">
              <w:rPr>
                <w:lang w:eastAsia="ja-JP"/>
              </w:rPr>
              <w:t xml:space="preserve"> </w:t>
            </w:r>
            <w:r w:rsidRPr="00097689">
              <w:rPr>
                <w:rFonts w:eastAsia="Malgun Gothic"/>
                <w:lang w:eastAsia="ko-KR"/>
              </w:rPr>
              <w:t>parameter with unmodified value in the SDP answer and</w:t>
            </w:r>
            <w:r w:rsidRPr="00097689">
              <w:t xml:space="preserve"> shall also supply the ch-recv parameter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mode-set (NOTE 3)</w:t>
            </w:r>
          </w:p>
        </w:tc>
        <w:tc>
          <w:tcPr>
            <w:tcW w:w="3969" w:type="dxa"/>
            <w:tcBorders>
              <w:top w:val="single" w:sz="4" w:space="0" w:color="auto"/>
              <w:bottom w:val="single" w:sz="4" w:space="0" w:color="auto"/>
            </w:tcBorders>
          </w:tcPr>
          <w:p w:rsidR="0098697A" w:rsidRPr="00097689" w:rsidRDefault="0098697A" w:rsidP="00097689">
            <w:pPr>
              <w:pStyle w:val="TAL"/>
            </w:pPr>
            <w:r w:rsidRPr="00097689">
              <w:t xml:space="preserve">If the </w:t>
            </w:r>
            <w:r w:rsidRPr="00097689">
              <w:rPr>
                <w:lang w:eastAsia="ja-JP"/>
              </w:rPr>
              <w:t xml:space="preserve">mode-set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8697A" w:rsidRPr="00097689" w:rsidRDefault="0098697A" w:rsidP="00097689">
            <w:pPr>
              <w:pStyle w:val="TAL"/>
              <w:rPr>
                <w:rFonts w:eastAsia="Malgun Gothic"/>
                <w:lang w:eastAsia="ko-KR"/>
              </w:rPr>
            </w:pPr>
            <w:r w:rsidRPr="00097689">
              <w:t xml:space="preserve">If the </w:t>
            </w:r>
            <w:r w:rsidRPr="00097689">
              <w:rPr>
                <w:lang w:eastAsia="ja-JP"/>
              </w:rPr>
              <w:t xml:space="preserve">mode-set </w:t>
            </w:r>
            <w:r w:rsidRPr="00097689">
              <w:t xml:space="preserve">parameter is contained in the SDP offer, the MRFC shall include the </w:t>
            </w:r>
            <w:r w:rsidRPr="00097689">
              <w:rPr>
                <w:lang w:eastAsia="ja-JP"/>
              </w:rPr>
              <w:t xml:space="preserve">mode-set </w:t>
            </w:r>
            <w:r w:rsidRPr="00097689">
              <w:rPr>
                <w:rFonts w:eastAsia="Malgun Gothic"/>
                <w:lang w:eastAsia="ko-KR"/>
              </w:rPr>
              <w:t>parameter with unmodified value in the SDP answer.</w:t>
            </w:r>
          </w:p>
          <w:p w:rsidR="0098697A" w:rsidRPr="00097689" w:rsidRDefault="0098697A" w:rsidP="00097689">
            <w:pPr>
              <w:pStyle w:val="TAL"/>
            </w:pPr>
            <w:r w:rsidRPr="00097689">
              <w:t>Otherwise, if EVS or AMR-WB is used on possible other call legs in the conference, the MRFC should include the mode-set parameter with a value indicating the mode that was negotiated on those other call legs (or omit it if no restrictions applied before).</w:t>
            </w:r>
          </w:p>
          <w:p w:rsidR="0098697A" w:rsidRPr="00097689" w:rsidRDefault="0098697A" w:rsidP="00097689">
            <w:pPr>
              <w:pStyle w:val="TAL"/>
            </w:pPr>
            <w:r w:rsidRPr="00097689">
              <w:t>If the MRFC supplies the mode-set parameter in the SDP answer, it shall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mode-change-period (NOTE 3)</w:t>
            </w:r>
          </w:p>
        </w:tc>
        <w:tc>
          <w:tcPr>
            <w:tcW w:w="3969" w:type="dxa"/>
            <w:tcBorders>
              <w:top w:val="single" w:sz="4" w:space="0" w:color="auto"/>
              <w:bottom w:val="single" w:sz="4" w:space="0" w:color="auto"/>
            </w:tcBorders>
          </w:tcPr>
          <w:p w:rsidR="0098697A" w:rsidRPr="00097689" w:rsidRDefault="0098697A" w:rsidP="00097689">
            <w:pPr>
              <w:pStyle w:val="TAL"/>
            </w:pPr>
            <w:r w:rsidRPr="00097689">
              <w:t xml:space="preserve">If the </w:t>
            </w:r>
            <w:r w:rsidRPr="00097689">
              <w:rPr>
                <w:lang w:eastAsia="ja-JP"/>
              </w:rPr>
              <w:t xml:space="preserve">mode-change-period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8697A" w:rsidRPr="00097689" w:rsidRDefault="0098697A" w:rsidP="00097689">
            <w:pPr>
              <w:pStyle w:val="TAL"/>
            </w:pPr>
            <w:r w:rsidRPr="00097689">
              <w:t>If the MRFC select the EVS payload type, the MRFC shall either include the mode-</w:t>
            </w:r>
            <w:r w:rsidRPr="00097689">
              <w:rPr>
                <w:lang w:eastAsia="ja-JP"/>
              </w:rPr>
              <w:t>change-capability</w:t>
            </w:r>
            <w:r w:rsidRPr="00097689">
              <w:t xml:space="preserve"> parameter with value 2 or omit it.</w:t>
            </w:r>
          </w:p>
          <w:p w:rsidR="0098697A" w:rsidRPr="00097689" w:rsidRDefault="0098697A" w:rsidP="00097689">
            <w:pPr>
              <w:pStyle w:val="TAL"/>
            </w:pPr>
            <w:r w:rsidRPr="00097689">
              <w:t>If the MRFC supplies the mode-change-capability parameter in the SDP answer, it may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mode-change-capability (NOTE 3)</w:t>
            </w:r>
          </w:p>
        </w:tc>
        <w:tc>
          <w:tcPr>
            <w:tcW w:w="3969" w:type="dxa"/>
            <w:tcBorders>
              <w:top w:val="single" w:sz="4" w:space="0" w:color="auto"/>
              <w:bottom w:val="single" w:sz="4" w:space="0" w:color="auto"/>
            </w:tcBorders>
          </w:tcPr>
          <w:p w:rsidR="0098697A" w:rsidRPr="00097689" w:rsidRDefault="0098697A" w:rsidP="00097689">
            <w:pPr>
              <w:pStyle w:val="TAL"/>
            </w:pPr>
            <w:r w:rsidRPr="00097689">
              <w:t xml:space="preserve">If the </w:t>
            </w:r>
            <w:r w:rsidRPr="00097689">
              <w:rPr>
                <w:lang w:eastAsia="ja-JP"/>
              </w:rPr>
              <w:t xml:space="preserve">mode-change-capability </w:t>
            </w:r>
            <w:r w:rsidRPr="00097689">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rsidR="0098697A" w:rsidRPr="00097689" w:rsidRDefault="0098697A" w:rsidP="00097689">
            <w:pPr>
              <w:pStyle w:val="TAL"/>
            </w:pPr>
            <w:r w:rsidRPr="00097689">
              <w:t>If EVS or AMR-WB is used on possible other EVS call legs in the conference, the MRFC should include the mode-</w:t>
            </w:r>
            <w:r w:rsidRPr="00097689">
              <w:rPr>
                <w:lang w:eastAsia="ja-JP"/>
              </w:rPr>
              <w:t>change-capability</w:t>
            </w:r>
            <w:r w:rsidRPr="00097689">
              <w:t xml:space="preserve"> parameter with a value indicating the mode that was negotiated on those other call legs (or omit it if no restrictions applied before).</w:t>
            </w:r>
          </w:p>
          <w:p w:rsidR="0098697A" w:rsidRPr="00097689" w:rsidRDefault="0098697A" w:rsidP="00097689">
            <w:pPr>
              <w:pStyle w:val="TAL"/>
            </w:pPr>
            <w:r w:rsidRPr="00097689">
              <w:t>If the MRFC supplies the mode-change-capability parameter in the SDP answer, it may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mode-change-neighbor (NOTE 3)</w:t>
            </w:r>
          </w:p>
        </w:tc>
        <w:tc>
          <w:tcPr>
            <w:tcW w:w="3969" w:type="dxa"/>
            <w:tcBorders>
              <w:top w:val="single" w:sz="4" w:space="0" w:color="auto"/>
              <w:bottom w:val="single" w:sz="4" w:space="0" w:color="auto"/>
            </w:tcBorders>
          </w:tcPr>
          <w:p w:rsidR="0098697A" w:rsidRPr="00097689" w:rsidRDefault="0098697A" w:rsidP="00097689">
            <w:pPr>
              <w:pStyle w:val="TAL"/>
            </w:pPr>
            <w:r w:rsidRPr="00097689">
              <w:t xml:space="preserve">If the </w:t>
            </w:r>
            <w:r w:rsidRPr="00097689">
              <w:rPr>
                <w:lang w:eastAsia="ja-JP"/>
              </w:rPr>
              <w:t xml:space="preserve">mode-change-neighbor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8697A" w:rsidRPr="00097689" w:rsidRDefault="0098697A" w:rsidP="00097689">
            <w:pPr>
              <w:pStyle w:val="TAL"/>
            </w:pPr>
            <w:r w:rsidRPr="00097689">
              <w:t>If EVS or AMR-WB was used on possible other EVS call legs in the conference, the MRFC should include the mode-</w:t>
            </w:r>
            <w:r w:rsidRPr="00097689">
              <w:rPr>
                <w:lang w:eastAsia="ja-JP"/>
              </w:rPr>
              <w:t>change-neighbor</w:t>
            </w:r>
            <w:r w:rsidRPr="00097689">
              <w:t xml:space="preserve"> parameter with a value indicating the mode that was negotiated on those other call legs (or omit it if no restrictions applied before).</w:t>
            </w:r>
          </w:p>
          <w:p w:rsidR="0098697A" w:rsidRPr="00097689" w:rsidRDefault="0098697A" w:rsidP="00097689">
            <w:pPr>
              <w:pStyle w:val="TAL"/>
            </w:pPr>
            <w:r w:rsidRPr="00097689">
              <w:t>If the MRFC supplies the mode-change-neighbor parameter in the SDP answer, it shall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eastAsia="ja-JP"/>
              </w:rPr>
            </w:pPr>
            <w:r w:rsidRPr="00097689">
              <w:rPr>
                <w:lang w:eastAsia="ja-JP"/>
              </w:rPr>
              <w:t>max-red (NOTE 5)</w:t>
            </w:r>
          </w:p>
        </w:tc>
        <w:tc>
          <w:tcPr>
            <w:tcW w:w="3969" w:type="dxa"/>
            <w:tcBorders>
              <w:top w:val="single" w:sz="4" w:space="0" w:color="auto"/>
              <w:bottom w:val="single" w:sz="4" w:space="0" w:color="auto"/>
            </w:tcBorders>
          </w:tcPr>
          <w:p w:rsidR="0098697A" w:rsidRPr="00097689" w:rsidRDefault="0098697A" w:rsidP="00097689">
            <w:pPr>
              <w:pStyle w:val="TAL"/>
            </w:pPr>
            <w:r w:rsidRPr="00097689">
              <w:t xml:space="preserve">If the </w:t>
            </w:r>
            <w:r w:rsidRPr="00097689">
              <w:rPr>
                <w:lang w:eastAsia="ja-JP"/>
              </w:rPr>
              <w:t xml:space="preserve">max-red </w:t>
            </w:r>
            <w:r w:rsidRPr="00097689">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98697A" w:rsidRPr="00097689" w:rsidRDefault="0098697A" w:rsidP="00097689">
            <w:pPr>
              <w:pStyle w:val="TAL"/>
            </w:pPr>
            <w:r w:rsidRPr="00097689">
              <w:t xml:space="preserve">The MRFC shall only include the max-red parameter in the SDP answer if it desires to restrict the maximum redundancy of received packets. When selecting the value of the max-red parameter, the MRFC shall consider the </w:t>
            </w:r>
            <w:r w:rsidRPr="00097689">
              <w:lastRenderedPageBreak/>
              <w:t>capabilities of the MRFP and, if EVS or AMR-WB is used on possible other EVS call legs in the conference, the redundancy that was negotiated on those call legs.</w:t>
            </w:r>
          </w:p>
          <w:p w:rsidR="0098697A" w:rsidRPr="00097689" w:rsidRDefault="0098697A" w:rsidP="00097689">
            <w:pPr>
              <w:pStyle w:val="TAL"/>
            </w:pPr>
            <w:r w:rsidRPr="00097689">
              <w:t>If the MRFC supplies the max-red parameter in the SDP answer, it shall also supply it to the MRFP in the local descriptor for the termination towards the offerer with the same value.</w:t>
            </w:r>
          </w:p>
        </w:tc>
      </w:tr>
      <w:tr w:rsidR="0098697A" w:rsidRPr="00097689" w:rsidTr="00097689">
        <w:tblPrEx>
          <w:tblCellMar>
            <w:top w:w="0" w:type="dxa"/>
            <w:bottom w:w="0" w:type="dxa"/>
          </w:tblCellMar>
        </w:tblPrEx>
        <w:trPr>
          <w:jc w:val="center"/>
        </w:trPr>
        <w:tc>
          <w:tcPr>
            <w:tcW w:w="1561" w:type="dxa"/>
            <w:tcBorders>
              <w:top w:val="single" w:sz="4" w:space="0" w:color="auto"/>
              <w:bottom w:val="single" w:sz="4" w:space="0" w:color="auto"/>
            </w:tcBorders>
          </w:tcPr>
          <w:p w:rsidR="0098697A" w:rsidRPr="00097689" w:rsidRDefault="0098697A" w:rsidP="00097689">
            <w:pPr>
              <w:pStyle w:val="TAL"/>
              <w:rPr>
                <w:lang w:val="fr-FR" w:eastAsia="ja-JP"/>
              </w:rPr>
            </w:pPr>
            <w:r w:rsidRPr="00097689">
              <w:rPr>
                <w:lang w:val="fr-FR"/>
              </w:rPr>
              <w:lastRenderedPageBreak/>
              <w:t>3gpp_mtsi_app_adapt (NOTE 4)</w:t>
            </w:r>
          </w:p>
        </w:tc>
        <w:tc>
          <w:tcPr>
            <w:tcW w:w="3969" w:type="dxa"/>
            <w:tcBorders>
              <w:top w:val="single" w:sz="4" w:space="0" w:color="auto"/>
              <w:bottom w:val="single" w:sz="4" w:space="0" w:color="auto"/>
            </w:tcBorders>
          </w:tcPr>
          <w:p w:rsidR="0098697A" w:rsidRPr="00097689" w:rsidRDefault="0098697A" w:rsidP="00097689">
            <w:pPr>
              <w:pStyle w:val="TAL"/>
            </w:pPr>
            <w:r w:rsidRPr="00097689">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rsidR="0098697A" w:rsidRPr="00097689" w:rsidRDefault="0098697A" w:rsidP="00097689">
            <w:pPr>
              <w:pStyle w:val="TAL"/>
            </w:pPr>
            <w:r w:rsidRPr="00097689">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98697A" w:rsidRPr="00097689" w:rsidTr="00097689">
        <w:tblPrEx>
          <w:tblCellMar>
            <w:top w:w="0" w:type="dxa"/>
            <w:bottom w:w="0" w:type="dxa"/>
          </w:tblCellMar>
        </w:tblPrEx>
        <w:trPr>
          <w:jc w:val="center"/>
        </w:trPr>
        <w:tc>
          <w:tcPr>
            <w:tcW w:w="9640" w:type="dxa"/>
            <w:gridSpan w:val="3"/>
            <w:tcBorders>
              <w:top w:val="single" w:sz="12" w:space="0" w:color="auto"/>
            </w:tcBorders>
          </w:tcPr>
          <w:p w:rsidR="0098697A" w:rsidRPr="00097689" w:rsidRDefault="0098697A" w:rsidP="00097689">
            <w:pPr>
              <w:pStyle w:val="TAN"/>
            </w:pPr>
            <w:r w:rsidRPr="00097689">
              <w:t>NOTE 1:</w:t>
            </w:r>
            <w:r w:rsidRPr="00097689">
              <w:tab/>
              <w:t>This MIME parameter of the EVS RTP payload type is defined in 3GPP TS 26.445 [43]. It is encapsulated within the SDP "a=fmtp" attribute defined IETF RFC 4566 [44].</w:t>
            </w:r>
          </w:p>
          <w:p w:rsidR="0098697A" w:rsidRPr="00097689" w:rsidRDefault="0098697A" w:rsidP="00097689">
            <w:pPr>
              <w:pStyle w:val="TAN"/>
            </w:pPr>
            <w:r w:rsidRPr="00097689">
              <w:t>NOTE 2:</w:t>
            </w:r>
            <w:r w:rsidRPr="00097689">
              <w:tab/>
              <w:t>This number of channels are encoded as "encoding parameters" of the SDP "a=rtpmap" attribute defined in IETF RFC 4566 [44].</w:t>
            </w:r>
          </w:p>
          <w:p w:rsidR="0098697A" w:rsidRPr="00097689" w:rsidRDefault="0098697A" w:rsidP="00097689">
            <w:pPr>
              <w:pStyle w:val="TAN"/>
            </w:pPr>
            <w:r w:rsidRPr="00097689">
              <w:t>NOTE 3:</w:t>
            </w:r>
            <w:r w:rsidRPr="00097689">
              <w:tab/>
              <w:t>This MIME parameter of the EVS RTP payload type relates to AMR-WB IO mode and is defined in IETF RFC 4867 [45]. It is encapsulated within the SDP "a=fmtp" attribute defined IETF RFC 4566 [44].</w:t>
            </w:r>
          </w:p>
          <w:p w:rsidR="0098697A" w:rsidRPr="00097689" w:rsidRDefault="0098697A" w:rsidP="00097689">
            <w:pPr>
              <w:pStyle w:val="TAN"/>
            </w:pPr>
            <w:r w:rsidRPr="00097689">
              <w:t>NOTE 4:</w:t>
            </w:r>
            <w:r w:rsidRPr="00097689">
              <w:tab/>
              <w:t xml:space="preserve">This SDP attribute is defined in 3GPP TS 26.114 [23]. It applies to all codecs offered in an SDP media line. However, some values are specific to EVS. </w:t>
            </w:r>
          </w:p>
          <w:p w:rsidR="0098697A" w:rsidRPr="00097689" w:rsidRDefault="0098697A" w:rsidP="00097689">
            <w:pPr>
              <w:pStyle w:val="TAN"/>
            </w:pPr>
            <w:r w:rsidRPr="00097689">
              <w:t>NOTE 5:</w:t>
            </w:r>
            <w:r w:rsidRPr="00097689">
              <w:tab/>
              <w:t>This MIME parameter of the EVS RTP payload type is defined in IETF RFC 4867 [45]. It is encapsulated within the SDP "a=fmtp" attribute defined IETF RFC 4566 [44].</w:t>
            </w:r>
          </w:p>
        </w:tc>
      </w:tr>
    </w:tbl>
    <w:p w:rsidR="0098697A" w:rsidRPr="00097689" w:rsidRDefault="0098697A" w:rsidP="0098697A"/>
    <w:p w:rsidR="0098697A" w:rsidRPr="00097689" w:rsidRDefault="0098697A" w:rsidP="0098697A">
      <w:r w:rsidRPr="00097689">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rsidR="0098697A" w:rsidRPr="00097689" w:rsidRDefault="0098697A" w:rsidP="0098697A">
      <w:pPr>
        <w:pStyle w:val="Heading2"/>
      </w:pPr>
      <w:bookmarkStart w:id="76" w:name="_Toc485587403"/>
      <w:bookmarkStart w:id="77" w:name="_Toc57882414"/>
      <w:r w:rsidRPr="00097689">
        <w:t>5.13</w:t>
      </w:r>
      <w:r w:rsidRPr="00097689">
        <w:tab/>
        <w:t>Video Transcoding</w:t>
      </w:r>
      <w:bookmarkEnd w:id="76"/>
      <w:bookmarkEnd w:id="77"/>
    </w:p>
    <w:p w:rsidR="0098697A" w:rsidRPr="00097689" w:rsidRDefault="0098697A" w:rsidP="0098697A">
      <w:pPr>
        <w:rPr>
          <w:rFonts w:eastAsia="SimSun"/>
          <w:lang w:eastAsia="zh-CN"/>
        </w:rPr>
      </w:pPr>
      <w:r w:rsidRPr="00097689">
        <w:rPr>
          <w:lang w:eastAsia="zh-CN"/>
        </w:rPr>
        <w:t xml:space="preserve">The MRFP shall support video transcoding between streams of two Terminations within the same context where the streams are encoded differently, in accordance with standard H.248 principles, see ITU-T H.248.1 [3]. As minimum </w:t>
      </w:r>
    </w:p>
    <w:p w:rsidR="0098697A" w:rsidRPr="00097689" w:rsidRDefault="0098697A" w:rsidP="0098697A">
      <w:r w:rsidRPr="00097689">
        <w:t>requirement the MRFP shall support the default 3GPP video codec H.263, and optionally any other video codecs as specified in 3GPP TS 26.235 [8].</w:t>
      </w:r>
    </w:p>
    <w:p w:rsidR="0098697A" w:rsidRPr="00097689" w:rsidRDefault="0098697A" w:rsidP="0098697A">
      <w:pPr>
        <w:pStyle w:val="Heading2"/>
      </w:pPr>
      <w:bookmarkStart w:id="78" w:name="_Toc485587404"/>
      <w:bookmarkStart w:id="79" w:name="_Toc57882415"/>
      <w:r w:rsidRPr="00097689">
        <w:t>5.14</w:t>
      </w:r>
      <w:r w:rsidRPr="00097689">
        <w:tab/>
        <w:t>Floor Control Service Requirement</w:t>
      </w:r>
      <w:bookmarkEnd w:id="78"/>
      <w:bookmarkEnd w:id="79"/>
    </w:p>
    <w:p w:rsidR="0098697A" w:rsidRPr="00097689" w:rsidRDefault="0098697A" w:rsidP="0098697A">
      <w:pPr>
        <w:pStyle w:val="Heading3"/>
        <w:rPr>
          <w:lang w:eastAsia="zh-CN"/>
        </w:rPr>
      </w:pPr>
      <w:bookmarkStart w:id="80" w:name="_Toc485587405"/>
      <w:bookmarkStart w:id="81" w:name="_Toc57882416"/>
      <w:r w:rsidRPr="00097689">
        <w:rPr>
          <w:lang w:eastAsia="zh-CN"/>
        </w:rPr>
        <w:t>5.14.1</w:t>
      </w:r>
      <w:r w:rsidRPr="00097689">
        <w:rPr>
          <w:lang w:eastAsia="zh-CN"/>
        </w:rPr>
        <w:tab/>
        <w:t>General</w:t>
      </w:r>
      <w:bookmarkEnd w:id="80"/>
      <w:bookmarkEnd w:id="81"/>
    </w:p>
    <w:p w:rsidR="0098697A" w:rsidRPr="00097689" w:rsidRDefault="0098697A" w:rsidP="0098697A">
      <w:r w:rsidRPr="00097689">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097689">
        <w:rPr>
          <w:lang w:eastAsia="zh-CN"/>
        </w:rPr>
        <w:t>4376</w:t>
      </w:r>
      <w:r w:rsidRPr="00097689">
        <w:t xml:space="preserve"> [19]. Floor control is an optional procedure; where "shall" is used it is meant that this is basic required functionality within the feature.</w:t>
      </w:r>
    </w:p>
    <w:p w:rsidR="0098697A" w:rsidRPr="00097689" w:rsidRDefault="0098697A" w:rsidP="0098697A">
      <w:pPr>
        <w:pStyle w:val="Heading3"/>
        <w:rPr>
          <w:lang w:eastAsia="zh-CN"/>
        </w:rPr>
      </w:pPr>
      <w:bookmarkStart w:id="82" w:name="_Toc485587406"/>
      <w:bookmarkStart w:id="83" w:name="_Toc57882417"/>
      <w:r w:rsidRPr="00097689">
        <w:rPr>
          <w:lang w:eastAsia="zh-CN"/>
        </w:rPr>
        <w:t>5.14.2</w:t>
      </w:r>
      <w:r w:rsidRPr="00097689">
        <w:rPr>
          <w:lang w:eastAsia="zh-CN"/>
        </w:rPr>
        <w:tab/>
        <w:t>Architecture</w:t>
      </w:r>
      <w:bookmarkEnd w:id="82"/>
      <w:bookmarkEnd w:id="83"/>
    </w:p>
    <w:p w:rsidR="0098697A" w:rsidRPr="00097689" w:rsidRDefault="0098697A" w:rsidP="0098697A">
      <w:r w:rsidRPr="00097689">
        <w:t xml:space="preserve">The functional architecture concerning </w:t>
      </w:r>
      <w:r w:rsidRPr="00097689">
        <w:rPr>
          <w:lang w:eastAsia="zh-CN"/>
        </w:rPr>
        <w:t>F</w:t>
      </w:r>
      <w:r w:rsidRPr="00097689">
        <w:t>loor control is presented in Figure 5.14.2.1 below.</w:t>
      </w:r>
    </w:p>
    <w:p w:rsidR="0098697A" w:rsidRPr="00097689" w:rsidRDefault="0098697A" w:rsidP="0098697A">
      <w:pPr>
        <w:pStyle w:val="TH"/>
        <w:rPr>
          <w:lang w:eastAsia="zh-CN"/>
        </w:rPr>
      </w:pPr>
      <w:r w:rsidRPr="00097689">
        <w:object w:dxaOrig="7597" w:dyaOrig="4478">
          <v:shape id="_x0000_i1048" type="#_x0000_t75" style="width:379.65pt;height:224.2pt" o:ole="">
            <v:imagedata r:id="rId13" o:title=""/>
          </v:shape>
          <o:OLEObject Type="Embed" ProgID="Visio.Drawing.11" ShapeID="_x0000_i1048" DrawAspect="Content" ObjectID="_1668495822" r:id="rId14"/>
        </w:object>
      </w:r>
    </w:p>
    <w:p w:rsidR="0098697A" w:rsidRPr="00097689" w:rsidRDefault="0098697A" w:rsidP="0098697A">
      <w:pPr>
        <w:pStyle w:val="TF"/>
      </w:pPr>
      <w:r w:rsidRPr="00097689">
        <w:t xml:space="preserve">Figure </w:t>
      </w:r>
      <w:r w:rsidRPr="00097689">
        <w:rPr>
          <w:lang w:eastAsia="zh-CN"/>
        </w:rPr>
        <w:t>5</w:t>
      </w:r>
      <w:r w:rsidRPr="00097689">
        <w:t>.</w:t>
      </w:r>
      <w:r w:rsidRPr="00097689">
        <w:rPr>
          <w:lang w:eastAsia="zh-CN"/>
        </w:rPr>
        <w:t>14.2.</w:t>
      </w:r>
      <w:r w:rsidRPr="00097689">
        <w:t xml:space="preserve">1: Functionality Architecture </w:t>
      </w:r>
      <w:r w:rsidRPr="00097689">
        <w:rPr>
          <w:lang w:eastAsia="zh-CN"/>
        </w:rPr>
        <w:t>of Floor Control</w:t>
      </w:r>
    </w:p>
    <w:p w:rsidR="0098697A" w:rsidRPr="00097689" w:rsidRDefault="0098697A" w:rsidP="0098697A">
      <w:r w:rsidRPr="00097689">
        <w:t>The functional entities are described by solid line, and the roles are described by broken line.</w:t>
      </w:r>
    </w:p>
    <w:p w:rsidR="0098697A" w:rsidRPr="00097689" w:rsidRDefault="0098697A" w:rsidP="0098697A">
      <w:r w:rsidRPr="00097689">
        <w:t>The functional entities consist of the following:</w:t>
      </w:r>
    </w:p>
    <w:p w:rsidR="0098697A" w:rsidRPr="00097689" w:rsidRDefault="0098697A" w:rsidP="0098697A">
      <w:pPr>
        <w:pStyle w:val="B10"/>
      </w:pPr>
      <w:r w:rsidRPr="00097689">
        <w:t>-</w:t>
      </w:r>
      <w:r w:rsidRPr="00097689">
        <w:tab/>
        <w:t xml:space="preserve">User Equipment (UE), a UE shall support the "Client" role of BFCP as specified by IETF RFC </w:t>
      </w:r>
      <w:r w:rsidRPr="00097689">
        <w:rPr>
          <w:lang w:eastAsia="zh-CN"/>
        </w:rPr>
        <w:t>4582</w:t>
      </w:r>
      <w:r w:rsidRPr="00097689">
        <w:t xml:space="preserve"> [20]. the Client may be a "Floor Participant" or "Floor Chair" . </w:t>
      </w:r>
    </w:p>
    <w:p w:rsidR="0098697A" w:rsidRPr="00097689" w:rsidRDefault="0098697A" w:rsidP="0098697A">
      <w:pPr>
        <w:pStyle w:val="B10"/>
      </w:pPr>
      <w:r w:rsidRPr="00097689">
        <w:t>-</w:t>
      </w:r>
      <w:r w:rsidRPr="00097689">
        <w:tab/>
        <w:t xml:space="preserve">Media Resource Function (MRF), an MRF shall support the "Floor Control Server" role. </w:t>
      </w:r>
    </w:p>
    <w:p w:rsidR="0098697A" w:rsidRPr="00097689" w:rsidRDefault="0098697A" w:rsidP="0098697A">
      <w:r w:rsidRPr="00097689">
        <w:t>The roles consist of the following:</w:t>
      </w:r>
    </w:p>
    <w:p w:rsidR="0098697A" w:rsidRPr="00097689" w:rsidRDefault="0098697A" w:rsidP="0098697A">
      <w:pPr>
        <w:pStyle w:val="B10"/>
      </w:pPr>
      <w:r w:rsidRPr="00097689">
        <w:t>-</w:t>
      </w:r>
      <w:r w:rsidRPr="00097689">
        <w:tab/>
        <w:t>Floor Participant, the Floor Participant shall support general Client operations and Floor Participant operations as described in IETF RFC 4582 [20].</w:t>
      </w:r>
    </w:p>
    <w:p w:rsidR="0098697A" w:rsidRPr="00097689" w:rsidRDefault="0098697A" w:rsidP="0098697A">
      <w:pPr>
        <w:pStyle w:val="B10"/>
      </w:pPr>
      <w:r w:rsidRPr="00097689">
        <w:t>-</w:t>
      </w:r>
      <w:r w:rsidRPr="00097689">
        <w:tab/>
        <w:t>Floor Chair, the Floor Chair shall support Client operations and Floor Chair operations as described in IETF RFC 4582 [20].</w:t>
      </w:r>
    </w:p>
    <w:p w:rsidR="0098697A" w:rsidRPr="00097689" w:rsidRDefault="0098697A" w:rsidP="0098697A">
      <w:pPr>
        <w:pStyle w:val="B10"/>
        <w:rPr>
          <w:lang w:eastAsia="zh-CN"/>
        </w:rPr>
      </w:pPr>
      <w:r w:rsidRPr="00097689">
        <w:t>-</w:t>
      </w:r>
      <w:r w:rsidRPr="00097689">
        <w:tab/>
        <w:t>Floor Control Server, the Floor Control Server (FCS) shall support Floor Control Server operations as described in IETF RFC 4582 [20].</w:t>
      </w:r>
    </w:p>
    <w:p w:rsidR="0098697A" w:rsidRPr="00097689" w:rsidRDefault="0098697A" w:rsidP="0098697A">
      <w:pPr>
        <w:pStyle w:val="Heading3"/>
        <w:rPr>
          <w:lang w:eastAsia="zh-CN"/>
        </w:rPr>
      </w:pPr>
      <w:bookmarkStart w:id="84" w:name="_Toc485587407"/>
      <w:bookmarkStart w:id="85" w:name="_Toc57882418"/>
      <w:r w:rsidRPr="00097689">
        <w:rPr>
          <w:lang w:eastAsia="zh-CN"/>
        </w:rPr>
        <w:t>5.14.3</w:t>
      </w:r>
      <w:r w:rsidRPr="00097689">
        <w:rPr>
          <w:lang w:eastAsia="zh-CN"/>
        </w:rPr>
        <w:tab/>
        <w:t>Services Requirements</w:t>
      </w:r>
      <w:bookmarkEnd w:id="84"/>
      <w:bookmarkEnd w:id="85"/>
    </w:p>
    <w:p w:rsidR="0098697A" w:rsidRPr="00097689" w:rsidRDefault="0098697A" w:rsidP="0098697A">
      <w:r w:rsidRPr="00097689">
        <w:t>The MRF shall support the Floor Control function, including: the "conference policy" related to Floor control and the communication between the Floor control functional entities (the Floor Participant, the Floor Chair and the Floor Control Server).</w:t>
      </w:r>
    </w:p>
    <w:p w:rsidR="0098697A" w:rsidRPr="00097689" w:rsidRDefault="0098697A" w:rsidP="0098697A">
      <w:r w:rsidRPr="00097689">
        <w:t>1. The MRF shall support the following Floor control policy related to Floor control:</w:t>
      </w:r>
    </w:p>
    <w:p w:rsidR="0098697A" w:rsidRPr="00097689" w:rsidRDefault="0098697A" w:rsidP="0098697A">
      <w:pPr>
        <w:pStyle w:val="B10"/>
      </w:pPr>
      <w:r w:rsidRPr="00097689">
        <w:t>-</w:t>
      </w:r>
      <w:r w:rsidRPr="00097689">
        <w:tab/>
        <w:t>Whether the Floor control is in use or not.</w:t>
      </w:r>
    </w:p>
    <w:p w:rsidR="0098697A" w:rsidRPr="00097689" w:rsidRDefault="0098697A" w:rsidP="0098697A">
      <w:pPr>
        <w:pStyle w:val="B10"/>
      </w:pPr>
      <w:r w:rsidRPr="00097689">
        <w:t>-</w:t>
      </w:r>
      <w:r w:rsidRPr="00097689">
        <w:tab/>
        <w:t xml:space="preserve">The algorithm to be used in granting the Floor. </w:t>
      </w:r>
    </w:p>
    <w:p w:rsidR="0098697A" w:rsidRPr="00097689" w:rsidRDefault="0098697A" w:rsidP="0098697A">
      <w:pPr>
        <w:pStyle w:val="B10"/>
        <w:ind w:firstLine="0"/>
      </w:pPr>
      <w:r w:rsidRPr="00097689">
        <w:t>The following algorithms shall be supported:</w:t>
      </w:r>
    </w:p>
    <w:p w:rsidR="0098697A" w:rsidRPr="00097689" w:rsidRDefault="0098697A" w:rsidP="0098697A">
      <w:pPr>
        <w:pStyle w:val="B10"/>
        <w:ind w:firstLine="0"/>
      </w:pPr>
      <w:r w:rsidRPr="00097689">
        <w:t>-</w:t>
      </w:r>
      <w:r w:rsidRPr="00097689">
        <w:tab/>
        <w:t>FCFS (First Come First Served)</w:t>
      </w:r>
    </w:p>
    <w:p w:rsidR="0098697A" w:rsidRPr="00097689" w:rsidRDefault="0098697A" w:rsidP="0098697A">
      <w:pPr>
        <w:pStyle w:val="B10"/>
        <w:ind w:firstLine="0"/>
        <w:rPr>
          <w:lang w:eastAsia="zh-CN"/>
        </w:rPr>
      </w:pPr>
      <w:r w:rsidRPr="00097689">
        <w:t>The following algorithms may be supported:</w:t>
      </w:r>
      <w:r w:rsidRPr="00097689">
        <w:rPr>
          <w:lang w:eastAsia="zh-CN"/>
        </w:rPr>
        <w:t xml:space="preserve"> </w:t>
      </w:r>
    </w:p>
    <w:p w:rsidR="0098697A" w:rsidRPr="00097689" w:rsidRDefault="0098697A" w:rsidP="0098697A">
      <w:pPr>
        <w:pStyle w:val="B10"/>
        <w:ind w:firstLine="0"/>
      </w:pPr>
      <w:r w:rsidRPr="00097689">
        <w:t>-</w:t>
      </w:r>
      <w:r w:rsidRPr="00097689">
        <w:tab/>
        <w:t>Chair-Controlled</w:t>
      </w:r>
    </w:p>
    <w:p w:rsidR="0098697A" w:rsidRPr="00097689" w:rsidRDefault="0098697A" w:rsidP="0098697A">
      <w:pPr>
        <w:pStyle w:val="B10"/>
      </w:pPr>
      <w:r w:rsidRPr="00097689">
        <w:t>-</w:t>
      </w:r>
      <w:r w:rsidRPr="00097689">
        <w:tab/>
        <w:t xml:space="preserve">The maximum number of users who can hold the </w:t>
      </w:r>
      <w:r w:rsidRPr="00097689">
        <w:rPr>
          <w:lang w:eastAsia="zh-CN"/>
        </w:rPr>
        <w:t>F</w:t>
      </w:r>
      <w:r w:rsidRPr="00097689">
        <w:t>loor at the same time.</w:t>
      </w:r>
    </w:p>
    <w:p w:rsidR="0098697A" w:rsidRPr="00097689" w:rsidRDefault="0098697A" w:rsidP="0098697A">
      <w:pPr>
        <w:pStyle w:val="B10"/>
      </w:pPr>
      <w:r w:rsidRPr="00097689">
        <w:lastRenderedPageBreak/>
        <w:t>-</w:t>
      </w:r>
      <w:r w:rsidRPr="00097689">
        <w:tab/>
        <w:t xml:space="preserve">To assign and modify the Floor Chair, if the Floor is Chair-controlled. </w:t>
      </w:r>
    </w:p>
    <w:p w:rsidR="0098697A" w:rsidRPr="00097689" w:rsidRDefault="0098697A" w:rsidP="0098697A">
      <w:pPr>
        <w:pStyle w:val="B10"/>
        <w:ind w:left="0" w:firstLine="0"/>
      </w:pPr>
      <w:r w:rsidRPr="00097689">
        <w:t>The MRF may support the following:</w:t>
      </w:r>
    </w:p>
    <w:p w:rsidR="0098697A" w:rsidRPr="00097689" w:rsidRDefault="0098697A" w:rsidP="0098697A">
      <w:pPr>
        <w:pStyle w:val="B10"/>
        <w:rPr>
          <w:lang w:eastAsia="zh-CN"/>
        </w:rPr>
      </w:pPr>
      <w:r w:rsidRPr="00097689">
        <w:t>-</w:t>
      </w:r>
      <w:r w:rsidRPr="00097689">
        <w:tab/>
      </w:r>
      <w:r w:rsidRPr="00097689">
        <w:rPr>
          <w:lang w:eastAsia="zh-CN"/>
        </w:rPr>
        <w:t>Announcements/tones from network for indicating when a user gets and looses the hold of the Floor (note: announcement may also be text or indication in video)</w:t>
      </w:r>
    </w:p>
    <w:p w:rsidR="0098697A" w:rsidRPr="00097689" w:rsidRDefault="0098697A" w:rsidP="0098697A">
      <w:r w:rsidRPr="00097689">
        <w:t>2. The MRF, acting as FCS, shall support the communication with the Floor Participants and the Floor Chairs according to the BFCP protocol as described in IETF RFC 4582 [20] , providing:</w:t>
      </w:r>
    </w:p>
    <w:p w:rsidR="0098697A" w:rsidRPr="00097689" w:rsidRDefault="0098697A" w:rsidP="0098697A">
      <w:pPr>
        <w:pStyle w:val="B10"/>
      </w:pPr>
      <w:r w:rsidRPr="00097689">
        <w:t>-</w:t>
      </w:r>
      <w:r w:rsidRPr="00097689">
        <w:tab/>
        <w:t xml:space="preserve">Communication between Floor Participant and FCS such that the participant shall be able </w:t>
      </w:r>
      <w:r w:rsidRPr="00097689">
        <w:rPr>
          <w:lang w:eastAsia="zh-CN"/>
        </w:rPr>
        <w:t xml:space="preserve">to </w:t>
      </w:r>
      <w:r w:rsidRPr="00097689">
        <w:t>request/ modify /release a</w:t>
      </w:r>
      <w:r w:rsidRPr="00097689">
        <w:rPr>
          <w:lang w:eastAsia="zh-CN"/>
        </w:rPr>
        <w:t xml:space="preserve"> F</w:t>
      </w:r>
      <w:r w:rsidRPr="00097689">
        <w:t>loor</w:t>
      </w:r>
      <w:r w:rsidRPr="00097689">
        <w:rPr>
          <w:lang w:eastAsia="zh-CN"/>
        </w:rPr>
        <w:t xml:space="preserve"> for the </w:t>
      </w:r>
      <w:r w:rsidRPr="00097689">
        <w:t>Floor Participant</w:t>
      </w:r>
      <w:r w:rsidRPr="00097689">
        <w:rPr>
          <w:lang w:eastAsia="zh-CN"/>
        </w:rPr>
        <w:t xml:space="preserve"> himself or a third-party Floor Participant</w:t>
      </w:r>
      <w:r w:rsidRPr="00097689">
        <w:t>;</w:t>
      </w:r>
    </w:p>
    <w:p w:rsidR="0098697A" w:rsidRPr="00097689" w:rsidRDefault="0098697A" w:rsidP="0098697A">
      <w:pPr>
        <w:pStyle w:val="B10"/>
        <w:rPr>
          <w:lang w:eastAsia="zh-CN"/>
        </w:rPr>
      </w:pPr>
      <w:r w:rsidRPr="00097689">
        <w:t>-</w:t>
      </w:r>
      <w:r w:rsidRPr="00097689">
        <w:tab/>
        <w:t>Communication between Floor Chair and FCS such that the Chair shall be able to receive Floor requests and to grant/ reject/ revoke the Floor requests.</w:t>
      </w:r>
    </w:p>
    <w:p w:rsidR="0098697A" w:rsidRPr="00097689" w:rsidRDefault="0098697A" w:rsidP="0098697A">
      <w:pPr>
        <w:spacing w:after="0"/>
        <w:rPr>
          <w:lang w:eastAsia="zh-CN"/>
        </w:rPr>
      </w:pPr>
    </w:p>
    <w:p w:rsidR="0098697A" w:rsidRPr="00097689" w:rsidRDefault="0098697A" w:rsidP="0098697A">
      <w:pPr>
        <w:pStyle w:val="Heading3"/>
        <w:rPr>
          <w:lang w:eastAsia="zh-CN"/>
        </w:rPr>
      </w:pPr>
      <w:bookmarkStart w:id="86" w:name="_Toc485587408"/>
      <w:bookmarkStart w:id="87" w:name="_Toc57882419"/>
      <w:r w:rsidRPr="00097689">
        <w:rPr>
          <w:lang w:eastAsia="zh-CN"/>
        </w:rPr>
        <w:t>5.14.4</w:t>
      </w:r>
      <w:r w:rsidRPr="00097689">
        <w:rPr>
          <w:lang w:eastAsia="zh-CN"/>
        </w:rPr>
        <w:tab/>
        <w:t>Information Flows</w:t>
      </w:r>
      <w:bookmarkEnd w:id="86"/>
      <w:bookmarkEnd w:id="87"/>
    </w:p>
    <w:p w:rsidR="0098697A" w:rsidRPr="00097689" w:rsidRDefault="0098697A" w:rsidP="0098697A">
      <w:pPr>
        <w:spacing w:after="0"/>
        <w:rPr>
          <w:lang w:eastAsia="zh-CN"/>
        </w:rPr>
      </w:pPr>
      <w:r w:rsidRPr="00097689">
        <w:rPr>
          <w:lang w:eastAsia="zh-CN"/>
        </w:rPr>
        <w:t xml:space="preserve">This clause covers the information flows between the UE and MRF. </w:t>
      </w:r>
    </w:p>
    <w:p w:rsidR="0098697A" w:rsidRPr="00097689" w:rsidRDefault="0098697A" w:rsidP="0098697A">
      <w:pPr>
        <w:pStyle w:val="Heading4"/>
      </w:pPr>
      <w:bookmarkStart w:id="88" w:name="_Toc485587409"/>
      <w:bookmarkStart w:id="89" w:name="_Toc57882420"/>
      <w:r w:rsidRPr="00097689">
        <w:t>5.14.4.1</w:t>
      </w:r>
      <w:r w:rsidRPr="00097689">
        <w:tab/>
        <w:t>User requesting the F</w:t>
      </w:r>
      <w:r w:rsidRPr="00097689">
        <w:rPr>
          <w:rFonts w:eastAsia="SimSun"/>
        </w:rPr>
        <w:t>loor</w:t>
      </w:r>
      <w:r w:rsidRPr="00097689">
        <w:t xml:space="preserve"> during a conference</w:t>
      </w:r>
      <w:bookmarkEnd w:id="88"/>
      <w:bookmarkEnd w:id="89"/>
    </w:p>
    <w:p w:rsidR="0098697A" w:rsidRPr="00097689" w:rsidRDefault="0098697A" w:rsidP="0098697A">
      <w:r w:rsidRPr="00097689">
        <w:t xml:space="preserve">Figure 5.14.4.1.1 shows a Floor Participant requesting the Floor to obtain the right to talk during a conference. The UE#1 is a Floor Participant, the Floor of the "right to talk" is Chair-controlled and the UE#2 is the Floor Chair of the conference. </w:t>
      </w:r>
    </w:p>
    <w:p w:rsidR="0098697A" w:rsidRPr="00097689" w:rsidRDefault="0098697A" w:rsidP="0098697A">
      <w:pPr>
        <w:pStyle w:val="TH"/>
        <w:rPr>
          <w:lang w:eastAsia="zh-CN"/>
        </w:rPr>
      </w:pPr>
      <w:r w:rsidRPr="00097689">
        <w:object w:dxaOrig="5030" w:dyaOrig="5405">
          <v:shape id="_x0000_i1049" type="#_x0000_t75" style="width:251.2pt;height:270pt" o:ole="">
            <v:imagedata r:id="rId15" o:title=""/>
          </v:shape>
          <o:OLEObject Type="Embed" ProgID="Visio.Drawing.11" ShapeID="_x0000_i1049" DrawAspect="Content" ObjectID="_1668495823" r:id="rId16"/>
        </w:object>
      </w:r>
    </w:p>
    <w:p w:rsidR="0098697A" w:rsidRPr="00097689" w:rsidRDefault="0098697A" w:rsidP="0098697A">
      <w:pPr>
        <w:pStyle w:val="TF"/>
        <w:rPr>
          <w:lang w:eastAsia="zh-CN"/>
        </w:rPr>
      </w:pPr>
      <w:r w:rsidRPr="00097689">
        <w:t>Figure 5.14.4.1</w:t>
      </w:r>
      <w:r w:rsidRPr="00097689">
        <w:rPr>
          <w:lang w:eastAsia="zh-CN"/>
        </w:rPr>
        <w:t>.1:</w:t>
      </w:r>
      <w:r w:rsidRPr="00097689">
        <w:t xml:space="preserve"> User requesting the Floor to obtain the right to talk during a conference</w:t>
      </w:r>
    </w:p>
    <w:p w:rsidR="0098697A" w:rsidRPr="00097689" w:rsidRDefault="0098697A" w:rsidP="0098697A">
      <w:pPr>
        <w:spacing w:after="0"/>
        <w:jc w:val="center"/>
        <w:rPr>
          <w:lang w:eastAsia="zh-CN"/>
        </w:rPr>
      </w:pPr>
    </w:p>
    <w:p w:rsidR="0098697A" w:rsidRPr="00097689" w:rsidRDefault="0098697A" w:rsidP="0098697A">
      <w:pPr>
        <w:tabs>
          <w:tab w:val="num" w:pos="1440"/>
        </w:tabs>
      </w:pPr>
      <w:r w:rsidRPr="00097689">
        <w:t>The details of the flows are as follows:</w:t>
      </w:r>
    </w:p>
    <w:p w:rsidR="0098697A" w:rsidRPr="00097689" w:rsidRDefault="0098697A" w:rsidP="0098697A">
      <w:pPr>
        <w:tabs>
          <w:tab w:val="num" w:pos="1440"/>
        </w:tabs>
      </w:pPr>
      <w:r w:rsidRPr="00097689">
        <w:t>1. Conference session with UE#1 &amp; UE#2 established</w:t>
      </w:r>
    </w:p>
    <w:p w:rsidR="0098697A" w:rsidRPr="00097689" w:rsidRDefault="0098697A" w:rsidP="0098697A">
      <w:pPr>
        <w:tabs>
          <w:tab w:val="num" w:pos="1440"/>
        </w:tabs>
      </w:pPr>
      <w:r w:rsidRPr="00097689">
        <w:t>The UE#1 and UE#2 are participants of an existing conference. The BFCP connections between the participant and the MRF need to be established before the BFCP communication.</w:t>
      </w:r>
    </w:p>
    <w:p w:rsidR="0098697A" w:rsidRPr="00097689" w:rsidRDefault="0098697A" w:rsidP="0098697A">
      <w:pPr>
        <w:tabs>
          <w:tab w:val="num" w:pos="1440"/>
        </w:tabs>
      </w:pPr>
      <w:r w:rsidRPr="00097689">
        <w:t>2. FloorRequest</w:t>
      </w:r>
    </w:p>
    <w:p w:rsidR="0098697A" w:rsidRPr="00097689" w:rsidRDefault="0098697A" w:rsidP="0098697A">
      <w:pPr>
        <w:tabs>
          <w:tab w:val="num" w:pos="1440"/>
        </w:tabs>
      </w:pPr>
      <w:r w:rsidRPr="00097689">
        <w:lastRenderedPageBreak/>
        <w:t>The UE#1 requests the MRF for the Floor of the "right to talk". The message format is described in IETF RFC 4582 [20].</w:t>
      </w:r>
    </w:p>
    <w:p w:rsidR="0098697A" w:rsidRPr="00097689" w:rsidRDefault="0098697A" w:rsidP="0098697A">
      <w:pPr>
        <w:tabs>
          <w:tab w:val="num" w:pos="1440"/>
        </w:tabs>
      </w:pPr>
      <w:r w:rsidRPr="00097689">
        <w:t>3. FloorStatus</w:t>
      </w:r>
    </w:p>
    <w:p w:rsidR="0098697A" w:rsidRPr="00097689" w:rsidRDefault="0098697A" w:rsidP="0098697A">
      <w:pPr>
        <w:tabs>
          <w:tab w:val="num" w:pos="1440"/>
        </w:tabs>
      </w:pPr>
      <w:r w:rsidRPr="00097689">
        <w:t>The MRF notifies the UE#2 the Floor request from UE#1. The message format is described in IETF RFC 4582[20].</w:t>
      </w:r>
    </w:p>
    <w:p w:rsidR="0098697A" w:rsidRPr="00097689" w:rsidRDefault="0098697A" w:rsidP="0098697A">
      <w:pPr>
        <w:tabs>
          <w:tab w:val="num" w:pos="1440"/>
        </w:tabs>
      </w:pPr>
      <w:r w:rsidRPr="00097689">
        <w:t>4. ChairAction</w:t>
      </w:r>
    </w:p>
    <w:p w:rsidR="0098697A" w:rsidRPr="00097689" w:rsidRDefault="0098697A" w:rsidP="0098697A">
      <w:pPr>
        <w:tabs>
          <w:tab w:val="num" w:pos="1440"/>
        </w:tabs>
      </w:pPr>
      <w:r w:rsidRPr="00097689">
        <w:t>The UE#2 grants the Floor request and sends instruction to the MRF to action. The message format is described in IETF RFC 4582[20].</w:t>
      </w:r>
    </w:p>
    <w:p w:rsidR="0098697A" w:rsidRPr="00097689" w:rsidRDefault="0098697A" w:rsidP="0098697A">
      <w:pPr>
        <w:tabs>
          <w:tab w:val="num" w:pos="1440"/>
        </w:tabs>
      </w:pPr>
      <w:r w:rsidRPr="00097689">
        <w:t>5. ChairActionAck</w:t>
      </w:r>
    </w:p>
    <w:p w:rsidR="0098697A" w:rsidRPr="00097689" w:rsidRDefault="0098697A" w:rsidP="0098697A">
      <w:pPr>
        <w:tabs>
          <w:tab w:val="num" w:pos="1440"/>
        </w:tabs>
      </w:pPr>
      <w:r w:rsidRPr="00097689">
        <w:t>The MRF acknowledges the ChairAction message. The message format is described in IETF RFC 4582[20].</w:t>
      </w:r>
    </w:p>
    <w:p w:rsidR="0098697A" w:rsidRPr="00097689" w:rsidRDefault="0098697A" w:rsidP="0098697A">
      <w:pPr>
        <w:tabs>
          <w:tab w:val="num" w:pos="1440"/>
        </w:tabs>
      </w:pPr>
      <w:r w:rsidRPr="00097689">
        <w:t>6. Floor RequestStatus</w:t>
      </w:r>
    </w:p>
    <w:p w:rsidR="0098697A" w:rsidRPr="00097689" w:rsidRDefault="0098697A" w:rsidP="0098697A">
      <w:pPr>
        <w:tabs>
          <w:tab w:val="num" w:pos="1440"/>
        </w:tabs>
      </w:pPr>
      <w:r w:rsidRPr="00097689">
        <w:t>The MRF informs UE#1 about the status of their Floor requests. The message format is described in IETF RFC 4582[20].</w:t>
      </w:r>
    </w:p>
    <w:p w:rsidR="0098697A" w:rsidRPr="00097689" w:rsidRDefault="0098697A" w:rsidP="0098697A">
      <w:pPr>
        <w:tabs>
          <w:tab w:val="num" w:pos="1440"/>
        </w:tabs>
      </w:pPr>
      <w:r w:rsidRPr="00097689">
        <w:t>7. UE#1 send and receive media (or audio) from/to the conference</w:t>
      </w:r>
    </w:p>
    <w:p w:rsidR="0098697A" w:rsidRPr="00097689" w:rsidRDefault="0098697A" w:rsidP="0098697A">
      <w:pPr>
        <w:tabs>
          <w:tab w:val="num" w:pos="1440"/>
        </w:tabs>
      </w:pPr>
      <w:r w:rsidRPr="00097689">
        <w:t>Now the UE#1 has been granted the Floor of the "right to talk", it may send and receive the audio stream to the MRF.</w:t>
      </w:r>
    </w:p>
    <w:p w:rsidR="0098697A" w:rsidRPr="00097689" w:rsidRDefault="0098697A" w:rsidP="0098697A">
      <w:pPr>
        <w:pStyle w:val="Heading4"/>
      </w:pPr>
      <w:bookmarkStart w:id="90" w:name="_Toc485587410"/>
      <w:bookmarkStart w:id="91" w:name="_Toc57882421"/>
      <w:r w:rsidRPr="00097689">
        <w:t>5.14.4.2</w:t>
      </w:r>
      <w:r w:rsidRPr="00097689">
        <w:tab/>
        <w:t xml:space="preserve">User releasing the Floor during a </w:t>
      </w:r>
      <w:r w:rsidRPr="00097689">
        <w:rPr>
          <w:rFonts w:eastAsia="SimSun"/>
        </w:rPr>
        <w:t>conference</w:t>
      </w:r>
      <w:bookmarkEnd w:id="90"/>
      <w:bookmarkEnd w:id="91"/>
    </w:p>
    <w:p w:rsidR="0098697A" w:rsidRPr="00097689" w:rsidRDefault="0098697A" w:rsidP="0098697A">
      <w:r w:rsidRPr="00097689">
        <w:t>Figure 5.14.4.2.1 shows a Floor Participant requesting to release the Floor to give up the right to talk during a conference. The UE#1 is a Floor Participant and owns</w:t>
      </w:r>
      <w:r w:rsidRPr="00097689">
        <w:rPr>
          <w:lang w:eastAsia="zh-CN"/>
        </w:rPr>
        <w:t xml:space="preserve"> </w:t>
      </w:r>
      <w:r w:rsidRPr="00097689">
        <w:t xml:space="preserve">the Floor of the "right to talk", the Floor is Chair-controlled and the UE#2 is the Floor Chair of the conference. </w:t>
      </w:r>
    </w:p>
    <w:p w:rsidR="0098697A" w:rsidRPr="00097689" w:rsidRDefault="0098697A" w:rsidP="0098697A">
      <w:pPr>
        <w:spacing w:after="0"/>
        <w:jc w:val="center"/>
      </w:pPr>
    </w:p>
    <w:p w:rsidR="0098697A" w:rsidRPr="00097689" w:rsidRDefault="0098697A" w:rsidP="0098697A">
      <w:pPr>
        <w:pStyle w:val="TH"/>
        <w:rPr>
          <w:lang w:eastAsia="zh-CN"/>
        </w:rPr>
      </w:pPr>
      <w:r w:rsidRPr="00097689">
        <w:object w:dxaOrig="5089" w:dyaOrig="4225">
          <v:shape id="_x0000_i1050" type="#_x0000_t75" style="width:254.45pt;height:211.1pt" o:ole="">
            <v:imagedata r:id="rId17" o:title=""/>
          </v:shape>
          <o:OLEObject Type="Embed" ProgID="Visio.Drawing.11" ShapeID="_x0000_i1050" DrawAspect="Content" ObjectID="_1668495824" r:id="rId18"/>
        </w:object>
      </w:r>
    </w:p>
    <w:p w:rsidR="0098697A" w:rsidRPr="00097689" w:rsidRDefault="0098697A" w:rsidP="0098697A">
      <w:pPr>
        <w:pStyle w:val="TF"/>
        <w:rPr>
          <w:lang w:eastAsia="zh-CN"/>
        </w:rPr>
      </w:pPr>
      <w:r w:rsidRPr="00097689">
        <w:rPr>
          <w:lang w:eastAsia="zh-CN"/>
        </w:rPr>
        <w:t>Figure 5.14.4.2.1:</w:t>
      </w:r>
      <w:r w:rsidRPr="00097689">
        <w:t xml:space="preserve"> User releasing the Floor to give up the right to talk during a conference</w:t>
      </w:r>
    </w:p>
    <w:p w:rsidR="0098697A" w:rsidRPr="00097689" w:rsidRDefault="0098697A" w:rsidP="0098697A">
      <w:pPr>
        <w:spacing w:after="0"/>
        <w:jc w:val="center"/>
        <w:rPr>
          <w:lang w:eastAsia="zh-CN"/>
        </w:rPr>
      </w:pPr>
    </w:p>
    <w:p w:rsidR="0098697A" w:rsidRPr="00097689" w:rsidRDefault="0098697A" w:rsidP="0098697A">
      <w:pPr>
        <w:tabs>
          <w:tab w:val="num" w:pos="1440"/>
        </w:tabs>
      </w:pPr>
      <w:r w:rsidRPr="00097689">
        <w:t>The details of the flows are as follows:</w:t>
      </w:r>
    </w:p>
    <w:p w:rsidR="0098697A" w:rsidRPr="00097689" w:rsidRDefault="0098697A" w:rsidP="0098697A">
      <w:pPr>
        <w:tabs>
          <w:tab w:val="num" w:pos="1440"/>
        </w:tabs>
      </w:pPr>
      <w:r w:rsidRPr="00097689">
        <w:t>1. Conference session with UE#1 &amp; UE#2 established</w:t>
      </w:r>
    </w:p>
    <w:p w:rsidR="0098697A" w:rsidRPr="00097689" w:rsidRDefault="0098697A" w:rsidP="0098697A">
      <w:pPr>
        <w:tabs>
          <w:tab w:val="num" w:pos="1440"/>
        </w:tabs>
      </w:pPr>
      <w:r w:rsidRPr="00097689">
        <w:t>The UE#1 and UE#2 are participants of an existing conference. The BFCP connections between the participant and the MRF need to be established before the BFCP communication.</w:t>
      </w:r>
    </w:p>
    <w:p w:rsidR="0098697A" w:rsidRPr="00097689" w:rsidRDefault="0098697A" w:rsidP="0098697A">
      <w:pPr>
        <w:tabs>
          <w:tab w:val="num" w:pos="1440"/>
        </w:tabs>
      </w:pPr>
      <w:r w:rsidRPr="00097689">
        <w:t>2. FloorRelease</w:t>
      </w:r>
    </w:p>
    <w:p w:rsidR="0098697A" w:rsidRPr="00097689" w:rsidRDefault="0098697A" w:rsidP="0098697A">
      <w:pPr>
        <w:tabs>
          <w:tab w:val="num" w:pos="1440"/>
        </w:tabs>
      </w:pPr>
      <w:r w:rsidRPr="00097689">
        <w:lastRenderedPageBreak/>
        <w:t>The UE#1 requests to release the MRF for the Floor of the "right to talk". The message format is described in IETF RFC 4582 [20].</w:t>
      </w:r>
    </w:p>
    <w:p w:rsidR="0098697A" w:rsidRPr="00097689" w:rsidRDefault="0098697A" w:rsidP="0098697A">
      <w:pPr>
        <w:tabs>
          <w:tab w:val="num" w:pos="1440"/>
        </w:tabs>
      </w:pPr>
      <w:r w:rsidRPr="00097689">
        <w:t>3. FloorStatus</w:t>
      </w:r>
    </w:p>
    <w:p w:rsidR="0098697A" w:rsidRPr="00097689" w:rsidRDefault="0098697A" w:rsidP="0098697A">
      <w:pPr>
        <w:tabs>
          <w:tab w:val="num" w:pos="1440"/>
        </w:tabs>
      </w:pPr>
      <w:r w:rsidRPr="00097689">
        <w:t>The MRF notifies the UE#2 the Floor release request from UE#1. The message format is described in IETF RFC 4582[20].</w:t>
      </w:r>
    </w:p>
    <w:p w:rsidR="0098697A" w:rsidRPr="00097689" w:rsidRDefault="0098697A" w:rsidP="0098697A">
      <w:pPr>
        <w:tabs>
          <w:tab w:val="num" w:pos="1440"/>
        </w:tabs>
      </w:pPr>
      <w:r w:rsidRPr="00097689">
        <w:rPr>
          <w:lang w:eastAsia="zh-CN"/>
        </w:rPr>
        <w:t>4</w:t>
      </w:r>
      <w:r w:rsidRPr="00097689">
        <w:t>. Floor RequestStatus</w:t>
      </w:r>
    </w:p>
    <w:p w:rsidR="0098697A" w:rsidRPr="00097689" w:rsidRDefault="0098697A" w:rsidP="0098697A">
      <w:pPr>
        <w:tabs>
          <w:tab w:val="num" w:pos="1440"/>
        </w:tabs>
      </w:pPr>
      <w:r w:rsidRPr="00097689">
        <w:t>The MRF informs UE#1 about the status of the Floor release request. The message format is described in IETF RFC 4582[20].</w:t>
      </w:r>
    </w:p>
    <w:p w:rsidR="0098697A" w:rsidRPr="00097689" w:rsidRDefault="0098697A" w:rsidP="0098697A">
      <w:pPr>
        <w:tabs>
          <w:tab w:val="num" w:pos="1440"/>
        </w:tabs>
      </w:pPr>
      <w:r w:rsidRPr="00097689">
        <w:rPr>
          <w:lang w:eastAsia="zh-CN"/>
        </w:rPr>
        <w:t>5</w:t>
      </w:r>
      <w:r w:rsidRPr="00097689">
        <w:t>. UE#1 rec</w:t>
      </w:r>
      <w:r w:rsidRPr="00097689">
        <w:rPr>
          <w:lang w:eastAsia="zh-CN"/>
        </w:rPr>
        <w:t>ei</w:t>
      </w:r>
      <w:r w:rsidRPr="00097689">
        <w:t>v</w:t>
      </w:r>
      <w:r w:rsidRPr="00097689">
        <w:rPr>
          <w:lang w:eastAsia="zh-CN"/>
        </w:rPr>
        <w:t>e</w:t>
      </w:r>
      <w:r w:rsidRPr="00097689">
        <w:t xml:space="preserve"> stream from the conference</w:t>
      </w:r>
    </w:p>
    <w:p w:rsidR="0098697A" w:rsidRPr="00097689" w:rsidRDefault="0098697A" w:rsidP="0098697A">
      <w:pPr>
        <w:tabs>
          <w:tab w:val="num" w:pos="1440"/>
        </w:tabs>
      </w:pPr>
      <w:r w:rsidRPr="00097689">
        <w:t>Now the UE#1 has been revoked the right to talk, he may receive the audio stream from the MRF only.</w:t>
      </w:r>
    </w:p>
    <w:p w:rsidR="0098697A" w:rsidRPr="00097689" w:rsidRDefault="0098697A" w:rsidP="0098697A">
      <w:pPr>
        <w:pStyle w:val="Heading3"/>
        <w:rPr>
          <w:lang w:eastAsia="zh-CN"/>
        </w:rPr>
      </w:pPr>
      <w:bookmarkStart w:id="92" w:name="_Toc485587411"/>
      <w:bookmarkStart w:id="93" w:name="_Toc57882422"/>
      <w:r w:rsidRPr="00097689">
        <w:rPr>
          <w:lang w:eastAsia="zh-CN"/>
        </w:rPr>
        <w:t>5.14.5</w:t>
      </w:r>
      <w:r w:rsidRPr="00097689">
        <w:rPr>
          <w:lang w:eastAsia="zh-CN"/>
        </w:rPr>
        <w:tab/>
        <w:t>Requirements on Mp interface</w:t>
      </w:r>
      <w:bookmarkEnd w:id="92"/>
      <w:bookmarkEnd w:id="93"/>
    </w:p>
    <w:p w:rsidR="0098697A" w:rsidRPr="00097689" w:rsidRDefault="0098697A" w:rsidP="0098697A">
      <w:pPr>
        <w:pStyle w:val="Heading3"/>
        <w:rPr>
          <w:lang w:eastAsia="zh-CN"/>
        </w:rPr>
      </w:pPr>
      <w:bookmarkStart w:id="94" w:name="_Toc485587412"/>
      <w:bookmarkStart w:id="95" w:name="_Toc57882423"/>
      <w:r w:rsidRPr="00097689">
        <w:rPr>
          <w:lang w:eastAsia="zh-CN"/>
        </w:rPr>
        <w:t>5.14.5.1</w:t>
      </w:r>
      <w:r w:rsidRPr="00097689">
        <w:rPr>
          <w:lang w:eastAsia="zh-CN"/>
        </w:rPr>
        <w:tab/>
        <w:t>Requirements for MRFP based FCS</w:t>
      </w:r>
      <w:bookmarkEnd w:id="94"/>
      <w:bookmarkEnd w:id="95"/>
    </w:p>
    <w:p w:rsidR="0098697A" w:rsidRPr="00097689" w:rsidRDefault="0098697A" w:rsidP="0098697A">
      <w:pPr>
        <w:rPr>
          <w:lang w:eastAsia="zh-CN"/>
        </w:rPr>
      </w:pPr>
      <w:r w:rsidRPr="00097689">
        <w:rPr>
          <w:lang w:eastAsia="zh-CN"/>
        </w:rPr>
        <w:t>The MRFC shall indicate to the MRFP the Floor Control Policy:</w:t>
      </w:r>
    </w:p>
    <w:p w:rsidR="0098697A" w:rsidRPr="00097689" w:rsidRDefault="0098697A" w:rsidP="0098697A">
      <w:pPr>
        <w:pStyle w:val="B10"/>
        <w:rPr>
          <w:lang w:eastAsia="zh-CN"/>
        </w:rPr>
      </w:pPr>
      <w:r w:rsidRPr="00097689">
        <w:rPr>
          <w:lang w:eastAsia="zh-CN"/>
        </w:rPr>
        <w:t>-</w:t>
      </w:r>
      <w:r w:rsidRPr="00097689">
        <w:rPr>
          <w:lang w:eastAsia="zh-CN"/>
        </w:rPr>
        <w:tab/>
        <w:t>The algorithm to be used in granting the Floor.</w:t>
      </w:r>
    </w:p>
    <w:p w:rsidR="0098697A" w:rsidRPr="00097689" w:rsidRDefault="0098697A" w:rsidP="0098697A">
      <w:pPr>
        <w:pStyle w:val="B10"/>
        <w:rPr>
          <w:lang w:eastAsia="zh-CN"/>
        </w:rPr>
      </w:pPr>
      <w:r w:rsidRPr="00097689">
        <w:rPr>
          <w:lang w:eastAsia="zh-CN"/>
        </w:rPr>
        <w:t>-</w:t>
      </w:r>
      <w:r w:rsidRPr="00097689">
        <w:rPr>
          <w:lang w:eastAsia="zh-CN"/>
        </w:rPr>
        <w:tab/>
        <w:t>The FCFS algorithm shall be supported.</w:t>
      </w:r>
    </w:p>
    <w:p w:rsidR="0098697A" w:rsidRPr="00097689" w:rsidRDefault="0098697A" w:rsidP="0098697A">
      <w:pPr>
        <w:pStyle w:val="B10"/>
        <w:rPr>
          <w:lang w:eastAsia="zh-CN"/>
        </w:rPr>
      </w:pPr>
      <w:r w:rsidRPr="00097689">
        <w:rPr>
          <w:lang w:eastAsia="zh-CN"/>
        </w:rPr>
        <w:t>-</w:t>
      </w:r>
      <w:r w:rsidRPr="00097689">
        <w:rPr>
          <w:lang w:eastAsia="zh-CN"/>
        </w:rPr>
        <w:tab/>
        <w:t>The Chair-controlled algorithm may be supported.</w:t>
      </w:r>
    </w:p>
    <w:p w:rsidR="0098697A" w:rsidRPr="00097689" w:rsidRDefault="0098697A" w:rsidP="0098697A">
      <w:pPr>
        <w:pStyle w:val="B10"/>
        <w:rPr>
          <w:lang w:eastAsia="zh-CN"/>
        </w:rPr>
      </w:pPr>
      <w:r w:rsidRPr="00097689">
        <w:rPr>
          <w:lang w:eastAsia="zh-CN"/>
        </w:rPr>
        <w:t>-</w:t>
      </w:r>
      <w:r w:rsidRPr="00097689">
        <w:rPr>
          <w:lang w:eastAsia="zh-CN"/>
        </w:rPr>
        <w:tab/>
        <w:t>The maximum number of users who can hold the same Floor at the same time.</w:t>
      </w:r>
    </w:p>
    <w:p w:rsidR="0098697A" w:rsidRPr="00097689" w:rsidRDefault="0098697A" w:rsidP="0098697A">
      <w:pPr>
        <w:pStyle w:val="B10"/>
        <w:rPr>
          <w:lang w:eastAsia="zh-CN"/>
        </w:rPr>
      </w:pPr>
      <w:r w:rsidRPr="00097689">
        <w:rPr>
          <w:lang w:eastAsia="zh-CN"/>
        </w:rPr>
        <w:t>-</w:t>
      </w:r>
      <w:r w:rsidRPr="00097689">
        <w:rPr>
          <w:lang w:eastAsia="zh-CN"/>
        </w:rPr>
        <w:tab/>
        <w:t xml:space="preserve">To assign and modify the Floor Chair, if the Floor is Chair-controlled. </w:t>
      </w:r>
    </w:p>
    <w:p w:rsidR="0098697A" w:rsidRPr="00097689" w:rsidRDefault="0098697A" w:rsidP="0098697A">
      <w:pPr>
        <w:pStyle w:val="B10"/>
        <w:rPr>
          <w:lang w:eastAsia="zh-CN"/>
        </w:rPr>
      </w:pPr>
      <w:r w:rsidRPr="00097689">
        <w:rPr>
          <w:lang w:eastAsia="zh-CN"/>
        </w:rPr>
        <w:t>-</w:t>
      </w:r>
      <w:r w:rsidRPr="00097689">
        <w:rPr>
          <w:lang w:eastAsia="zh-CN"/>
        </w:rPr>
        <w:tab/>
        <w:t>The Floor media type shall be audio, video or a combination of one or more media type.</w:t>
      </w:r>
    </w:p>
    <w:p w:rsidR="0098697A" w:rsidRPr="00097689" w:rsidRDefault="0098697A" w:rsidP="0098697A">
      <w:pPr>
        <w:pStyle w:val="B10"/>
        <w:rPr>
          <w:lang w:eastAsia="zh-CN"/>
        </w:rPr>
      </w:pPr>
      <w:r w:rsidRPr="00097689">
        <w:rPr>
          <w:lang w:eastAsia="zh-CN"/>
        </w:rPr>
        <w:t>-</w:t>
      </w:r>
      <w:r w:rsidRPr="00097689">
        <w:rPr>
          <w:lang w:eastAsia="zh-CN"/>
        </w:rPr>
        <w:tab/>
        <w:t>The association between Floors and resources.</w:t>
      </w:r>
    </w:p>
    <w:p w:rsidR="0098697A" w:rsidRPr="00097689" w:rsidRDefault="0098697A" w:rsidP="0098697A">
      <w:pPr>
        <w:rPr>
          <w:color w:val="000000"/>
          <w:lang w:eastAsia="zh-CN"/>
        </w:rPr>
      </w:pPr>
      <w:r w:rsidRPr="00097689">
        <w:rPr>
          <w:color w:val="000000"/>
          <w:lang w:eastAsia="zh-CN"/>
        </w:rPr>
        <w:t>The MRFP shall maintain the state of the Floor(s), including which Floors exists, which terminations hold which Floors, and which termination is the Floor Chair, if the floor is Chair-controlled.</w:t>
      </w:r>
    </w:p>
    <w:p w:rsidR="0098697A" w:rsidRPr="00097689" w:rsidRDefault="0098697A" w:rsidP="0098697A">
      <w:pPr>
        <w:rPr>
          <w:color w:val="000000"/>
          <w:lang w:eastAsia="zh-CN"/>
        </w:rPr>
      </w:pPr>
      <w:r w:rsidRPr="00097689">
        <w:rPr>
          <w:lang w:eastAsia="zh-CN"/>
        </w:rPr>
        <w:t xml:space="preserve">The MRFC </w:t>
      </w:r>
      <w:r w:rsidRPr="00097689">
        <w:rPr>
          <w:color w:val="000000"/>
        </w:rPr>
        <w:t xml:space="preserve">may </w:t>
      </w:r>
      <w:r w:rsidRPr="00097689">
        <w:rPr>
          <w:color w:val="000000"/>
          <w:lang w:eastAsia="zh-CN"/>
        </w:rPr>
        <w:t xml:space="preserve">request the MRFP to establish a BFCP connection between the MRFP (FCS) and the Client (via Floor control Client Termination). </w:t>
      </w:r>
    </w:p>
    <w:p w:rsidR="0098697A" w:rsidRPr="00097689" w:rsidRDefault="0098697A" w:rsidP="0098697A">
      <w:pPr>
        <w:rPr>
          <w:color w:val="000000"/>
          <w:lang w:eastAsia="zh-CN"/>
        </w:rPr>
      </w:pPr>
      <w:r w:rsidRPr="00097689">
        <w:rPr>
          <w:color w:val="000000"/>
          <w:lang w:eastAsia="zh-CN"/>
        </w:rPr>
        <w:t xml:space="preserve">The MRFP shall support the communication with a Floor Participant such that the participant may request/ modify /release a Floor for the </w:t>
      </w:r>
      <w:r w:rsidRPr="00097689">
        <w:t>Floor Participant</w:t>
      </w:r>
      <w:r w:rsidRPr="00097689">
        <w:rPr>
          <w:color w:val="000000"/>
          <w:lang w:eastAsia="zh-CN"/>
        </w:rPr>
        <w:t xml:space="preserve"> himself or a third-party Floor Participant according to the BFCP protocol [20].</w:t>
      </w:r>
    </w:p>
    <w:p w:rsidR="0098697A" w:rsidRPr="00097689" w:rsidRDefault="0098697A" w:rsidP="0098697A">
      <w:pPr>
        <w:rPr>
          <w:color w:val="000000"/>
          <w:lang w:eastAsia="zh-CN"/>
        </w:rPr>
      </w:pPr>
      <w:r w:rsidRPr="00097689">
        <w:rPr>
          <w:color w:val="000000"/>
          <w:lang w:eastAsia="zh-CN"/>
        </w:rPr>
        <w:t>The MRFP may support the communication with Floor Chair such that the Chair shall be able to receive Floor requests and to grant/ reject/ revoke the Floor according to the BFCP protocol [20].</w:t>
      </w:r>
    </w:p>
    <w:p w:rsidR="0098697A" w:rsidRPr="00097689" w:rsidRDefault="0098697A" w:rsidP="0098697A">
      <w:pPr>
        <w:rPr>
          <w:color w:val="000000"/>
          <w:lang w:eastAsia="zh-CN"/>
        </w:rPr>
      </w:pPr>
      <w:r w:rsidRPr="00097689">
        <w:rPr>
          <w:color w:val="000000"/>
          <w:lang w:eastAsia="zh-CN"/>
        </w:rPr>
        <w:t xml:space="preserve">The MRFP shall (if requested by the MRFC) report to </w:t>
      </w:r>
      <w:r w:rsidRPr="00097689">
        <w:rPr>
          <w:lang w:eastAsia="zh-CN"/>
        </w:rPr>
        <w:t xml:space="preserve">the MRFC any requests to change the Floor holding status. The MRFC </w:t>
      </w:r>
      <w:r w:rsidRPr="00097689">
        <w:rPr>
          <w:color w:val="000000"/>
          <w:lang w:eastAsia="zh-CN"/>
        </w:rPr>
        <w:t>shall indicate to the MRFP to modify the Client's access right to the media according to the changes in Floor status.</w:t>
      </w:r>
    </w:p>
    <w:p w:rsidR="0098697A" w:rsidRPr="00097689" w:rsidRDefault="0098697A" w:rsidP="0098697A">
      <w:pPr>
        <w:rPr>
          <w:lang w:eastAsia="zh-CN"/>
        </w:rPr>
      </w:pPr>
      <w:r w:rsidRPr="00097689">
        <w:rPr>
          <w:lang w:eastAsia="zh-CN"/>
        </w:rPr>
        <w:t>The MRFC may request the MRFP to play tones (according to clause 5.1) or announcements (according to clause 5.2) for indicating when a Client gains or loses a Floor.</w:t>
      </w:r>
    </w:p>
    <w:p w:rsidR="0098697A" w:rsidRPr="00097689" w:rsidRDefault="0098697A" w:rsidP="0098697A">
      <w:pPr>
        <w:pStyle w:val="Heading2"/>
      </w:pPr>
      <w:bookmarkStart w:id="96" w:name="_Toc485587413"/>
      <w:bookmarkStart w:id="97" w:name="_Toc57882424"/>
      <w:r w:rsidRPr="00097689">
        <w:t>5.15</w:t>
      </w:r>
      <w:r w:rsidR="00097689">
        <w:tab/>
      </w:r>
      <w:r w:rsidRPr="00097689">
        <w:t>Explicit Congestion Notification Service Requirement</w:t>
      </w:r>
      <w:bookmarkEnd w:id="96"/>
      <w:bookmarkEnd w:id="97"/>
    </w:p>
    <w:p w:rsidR="0098697A" w:rsidRPr="00097689" w:rsidRDefault="0098697A" w:rsidP="0098697A">
      <w:pPr>
        <w:pStyle w:val="Heading3"/>
        <w:rPr>
          <w:lang w:eastAsia="zh-CN"/>
        </w:rPr>
      </w:pPr>
      <w:bookmarkStart w:id="98" w:name="_Toc485587414"/>
      <w:bookmarkStart w:id="99" w:name="_Toc57882425"/>
      <w:r w:rsidRPr="00097689">
        <w:rPr>
          <w:lang w:eastAsia="zh-CN"/>
        </w:rPr>
        <w:t>5.15.1</w:t>
      </w:r>
      <w:r w:rsidRPr="00097689">
        <w:rPr>
          <w:lang w:eastAsia="zh-CN"/>
        </w:rPr>
        <w:tab/>
        <w:t>General</w:t>
      </w:r>
      <w:bookmarkEnd w:id="98"/>
      <w:bookmarkEnd w:id="99"/>
    </w:p>
    <w:p w:rsidR="0098697A" w:rsidRPr="00097689" w:rsidRDefault="0098697A" w:rsidP="0098697A">
      <w:r w:rsidRPr="00097689">
        <w:t xml:space="preserve">A MRFC/MRFP may support Multimedia Telephony using Explicit Congestion Notification see IETF RFC 3168 [24], and may act </w:t>
      </w:r>
      <w:r w:rsidRPr="00097689">
        <w:rPr>
          <w:noProof/>
          <w:lang w:val="en-US"/>
        </w:rPr>
        <w:t xml:space="preserve">as an ECN endpoint to enable ECN with a local ECN-capable terminal </w:t>
      </w:r>
      <w:r w:rsidRPr="00097689">
        <w:t>within a local network that properly handles ECN-marked packets.</w:t>
      </w:r>
    </w:p>
    <w:p w:rsidR="0098697A" w:rsidRPr="00097689" w:rsidRDefault="0098697A" w:rsidP="0098697A">
      <w:r w:rsidRPr="00097689">
        <w:lastRenderedPageBreak/>
        <w:t>This requires that the MRFC performs the following:</w:t>
      </w:r>
    </w:p>
    <w:p w:rsidR="0098697A" w:rsidRPr="00097689" w:rsidRDefault="0098697A" w:rsidP="0098697A">
      <w:pPr>
        <w:pStyle w:val="B10"/>
      </w:pPr>
      <w:r w:rsidRPr="00097689">
        <w:t>-</w:t>
      </w:r>
      <w:r w:rsidRPr="00097689">
        <w:tab/>
        <w:t>support SDP ability to negotiate ECN as described in 3GPP TS 26.114 [23].</w:t>
      </w:r>
    </w:p>
    <w:p w:rsidR="0098697A" w:rsidRPr="00097689" w:rsidRDefault="0098697A" w:rsidP="0098697A">
      <w:pPr>
        <w:pStyle w:val="B10"/>
        <w:ind w:left="0" w:firstLine="0"/>
      </w:pPr>
      <w:r w:rsidRPr="00097689">
        <w:t>This requires the MRFP to be capable of enabling end-to-end rate adaptation due to congestion between the local Multimedia Telephony terminal and the MRFP by performing the following towards the local Multimedia Telephony terminal:</w:t>
      </w:r>
    </w:p>
    <w:p w:rsidR="0098697A" w:rsidRPr="00097689" w:rsidRDefault="0098697A" w:rsidP="0098697A">
      <w:pPr>
        <w:pStyle w:val="B10"/>
        <w:rPr>
          <w:noProof/>
          <w:lang w:val="en-US"/>
        </w:rPr>
      </w:pPr>
      <w:r w:rsidRPr="00097689">
        <w:rPr>
          <w:noProof/>
          <w:lang w:val="en-US"/>
        </w:rPr>
        <w:t>-</w:t>
      </w:r>
      <w:r w:rsidRPr="00097689">
        <w:rPr>
          <w:noProof/>
          <w:lang w:val="en-US"/>
        </w:rPr>
        <w:tab/>
        <w:t xml:space="preserve">trigger rate adaptation request towards the </w:t>
      </w:r>
      <w:r w:rsidRPr="00097689">
        <w:t>Multimedia Telephony</w:t>
      </w:r>
      <w:r w:rsidRPr="00097689">
        <w:rPr>
          <w:noProof/>
          <w:lang w:val="en-US"/>
        </w:rPr>
        <w:t xml:space="preserve"> terminal when receiving incoming IMS media flow IP packets marked with ECN-CE;</w:t>
      </w:r>
    </w:p>
    <w:p w:rsidR="0098697A" w:rsidRPr="00097689" w:rsidRDefault="0098697A" w:rsidP="0098697A">
      <w:pPr>
        <w:pStyle w:val="B10"/>
        <w:rPr>
          <w:noProof/>
          <w:lang w:val="en-US"/>
        </w:rPr>
      </w:pPr>
      <w:r w:rsidRPr="00097689">
        <w:rPr>
          <w:noProof/>
          <w:lang w:val="en-US"/>
        </w:rPr>
        <w:t>-</w:t>
      </w:r>
      <w:r w:rsidRPr="00097689">
        <w:rPr>
          <w:noProof/>
          <w:lang w:val="en-US"/>
        </w:rPr>
        <w:tab/>
        <w:t xml:space="preserve">perform media adaptation (e.g. reduce media bit-rate) towards the </w:t>
      </w:r>
      <w:r w:rsidRPr="00097689">
        <w:t xml:space="preserve">Multimedia Telephony </w:t>
      </w:r>
      <w:r w:rsidRPr="00097689">
        <w:rPr>
          <w:noProof/>
          <w:lang w:val="en-US"/>
        </w:rPr>
        <w:t xml:space="preserve">terminal when receiving from the latter an adaptation request; </w:t>
      </w:r>
    </w:p>
    <w:p w:rsidR="0098697A" w:rsidRPr="00097689" w:rsidRDefault="0098697A" w:rsidP="0098697A">
      <w:pPr>
        <w:pStyle w:val="B10"/>
        <w:rPr>
          <w:noProof/>
          <w:lang w:val="en-US"/>
        </w:rPr>
      </w:pPr>
      <w:r w:rsidRPr="00097689">
        <w:rPr>
          <w:noProof/>
          <w:lang w:val="en-US"/>
        </w:rPr>
        <w:t>-</w:t>
      </w:r>
      <w:r w:rsidRPr="00097689">
        <w:rPr>
          <w:noProof/>
          <w:lang w:val="en-US"/>
        </w:rPr>
        <w:tab/>
        <w:t xml:space="preserve">if requested by the MRFC, provide notification and </w:t>
      </w:r>
      <w:r w:rsidRPr="00097689">
        <w:rPr>
          <w:lang w:eastAsia="ja-JP"/>
        </w:rPr>
        <w:t xml:space="preserve">an ECN </w:t>
      </w:r>
      <w:r w:rsidRPr="00097689">
        <w:rPr>
          <w:rFonts w:hint="eastAsia"/>
          <w:lang w:eastAsia="ko-KR"/>
        </w:rPr>
        <w:t>f</w:t>
      </w:r>
      <w:r w:rsidRPr="00097689">
        <w:t>ailure</w:t>
      </w:r>
      <w:r w:rsidRPr="00097689">
        <w:rPr>
          <w:lang w:eastAsia="ja-JP"/>
        </w:rPr>
        <w:t xml:space="preserve"> event</w:t>
      </w:r>
      <w:r w:rsidRPr="00097689">
        <w:rPr>
          <w:noProof/>
          <w:lang w:val="en-US"/>
        </w:rPr>
        <w:t xml:space="preserve"> if ECN errors or packet losses occur.</w:t>
      </w:r>
    </w:p>
    <w:p w:rsidR="0098697A" w:rsidRPr="00097689" w:rsidRDefault="0098697A" w:rsidP="0098697A">
      <w:pPr>
        <w:pStyle w:val="Heading2"/>
      </w:pPr>
      <w:bookmarkStart w:id="100" w:name="_Toc485587415"/>
      <w:bookmarkStart w:id="101" w:name="_Toc57882426"/>
      <w:r w:rsidRPr="00097689">
        <w:t>5.16</w:t>
      </w:r>
      <w:r w:rsidRPr="00097689">
        <w:tab/>
        <w:t>Multimedia Priority Service (MPS) Support</w:t>
      </w:r>
      <w:bookmarkEnd w:id="100"/>
      <w:bookmarkEnd w:id="101"/>
    </w:p>
    <w:p w:rsidR="0098697A" w:rsidRPr="00097689" w:rsidRDefault="0098697A" w:rsidP="0098697A">
      <w:r w:rsidRPr="00097689">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rsidR="0098697A" w:rsidRPr="00097689" w:rsidRDefault="0098697A" w:rsidP="0098697A">
      <w:pPr>
        <w:pStyle w:val="B10"/>
        <w:rPr>
          <w:lang w:eastAsia="ko-KR"/>
        </w:rPr>
      </w:pPr>
      <w:r w:rsidRPr="00097689">
        <w:rPr>
          <w:lang w:eastAsia="ko-KR"/>
        </w:rPr>
        <w:t>-</w:t>
      </w:r>
      <w:r w:rsidRPr="00097689">
        <w:rPr>
          <w:lang w:eastAsia="ko-KR"/>
        </w:rPr>
        <w:tab/>
        <w:t xml:space="preserve">The MRFC shall recognise the call/session as having priority. </w:t>
      </w:r>
    </w:p>
    <w:p w:rsidR="0098697A" w:rsidRPr="00097689" w:rsidRDefault="0098697A" w:rsidP="0098697A">
      <w:pPr>
        <w:pStyle w:val="B10"/>
      </w:pPr>
      <w:r w:rsidRPr="00097689">
        <w:rPr>
          <w:lang w:eastAsia="ko-KR"/>
        </w:rPr>
        <w:t>-</w:t>
      </w:r>
      <w:r w:rsidRPr="00097689">
        <w:rPr>
          <w:lang w:eastAsia="ko-KR"/>
        </w:rPr>
        <w:tab/>
        <w:t xml:space="preserve">The MRFC shall send the Priority information for a context to the MRFP to enable the priority treatment described </w:t>
      </w:r>
      <w:r w:rsidRPr="00097689">
        <w:t>below related to the MRFP.</w:t>
      </w:r>
    </w:p>
    <w:p w:rsidR="0098697A" w:rsidRPr="00097689" w:rsidRDefault="0098697A" w:rsidP="0098697A">
      <w:pPr>
        <w:pStyle w:val="B10"/>
        <w:rPr>
          <w:lang w:eastAsia="ko-KR"/>
        </w:rPr>
      </w:pPr>
      <w:r w:rsidRPr="00097689">
        <w:t>-</w:t>
      </w:r>
      <w:r w:rsidRPr="00097689">
        <w:tab/>
        <w:t>The MRFC shall apply priority handling to H.248 transactions related to priority calls/sessions when network resources are congested</w:t>
      </w:r>
      <w:r w:rsidRPr="00097689">
        <w:rPr>
          <w:lang w:eastAsia="ko-KR"/>
        </w:rPr>
        <w:t xml:space="preserve">, e.g., preferential treatment in any queues or buffers. </w:t>
      </w:r>
    </w:p>
    <w:p w:rsidR="0098697A" w:rsidRPr="00097689" w:rsidRDefault="0098697A" w:rsidP="0098697A">
      <w:pPr>
        <w:pStyle w:val="B10"/>
      </w:pPr>
      <w:r w:rsidRPr="00097689">
        <w:t>-</w:t>
      </w:r>
      <w:r w:rsidRPr="00097689">
        <w:tab/>
        <w:t>If the H.248 control association utilises a transport with the possibility for prioritisation, the MRFC may apply priority using the appropriate prioritisation procedures.</w:t>
      </w:r>
    </w:p>
    <w:p w:rsidR="0098697A" w:rsidRPr="00097689" w:rsidRDefault="0098697A" w:rsidP="0098697A">
      <w:pPr>
        <w:pStyle w:val="B10"/>
      </w:pPr>
      <w:r w:rsidRPr="00097689">
        <w:t>-</w:t>
      </w:r>
      <w:r w:rsidRPr="00097689">
        <w:tab/>
        <w:t>If the MPS Priority service requires a specific MPS DSCP setting, the MRFC shall configure the MRFP to apply a specific MPS DSCP marking to the user data transport packets to indicate that the packets are of a higher priority than those for normal calls.</w:t>
      </w:r>
    </w:p>
    <w:p w:rsidR="0098697A" w:rsidRPr="00097689" w:rsidRDefault="0098697A" w:rsidP="0098697A">
      <w:pPr>
        <w:pStyle w:val="B10"/>
      </w:pPr>
      <w:r w:rsidRPr="00097689">
        <w:t>-</w:t>
      </w:r>
      <w:r w:rsidRPr="00097689">
        <w:tab/>
        <w:t>If the MRFP receives an indication to apply a specific MPS DSCP marking to the user data transport packets, it shall apply this DSCP marking to the IP headers.</w:t>
      </w:r>
    </w:p>
    <w:p w:rsidR="0098697A" w:rsidRPr="00097689" w:rsidRDefault="0098697A" w:rsidP="0098697A">
      <w:pPr>
        <w:pStyle w:val="NO"/>
      </w:pPr>
      <w:r w:rsidRPr="00097689">
        <w:t>NOTE 1:</w:t>
      </w:r>
      <w:r w:rsidRPr="00097689">
        <w:tab/>
        <w:t>Support of Diffserv procedures by the MRFP assumes an operator uses Diffserv for prioritising user plane traffic related to an MPS call/session.</w:t>
      </w:r>
    </w:p>
    <w:p w:rsidR="0098697A" w:rsidRPr="00097689" w:rsidRDefault="0098697A" w:rsidP="0098697A">
      <w:pPr>
        <w:pStyle w:val="B10"/>
        <w:rPr>
          <w:lang w:eastAsia="ko-KR"/>
        </w:rPr>
      </w:pPr>
      <w:r w:rsidRPr="00097689">
        <w:t>-</w:t>
      </w:r>
      <w:r w:rsidRPr="00097689">
        <w:tab/>
        <w:t xml:space="preserve">When the MRFC marks a Context with Priority information, the MRFP may use the Priority information for selecting resources for the media and signaling transport with priority. </w:t>
      </w:r>
      <w:r w:rsidRPr="00097689">
        <w:rPr>
          <w:lang w:eastAsia="ko-KR"/>
        </w:rPr>
        <w:t>The following actions may be taken by the MRFP if it has reached a congested state:</w:t>
      </w:r>
    </w:p>
    <w:p w:rsidR="0098697A" w:rsidRPr="00097689" w:rsidRDefault="0098697A" w:rsidP="0098697A">
      <w:pPr>
        <w:pStyle w:val="B2"/>
      </w:pPr>
      <w:r w:rsidRPr="00097689">
        <w:t>i)</w:t>
      </w:r>
      <w:r w:rsidRPr="00097689">
        <w:tab/>
        <w:t>seize priority reserved resources; or</w:t>
      </w:r>
    </w:p>
    <w:p w:rsidR="0098697A" w:rsidRPr="00097689" w:rsidRDefault="0098697A" w:rsidP="0098697A">
      <w:pPr>
        <w:pStyle w:val="B2"/>
      </w:pPr>
      <w:r w:rsidRPr="00097689">
        <w:t>ii)</w:t>
      </w:r>
      <w:r w:rsidRPr="00097689">
        <w:tab/>
      </w:r>
      <w:r w:rsidRPr="00097689">
        <w:rPr>
          <w:lang w:eastAsia="ko-KR"/>
        </w:rPr>
        <w:t>if</w:t>
      </w:r>
      <w:r w:rsidRPr="00097689">
        <w:t xml:space="preserve"> resources are completely congested</w:t>
      </w:r>
      <w:r w:rsidRPr="00097689">
        <w:rPr>
          <w:lang w:eastAsia="ko-KR"/>
        </w:rPr>
        <w:t>, indicate that</w:t>
      </w:r>
      <w:r w:rsidRPr="00097689">
        <w:t xml:space="preserve"> in </w:t>
      </w:r>
      <w:r w:rsidRPr="00097689">
        <w:rPr>
          <w:lang w:eastAsia="ko-KR"/>
        </w:rPr>
        <w:t xml:space="preserve">a </w:t>
      </w:r>
      <w:r w:rsidRPr="00097689">
        <w:t>Command Response error code.</w:t>
      </w:r>
    </w:p>
    <w:p w:rsidR="0098697A" w:rsidRPr="00097689" w:rsidRDefault="0098697A" w:rsidP="0098697A">
      <w:pPr>
        <w:pStyle w:val="NO"/>
      </w:pPr>
      <w:r w:rsidRPr="00097689">
        <w:t>NOTE 2:</w:t>
      </w:r>
      <w:r w:rsidRPr="00097689">
        <w:tab/>
        <w:t>The Priority information can be used to derive Layer 2 QoS marking and trigger priority identification and priority treatment for other QoS technologies than Diffserv.</w:t>
      </w:r>
    </w:p>
    <w:p w:rsidR="0098697A" w:rsidRPr="00097689" w:rsidRDefault="0098697A" w:rsidP="0098697A">
      <w:pPr>
        <w:pStyle w:val="Heading2"/>
      </w:pPr>
      <w:bookmarkStart w:id="102" w:name="_Toc485587416"/>
      <w:bookmarkStart w:id="103" w:name="_Toc57882427"/>
      <w:r w:rsidRPr="00097689">
        <w:t>5.17</w:t>
      </w:r>
      <w:r w:rsidRPr="00097689">
        <w:tab/>
        <w:t>Coordination of Video Orientation</w:t>
      </w:r>
      <w:bookmarkEnd w:id="102"/>
      <w:bookmarkEnd w:id="103"/>
    </w:p>
    <w:p w:rsidR="0098697A" w:rsidRPr="00097689" w:rsidRDefault="0098697A" w:rsidP="0098697A">
      <w:r w:rsidRPr="00097689">
        <w:t>The MRFC and the MRFP may support the Coordination of Video Orientation (CVO) as defined in 3GPP TS 26.114 [23].</w:t>
      </w:r>
    </w:p>
    <w:p w:rsidR="0098697A" w:rsidRPr="00097689" w:rsidRDefault="0098697A" w:rsidP="0098697A">
      <w:r w:rsidRPr="00097689">
        <w:t>U</w:t>
      </w:r>
      <w:r w:rsidRPr="00097689">
        <w:rPr>
          <w:lang w:eastAsia="ko-KR"/>
        </w:rPr>
        <w:t xml:space="preserve">pon receipt of </w:t>
      </w:r>
      <w:r w:rsidRPr="00097689">
        <w:t>an SDP offer containing the RTP header extension attribute(s) "a=extmap" as defined in IETF RFC 5285 [27] and if the "a=extmap" attribute indicates the CVO URN(s) (i.e. the CVO URN for a 2 bit granularity of rotation and/or the CVO URN for a higher granularity of rotation) as defined in 3GPP TS 26.114 [23], then:</w:t>
      </w:r>
    </w:p>
    <w:p w:rsidR="0098697A" w:rsidRPr="00097689" w:rsidRDefault="0098697A" w:rsidP="0098697A">
      <w:pPr>
        <w:pStyle w:val="B10"/>
      </w:pPr>
      <w:r w:rsidRPr="00097689">
        <w:lastRenderedPageBreak/>
        <w:t>a)</w:t>
      </w:r>
      <w:r w:rsidRPr="00097689">
        <w:tab/>
        <w:t>if the MRFC and the MRFP support the CVO feature, the MRFC shall:</w:t>
      </w:r>
    </w:p>
    <w:p w:rsidR="0098697A" w:rsidRPr="00097689" w:rsidRDefault="0098697A" w:rsidP="0098697A">
      <w:pPr>
        <w:pStyle w:val="B2"/>
      </w:pPr>
      <w:r w:rsidRPr="00097689">
        <w:t>-</w:t>
      </w:r>
      <w:r w:rsidRPr="00097689">
        <w:tab/>
        <w:t>include an "extended RTP header for CVO" information element</w:t>
      </w:r>
      <w:r w:rsidRPr="00097689">
        <w:rPr>
          <w:lang w:eastAsia="ko-KR"/>
        </w:rPr>
        <w:t xml:space="preserve"> </w:t>
      </w:r>
      <w:r w:rsidRPr="00097689">
        <w:t>when seizing resources in the MRFP to indicate the MRFP that it shall allow the RTP header extension for CVO to pass; and</w:t>
      </w:r>
    </w:p>
    <w:p w:rsidR="0098697A" w:rsidRPr="00097689" w:rsidRDefault="0098697A" w:rsidP="0098697A">
      <w:pPr>
        <w:pStyle w:val="B10"/>
      </w:pPr>
      <w:r w:rsidRPr="00097689">
        <w:t>-</w:t>
      </w:r>
      <w:r w:rsidRPr="00097689">
        <w:tab/>
        <w:t>select exactly one of the CVO related "a=extmap" attribute from the SDP offer and include the "a=extmap" attribute indicating selected CVO URN in the SDP answer that will be sent within the SIP signalling; or</w:t>
      </w:r>
    </w:p>
    <w:p w:rsidR="0098697A" w:rsidRPr="00097689" w:rsidRDefault="0098697A" w:rsidP="0098697A">
      <w:pPr>
        <w:pStyle w:val="B10"/>
      </w:pPr>
      <w:r w:rsidRPr="00097689">
        <w:t>b)</w:t>
      </w:r>
      <w:r w:rsidRPr="00097689">
        <w:tab/>
        <w:t>if the MRFP does not support the CVO feature the MRFC shall send the SDP answer without any CVO related "a=extmap" attribute within the SIP signalling.</w:t>
      </w:r>
    </w:p>
    <w:p w:rsidR="0098697A" w:rsidRPr="00097689" w:rsidRDefault="0098697A" w:rsidP="0098697A">
      <w:pPr>
        <w:pStyle w:val="NO"/>
      </w:pPr>
      <w:r w:rsidRPr="00097689">
        <w:t>NOTE 1:</w:t>
      </w:r>
      <w:r w:rsidRPr="00097689">
        <w:tab/>
        <w:t>The UE supporting the CVO feature will not send the extended RTP headers for CVO if the UE did not receive any SDP answer with the CVO related "a=extmap" attribute.</w:t>
      </w:r>
    </w:p>
    <w:p w:rsidR="0098697A" w:rsidRPr="00097689" w:rsidRDefault="0098697A" w:rsidP="0098697A">
      <w:r w:rsidRPr="00097689">
        <w:t>When the MRFC selects one of the CVO related "a=extmap" attribute(s) from the SDP offer the MRFC shall take into consideration which CVO variant it has negotiated for CVO for other call leg(s) in the session.</w:t>
      </w:r>
    </w:p>
    <w:p w:rsidR="0098697A" w:rsidRPr="00097689" w:rsidRDefault="0098697A" w:rsidP="0098697A">
      <w:r w:rsidRPr="00097689">
        <w:t xml:space="preserve">If the MRFC and MRFP support </w:t>
      </w:r>
      <w:r w:rsidRPr="00097689">
        <w:rPr>
          <w:lang w:eastAsia="ko-KR"/>
        </w:rPr>
        <w:t xml:space="preserve">the CVO feature then before sending </w:t>
      </w:r>
      <w:r w:rsidRPr="00097689">
        <w:t>an SDP offer, the MRFC shall:</w:t>
      </w:r>
    </w:p>
    <w:p w:rsidR="0098697A" w:rsidRPr="00097689" w:rsidRDefault="0098697A" w:rsidP="0098697A">
      <w:pPr>
        <w:pStyle w:val="B10"/>
      </w:pPr>
      <w:r w:rsidRPr="00097689">
        <w:t>a)</w:t>
      </w:r>
      <w:r w:rsidRPr="00097689">
        <w:tab/>
        <w:t>determine based on the local policy and the CVO negotiation results on other call legs if, and with which granularity to offer CVO; and</w:t>
      </w:r>
    </w:p>
    <w:p w:rsidR="0098697A" w:rsidRPr="00097689" w:rsidRDefault="0098697A" w:rsidP="0098697A">
      <w:pPr>
        <w:pStyle w:val="B10"/>
      </w:pPr>
      <w:r w:rsidRPr="00097689">
        <w:t>b)</w:t>
      </w:r>
      <w:r w:rsidRPr="00097689">
        <w:tab/>
        <w:t>if the MRFC determines to offer CVO:</w:t>
      </w:r>
    </w:p>
    <w:p w:rsidR="0098697A" w:rsidRPr="00097689" w:rsidRDefault="0098697A" w:rsidP="0098697A">
      <w:pPr>
        <w:pStyle w:val="B2"/>
      </w:pPr>
      <w:r w:rsidRPr="00097689">
        <w:t>-</w:t>
      </w:r>
      <w:r w:rsidRPr="00097689">
        <w:tab/>
        <w:t>the MRFC shall include the "extended RTP header for CVO" information element</w:t>
      </w:r>
      <w:r w:rsidRPr="00097689">
        <w:rPr>
          <w:lang w:eastAsia="ko-KR"/>
        </w:rPr>
        <w:t xml:space="preserve"> </w:t>
      </w:r>
      <w:r w:rsidRPr="00097689">
        <w:t>when seizing resources in the MRFP to indicate the MRFP that it shall allow the RTP header extension for CVO to pass; and</w:t>
      </w:r>
    </w:p>
    <w:p w:rsidR="0098697A" w:rsidRPr="00097689" w:rsidRDefault="0098697A" w:rsidP="0098697A">
      <w:pPr>
        <w:pStyle w:val="B2"/>
      </w:pPr>
      <w:r w:rsidRPr="00097689">
        <w:t>-</w:t>
      </w:r>
      <w:r w:rsidR="00097689">
        <w:tab/>
      </w:r>
      <w:r w:rsidRPr="00097689">
        <w:t>the MRFC shall include the CVO related "a=extmap" attribute in the SDP offer it sends within the SIP signalling.</w:t>
      </w:r>
    </w:p>
    <w:p w:rsidR="0098697A" w:rsidRPr="00097689" w:rsidRDefault="0098697A" w:rsidP="0098697A">
      <w:r w:rsidRPr="00097689">
        <w:t>If the MRFP does not support the CVO feature, the MRFC shall send the SDP offer without any CVO related "a=extmap" attribute within the SIP signalling.</w:t>
      </w:r>
    </w:p>
    <w:p w:rsidR="0098697A" w:rsidRPr="00097689" w:rsidRDefault="0098697A" w:rsidP="0098697A">
      <w:pPr>
        <w:pStyle w:val="NO"/>
      </w:pPr>
      <w:r w:rsidRPr="00097689">
        <w:t>NOTE 2:</w:t>
      </w:r>
      <w:r w:rsidRPr="00097689">
        <w:tab/>
        <w:t>The UE supporting the CVO feature will not send the extended RTP headers for CVO if the UE did not receive any SDP offer with the CVO related "a=extmap" attribute.</w:t>
      </w:r>
    </w:p>
    <w:p w:rsidR="0098697A" w:rsidRPr="00097689" w:rsidRDefault="0098697A" w:rsidP="0098697A">
      <w:r w:rsidRPr="00097689">
        <w:t xml:space="preserve">If the MRFP supports the CVO feature and has been instructed to pass on the extended RTP header for CVO as described above then: </w:t>
      </w:r>
    </w:p>
    <w:p w:rsidR="0098697A" w:rsidRPr="00097689" w:rsidRDefault="0098697A" w:rsidP="0098697A">
      <w:pPr>
        <w:pStyle w:val="B10"/>
      </w:pPr>
      <w:r w:rsidRPr="00097689">
        <w:t>-</w:t>
      </w:r>
      <w:r w:rsidRPr="00097689">
        <w:tab/>
        <w:t>if the MRFP does not apply video transcoding, it shall pass any received RTP CVO header extension to succeeding RTP streams; or</w:t>
      </w:r>
    </w:p>
    <w:p w:rsidR="0098697A" w:rsidRPr="00097689" w:rsidRDefault="0098697A" w:rsidP="0098697A">
      <w:pPr>
        <w:pStyle w:val="B10"/>
      </w:pPr>
      <w:r w:rsidRPr="00097689">
        <w:t>-</w:t>
      </w:r>
      <w:r w:rsidRPr="00097689">
        <w:tab/>
        <w:t>if the MRFP applies video transcoding, it shall keep the video orientation unchanged during the transcoding and copy the received RTP CVO header extension into the succeeding RTP streams after transcoding the associated group of packets.</w:t>
      </w:r>
    </w:p>
    <w:p w:rsidR="0098697A" w:rsidRPr="00097689" w:rsidRDefault="0098697A" w:rsidP="0098697A">
      <w:pPr>
        <w:pStyle w:val="NO"/>
      </w:pPr>
      <w:r w:rsidRPr="00097689">
        <w:t>NOTE 3:</w:t>
      </w:r>
      <w:r w:rsidRPr="00097689">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rsidR="0098697A" w:rsidRPr="00097689" w:rsidRDefault="0098697A" w:rsidP="0098697A">
      <w:pPr>
        <w:pStyle w:val="NO"/>
      </w:pPr>
      <w:r w:rsidRPr="00097689">
        <w:t>NOTE 4:</w:t>
      </w:r>
      <w:r w:rsidRPr="00097689">
        <w:tab/>
        <w:t xml:space="preserve">The behaviour of the MRFP when being instructed with "an extended RTP header for CVO" information element </w:t>
      </w:r>
      <w:r w:rsidRPr="00097689">
        <w:rPr>
          <w:rFonts w:hint="eastAsia"/>
          <w:lang w:eastAsia="zh-CN"/>
        </w:rPr>
        <w:t>may be variable due to the settings on the incoming and outgoing directions as listed in the table 5.17.1 and left further for</w:t>
      </w:r>
      <w:r w:rsidRPr="00097689">
        <w:t xml:space="preserve"> implementation decision.</w:t>
      </w:r>
    </w:p>
    <w:p w:rsidR="0098697A" w:rsidRPr="00097689" w:rsidRDefault="0098697A" w:rsidP="0098697A">
      <w:pPr>
        <w:pStyle w:val="NO"/>
      </w:pPr>
      <w:r w:rsidRPr="00097689">
        <w:t>NOTE 5:</w:t>
      </w:r>
      <w:r w:rsidRPr="00097689">
        <w:tab/>
        <w:t>Unknown IETF RFC 5285 [27] RTP header extensions are ignored by the destination RTP end system.</w:t>
      </w:r>
    </w:p>
    <w:p w:rsidR="0098697A" w:rsidRPr="00097689" w:rsidRDefault="0098697A" w:rsidP="0098697A">
      <w:pPr>
        <w:pStyle w:val="NO"/>
      </w:pPr>
      <w:r w:rsidRPr="00097689">
        <w:t>NOTE 6:</w:t>
      </w:r>
      <w:r w:rsidRPr="00097689">
        <w:tab/>
      </w:r>
      <w:r w:rsidRPr="00097689">
        <w:rPr>
          <w:rFonts w:hint="eastAsia"/>
          <w:lang w:eastAsia="zh-CN"/>
        </w:rPr>
        <w:t xml:space="preserve">In the conference </w:t>
      </w:r>
      <w:r w:rsidRPr="00097689">
        <w:rPr>
          <w:lang w:eastAsia="zh-CN"/>
        </w:rPr>
        <w:t>scenarios</w:t>
      </w:r>
      <w:r w:rsidRPr="00097689">
        <w:rPr>
          <w:rFonts w:hint="eastAsia"/>
          <w:lang w:eastAsia="zh-CN"/>
        </w:rPr>
        <w:t xml:space="preserve"> when </w:t>
      </w:r>
      <w:r w:rsidRPr="00097689">
        <w:rPr>
          <w:lang w:eastAsia="zh-CN"/>
        </w:rPr>
        <w:t xml:space="preserve">the </w:t>
      </w:r>
      <w:r w:rsidRPr="00097689">
        <w:rPr>
          <w:rFonts w:hint="eastAsia"/>
          <w:lang w:eastAsia="zh-CN"/>
        </w:rPr>
        <w:t xml:space="preserve">picture mixing is needed, the MRFP can perform the video rotation of picture elements according to the received RTP </w:t>
      </w:r>
      <w:r w:rsidRPr="00097689">
        <w:t xml:space="preserve">CVO </w:t>
      </w:r>
      <w:r w:rsidRPr="00097689">
        <w:rPr>
          <w:rFonts w:hint="eastAsia"/>
          <w:lang w:eastAsia="zh-CN"/>
        </w:rPr>
        <w:t>header extension for the associated pictures to achieve a consistent orientation for all of the components in the mixture collage</w:t>
      </w:r>
      <w:r w:rsidRPr="00097689">
        <w:rPr>
          <w:lang w:eastAsia="zh-CN"/>
        </w:rPr>
        <w:t>.</w:t>
      </w:r>
    </w:p>
    <w:p w:rsidR="0098697A" w:rsidRPr="00097689" w:rsidRDefault="0098697A" w:rsidP="0098697A">
      <w:pPr>
        <w:pStyle w:val="TH"/>
        <w:rPr>
          <w:rFonts w:hint="eastAsia"/>
          <w:lang w:eastAsia="zh-CN"/>
        </w:rPr>
      </w:pPr>
      <w:r w:rsidRPr="00097689">
        <w:lastRenderedPageBreak/>
        <w:t xml:space="preserve">Table </w:t>
      </w:r>
      <w:r w:rsidRPr="00097689">
        <w:rPr>
          <w:rFonts w:hint="eastAsia"/>
          <w:lang w:eastAsia="zh-CN"/>
        </w:rPr>
        <w:t>5</w:t>
      </w:r>
      <w:r w:rsidRPr="00097689">
        <w:t>.</w:t>
      </w:r>
      <w:r w:rsidRPr="00097689">
        <w:rPr>
          <w:rFonts w:hint="eastAsia"/>
          <w:lang w:eastAsia="zh-CN"/>
        </w:rPr>
        <w:t>17</w:t>
      </w:r>
      <w:r w:rsidRPr="00097689">
        <w:rPr>
          <w:lang w:eastAsia="zh-CN"/>
        </w:rPr>
        <w:t>.1</w:t>
      </w:r>
      <w:r w:rsidRPr="00097689">
        <w:t xml:space="preserve">: </w:t>
      </w:r>
      <w:r w:rsidRPr="00097689">
        <w:rPr>
          <w:rFonts w:hint="eastAsia"/>
          <w:lang w:eastAsia="zh-CN"/>
        </w:rPr>
        <w:t xml:space="preserve">MRFP behaviour with different settings of </w:t>
      </w:r>
      <w:r w:rsidRPr="00097689">
        <w:t>"extended RTP header for CVO" information element</w:t>
      </w:r>
      <w:r w:rsidRPr="00097689">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Change w:id="104">
          <w:tblGrid>
            <w:gridCol w:w="2463"/>
            <w:gridCol w:w="2464"/>
            <w:gridCol w:w="4395"/>
          </w:tblGrid>
        </w:tblGridChange>
      </w:tblGrid>
      <w:tr w:rsidR="0098697A" w:rsidRPr="00097689" w:rsidTr="00097689">
        <w:tc>
          <w:tcPr>
            <w:tcW w:w="2463" w:type="dxa"/>
            <w:shd w:val="clear" w:color="auto" w:fill="auto"/>
          </w:tcPr>
          <w:p w:rsidR="0098697A" w:rsidRPr="00097689" w:rsidRDefault="0098697A" w:rsidP="00097689">
            <w:pPr>
              <w:pStyle w:val="TAH"/>
              <w:rPr>
                <w:rFonts w:hint="eastAsia"/>
                <w:lang w:eastAsia="zh-CN"/>
              </w:rPr>
            </w:pPr>
            <w:r w:rsidRPr="00097689">
              <w:rPr>
                <w:rFonts w:hint="eastAsia"/>
                <w:lang w:eastAsia="zh-CN"/>
              </w:rPr>
              <w:t>Connection Point</w:t>
            </w:r>
            <w:r w:rsidRPr="00097689">
              <w:t xml:space="preserve"> A</w:t>
            </w:r>
            <w:r w:rsidRPr="00097689">
              <w:rPr>
                <w:rFonts w:hint="eastAsia"/>
                <w:lang w:eastAsia="zh-CN"/>
              </w:rPr>
              <w:t xml:space="preserve"> in incoming direction</w:t>
            </w:r>
          </w:p>
        </w:tc>
        <w:tc>
          <w:tcPr>
            <w:tcW w:w="2464" w:type="dxa"/>
            <w:shd w:val="clear" w:color="auto" w:fill="auto"/>
          </w:tcPr>
          <w:p w:rsidR="0098697A" w:rsidRPr="00097689" w:rsidRDefault="0098697A" w:rsidP="00097689">
            <w:pPr>
              <w:pStyle w:val="TAH"/>
              <w:rPr>
                <w:rFonts w:hint="eastAsia"/>
                <w:lang w:eastAsia="zh-CN"/>
              </w:rPr>
            </w:pPr>
            <w:r w:rsidRPr="00097689">
              <w:rPr>
                <w:rFonts w:hint="eastAsia"/>
                <w:lang w:eastAsia="zh-CN"/>
              </w:rPr>
              <w:t>Connection Point</w:t>
            </w:r>
            <w:r w:rsidRPr="00097689">
              <w:t xml:space="preserve"> B</w:t>
            </w:r>
            <w:r w:rsidRPr="00097689">
              <w:rPr>
                <w:rFonts w:hint="eastAsia"/>
                <w:lang w:eastAsia="zh-CN"/>
              </w:rPr>
              <w:t xml:space="preserve"> in outgoing direction</w:t>
            </w:r>
          </w:p>
        </w:tc>
        <w:tc>
          <w:tcPr>
            <w:tcW w:w="4395" w:type="dxa"/>
            <w:shd w:val="clear" w:color="auto" w:fill="auto"/>
          </w:tcPr>
          <w:p w:rsidR="0098697A" w:rsidRPr="00097689" w:rsidRDefault="0098697A" w:rsidP="00097689">
            <w:pPr>
              <w:pStyle w:val="TAH"/>
              <w:rPr>
                <w:rFonts w:hint="eastAsia"/>
                <w:lang w:eastAsia="zh-CN"/>
              </w:rPr>
            </w:pPr>
            <w:r w:rsidRPr="00097689">
              <w:rPr>
                <w:rFonts w:hint="eastAsia"/>
                <w:lang w:eastAsia="zh-CN"/>
              </w:rPr>
              <w:t xml:space="preserve">MRFP </w:t>
            </w:r>
            <w:r w:rsidRPr="00097689">
              <w:rPr>
                <w:lang w:eastAsia="zh-CN"/>
              </w:rPr>
              <w:t>behaviour</w:t>
            </w:r>
            <w:r w:rsidRPr="00097689">
              <w:rPr>
                <w:rFonts w:hint="eastAsia"/>
                <w:lang w:eastAsia="zh-CN"/>
              </w:rPr>
              <w:t xml:space="preserve"> on CVO processing</w:t>
            </w:r>
          </w:p>
        </w:tc>
      </w:tr>
      <w:tr w:rsidR="0098697A" w:rsidRPr="00097689" w:rsidTr="00097689">
        <w:tc>
          <w:tcPr>
            <w:tcW w:w="2463" w:type="dxa"/>
            <w:shd w:val="clear" w:color="auto" w:fill="auto"/>
          </w:tcPr>
          <w:p w:rsidR="0098697A" w:rsidRPr="00097689" w:rsidRDefault="0098697A" w:rsidP="00097689">
            <w:pPr>
              <w:pStyle w:val="TAL"/>
              <w:rPr>
                <w:rFonts w:hint="eastAsia"/>
                <w:lang w:eastAsia="zh-CN"/>
              </w:rPr>
            </w:pPr>
            <w:r w:rsidRPr="00097689">
              <w:rPr>
                <w:lang w:eastAsia="zh-CN"/>
              </w:rPr>
              <w:t>W</w:t>
            </w:r>
            <w:r w:rsidRPr="00097689">
              <w:rPr>
                <w:rFonts w:hint="eastAsia"/>
                <w:lang w:eastAsia="zh-CN"/>
              </w:rPr>
              <w:t xml:space="preserve">ith </w:t>
            </w:r>
            <w:r w:rsidRPr="00097689">
              <w:t>CVO</w:t>
            </w:r>
          </w:p>
        </w:tc>
        <w:tc>
          <w:tcPr>
            <w:tcW w:w="2464" w:type="dxa"/>
            <w:shd w:val="clear" w:color="auto" w:fill="auto"/>
          </w:tcPr>
          <w:p w:rsidR="0098697A" w:rsidRPr="00097689" w:rsidRDefault="0098697A" w:rsidP="00097689">
            <w:pPr>
              <w:pStyle w:val="TAL"/>
              <w:rPr>
                <w:rFonts w:hint="eastAsia"/>
                <w:lang w:eastAsia="zh-CN"/>
              </w:rPr>
            </w:pPr>
            <w:r w:rsidRPr="00097689">
              <w:rPr>
                <w:lang w:eastAsia="zh-CN"/>
              </w:rPr>
              <w:t>W</w:t>
            </w:r>
            <w:r w:rsidRPr="00097689">
              <w:rPr>
                <w:rFonts w:hint="eastAsia"/>
                <w:lang w:eastAsia="zh-CN"/>
              </w:rPr>
              <w:t xml:space="preserve">ith </w:t>
            </w:r>
            <w:r w:rsidRPr="00097689">
              <w:t>CVO</w:t>
            </w:r>
          </w:p>
        </w:tc>
        <w:tc>
          <w:tcPr>
            <w:tcW w:w="4395" w:type="dxa"/>
            <w:shd w:val="clear" w:color="auto" w:fill="auto"/>
          </w:tcPr>
          <w:p w:rsidR="0098697A" w:rsidRPr="00097689" w:rsidRDefault="0098697A" w:rsidP="00097689">
            <w:pPr>
              <w:pStyle w:val="TAL"/>
              <w:rPr>
                <w:rFonts w:hint="eastAsia"/>
                <w:lang w:eastAsia="zh-CN"/>
              </w:rPr>
            </w:pPr>
            <w:r w:rsidRPr="00097689">
              <w:rPr>
                <w:rFonts w:hint="eastAsia"/>
                <w:lang w:eastAsia="zh-CN"/>
              </w:rPr>
              <w:t>R</w:t>
            </w:r>
            <w:r w:rsidRPr="00097689">
              <w:t>e</w:t>
            </w:r>
            <w:r w:rsidRPr="00097689">
              <w:rPr>
                <w:rFonts w:hint="eastAsia"/>
                <w:lang w:eastAsia="zh-CN"/>
              </w:rPr>
              <w:t>ceived</w:t>
            </w:r>
            <w:r w:rsidRPr="00097689">
              <w:t xml:space="preserve"> </w:t>
            </w:r>
            <w:r w:rsidRPr="00097689">
              <w:rPr>
                <w:rFonts w:hint="eastAsia"/>
                <w:lang w:eastAsia="zh-CN"/>
              </w:rPr>
              <w:t xml:space="preserve">RTP </w:t>
            </w:r>
            <w:r w:rsidRPr="00097689">
              <w:t xml:space="preserve">CVO </w:t>
            </w:r>
            <w:r w:rsidRPr="00097689">
              <w:rPr>
                <w:rFonts w:hint="eastAsia"/>
                <w:lang w:eastAsia="zh-CN"/>
              </w:rPr>
              <w:t>header extension</w:t>
            </w:r>
            <w:r w:rsidRPr="00097689">
              <w:t xml:space="preserve"> is forwarded to the outgoing direction.</w:t>
            </w:r>
          </w:p>
        </w:tc>
      </w:tr>
      <w:tr w:rsidR="0098697A" w:rsidRPr="00097689" w:rsidTr="00097689">
        <w:tc>
          <w:tcPr>
            <w:tcW w:w="2463" w:type="dxa"/>
            <w:shd w:val="clear" w:color="auto" w:fill="auto"/>
          </w:tcPr>
          <w:p w:rsidR="0098697A" w:rsidRPr="00097689" w:rsidRDefault="0098697A" w:rsidP="00097689">
            <w:pPr>
              <w:pStyle w:val="TAL"/>
            </w:pPr>
            <w:r w:rsidRPr="00097689">
              <w:rPr>
                <w:rFonts w:hint="eastAsia"/>
                <w:lang w:eastAsia="zh-CN"/>
              </w:rPr>
              <w:t xml:space="preserve">With </w:t>
            </w:r>
            <w:r w:rsidRPr="00097689">
              <w:t>CVO</w:t>
            </w:r>
          </w:p>
        </w:tc>
        <w:tc>
          <w:tcPr>
            <w:tcW w:w="2464" w:type="dxa"/>
            <w:shd w:val="clear" w:color="auto" w:fill="auto"/>
          </w:tcPr>
          <w:p w:rsidR="0098697A" w:rsidRPr="00097689" w:rsidRDefault="0098697A" w:rsidP="00097689">
            <w:pPr>
              <w:pStyle w:val="TAL"/>
            </w:pPr>
            <w:r w:rsidRPr="00097689">
              <w:t>No CVO</w:t>
            </w:r>
          </w:p>
        </w:tc>
        <w:tc>
          <w:tcPr>
            <w:tcW w:w="4395" w:type="dxa"/>
            <w:shd w:val="clear" w:color="auto" w:fill="auto"/>
          </w:tcPr>
          <w:p w:rsidR="0098697A" w:rsidRPr="00097689" w:rsidRDefault="0098697A" w:rsidP="00097689">
            <w:pPr>
              <w:pStyle w:val="TAL"/>
              <w:rPr>
                <w:rFonts w:hint="eastAsia"/>
                <w:lang w:eastAsia="zh-CN"/>
              </w:rPr>
            </w:pPr>
            <w:r w:rsidRPr="00097689">
              <w:rPr>
                <w:rFonts w:hint="eastAsia"/>
                <w:lang w:eastAsia="zh-CN"/>
              </w:rPr>
              <w:t>R</w:t>
            </w:r>
            <w:r w:rsidRPr="00097689">
              <w:t>e</w:t>
            </w:r>
            <w:r w:rsidRPr="00097689">
              <w:rPr>
                <w:rFonts w:hint="eastAsia"/>
                <w:lang w:eastAsia="zh-CN"/>
              </w:rPr>
              <w:t>ceived</w:t>
            </w:r>
            <w:r w:rsidRPr="00097689">
              <w:t xml:space="preserve"> RTP </w:t>
            </w:r>
            <w:r w:rsidRPr="00097689">
              <w:rPr>
                <w:rFonts w:hint="eastAsia"/>
                <w:lang w:eastAsia="zh-CN"/>
              </w:rPr>
              <w:t xml:space="preserve">CVO </w:t>
            </w:r>
            <w:r w:rsidRPr="00097689">
              <w:t xml:space="preserve">header extension is </w:t>
            </w:r>
            <w:r w:rsidRPr="00097689">
              <w:rPr>
                <w:rFonts w:hint="eastAsia"/>
                <w:lang w:eastAsia="zh-CN"/>
              </w:rPr>
              <w:t xml:space="preserve">forwarded </w:t>
            </w:r>
            <w:r w:rsidRPr="00097689">
              <w:t>to the outgoing direction.</w:t>
            </w:r>
          </w:p>
        </w:tc>
      </w:tr>
      <w:tr w:rsidR="0098697A" w:rsidRPr="00097689" w:rsidTr="00097689">
        <w:tc>
          <w:tcPr>
            <w:tcW w:w="2463" w:type="dxa"/>
            <w:shd w:val="clear" w:color="auto" w:fill="auto"/>
          </w:tcPr>
          <w:p w:rsidR="0098697A" w:rsidRPr="00097689" w:rsidRDefault="0098697A" w:rsidP="00097689">
            <w:pPr>
              <w:pStyle w:val="TAL"/>
            </w:pPr>
            <w:r w:rsidRPr="00097689">
              <w:t>No CVO</w:t>
            </w:r>
          </w:p>
        </w:tc>
        <w:tc>
          <w:tcPr>
            <w:tcW w:w="2464" w:type="dxa"/>
            <w:shd w:val="clear" w:color="auto" w:fill="auto"/>
          </w:tcPr>
          <w:p w:rsidR="0098697A" w:rsidRPr="00097689" w:rsidRDefault="0098697A" w:rsidP="00097689">
            <w:pPr>
              <w:pStyle w:val="TAL"/>
            </w:pPr>
            <w:r w:rsidRPr="00097689">
              <w:rPr>
                <w:rFonts w:hint="eastAsia"/>
                <w:lang w:eastAsia="zh-CN"/>
              </w:rPr>
              <w:t xml:space="preserve">With </w:t>
            </w:r>
            <w:r w:rsidRPr="00097689">
              <w:t>CVO</w:t>
            </w:r>
          </w:p>
        </w:tc>
        <w:tc>
          <w:tcPr>
            <w:tcW w:w="4395" w:type="dxa"/>
            <w:shd w:val="clear" w:color="auto" w:fill="auto"/>
          </w:tcPr>
          <w:p w:rsidR="0098697A" w:rsidRPr="00097689" w:rsidRDefault="0098697A" w:rsidP="00097689">
            <w:pPr>
              <w:pStyle w:val="TAL"/>
            </w:pPr>
            <w:r w:rsidRPr="00097689">
              <w:rPr>
                <w:rFonts w:hint="eastAsia"/>
                <w:lang w:eastAsia="zh-CN"/>
              </w:rPr>
              <w:t>No</w:t>
            </w:r>
            <w:r w:rsidRPr="00097689">
              <w:t xml:space="preserve"> RTP</w:t>
            </w:r>
            <w:r w:rsidRPr="00097689">
              <w:rPr>
                <w:rFonts w:hint="eastAsia"/>
                <w:lang w:eastAsia="zh-CN"/>
              </w:rPr>
              <w:t xml:space="preserve"> </w:t>
            </w:r>
            <w:r w:rsidRPr="00097689">
              <w:t xml:space="preserve">CVO header extension is </w:t>
            </w:r>
            <w:r w:rsidRPr="00097689">
              <w:rPr>
                <w:rFonts w:hint="eastAsia"/>
                <w:lang w:eastAsia="zh-CN"/>
              </w:rPr>
              <w:t>forwarded</w:t>
            </w:r>
            <w:r w:rsidRPr="00097689">
              <w:t xml:space="preserve"> </w:t>
            </w:r>
            <w:r w:rsidRPr="00097689">
              <w:rPr>
                <w:rFonts w:hint="eastAsia"/>
                <w:lang w:eastAsia="zh-CN"/>
              </w:rPr>
              <w:t>since t</w:t>
            </w:r>
            <w:r w:rsidRPr="00097689">
              <w:t>he source video does not contain any CVO information.</w:t>
            </w:r>
          </w:p>
        </w:tc>
      </w:tr>
    </w:tbl>
    <w:p w:rsidR="0098697A" w:rsidRPr="00097689" w:rsidRDefault="0098697A" w:rsidP="0098697A"/>
    <w:p w:rsidR="0098697A" w:rsidRPr="00097689" w:rsidRDefault="0098697A" w:rsidP="0098697A">
      <w:pPr>
        <w:pStyle w:val="Heading2"/>
      </w:pPr>
      <w:bookmarkStart w:id="105" w:name="_Toc485587417"/>
      <w:bookmarkStart w:id="106" w:name="_Toc57882428"/>
      <w:r w:rsidRPr="00097689">
        <w:t>5.18</w:t>
      </w:r>
      <w:r w:rsidRPr="00097689">
        <w:tab/>
        <w:t>Generic image attributes</w:t>
      </w:r>
      <w:bookmarkEnd w:id="105"/>
      <w:bookmarkEnd w:id="106"/>
    </w:p>
    <w:p w:rsidR="0098697A" w:rsidRPr="00097689" w:rsidRDefault="0098697A" w:rsidP="0098697A">
      <w:r w:rsidRPr="00097689">
        <w:t xml:space="preserve">The MRFC and </w:t>
      </w:r>
      <w:r w:rsidRPr="00097689">
        <w:rPr>
          <w:lang w:eastAsia="ko-KR"/>
        </w:rPr>
        <w:t xml:space="preserve">the </w:t>
      </w:r>
      <w:r w:rsidRPr="00097689">
        <w:t xml:space="preserve">MRFP may support the generic image attributes to negotiate the image size for sending and receiving video as required by 3GPP TS 26.114 [23]. </w:t>
      </w:r>
    </w:p>
    <w:p w:rsidR="0098697A" w:rsidRPr="00097689" w:rsidRDefault="0098697A" w:rsidP="0098697A">
      <w:pPr>
        <w:rPr>
          <w:lang w:eastAsia="ko-KR"/>
        </w:rPr>
      </w:pPr>
      <w:r w:rsidRPr="00097689">
        <w:t xml:space="preserve">If the MRFP and the MRFC support </w:t>
      </w:r>
      <w:r w:rsidRPr="00097689">
        <w:rPr>
          <w:lang w:eastAsia="ko-KR"/>
        </w:rPr>
        <w:t xml:space="preserve">the </w:t>
      </w:r>
      <w:r w:rsidRPr="00097689">
        <w:t xml:space="preserve">negotiation of the image size and the MRFC receives an SDP offer with the media-level SDP image attribute(s) "a=imageattr", as defined in IETF RFC 6236 [28], and if the received image sizes are supported by the MRFP then </w:t>
      </w:r>
      <w:r w:rsidRPr="00097689">
        <w:rPr>
          <w:lang w:eastAsia="ko-KR"/>
        </w:rPr>
        <w:t>the MRFC shall:</w:t>
      </w:r>
    </w:p>
    <w:p w:rsidR="0098697A" w:rsidRPr="00097689" w:rsidRDefault="0098697A" w:rsidP="0098697A">
      <w:pPr>
        <w:pStyle w:val="B10"/>
      </w:pPr>
      <w:r w:rsidRPr="00097689">
        <w:t>-</w:t>
      </w:r>
      <w:r w:rsidRPr="00097689">
        <w:tab/>
        <w:t xml:space="preserve">include the generic image attribute parameters for </w:t>
      </w:r>
      <w:r w:rsidRPr="00097689">
        <w:rPr>
          <w:rFonts w:hint="eastAsia"/>
          <w:lang w:eastAsia="zh-CN"/>
        </w:rPr>
        <w:t xml:space="preserve">the </w:t>
      </w:r>
      <w:r w:rsidRPr="00097689">
        <w:t>send and receiv</w:t>
      </w:r>
      <w:r w:rsidRPr="00097689">
        <w:rPr>
          <w:rFonts w:hint="eastAsia"/>
          <w:lang w:eastAsia="zh-CN"/>
        </w:rPr>
        <w:t>e</w:t>
      </w:r>
      <w:r w:rsidRPr="00097689">
        <w:t xml:space="preserve"> directions when seizing or modifying resources in the MRFP; and</w:t>
      </w:r>
    </w:p>
    <w:p w:rsidR="0098697A" w:rsidRPr="00097689" w:rsidRDefault="0098697A" w:rsidP="0098697A">
      <w:pPr>
        <w:pStyle w:val="B10"/>
      </w:pPr>
      <w:r w:rsidRPr="00097689">
        <w:t>-</w:t>
      </w:r>
      <w:r w:rsidRPr="00097689">
        <w:tab/>
        <w:t>include the SDP image attribute "a=imageattr" indicating the supported image sizes in the SDP answer on the Mr interface.</w:t>
      </w:r>
    </w:p>
    <w:p w:rsidR="0098697A" w:rsidRPr="00097689" w:rsidRDefault="0098697A" w:rsidP="0098697A">
      <w:pPr>
        <w:pStyle w:val="NO"/>
      </w:pPr>
      <w:r w:rsidRPr="00097689">
        <w:t>NOTE 1:</w:t>
      </w:r>
      <w:r w:rsidRPr="00097689">
        <w:tab/>
        <w:t xml:space="preserve">The image attribute may be used within the SDP capability negotiation framework and its use is then specified using the "a=acap" parameter. </w:t>
      </w:r>
    </w:p>
    <w:p w:rsidR="0098697A" w:rsidRPr="00097689" w:rsidRDefault="0098697A" w:rsidP="0098697A">
      <w:pPr>
        <w:pStyle w:val="NO"/>
      </w:pPr>
      <w:r w:rsidRPr="00097689">
        <w:t>NOTE 2:</w:t>
      </w:r>
      <w:r w:rsidRPr="00097689">
        <w:tab/>
        <w:t>The MRFC not supporting the negotiation of the image size will ignore received generic image attributes and will return the SDP answer without any associated generic image attribute.</w:t>
      </w:r>
    </w:p>
    <w:p w:rsidR="0098697A" w:rsidRPr="00097689" w:rsidRDefault="0098697A" w:rsidP="0098697A">
      <w:pPr>
        <w:rPr>
          <w:lang w:eastAsia="zh-CN"/>
        </w:rPr>
      </w:pPr>
      <w:r w:rsidRPr="00097689">
        <w:rPr>
          <w:lang w:eastAsia="zh-CN"/>
        </w:rPr>
        <w:t xml:space="preserve">When sending the </w:t>
      </w:r>
      <w:r w:rsidRPr="00097689">
        <w:t>SDP body with image attribute(s) on the Mr interface</w:t>
      </w:r>
      <w:r w:rsidRPr="00097689">
        <w:rPr>
          <w:lang w:eastAsia="zh-CN"/>
        </w:rPr>
        <w:t xml:space="preserve"> the </w:t>
      </w:r>
      <w:r w:rsidRPr="00097689">
        <w:t xml:space="preserve">MRFC shall include </w:t>
      </w:r>
      <w:r w:rsidRPr="00097689">
        <w:rPr>
          <w:lang w:eastAsia="zh-CN"/>
        </w:rPr>
        <w:t xml:space="preserve">in the </w:t>
      </w:r>
      <w:r w:rsidRPr="00097689">
        <w:t>"a=imageattr"</w:t>
      </w:r>
      <w:r w:rsidRPr="00097689">
        <w:rPr>
          <w:lang w:eastAsia="zh-CN"/>
        </w:rPr>
        <w:t>:</w:t>
      </w:r>
    </w:p>
    <w:p w:rsidR="0098697A" w:rsidRPr="00097689" w:rsidRDefault="0098697A" w:rsidP="0098697A">
      <w:pPr>
        <w:pStyle w:val="B10"/>
      </w:pPr>
      <w:r w:rsidRPr="00097689">
        <w:t>-</w:t>
      </w:r>
      <w:r w:rsidRPr="00097689">
        <w:tab/>
      </w:r>
      <w:r w:rsidRPr="00097689">
        <w:rPr>
          <w:rFonts w:cs="Arial"/>
          <w:lang w:eastAsia="zh-CN"/>
        </w:rPr>
        <w:t>"</w:t>
      </w:r>
      <w:r w:rsidRPr="00097689">
        <w:rPr>
          <w:lang w:eastAsia="zh-CN"/>
        </w:rPr>
        <w:t>recv</w:t>
      </w:r>
      <w:r w:rsidRPr="00097689">
        <w:rPr>
          <w:rFonts w:cs="Arial"/>
          <w:lang w:eastAsia="zh-CN"/>
        </w:rPr>
        <w:t>"</w:t>
      </w:r>
      <w:r w:rsidRPr="00097689">
        <w:rPr>
          <w:lang w:eastAsia="zh-CN"/>
        </w:rPr>
        <w:t xml:space="preserve"> keyword </w:t>
      </w:r>
      <w:r w:rsidRPr="00097689">
        <w:t xml:space="preserve">and corresponding </w:t>
      </w:r>
      <w:r w:rsidRPr="00097689">
        <w:rPr>
          <w:lang w:eastAsia="zh-CN"/>
        </w:rPr>
        <w:t>image sizes which the MRFP supports in the receiving direction; and</w:t>
      </w:r>
    </w:p>
    <w:p w:rsidR="0098697A" w:rsidRPr="00097689" w:rsidRDefault="0098697A" w:rsidP="0098697A">
      <w:pPr>
        <w:pStyle w:val="B10"/>
        <w:rPr>
          <w:lang w:eastAsia="zh-CN"/>
        </w:rPr>
      </w:pPr>
      <w:r w:rsidRPr="00097689">
        <w:t>-</w:t>
      </w:r>
      <w:r w:rsidRPr="00097689">
        <w:tab/>
        <w:t xml:space="preserve">"send" keyword and corresponding </w:t>
      </w:r>
      <w:r w:rsidRPr="00097689">
        <w:rPr>
          <w:lang w:eastAsia="zh-CN"/>
        </w:rPr>
        <w:t>image sizes which the MRFP supports in the sending direction.</w:t>
      </w:r>
    </w:p>
    <w:p w:rsidR="0098697A" w:rsidRPr="00097689" w:rsidRDefault="0098697A" w:rsidP="0098697A">
      <w:r w:rsidRPr="00097689">
        <w:t xml:space="preserve">If the MRFP and the MRFC support </w:t>
      </w:r>
      <w:r w:rsidRPr="00097689">
        <w:rPr>
          <w:lang w:eastAsia="ko-KR"/>
        </w:rPr>
        <w:t xml:space="preserve">the </w:t>
      </w:r>
      <w:r w:rsidRPr="00097689">
        <w:t xml:space="preserve">negotiation of the image size and the MRFC sends an SDP offer for subsequent call leg in a conference, the MRFC should include the SDP image attribute(s) "a=imageattr", with image sizes as supported by the MRFP and negotiated at other call legs in the session. </w:t>
      </w:r>
    </w:p>
    <w:p w:rsidR="0098697A" w:rsidRPr="00097689" w:rsidRDefault="0098697A" w:rsidP="0098697A">
      <w:pPr>
        <w:rPr>
          <w:lang w:eastAsia="zh-CN"/>
        </w:rPr>
      </w:pPr>
      <w:r w:rsidRPr="00097689">
        <w:t>If the MRFC receives an SDP answer containing the SDP image attribute "a=imageattr", it shall modify resources in the MRFP if needed by indicating the supported image sizes within the generic image attribute parameter.</w:t>
      </w:r>
    </w:p>
    <w:p w:rsidR="0098697A" w:rsidRPr="00097689" w:rsidRDefault="0098697A" w:rsidP="0098697A">
      <w:r w:rsidRPr="00097689">
        <w:t>If the MRFC supports the negotiation of the image size and if the MRFC sends on the Mr interface the SDP body (offer or answer) it shall adjust the image sizes to be the same for the call legs in the session.</w:t>
      </w:r>
    </w:p>
    <w:p w:rsidR="0098697A" w:rsidRPr="00097689" w:rsidRDefault="0098697A" w:rsidP="0098697A">
      <w:r w:rsidRPr="00097689">
        <w:t>If the MRFP does not support the negotiation of the image size the MRFC shall send on the Mr interface the SDP body (offer or answer) without any image attribute "a=imageattr".</w:t>
      </w:r>
    </w:p>
    <w:p w:rsidR="0098697A" w:rsidRPr="00097689" w:rsidRDefault="0098697A" w:rsidP="0098697A">
      <w:r w:rsidRPr="00097689">
        <w:t xml:space="preserve">If the MRFP is configured with different image sizes </w:t>
      </w:r>
      <w:r w:rsidRPr="00097689">
        <w:rPr>
          <w:rFonts w:hint="eastAsia"/>
          <w:lang w:eastAsia="zh-CN"/>
        </w:rPr>
        <w:t>o</w:t>
      </w:r>
      <w:r w:rsidRPr="00097689">
        <w:t xml:space="preserve">n the receive direction of one termination and the send direction of another interconnected termination, then it shall adjust the frame sizes accordingly when forwarding video media streams and use the image size as described in 3GPP TS 26.114 [23] when sending media. </w:t>
      </w:r>
    </w:p>
    <w:p w:rsidR="0098697A" w:rsidRPr="00097689" w:rsidRDefault="0098697A" w:rsidP="0098697A">
      <w:pPr>
        <w:pStyle w:val="NO"/>
      </w:pPr>
      <w:r w:rsidRPr="00097689">
        <w:t>NOTE 3:</w:t>
      </w:r>
      <w:r w:rsidRPr="00097689">
        <w:tab/>
        <w:t>The relation between the negotiated image sizes and CVO are specified in 3GPP TS 26.114 [23].</w:t>
      </w:r>
    </w:p>
    <w:p w:rsidR="0098697A" w:rsidRPr="00097689" w:rsidRDefault="0098697A" w:rsidP="0098697A">
      <w:pPr>
        <w:pStyle w:val="NO"/>
      </w:pPr>
      <w:r w:rsidRPr="00097689">
        <w:t xml:space="preserve">NOTE </w:t>
      </w:r>
      <w:r w:rsidRPr="00097689">
        <w:rPr>
          <w:rFonts w:hint="eastAsia"/>
          <w:lang w:eastAsia="zh-CN"/>
        </w:rPr>
        <w:t>4</w:t>
      </w:r>
      <w:r w:rsidRPr="00097689">
        <w:t>:</w:t>
      </w:r>
      <w:r w:rsidRPr="00097689">
        <w:tab/>
        <w:t>The generic image attribute includes information related to the send and receive capabilities of a single termination</w:t>
      </w:r>
      <w:r w:rsidRPr="00097689">
        <w:rPr>
          <w:rFonts w:hint="eastAsia"/>
          <w:lang w:eastAsia="zh-CN"/>
        </w:rPr>
        <w:t>, and</w:t>
      </w:r>
      <w:r w:rsidRPr="00097689">
        <w:t xml:space="preserve"> </w:t>
      </w:r>
      <w:r w:rsidRPr="00097689">
        <w:rPr>
          <w:rFonts w:hint="eastAsia"/>
          <w:lang w:eastAsia="zh-CN"/>
        </w:rPr>
        <w:t>the adjustment of i</w:t>
      </w:r>
      <w:r w:rsidRPr="00097689">
        <w:t xml:space="preserve">mage </w:t>
      </w:r>
      <w:r w:rsidRPr="00097689">
        <w:rPr>
          <w:rFonts w:hint="eastAsia"/>
          <w:lang w:eastAsia="zh-CN"/>
        </w:rPr>
        <w:t>sizes</w:t>
      </w:r>
      <w:r w:rsidRPr="00097689">
        <w:t xml:space="preserve"> is typically based on the setting of two connected terminations</w:t>
      </w:r>
      <w:r w:rsidRPr="00097689">
        <w:rPr>
          <w:rFonts w:hint="eastAsia"/>
          <w:lang w:eastAsia="zh-CN"/>
        </w:rPr>
        <w:t xml:space="preserve"> in a single context</w:t>
      </w:r>
      <w:r w:rsidRPr="00097689">
        <w:t>.</w:t>
      </w:r>
    </w:p>
    <w:p w:rsidR="0098697A" w:rsidRPr="00097689" w:rsidRDefault="0098697A" w:rsidP="0098697A">
      <w:pPr>
        <w:pStyle w:val="Heading2"/>
        <w:rPr>
          <w:lang w:eastAsia="zh-CN"/>
        </w:rPr>
      </w:pPr>
      <w:bookmarkStart w:id="107" w:name="_Toc485587418"/>
      <w:bookmarkStart w:id="108" w:name="_Toc57882429"/>
      <w:r w:rsidRPr="00097689">
        <w:lastRenderedPageBreak/>
        <w:t>5.</w:t>
      </w:r>
      <w:r w:rsidRPr="00097689">
        <w:rPr>
          <w:rFonts w:hint="eastAsia"/>
          <w:lang w:eastAsia="zh-CN"/>
        </w:rPr>
        <w:t>19</w:t>
      </w:r>
      <w:r w:rsidRPr="00097689">
        <w:tab/>
        <w:t>Interactive Connectivity Establishment</w:t>
      </w:r>
      <w:r w:rsidRPr="00097689">
        <w:rPr>
          <w:rFonts w:hint="eastAsia"/>
          <w:lang w:eastAsia="zh-CN"/>
        </w:rPr>
        <w:t xml:space="preserve"> support</w:t>
      </w:r>
      <w:bookmarkEnd w:id="107"/>
      <w:bookmarkEnd w:id="108"/>
    </w:p>
    <w:p w:rsidR="0098697A" w:rsidRPr="00097689" w:rsidRDefault="0098697A" w:rsidP="0098697A">
      <w:pPr>
        <w:pStyle w:val="Heading3"/>
      </w:pPr>
      <w:bookmarkStart w:id="109" w:name="_Toc485587419"/>
      <w:bookmarkStart w:id="110" w:name="_Toc57882430"/>
      <w:r w:rsidRPr="00097689">
        <w:t>5.19.1</w:t>
      </w:r>
      <w:r w:rsidRPr="00097689">
        <w:tab/>
        <w:t>General</w:t>
      </w:r>
      <w:bookmarkEnd w:id="109"/>
      <w:bookmarkEnd w:id="110"/>
    </w:p>
    <w:p w:rsidR="0098697A" w:rsidRPr="00097689" w:rsidRDefault="0098697A" w:rsidP="0098697A">
      <w:r w:rsidRPr="00097689">
        <w:t xml:space="preserve">The MRFC and the MRFP may support Interactive Connectivity Establishment </w:t>
      </w:r>
      <w:r w:rsidRPr="00097689">
        <w:rPr>
          <w:rFonts w:hint="eastAsia"/>
          <w:lang w:eastAsia="zh-CN"/>
        </w:rPr>
        <w:t xml:space="preserve">defined in IETF RFC 5245 [29] </w:t>
      </w:r>
      <w:r w:rsidRPr="00097689">
        <w:t xml:space="preserve">and 3GPP TS 24.229 [30] </w:t>
      </w:r>
      <w:r w:rsidRPr="00097689">
        <w:rPr>
          <w:rFonts w:hint="eastAsia"/>
          <w:lang w:eastAsia="zh-CN"/>
        </w:rPr>
        <w:t>for NAT traversal as required by 3GPP TS 23.228 [1].</w:t>
      </w:r>
      <w:r w:rsidRPr="00097689">
        <w:rPr>
          <w:lang w:eastAsia="zh-CN"/>
        </w:rPr>
        <w:t xml:space="preserve"> </w:t>
      </w:r>
      <w:r w:rsidRPr="00097689">
        <w:t xml:space="preserve">The present </w:t>
      </w:r>
      <w:r w:rsidR="00097689">
        <w:t>clause</w:t>
      </w:r>
      <w:r w:rsidRPr="00097689">
        <w:t xml:space="preserve"> describes the requirements for MRFC and MRFP when the ICE procedures are supported.</w:t>
      </w:r>
    </w:p>
    <w:p w:rsidR="0098697A" w:rsidRPr="00097689" w:rsidRDefault="0098697A" w:rsidP="0098697A">
      <w:pPr>
        <w:rPr>
          <w:i/>
        </w:rPr>
      </w:pPr>
      <w:r w:rsidRPr="00097689">
        <w:t>Support of full ICE functionality is optional, but if ICE is supported, the MRFC and MRFP shall at least support ICE lite as specified in IETF RFC 5245 [29]</w:t>
      </w:r>
      <w:r w:rsidRPr="00097689">
        <w:rPr>
          <w:i/>
        </w:rPr>
        <w:t>.</w:t>
      </w:r>
    </w:p>
    <w:p w:rsidR="0098697A" w:rsidRPr="00097689" w:rsidRDefault="0098697A" w:rsidP="0098697A">
      <w:r w:rsidRPr="00097689">
        <w:t>The MRFC and MRFP shall only use host candidates as local ICE candidates.</w:t>
      </w:r>
    </w:p>
    <w:p w:rsidR="0098697A" w:rsidRPr="00097689" w:rsidRDefault="0098697A" w:rsidP="0098697A">
      <w:pPr>
        <w:pStyle w:val="NO"/>
      </w:pPr>
      <w:r w:rsidRPr="00097689">
        <w:t>NOTE:</w:t>
      </w:r>
      <w:r w:rsidRPr="00097689">
        <w:tab/>
        <w:t>MRFC and MRFP are not located behind a NAT from perspective of the ICE deployment model according to Figure 1 in IETF RFC 5245 [29].</w:t>
      </w:r>
    </w:p>
    <w:p w:rsidR="0098697A" w:rsidRPr="00097689" w:rsidRDefault="0098697A" w:rsidP="0098697A">
      <w:pPr>
        <w:rPr>
          <w:rFonts w:hint="eastAsia"/>
          <w:lang w:eastAsia="zh-CN"/>
        </w:rPr>
      </w:pPr>
      <w:r w:rsidRPr="00097689">
        <w:rPr>
          <w:rFonts w:hint="eastAsia"/>
          <w:lang w:eastAsia="zh-CN"/>
        </w:rPr>
        <w:t>If ICE is supported</w:t>
      </w:r>
      <w:r w:rsidRPr="00097689">
        <w:rPr>
          <w:lang w:eastAsia="zh-CN"/>
        </w:rPr>
        <w:t>,</w:t>
      </w:r>
      <w:r w:rsidRPr="00097689">
        <w:rPr>
          <w:rFonts w:hint="eastAsia"/>
          <w:lang w:eastAsia="zh-CN"/>
        </w:rPr>
        <w:t xml:space="preserve"> the MRFC </w:t>
      </w:r>
      <w:r w:rsidRPr="00097689">
        <w:t>shall perform separate ICE negotiation and procedures independentantly on each call leg (e.g. with each conference participant). Furthermore, the MRFC may be configured to apply ICE procedures only towards the access network side</w:t>
      </w:r>
      <w:r w:rsidRPr="00097689">
        <w:rPr>
          <w:rFonts w:hint="eastAsia"/>
          <w:lang w:eastAsia="zh-CN"/>
        </w:rPr>
        <w:t>.</w:t>
      </w:r>
    </w:p>
    <w:p w:rsidR="0098697A" w:rsidRPr="00097689" w:rsidRDefault="0098697A" w:rsidP="0098697A">
      <w:r w:rsidRPr="00097689">
        <w:t>When the MRFC detects no ICE parameters in the received SDP, it shall not configure the MRFP to apply any ICE and STUN related procedures toward the call leg from where the SDP has been received.</w:t>
      </w:r>
    </w:p>
    <w:p w:rsidR="0098697A" w:rsidRPr="00097689" w:rsidRDefault="0098697A" w:rsidP="0098697A">
      <w:r w:rsidRPr="00097689">
        <w:t>Any MRFC supporting ICE shall advertise its support of incoming STUN continuity check procedures. An MRFC supporting full ICE procedures shall in addition advertise its support for originating STUN connectivity check procedures.</w:t>
      </w:r>
    </w:p>
    <w:p w:rsidR="0098697A" w:rsidRPr="00097689" w:rsidRDefault="0098697A" w:rsidP="0098697A">
      <w:r w:rsidRPr="00097689">
        <w:t xml:space="preserve">If the MRFP does not indicate the support of STUN procedures, or if the MRFC is configured not to apply ICE toward a call leg, the MRFC shall not configure the MRFP to apply STUN procedures. </w:t>
      </w:r>
    </w:p>
    <w:p w:rsidR="0098697A" w:rsidRPr="00097689" w:rsidRDefault="0098697A" w:rsidP="0098697A">
      <w:pPr>
        <w:pStyle w:val="Heading3"/>
      </w:pPr>
      <w:bookmarkStart w:id="111" w:name="_Toc485587420"/>
      <w:bookmarkStart w:id="112" w:name="_Toc57882431"/>
      <w:r w:rsidRPr="00097689">
        <w:t>5.19.2</w:t>
      </w:r>
      <w:r w:rsidRPr="00097689">
        <w:tab/>
        <w:t>ICE lite</w:t>
      </w:r>
      <w:bookmarkEnd w:id="111"/>
      <w:bookmarkEnd w:id="112"/>
    </w:p>
    <w:p w:rsidR="0098697A" w:rsidRPr="00097689" w:rsidRDefault="0098697A" w:rsidP="0098697A">
      <w:r w:rsidRPr="00097689">
        <w:t xml:space="preserve">If the MRFC is configured to use ICE lite, or supports only ICE lite, or controls an MRFP that only support ICE lite, the procedures in the present </w:t>
      </w:r>
      <w:r w:rsidR="00097689">
        <w:t>clause</w:t>
      </w:r>
      <w:r w:rsidRPr="00097689">
        <w:t xml:space="preserve"> apply.</w:t>
      </w:r>
    </w:p>
    <w:p w:rsidR="0098697A" w:rsidRPr="00097689" w:rsidRDefault="0098697A" w:rsidP="0098697A">
      <w:r w:rsidRPr="00097689">
        <w:t xml:space="preserve">If the MRFC receives an initial SDP offer with ICE candidate information but no "a=ice-lite" attribute, the MRFC: </w:t>
      </w:r>
    </w:p>
    <w:p w:rsidR="0098697A" w:rsidRPr="00097689" w:rsidRDefault="0098697A" w:rsidP="0098697A">
      <w:pPr>
        <w:pStyle w:val="B10"/>
      </w:pPr>
      <w:r w:rsidRPr="00097689">
        <w:t>-</w:t>
      </w:r>
      <w:r w:rsidRPr="00097689">
        <w:tab/>
        <w:t>shall request the MRFP for each media line w</w:t>
      </w:r>
      <w:r w:rsidRPr="00097689">
        <w:rPr>
          <w:rFonts w:hint="eastAsia"/>
          <w:lang w:eastAsia="zh-CN"/>
        </w:rPr>
        <w:t>h</w:t>
      </w:r>
      <w:r w:rsidRPr="00097689">
        <w:t xml:space="preserve">ere it decides to use ICE to reserve an ICE host candidate and provide its address information and a related </w:t>
      </w:r>
      <w:r w:rsidRPr="00097689">
        <w:rPr>
          <w:lang w:val="en-US"/>
        </w:rPr>
        <w:t>ICE user name fragment</w:t>
      </w:r>
      <w:r w:rsidRPr="00097689">
        <w:t xml:space="preserve"> and password;</w:t>
      </w:r>
    </w:p>
    <w:p w:rsidR="0098697A" w:rsidRPr="00097689" w:rsidRDefault="0098697A" w:rsidP="0098697A">
      <w:pPr>
        <w:pStyle w:val="NO"/>
      </w:pPr>
      <w:r w:rsidRPr="00097689">
        <w:t>NOTE 1:</w:t>
      </w:r>
      <w:r w:rsidRPr="00097689">
        <w:tab/>
        <w:t>Requesting only one host candidate per m-line prevents that the MRFC will receive "</w:t>
      </w:r>
      <w:r w:rsidRPr="00097689">
        <w:rPr>
          <w:color w:val="000000"/>
        </w:rPr>
        <w:t>a=remote-candidates" SDP attributes in a subsequent SDP. Requesting separate ufrag and password for each media line simplifies H.248 encoding.</w:t>
      </w:r>
    </w:p>
    <w:p w:rsidR="0098697A" w:rsidRPr="00097689" w:rsidRDefault="0098697A" w:rsidP="0098697A">
      <w:pPr>
        <w:pStyle w:val="B10"/>
      </w:pPr>
      <w:r w:rsidRPr="00097689">
        <w:t>-</w:t>
      </w:r>
      <w:r w:rsidRPr="00097689">
        <w:tab/>
        <w:t>shall configure the MRFP to act as STUN server at the host candidate address, i.e. to answer STUN connectivity checks;</w:t>
      </w:r>
    </w:p>
    <w:p w:rsidR="0098697A" w:rsidRPr="00097689" w:rsidRDefault="0098697A" w:rsidP="0098697A">
      <w:pPr>
        <w:pStyle w:val="B10"/>
      </w:pPr>
      <w:r w:rsidRPr="00097689">
        <w:t>-</w:t>
      </w:r>
      <w:r w:rsidRPr="00097689">
        <w:tab/>
        <w:t xml:space="preserve">may provide received remote ICE candidates and the received related </w:t>
      </w:r>
      <w:r w:rsidRPr="00097689">
        <w:rPr>
          <w:lang w:val="en-US"/>
        </w:rPr>
        <w:t>ICE user name fragment</w:t>
      </w:r>
      <w:r w:rsidRPr="00097689">
        <w:t xml:space="preserve"> and password to the MRFP;</w:t>
      </w:r>
    </w:p>
    <w:p w:rsidR="0098697A" w:rsidRPr="00097689" w:rsidRDefault="0098697A" w:rsidP="0098697A">
      <w:pPr>
        <w:pStyle w:val="B10"/>
      </w:pPr>
      <w:r w:rsidRPr="00097689">
        <w:t>-</w:t>
      </w:r>
      <w:r w:rsidRPr="00097689">
        <w:tab/>
        <w:t xml:space="preserve">shall include the host candidate and related </w:t>
      </w:r>
      <w:r w:rsidRPr="00097689">
        <w:rPr>
          <w:lang w:val="en-US"/>
        </w:rPr>
        <w:t>ICE user name fragment</w:t>
      </w:r>
      <w:r w:rsidRPr="00097689">
        <w:t xml:space="preserve"> and password received from the MRFP in the SDP answer and;</w:t>
      </w:r>
    </w:p>
    <w:p w:rsidR="0098697A" w:rsidRPr="00097689" w:rsidRDefault="0098697A" w:rsidP="0098697A">
      <w:pPr>
        <w:pStyle w:val="B10"/>
      </w:pPr>
      <w:r w:rsidRPr="00097689">
        <w:t>-</w:t>
      </w:r>
      <w:r w:rsidRPr="00097689">
        <w:tab/>
        <w:t>shall include the "a=ice-lite" attribute in the SDP answer.</w:t>
      </w:r>
    </w:p>
    <w:p w:rsidR="0098697A" w:rsidRPr="00097689" w:rsidRDefault="0098697A" w:rsidP="0098697A">
      <w:r w:rsidRPr="00097689">
        <w:t>If the MRFC receives SDP offer with ICE candidate information and an "a=ice-lite" attribute, the MRFC shall not apply ICE towards that call leg and not include any ICE related SDP attributes in the SDP answer.</w:t>
      </w:r>
    </w:p>
    <w:p w:rsidR="0098697A" w:rsidRPr="00097689" w:rsidRDefault="0098697A" w:rsidP="0098697A">
      <w:pPr>
        <w:pStyle w:val="NO"/>
      </w:pPr>
      <w:r w:rsidRPr="00097689">
        <w:t>NOTE 2: This avoids that the ICE lite peer needs to send extra SDP offers to complete ICE procedures.</w:t>
      </w:r>
    </w:p>
    <w:p w:rsidR="0098697A" w:rsidRPr="00097689" w:rsidRDefault="0098697A" w:rsidP="0098697A">
      <w:r w:rsidRPr="00097689">
        <w:t>If the MRFC sends an SDP offer towards a call leg where ICE is to be applied, the MRFC:</w:t>
      </w:r>
    </w:p>
    <w:p w:rsidR="0098697A" w:rsidRPr="00097689" w:rsidRDefault="0098697A" w:rsidP="0098697A">
      <w:pPr>
        <w:pStyle w:val="B10"/>
      </w:pPr>
      <w:r w:rsidRPr="00097689">
        <w:t>-</w:t>
      </w:r>
      <w:r w:rsidRPr="00097689">
        <w:tab/>
        <w:t>shall request the MRFP to reserve a host candidate for each media line w</w:t>
      </w:r>
      <w:r w:rsidRPr="00097689">
        <w:rPr>
          <w:rFonts w:hint="eastAsia"/>
          <w:lang w:eastAsia="zh-CN"/>
        </w:rPr>
        <w:t>h</w:t>
      </w:r>
      <w:r w:rsidRPr="00097689">
        <w:t xml:space="preserve">ere it decides to use ICE and provide its address information, user name </w:t>
      </w:r>
      <w:r w:rsidRPr="00097689">
        <w:rPr>
          <w:lang w:val="en-US"/>
        </w:rPr>
        <w:t>fragment</w:t>
      </w:r>
      <w:r w:rsidRPr="00097689">
        <w:t xml:space="preserve"> and password;</w:t>
      </w:r>
    </w:p>
    <w:p w:rsidR="0098697A" w:rsidRPr="00097689" w:rsidRDefault="0098697A" w:rsidP="0098697A">
      <w:pPr>
        <w:pStyle w:val="B10"/>
      </w:pPr>
      <w:r w:rsidRPr="00097689">
        <w:lastRenderedPageBreak/>
        <w:t>-</w:t>
      </w:r>
      <w:r w:rsidRPr="00097689">
        <w:tab/>
        <w:t>shall configure the MRFP to act as STUN server at the host candidate address, i.e. to answer STUN connectivity checks;</w:t>
      </w:r>
    </w:p>
    <w:p w:rsidR="0098697A" w:rsidRPr="00097689" w:rsidRDefault="0098697A" w:rsidP="0098697A">
      <w:pPr>
        <w:pStyle w:val="B10"/>
      </w:pPr>
      <w:r w:rsidRPr="00097689">
        <w:t>-</w:t>
      </w:r>
      <w:r w:rsidRPr="00097689">
        <w:tab/>
        <w:t xml:space="preserve">shall include the host candidate provided by the MRFP and related </w:t>
      </w:r>
      <w:r w:rsidRPr="00097689">
        <w:rPr>
          <w:lang w:val="en-US"/>
        </w:rPr>
        <w:t>ICE user name fragment</w:t>
      </w:r>
      <w:r w:rsidRPr="00097689">
        <w:t xml:space="preserve"> and password in the SDP offer; and</w:t>
      </w:r>
    </w:p>
    <w:p w:rsidR="0098697A" w:rsidRPr="00097689" w:rsidRDefault="0098697A" w:rsidP="0098697A">
      <w:pPr>
        <w:pStyle w:val="B10"/>
      </w:pPr>
      <w:r w:rsidRPr="00097689">
        <w:t>-</w:t>
      </w:r>
      <w:r w:rsidRPr="00097689">
        <w:tab/>
        <w:t>shall include the "a=ice-lite" attribute in the SDP offer.</w:t>
      </w:r>
    </w:p>
    <w:p w:rsidR="0098697A" w:rsidRPr="00097689" w:rsidRDefault="0098697A" w:rsidP="0098697A">
      <w:pPr>
        <w:rPr>
          <w:color w:val="000000"/>
        </w:rPr>
      </w:pPr>
      <w:r w:rsidRPr="00097689">
        <w:rPr>
          <w:color w:val="000000"/>
        </w:rPr>
        <w:t xml:space="preserve">If the MRFC then receives an SDP answer with candidate information from the call leg where ICE is to be applied, the MRFC may provide received remote ICE candidates and the received related </w:t>
      </w:r>
      <w:r w:rsidRPr="00097689">
        <w:rPr>
          <w:lang w:val="en-US"/>
        </w:rPr>
        <w:t>ICE user name fragment</w:t>
      </w:r>
      <w:r w:rsidRPr="00097689">
        <w:t xml:space="preserve"> </w:t>
      </w:r>
      <w:r w:rsidRPr="00097689">
        <w:rPr>
          <w:color w:val="000000"/>
        </w:rPr>
        <w:t>and password to the MRFP.</w:t>
      </w:r>
    </w:p>
    <w:p w:rsidR="0098697A" w:rsidRPr="00097689" w:rsidRDefault="0098697A" w:rsidP="0098697A">
      <w:pPr>
        <w:rPr>
          <w:color w:val="000000"/>
        </w:rPr>
      </w:pPr>
      <w:r w:rsidRPr="00097689">
        <w:rPr>
          <w:color w:val="000000"/>
        </w:rPr>
        <w:t xml:space="preserve">After the initial SDP offer-answer exchange, the MRFC can receive a new offer from the peer that includes updated address and port information in the SDP "c=" line, "m=" line, or "a=rtcp" line SDP attributes. If the </w:t>
      </w:r>
      <w:r w:rsidRPr="00097689">
        <w:rPr>
          <w:lang w:val="en-US"/>
        </w:rPr>
        <w:t>ICE user name fragment</w:t>
      </w:r>
      <w:r w:rsidRPr="00097689">
        <w:t xml:space="preserve"> and password in the SDP offer differ from the ones received in the previous SDP (i.e. the peer restarts ICE), the MRFC shall apply the same procedures as for the initial SDP offer.</w:t>
      </w:r>
    </w:p>
    <w:p w:rsidR="0098697A" w:rsidRPr="00097689" w:rsidRDefault="0098697A" w:rsidP="0098697A">
      <w:r w:rsidRPr="00097689">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rsidR="0098697A" w:rsidRPr="00097689" w:rsidRDefault="0098697A" w:rsidP="0098697A">
      <w:r w:rsidRPr="00097689">
        <w:t xml:space="preserve">When receiving a request for an </w:t>
      </w:r>
      <w:r w:rsidRPr="00097689">
        <w:rPr>
          <w:lang w:val="en-US"/>
        </w:rPr>
        <w:t>ICE user name fragment</w:t>
      </w:r>
      <w:r w:rsidRPr="00097689">
        <w:t xml:space="preserve"> and password, the MRFP shall generate an </w:t>
      </w:r>
      <w:r w:rsidRPr="00097689">
        <w:rPr>
          <w:lang w:val="en-US"/>
        </w:rPr>
        <w:t>ICE user name fragment</w:t>
      </w:r>
      <w:r w:rsidRPr="00097689">
        <w:t xml:space="preserve"> and password and send it to the MRFC within the reply. The MRFP shall store the password and user name</w:t>
      </w:r>
      <w:r w:rsidRPr="00097689">
        <w:rPr>
          <w:lang w:val="en-US"/>
        </w:rPr>
        <w:t xml:space="preserve"> fragment</w:t>
      </w:r>
      <w:r w:rsidRPr="00097689">
        <w:t xml:space="preserve"> to be able to authenticate incoming STUN binding request according to </w:t>
      </w:r>
      <w:r w:rsidR="00097689">
        <w:rPr>
          <w:lang w:eastAsia="zh-CN"/>
        </w:rPr>
        <w:t>clause</w:t>
      </w:r>
      <w:r w:rsidRPr="00097689">
        <w:t> 7.2 of IETF RFC 5245 [29].</w:t>
      </w:r>
    </w:p>
    <w:p w:rsidR="0098697A" w:rsidRPr="00097689" w:rsidRDefault="0098697A" w:rsidP="0098697A">
      <w:r w:rsidRPr="00097689">
        <w:t xml:space="preserve">When receiving a request to act as STUN server, the MRFP shall be prepared to answer STUN binding request according to </w:t>
      </w:r>
      <w:r w:rsidR="00097689">
        <w:rPr>
          <w:lang w:eastAsia="zh-CN"/>
        </w:rPr>
        <w:t>clause</w:t>
      </w:r>
      <w:r w:rsidRPr="00097689">
        <w:t xml:space="preserve"> 7.2 of IETF RFC 5245 [29]. Once a STUN binding request with the "USE-CANDIDATE" flag has been received, the MRFP may send media towards the source of the binding request. </w:t>
      </w:r>
    </w:p>
    <w:p w:rsidR="0098697A" w:rsidRPr="00097689" w:rsidRDefault="0098697A" w:rsidP="0098697A">
      <w:pPr>
        <w:pStyle w:val="Heading3"/>
      </w:pPr>
      <w:bookmarkStart w:id="113" w:name="_Toc485587421"/>
      <w:bookmarkStart w:id="114" w:name="_Toc57882432"/>
      <w:r w:rsidRPr="00097689">
        <w:t>5.19.3</w:t>
      </w:r>
      <w:r w:rsidRPr="00097689">
        <w:tab/>
        <w:t>Full ICE</w:t>
      </w:r>
      <w:bookmarkEnd w:id="113"/>
      <w:bookmarkEnd w:id="114"/>
    </w:p>
    <w:p w:rsidR="0098697A" w:rsidRPr="00097689" w:rsidRDefault="0098697A" w:rsidP="0098697A">
      <w:r w:rsidRPr="00097689">
        <w:t xml:space="preserve">If the MRFC supports and is configured to use </w:t>
      </w:r>
      <w:r w:rsidRPr="00097689">
        <w:rPr>
          <w:rFonts w:hint="eastAsia"/>
          <w:lang w:eastAsia="zh-CN"/>
        </w:rPr>
        <w:t>f</w:t>
      </w:r>
      <w:r w:rsidRPr="00097689">
        <w:t xml:space="preserve">ull ICE, and controls an MRFP that supports </w:t>
      </w:r>
      <w:r w:rsidRPr="00097689">
        <w:rPr>
          <w:rFonts w:hint="eastAsia"/>
          <w:lang w:eastAsia="zh-CN"/>
        </w:rPr>
        <w:t>f</w:t>
      </w:r>
      <w:r w:rsidRPr="00097689">
        <w:t xml:space="preserve">ull ICE, the procedures in the present </w:t>
      </w:r>
      <w:r w:rsidR="00097689">
        <w:t>clause</w:t>
      </w:r>
      <w:r w:rsidRPr="00097689">
        <w:t xml:space="preserve"> apply.</w:t>
      </w:r>
    </w:p>
    <w:p w:rsidR="0098697A" w:rsidRPr="00097689" w:rsidRDefault="0098697A" w:rsidP="0098697A">
      <w:r w:rsidRPr="00097689">
        <w:t xml:space="preserve">If the MRFC receives an initial SDP offer with ICE candidate information, the MRFC: </w:t>
      </w:r>
    </w:p>
    <w:p w:rsidR="0098697A" w:rsidRPr="00097689" w:rsidRDefault="0098697A" w:rsidP="0098697A">
      <w:pPr>
        <w:pStyle w:val="B10"/>
      </w:pPr>
      <w:r w:rsidRPr="00097689">
        <w:t>-</w:t>
      </w:r>
      <w:r w:rsidRPr="00097689">
        <w:tab/>
        <w:t>shall request the MRFP for each media line w</w:t>
      </w:r>
      <w:r w:rsidRPr="00097689">
        <w:rPr>
          <w:rFonts w:hint="eastAsia"/>
          <w:lang w:eastAsia="zh-CN"/>
        </w:rPr>
        <w:t>h</w:t>
      </w:r>
      <w:r w:rsidRPr="00097689">
        <w:t xml:space="preserve">ere it decides to use ICE to reserve an ICE host candidate and provide its address information and a related </w:t>
      </w:r>
      <w:r w:rsidRPr="00097689">
        <w:rPr>
          <w:lang w:val="en-US"/>
        </w:rPr>
        <w:t>ICE user name fragment</w:t>
      </w:r>
      <w:r w:rsidRPr="00097689">
        <w:t xml:space="preserve"> and password;</w:t>
      </w:r>
    </w:p>
    <w:p w:rsidR="0098697A" w:rsidRPr="00097689" w:rsidRDefault="0098697A" w:rsidP="0098697A">
      <w:pPr>
        <w:pStyle w:val="NO"/>
      </w:pPr>
      <w:r w:rsidRPr="00097689">
        <w:t>NOTE:</w:t>
      </w:r>
      <w:r w:rsidRPr="00097689">
        <w:tab/>
        <w:t>Requesting only one host candidate per m-line prevents that the MRFC will receive "</w:t>
      </w:r>
      <w:r w:rsidRPr="00097689">
        <w:rPr>
          <w:color w:val="000000"/>
        </w:rPr>
        <w:t>a=remote-candidates" SDP attributes in a subsequent SDP. Requesting separate ufrag and password for each media line simplifies H.248 encoding.</w:t>
      </w:r>
    </w:p>
    <w:p w:rsidR="0098697A" w:rsidRPr="00097689" w:rsidRDefault="0098697A" w:rsidP="0098697A">
      <w:pPr>
        <w:pStyle w:val="B10"/>
      </w:pPr>
      <w:r w:rsidRPr="00097689">
        <w:t>-</w:t>
      </w:r>
      <w:r w:rsidRPr="00097689">
        <w:tab/>
        <w:t>shall configure the MRFP to act as STUN server at the host candidate address, i.e. to answer STUN connectivity checks;</w:t>
      </w:r>
    </w:p>
    <w:p w:rsidR="0098697A" w:rsidRPr="00097689" w:rsidRDefault="0098697A" w:rsidP="0098697A">
      <w:pPr>
        <w:pStyle w:val="B10"/>
      </w:pPr>
      <w:r w:rsidRPr="00097689">
        <w:t>-</w:t>
      </w:r>
      <w:r w:rsidRPr="00097689">
        <w:tab/>
        <w:t xml:space="preserve">shall provide received remote ICE candidates and the received related </w:t>
      </w:r>
      <w:r w:rsidRPr="00097689">
        <w:rPr>
          <w:lang w:val="en-US"/>
        </w:rPr>
        <w:t>ICE user name fragment</w:t>
      </w:r>
      <w:r w:rsidRPr="00097689">
        <w:t xml:space="preserve"> and password to the MRFP;</w:t>
      </w:r>
    </w:p>
    <w:p w:rsidR="0098697A" w:rsidRPr="00097689" w:rsidRDefault="0098697A" w:rsidP="0098697A">
      <w:pPr>
        <w:pStyle w:val="B10"/>
      </w:pPr>
      <w:r w:rsidRPr="00097689">
        <w:t>-</w:t>
      </w:r>
      <w:r w:rsidRPr="00097689">
        <w:tab/>
        <w:t xml:space="preserve">shall include the host candidate and related </w:t>
      </w:r>
      <w:r w:rsidRPr="00097689">
        <w:rPr>
          <w:lang w:val="en-US"/>
        </w:rPr>
        <w:t>ICE user name fragment</w:t>
      </w:r>
      <w:r w:rsidRPr="00097689">
        <w:t xml:space="preserve"> and password received from the MRFP in the SDP answer;</w:t>
      </w:r>
    </w:p>
    <w:p w:rsidR="0098697A" w:rsidRPr="00097689" w:rsidRDefault="0098697A" w:rsidP="0098697A">
      <w:pPr>
        <w:pStyle w:val="B10"/>
      </w:pPr>
      <w:r w:rsidRPr="00097689">
        <w:t>-</w:t>
      </w:r>
      <w:r w:rsidRPr="00097689">
        <w:tab/>
        <w:t xml:space="preserve">shall determine the role of the MRFC </w:t>
      </w:r>
      <w:r w:rsidRPr="00097689">
        <w:rPr>
          <w:rFonts w:hint="eastAsia"/>
          <w:lang w:eastAsia="zh-CN"/>
        </w:rPr>
        <w:t xml:space="preserve">in ICE </w:t>
      </w:r>
      <w:r w:rsidRPr="00097689">
        <w:rPr>
          <w:lang w:eastAsia="zh-CN"/>
        </w:rPr>
        <w:t>(</w:t>
      </w:r>
      <w:r w:rsidRPr="00097689">
        <w:rPr>
          <w:rFonts w:hint="eastAsia"/>
          <w:lang w:eastAsia="zh-CN"/>
        </w:rPr>
        <w:t>controlling</w:t>
      </w:r>
      <w:r w:rsidRPr="00097689">
        <w:rPr>
          <w:lang w:eastAsia="zh-CN"/>
        </w:rPr>
        <w:t xml:space="preserve"> or controlled) according to </w:t>
      </w:r>
      <w:r w:rsidR="00097689">
        <w:rPr>
          <w:lang w:eastAsia="zh-CN"/>
        </w:rPr>
        <w:t>clause</w:t>
      </w:r>
      <w:r w:rsidRPr="00097689">
        <w:rPr>
          <w:lang w:eastAsia="zh-CN"/>
        </w:rPr>
        <w:t xml:space="preserve"> 5.2 of IETF </w:t>
      </w:r>
      <w:r w:rsidRPr="00097689">
        <w:t>RFC 5245 [29];</w:t>
      </w:r>
    </w:p>
    <w:p w:rsidR="0098697A" w:rsidRPr="00097689" w:rsidRDefault="0098697A" w:rsidP="0098697A">
      <w:pPr>
        <w:pStyle w:val="B10"/>
      </w:pPr>
      <w:r w:rsidRPr="00097689">
        <w:t>-</w:t>
      </w:r>
      <w:r w:rsidRPr="00097689">
        <w:tab/>
        <w:t>shall configure the MRFP to perform connectivity checks in accordance with the determined ICE role;</w:t>
      </w:r>
    </w:p>
    <w:p w:rsidR="0098697A" w:rsidRPr="00097689" w:rsidRDefault="0098697A" w:rsidP="0098697A">
      <w:pPr>
        <w:pStyle w:val="B10"/>
        <w:rPr>
          <w:rFonts w:hint="eastAsia"/>
          <w:lang w:eastAsia="zh-CN"/>
        </w:rPr>
      </w:pPr>
      <w:r w:rsidRPr="00097689">
        <w:t>-</w:t>
      </w:r>
      <w:r w:rsidRPr="00097689">
        <w:tab/>
        <w:t>shall configure the MRFP to report connectivity check results; and</w:t>
      </w:r>
    </w:p>
    <w:p w:rsidR="0098697A" w:rsidRPr="00097689" w:rsidRDefault="0098697A" w:rsidP="0098697A">
      <w:pPr>
        <w:pStyle w:val="B10"/>
      </w:pPr>
      <w:r w:rsidRPr="00097689">
        <w:t>-</w:t>
      </w:r>
      <w:r w:rsidRPr="00097689">
        <w:tab/>
        <w:t xml:space="preserve">shall configure the MRFP to report </w:t>
      </w:r>
      <w:r w:rsidRPr="00097689">
        <w:rPr>
          <w:rFonts w:hint="eastAsia"/>
          <w:lang w:eastAsia="zh-CN"/>
        </w:rPr>
        <w:t xml:space="preserve">a new peer reflexive candidate if discovered during the </w:t>
      </w:r>
      <w:r w:rsidRPr="00097689">
        <w:t>connectivity check.</w:t>
      </w:r>
    </w:p>
    <w:p w:rsidR="0098697A" w:rsidRPr="00097689" w:rsidRDefault="0098697A" w:rsidP="0098697A">
      <w:r w:rsidRPr="00097689">
        <w:t>If the MRFC sends an SDP offer towards a call leg where ICE is to be applied, the MRFC:</w:t>
      </w:r>
    </w:p>
    <w:p w:rsidR="0098697A" w:rsidRPr="00097689" w:rsidRDefault="0098697A" w:rsidP="0098697A">
      <w:pPr>
        <w:pStyle w:val="B10"/>
      </w:pPr>
      <w:r w:rsidRPr="00097689">
        <w:t>-</w:t>
      </w:r>
      <w:r w:rsidRPr="00097689">
        <w:tab/>
        <w:t xml:space="preserve">shall request the MRFP to reserve a host candidate for each media line were it decides to use ICE and provide its address information, </w:t>
      </w:r>
      <w:r w:rsidRPr="00097689">
        <w:rPr>
          <w:lang w:val="en-US"/>
        </w:rPr>
        <w:t>ICE user name fragment</w:t>
      </w:r>
      <w:r w:rsidRPr="00097689">
        <w:t xml:space="preserve"> and password;</w:t>
      </w:r>
    </w:p>
    <w:p w:rsidR="0098697A" w:rsidRPr="00097689" w:rsidRDefault="0098697A" w:rsidP="0098697A">
      <w:pPr>
        <w:pStyle w:val="B10"/>
      </w:pPr>
      <w:r w:rsidRPr="00097689">
        <w:lastRenderedPageBreak/>
        <w:t>-</w:t>
      </w:r>
      <w:r w:rsidRPr="00097689">
        <w:tab/>
        <w:t>shall configure the MRFP to act as STUN server at the host candidate address, i.e. to answer STUN connectivity checks; and</w:t>
      </w:r>
    </w:p>
    <w:p w:rsidR="0098697A" w:rsidRPr="00097689" w:rsidRDefault="0098697A" w:rsidP="0098697A">
      <w:pPr>
        <w:pStyle w:val="B10"/>
      </w:pPr>
      <w:r w:rsidRPr="00097689">
        <w:t>-</w:t>
      </w:r>
      <w:r w:rsidRPr="00097689">
        <w:tab/>
        <w:t xml:space="preserve">shall include the host candidate provided by the MRFP and related </w:t>
      </w:r>
      <w:r w:rsidRPr="00097689">
        <w:rPr>
          <w:lang w:val="en-US"/>
        </w:rPr>
        <w:t>ICE user name fragment</w:t>
      </w:r>
      <w:r w:rsidRPr="00097689">
        <w:t xml:space="preserve"> and password in the SDP offer. </w:t>
      </w:r>
    </w:p>
    <w:p w:rsidR="0098697A" w:rsidRPr="00097689" w:rsidRDefault="0098697A" w:rsidP="0098697A">
      <w:r w:rsidRPr="00097689">
        <w:t xml:space="preserve">If the MRFC then receives an SDP answer with candidate information from the call leg where ICE is to be applied, the MRFC: </w:t>
      </w:r>
    </w:p>
    <w:p w:rsidR="0098697A" w:rsidRPr="00097689" w:rsidRDefault="0098697A" w:rsidP="0098697A">
      <w:pPr>
        <w:pStyle w:val="B10"/>
      </w:pPr>
      <w:r w:rsidRPr="00097689">
        <w:t>-</w:t>
      </w:r>
      <w:r w:rsidRPr="00097689">
        <w:tab/>
        <w:t xml:space="preserve">shall provide received remote ICE candidates and the received related </w:t>
      </w:r>
      <w:r w:rsidRPr="00097689">
        <w:rPr>
          <w:lang w:val="en-US"/>
        </w:rPr>
        <w:t>ICE user name fragment</w:t>
      </w:r>
      <w:r w:rsidRPr="00097689">
        <w:t xml:space="preserve"> and password to the MRFP; </w:t>
      </w:r>
    </w:p>
    <w:p w:rsidR="0098697A" w:rsidRPr="00097689" w:rsidRDefault="0098697A" w:rsidP="0098697A">
      <w:pPr>
        <w:pStyle w:val="B10"/>
      </w:pPr>
      <w:r w:rsidRPr="00097689">
        <w:t>-</w:t>
      </w:r>
      <w:r w:rsidRPr="00097689">
        <w:tab/>
        <w:t>shall determine the role of the MRFC</w:t>
      </w:r>
      <w:r w:rsidRPr="00097689">
        <w:rPr>
          <w:rFonts w:hint="eastAsia"/>
          <w:lang w:eastAsia="zh-CN"/>
        </w:rPr>
        <w:t xml:space="preserve"> in ICE </w:t>
      </w:r>
      <w:r w:rsidRPr="00097689">
        <w:rPr>
          <w:lang w:eastAsia="zh-CN"/>
        </w:rPr>
        <w:t>(</w:t>
      </w:r>
      <w:r w:rsidRPr="00097689">
        <w:rPr>
          <w:rFonts w:hint="eastAsia"/>
          <w:lang w:eastAsia="zh-CN"/>
        </w:rPr>
        <w:t>controlling</w:t>
      </w:r>
      <w:r w:rsidRPr="00097689">
        <w:rPr>
          <w:lang w:eastAsia="zh-CN"/>
        </w:rPr>
        <w:t xml:space="preserve"> or controlled) according to </w:t>
      </w:r>
      <w:r w:rsidR="00097689">
        <w:rPr>
          <w:lang w:eastAsia="zh-CN"/>
        </w:rPr>
        <w:t>clause</w:t>
      </w:r>
      <w:r w:rsidRPr="00097689">
        <w:rPr>
          <w:lang w:eastAsia="zh-CN"/>
        </w:rPr>
        <w:t xml:space="preserve"> 5.2 of </w:t>
      </w:r>
      <w:r w:rsidRPr="00097689">
        <w:t>RFC 5245 [29];</w:t>
      </w:r>
    </w:p>
    <w:p w:rsidR="0098697A" w:rsidRPr="00097689" w:rsidRDefault="0098697A" w:rsidP="0098697A">
      <w:pPr>
        <w:pStyle w:val="B10"/>
      </w:pPr>
      <w:r w:rsidRPr="00097689">
        <w:t>-</w:t>
      </w:r>
      <w:r w:rsidRPr="00097689">
        <w:tab/>
        <w:t>shall configure the MRFP to perform connectivity checks in accordance with the determined ICE role;</w:t>
      </w:r>
    </w:p>
    <w:p w:rsidR="0098697A" w:rsidRPr="00097689" w:rsidRDefault="0098697A" w:rsidP="0098697A">
      <w:pPr>
        <w:pStyle w:val="B10"/>
        <w:rPr>
          <w:rFonts w:hint="eastAsia"/>
          <w:lang w:eastAsia="zh-CN"/>
        </w:rPr>
      </w:pPr>
      <w:r w:rsidRPr="00097689">
        <w:t>-</w:t>
      </w:r>
      <w:r w:rsidRPr="00097689">
        <w:tab/>
        <w:t>shall configure the MRFP to report connectivity check results; and</w:t>
      </w:r>
    </w:p>
    <w:p w:rsidR="0098697A" w:rsidRPr="00097689" w:rsidRDefault="0098697A" w:rsidP="0098697A">
      <w:pPr>
        <w:pStyle w:val="B10"/>
      </w:pPr>
      <w:r w:rsidRPr="00097689">
        <w:t>-</w:t>
      </w:r>
      <w:r w:rsidRPr="00097689">
        <w:tab/>
        <w:t xml:space="preserve">shall configure the MRFP to report </w:t>
      </w:r>
      <w:r w:rsidRPr="00097689">
        <w:rPr>
          <w:rFonts w:hint="eastAsia"/>
        </w:rPr>
        <w:t xml:space="preserve">a new peer reflexive candidate if discovered during the </w:t>
      </w:r>
      <w:r w:rsidRPr="00097689">
        <w:t xml:space="preserve">connectivity check. </w:t>
      </w:r>
    </w:p>
    <w:p w:rsidR="0098697A" w:rsidRPr="00097689" w:rsidRDefault="0098697A" w:rsidP="0098697A">
      <w:r w:rsidRPr="00097689">
        <w:t xml:space="preserve">When the MRFC is informed by the MRFP about new peer reflexive candidate(s) discovered by the connectivity checks, it shall configure the MRFP to perform </w:t>
      </w:r>
      <w:r w:rsidRPr="00097689">
        <w:rPr>
          <w:rFonts w:hint="eastAsia"/>
          <w:lang w:eastAsia="zh-CN"/>
        </w:rPr>
        <w:t xml:space="preserve">additional </w:t>
      </w:r>
      <w:r w:rsidRPr="00097689">
        <w:t>connectivity checks for those candidates,</w:t>
      </w:r>
    </w:p>
    <w:p w:rsidR="0098697A" w:rsidRPr="00097689" w:rsidRDefault="0098697A" w:rsidP="0098697A">
      <w:r w:rsidRPr="00097689">
        <w:t xml:space="preserve">When the MRFC is informed by the MRFP about successful candidate pairs determined by the connectivity checks, the MRFC shall send a new SDP offer to its peer with contents according to </w:t>
      </w:r>
      <w:r w:rsidR="00097689">
        <w:t>clause</w:t>
      </w:r>
      <w:r w:rsidRPr="00097689">
        <w:t xml:space="preserve"> 9.2.2.2 of IETF RFC 5245 [29] if it has the controlling role and the highest-priority candidate pair differs from the default candidates in previous SDP.</w:t>
      </w:r>
    </w:p>
    <w:p w:rsidR="0098697A" w:rsidRPr="00097689" w:rsidRDefault="0098697A" w:rsidP="0098697A">
      <w:pPr>
        <w:rPr>
          <w:color w:val="000000"/>
        </w:rPr>
      </w:pPr>
      <w:r w:rsidRPr="00097689">
        <w:rPr>
          <w:color w:val="000000"/>
        </w:rPr>
        <w:t xml:space="preserve">After the initial SDP offer-answer exchange, the MRFC can receive a new offer from the peer that includes updated address and port information in the SDP "c=" line, "m=" line, or "a=rtcp" line SDP attributes. If the </w:t>
      </w:r>
      <w:r w:rsidRPr="00097689">
        <w:rPr>
          <w:lang w:val="en-US"/>
        </w:rPr>
        <w:t>ICE user name fragment</w:t>
      </w:r>
      <w:r w:rsidRPr="00097689">
        <w:t xml:space="preserve"> and password in the SDP offer differ from the ones received in the previous SDP (i.e. the peer restarts ICE), the MRFC shall apply the same procedures as for the initial SDP offer.</w:t>
      </w:r>
    </w:p>
    <w:p w:rsidR="0098697A" w:rsidRPr="00097689" w:rsidRDefault="0098697A" w:rsidP="0098697A">
      <w:r w:rsidRPr="00097689">
        <w:t>When receiving a request for a host candidate for a media line, the MRFP shall allocate one host candidate for that media line and send it to the MRFC within the reply. The IP address and port shall be the same as indicated separately as Local IP Resources.</w:t>
      </w:r>
    </w:p>
    <w:p w:rsidR="0098697A" w:rsidRPr="00097689" w:rsidRDefault="0098697A" w:rsidP="0098697A">
      <w:r w:rsidRPr="00097689">
        <w:t xml:space="preserve">When receiving a request for an </w:t>
      </w:r>
      <w:r w:rsidRPr="00097689">
        <w:rPr>
          <w:lang w:val="en-US"/>
        </w:rPr>
        <w:t>ICE user name fragment</w:t>
      </w:r>
      <w:r w:rsidRPr="00097689">
        <w:t xml:space="preserve"> and password, the MRFP shall generate an </w:t>
      </w:r>
      <w:r w:rsidRPr="00097689">
        <w:rPr>
          <w:lang w:val="en-US"/>
        </w:rPr>
        <w:t>ICE user name fragment</w:t>
      </w:r>
      <w:r w:rsidRPr="00097689">
        <w:t xml:space="preserve"> and password and send it to the MRFC within the reply. The MRFP shall store the password and user name</w:t>
      </w:r>
      <w:r w:rsidRPr="00097689">
        <w:rPr>
          <w:lang w:val="en-US"/>
        </w:rPr>
        <w:t xml:space="preserve"> fragment</w:t>
      </w:r>
      <w:r w:rsidRPr="00097689">
        <w:t xml:space="preserve"> to be able to authenticate incoming STUN binding request according to </w:t>
      </w:r>
      <w:r w:rsidR="00097689">
        <w:rPr>
          <w:lang w:eastAsia="zh-CN"/>
        </w:rPr>
        <w:t>clause</w:t>
      </w:r>
      <w:r w:rsidRPr="00097689">
        <w:t> 7.2 of IETF RFC 5245 [29].</w:t>
      </w:r>
    </w:p>
    <w:p w:rsidR="0098697A" w:rsidRPr="00097689" w:rsidRDefault="0098697A" w:rsidP="0098697A">
      <w:r w:rsidRPr="00097689">
        <w:t xml:space="preserve">When receiving a request to act as STUN server, the MRFP shall be prepared to answer STUN binding request according to </w:t>
      </w:r>
      <w:r w:rsidR="00097689">
        <w:rPr>
          <w:lang w:eastAsia="zh-CN"/>
        </w:rPr>
        <w:t>clause</w:t>
      </w:r>
      <w:r w:rsidRPr="00097689">
        <w:t xml:space="preserve"> 7.2 of IETF RFC 5245 [29]. Once a STUN binding request with the "USE-CANDIDATE" flag has been received, the MRFP may send media towards the source of the binding request. </w:t>
      </w:r>
    </w:p>
    <w:p w:rsidR="0098697A" w:rsidRPr="00097689" w:rsidRDefault="0098697A" w:rsidP="0098697A">
      <w:r w:rsidRPr="00097689">
        <w:t>When receiving a request to perform connectivity checks and to report connectivity check results, the IMS AGW:</w:t>
      </w:r>
    </w:p>
    <w:p w:rsidR="0098697A" w:rsidRPr="00097689" w:rsidRDefault="0098697A" w:rsidP="0098697A">
      <w:pPr>
        <w:pStyle w:val="B10"/>
      </w:pPr>
      <w:r w:rsidRPr="00097689">
        <w:t>-</w:t>
      </w:r>
      <w:r w:rsidRPr="00097689">
        <w:tab/>
        <w:t xml:space="preserve">shall compute ICE candidate pairs </w:t>
      </w:r>
      <w:r w:rsidRPr="00097689">
        <w:rPr>
          <w:lang w:eastAsia="zh-CN"/>
        </w:rPr>
        <w:t xml:space="preserve">according to </w:t>
      </w:r>
      <w:r w:rsidR="00097689">
        <w:rPr>
          <w:lang w:eastAsia="zh-CN"/>
        </w:rPr>
        <w:t>clause</w:t>
      </w:r>
      <w:r w:rsidRPr="00097689">
        <w:rPr>
          <w:lang w:eastAsia="zh-CN"/>
        </w:rPr>
        <w:t xml:space="preserve"> 5.7 of IETF </w:t>
      </w:r>
      <w:r w:rsidRPr="00097689">
        <w:t>RFC 5245 [29];</w:t>
      </w:r>
    </w:p>
    <w:p w:rsidR="0098697A" w:rsidRPr="00097689" w:rsidRDefault="0098697A" w:rsidP="0098697A">
      <w:pPr>
        <w:pStyle w:val="B10"/>
      </w:pPr>
      <w:r w:rsidRPr="00097689">
        <w:t>-</w:t>
      </w:r>
      <w:r w:rsidRPr="00097689">
        <w:tab/>
        <w:t xml:space="preserve">shall schedule checks for the ICE candidate pairs </w:t>
      </w:r>
      <w:r w:rsidRPr="00097689">
        <w:rPr>
          <w:lang w:eastAsia="zh-CN"/>
        </w:rPr>
        <w:t xml:space="preserve">according to </w:t>
      </w:r>
      <w:r w:rsidR="00097689">
        <w:rPr>
          <w:lang w:eastAsia="zh-CN"/>
        </w:rPr>
        <w:t>clause</w:t>
      </w:r>
      <w:r w:rsidRPr="00097689">
        <w:rPr>
          <w:lang w:eastAsia="zh-CN"/>
        </w:rPr>
        <w:t xml:space="preserve"> 5.8 of IETF </w:t>
      </w:r>
      <w:r w:rsidRPr="00097689">
        <w:t xml:space="preserve">RFC 5245 [29]; </w:t>
      </w:r>
    </w:p>
    <w:p w:rsidR="0098697A" w:rsidRPr="00097689" w:rsidRDefault="0098697A" w:rsidP="0098697A">
      <w:pPr>
        <w:pStyle w:val="B10"/>
      </w:pPr>
      <w:r w:rsidRPr="00097689">
        <w:t>-</w:t>
      </w:r>
      <w:r w:rsidRPr="00097689">
        <w:tab/>
        <w:t xml:space="preserve">shall send STUN connectivity checks for the scheduled checks </w:t>
      </w:r>
      <w:r w:rsidRPr="00097689">
        <w:rPr>
          <w:lang w:eastAsia="zh-CN"/>
        </w:rPr>
        <w:t xml:space="preserve">according to </w:t>
      </w:r>
      <w:r w:rsidR="00097689">
        <w:rPr>
          <w:lang w:eastAsia="zh-CN"/>
        </w:rPr>
        <w:t>clause</w:t>
      </w:r>
      <w:r w:rsidRPr="00097689">
        <w:rPr>
          <w:lang w:eastAsia="zh-CN"/>
        </w:rPr>
        <w:t xml:space="preserve"> 7.1 of IETF </w:t>
      </w:r>
      <w:r w:rsidRPr="00097689">
        <w:t xml:space="preserve">RFC 5245 [29]; </w:t>
      </w:r>
    </w:p>
    <w:p w:rsidR="0098697A" w:rsidRPr="00097689" w:rsidRDefault="0098697A" w:rsidP="0098697A">
      <w:pPr>
        <w:pStyle w:val="B10"/>
      </w:pPr>
      <w:r w:rsidRPr="00097689">
        <w:t>-</w:t>
      </w:r>
      <w:r w:rsidRPr="00097689">
        <w:tab/>
        <w:t>shall inform the MRFC about successful candidate pairs determined by the connectivity checks;</w:t>
      </w:r>
    </w:p>
    <w:p w:rsidR="0098697A" w:rsidRPr="00097689" w:rsidRDefault="0098697A" w:rsidP="0098697A">
      <w:pPr>
        <w:pStyle w:val="B10"/>
      </w:pPr>
      <w:r w:rsidRPr="00097689">
        <w:t>-</w:t>
      </w:r>
      <w:r w:rsidRPr="00097689">
        <w:tab/>
        <w:t>shall inform the MRFC about new peer reflexive candidate(s) discovered by the connectivity checks; and</w:t>
      </w:r>
    </w:p>
    <w:p w:rsidR="0098697A" w:rsidRPr="00097689" w:rsidRDefault="0098697A" w:rsidP="0098697A">
      <w:pPr>
        <w:pStyle w:val="B10"/>
      </w:pPr>
      <w:r w:rsidRPr="00097689">
        <w:t>-</w:t>
      </w:r>
      <w:r w:rsidRPr="00097689">
        <w:tab/>
        <w:t>should send media using the highest priority candidate pair for which connectivity checks have been completed.</w:t>
      </w:r>
    </w:p>
    <w:p w:rsidR="0098697A" w:rsidRPr="00097689" w:rsidRDefault="0098697A" w:rsidP="0098697A">
      <w:pPr>
        <w:rPr>
          <w:lang w:eastAsia="zh-CN"/>
        </w:rPr>
      </w:pPr>
      <w:r w:rsidRPr="00097689">
        <w:rPr>
          <w:rFonts w:hint="eastAsia"/>
          <w:lang w:eastAsia="zh-CN"/>
        </w:rPr>
        <w:t>The MRFC and the MRFP shall check the conformance of the selected candidate pair with the media address information in SDP.</w:t>
      </w:r>
    </w:p>
    <w:p w:rsidR="0098697A" w:rsidRPr="00097689" w:rsidRDefault="0098697A" w:rsidP="0098697A">
      <w:pPr>
        <w:pStyle w:val="Heading2"/>
      </w:pPr>
      <w:bookmarkStart w:id="115" w:name="_Toc485587422"/>
      <w:bookmarkStart w:id="116" w:name="_Toc57882433"/>
      <w:r w:rsidRPr="00097689">
        <w:lastRenderedPageBreak/>
        <w:t>5.20</w:t>
      </w:r>
      <w:r w:rsidRPr="00097689">
        <w:tab/>
        <w:t>IMS Media Plane Security</w:t>
      </w:r>
      <w:bookmarkEnd w:id="115"/>
      <w:bookmarkEnd w:id="116"/>
    </w:p>
    <w:p w:rsidR="0098697A" w:rsidRPr="00097689" w:rsidRDefault="0098697A" w:rsidP="0098697A">
      <w:pPr>
        <w:pStyle w:val="Heading3"/>
      </w:pPr>
      <w:bookmarkStart w:id="117" w:name="_Toc485587423"/>
      <w:bookmarkStart w:id="118" w:name="_Toc57882434"/>
      <w:r w:rsidRPr="00097689">
        <w:t>5.20.1</w:t>
      </w:r>
      <w:r w:rsidRPr="00097689">
        <w:tab/>
        <w:t>General</w:t>
      </w:r>
      <w:bookmarkEnd w:id="117"/>
      <w:bookmarkEnd w:id="118"/>
    </w:p>
    <w:p w:rsidR="0098697A" w:rsidRPr="00097689" w:rsidRDefault="0098697A" w:rsidP="0098697A">
      <w:pPr>
        <w:rPr>
          <w:lang w:val="en-US"/>
        </w:rPr>
      </w:pPr>
      <w:r w:rsidRPr="00097689">
        <w:t xml:space="preserve">The MRFC and the MRFP may support IMS media plane security as specified in 3GPP TS 33.328 [31]. They may support end-to-end security (e2e) for a TCP (see IETF RFC 793 [38]) based media </w:t>
      </w:r>
      <w:r w:rsidRPr="00097689">
        <w:rPr>
          <w:lang w:val="en-US"/>
        </w:rPr>
        <w:t xml:space="preserve">using TLS and </w:t>
      </w:r>
      <w:r w:rsidRPr="00097689">
        <w:t>the Key Management Service (KMS). The e2e media security of TCP is based on the session keys negotiated via the TLS handshake protocol between the served UE and the MRFP as specified in 3GPP TS 33.328 [31].</w:t>
      </w:r>
    </w:p>
    <w:p w:rsidR="0098697A" w:rsidRPr="00097689" w:rsidRDefault="0098697A" w:rsidP="0098697A">
      <w:pPr>
        <w:rPr>
          <w:lang w:val="en-US"/>
        </w:rPr>
      </w:pPr>
      <w:r w:rsidRPr="00097689">
        <w:rPr>
          <w:lang w:val="en-US"/>
        </w:rPr>
        <w:t xml:space="preserve">E2e security for TCP based media using TLS and KMS is applicable for MSRP (see IETF </w:t>
      </w:r>
      <w:r w:rsidRPr="00097689">
        <w:t>RFC 4975 [18]</w:t>
      </w:r>
      <w:r w:rsidRPr="00097689">
        <w:rPr>
          <w:lang w:val="en-US"/>
        </w:rPr>
        <w:t xml:space="preserve">; used in IMS </w:t>
      </w:r>
      <w:r w:rsidRPr="00097689">
        <w:t>session-based messaging conference)</w:t>
      </w:r>
      <w:r w:rsidRPr="00097689">
        <w:rPr>
          <w:lang w:val="en-US"/>
        </w:rPr>
        <w:t xml:space="preserve"> and BFCP </w:t>
      </w:r>
      <w:r w:rsidRPr="00097689">
        <w:t>(see IETF RFC 4582 [20]; used in IMS conferencing)</w:t>
      </w:r>
      <w:r w:rsidRPr="00097689">
        <w:rPr>
          <w:lang w:val="en-US"/>
        </w:rPr>
        <w:t xml:space="preserve">. </w:t>
      </w:r>
      <w:r w:rsidRPr="00097689">
        <w:t xml:space="preserve">The MRFC and the MRFP </w:t>
      </w:r>
      <w:r w:rsidRPr="00097689">
        <w:rPr>
          <w:lang w:val="en-US"/>
        </w:rPr>
        <w:t>may support e2e security for MSRP, BFCP, or both protocols.</w:t>
      </w:r>
    </w:p>
    <w:p w:rsidR="0098697A" w:rsidRPr="00097689" w:rsidRDefault="0098697A" w:rsidP="0098697A">
      <w:r w:rsidRPr="00097689">
        <w:t>E2e protection of the MSRP and BFCP sessions is achieved through the KMS and a "ticket" concept:</w:t>
      </w:r>
    </w:p>
    <w:p w:rsidR="0098697A" w:rsidRPr="00097689" w:rsidRDefault="0098697A" w:rsidP="0098697A">
      <w:pPr>
        <w:pStyle w:val="B10"/>
      </w:pPr>
      <w:r w:rsidRPr="00097689">
        <w:t>-</w:t>
      </w:r>
      <w:r w:rsidRPr="00097689">
        <w:tab/>
        <w:t>The session initiator requests keys and a ticket from the KMS. The ticket contains the keys in a protected format. The initiator then sends the ticket to the recipient.</w:t>
      </w:r>
    </w:p>
    <w:p w:rsidR="0098697A" w:rsidRPr="00097689" w:rsidRDefault="0098697A" w:rsidP="0098697A">
      <w:pPr>
        <w:pStyle w:val="B10"/>
      </w:pPr>
      <w:r w:rsidRPr="00097689">
        <w:t>-</w:t>
      </w:r>
      <w:r w:rsidRPr="00097689">
        <w:tab/>
        <w:t>The recipient presents the ticket to the KMS and the KMS returns the keys on which the media security shall be based.</w:t>
      </w:r>
    </w:p>
    <w:p w:rsidR="0098697A" w:rsidRPr="00097689" w:rsidRDefault="0098697A" w:rsidP="0098697A">
      <w:pPr>
        <w:pStyle w:val="Heading3"/>
        <w:rPr>
          <w:lang w:val="en-US"/>
        </w:rPr>
      </w:pPr>
      <w:bookmarkStart w:id="119" w:name="_Toc485587424"/>
      <w:bookmarkStart w:id="120" w:name="_Toc57882435"/>
      <w:r w:rsidRPr="00097689">
        <w:rPr>
          <w:lang w:val="en-US"/>
        </w:rPr>
        <w:t>5.20.2</w:t>
      </w:r>
      <w:r w:rsidRPr="00097689">
        <w:rPr>
          <w:lang w:val="en-US"/>
        </w:rPr>
        <w:tab/>
        <w:t>End-to-end security for TCP-based media using TLS</w:t>
      </w:r>
      <w:bookmarkEnd w:id="119"/>
      <w:bookmarkEnd w:id="120"/>
    </w:p>
    <w:p w:rsidR="0098697A" w:rsidRPr="00097689" w:rsidRDefault="0098697A" w:rsidP="0098697A">
      <w:r w:rsidRPr="00097689">
        <w:t>The e2e protection of the TCP based media relies on the usage of TLS (see IETF RFC 5246 [32]), according to the TLS profile specified in Annex E of 3GPP TS 33.310 [47] and Annex M of 3GPP TS 33.328 [31].</w:t>
      </w:r>
    </w:p>
    <w:p w:rsidR="0098697A" w:rsidRPr="00097689" w:rsidRDefault="0098697A" w:rsidP="0098697A">
      <w:r w:rsidRPr="00097689">
        <w:rPr>
          <w:rFonts w:eastAsia="MS Mincho"/>
          <w:lang w:eastAsia="ja-JP"/>
        </w:rPr>
        <w:t xml:space="preserve">The </w:t>
      </w:r>
      <w:r w:rsidRPr="00097689">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rsidR="0098697A" w:rsidRPr="00097689" w:rsidRDefault="0098697A" w:rsidP="0098697A">
      <w:r w:rsidRPr="00097689">
        <w:t>The Pre-Shared Key (PSK) is the Traffic-Encrypting Key (TEK) associated with the Crypto Session (CS) that shall be used in the TLS handshake.</w:t>
      </w:r>
    </w:p>
    <w:p w:rsidR="0098697A" w:rsidRPr="00097689" w:rsidRDefault="0098697A" w:rsidP="0098697A">
      <w:pPr>
        <w:pStyle w:val="NO"/>
      </w:pPr>
      <w:r w:rsidRPr="00097689">
        <w:t>NOTE 1:</w:t>
      </w:r>
      <w:r w:rsidRPr="00097689">
        <w:tab/>
        <w:t>The Security Parameters Index (SPI) in the CS points to a TEK Generation Key (TGK) that is used to derive the TEK for the crypto session using the CS ID (and some other parameters). The SPI could also point to a TEK directly.</w:t>
      </w:r>
    </w:p>
    <w:p w:rsidR="0098697A" w:rsidRPr="00097689" w:rsidRDefault="0098697A" w:rsidP="0098697A">
      <w:r w:rsidRPr="00097689">
        <w:t>If the MRFC and the MRFP support and are configured to use the e2e</w:t>
      </w:r>
      <w:r w:rsidRPr="00097689">
        <w:rPr>
          <w:lang w:val="en-US"/>
        </w:rPr>
        <w:t xml:space="preserve"> protection of the </w:t>
      </w:r>
      <w:r w:rsidRPr="00097689">
        <w:t>TCP based media using the pre-shared key ciphersuites for TLS and the MIKEY-TICKET mechanism, the following functional requirements apply.</w:t>
      </w:r>
    </w:p>
    <w:p w:rsidR="0098697A" w:rsidRPr="00097689" w:rsidRDefault="0098697A" w:rsidP="0098697A">
      <w:r w:rsidRPr="00097689">
        <w:t xml:space="preserve">The list of pre-shared key ciphersuites for TLS supported by the MRFP shall be preconfigured in the </w:t>
      </w:r>
      <w:r w:rsidRPr="00097689">
        <w:rPr>
          <w:lang w:eastAsia="ko-KR"/>
        </w:rPr>
        <w:t>MRFC</w:t>
      </w:r>
      <w:r w:rsidRPr="00097689">
        <w:t>.</w:t>
      </w:r>
    </w:p>
    <w:p w:rsidR="0098697A" w:rsidRPr="00097689" w:rsidRDefault="0098697A" w:rsidP="0098697A">
      <w:r w:rsidRPr="00097689">
        <w:t>According to the TLS profile specified in Annex E of 3GPP TS 33.310 [47], the MRFP shall accept TLS renegotiation only if it is secured according to IETF RFC 5746 [46].</w:t>
      </w:r>
    </w:p>
    <w:p w:rsidR="0098697A" w:rsidRPr="00097689" w:rsidRDefault="0098697A" w:rsidP="0098697A">
      <w:pPr>
        <w:pStyle w:val="NO"/>
      </w:pPr>
      <w:r w:rsidRPr="00097689">
        <w:rPr>
          <w:color w:val="000000"/>
        </w:rPr>
        <w:t>NOTE</w:t>
      </w:r>
      <w:r w:rsidRPr="00097689">
        <w:rPr>
          <w:color w:val="000000"/>
          <w:lang w:val="en-US"/>
        </w:rPr>
        <w:t> 2</w:t>
      </w:r>
      <w:r w:rsidRPr="00097689">
        <w:rPr>
          <w:color w:val="000000"/>
        </w:rPr>
        <w:t>:</w:t>
      </w:r>
      <w:r w:rsidRPr="00097689">
        <w:rPr>
          <w:color w:val="000000"/>
        </w:rPr>
        <w:tab/>
        <w:t>IETF RFC 5746 [46] defines a "TLS secure renegotiation" procedure, which leaves the definition of a basic TLS renegotiation still open.</w:t>
      </w:r>
      <w:r w:rsidRPr="00097689">
        <w:t xml:space="preserve"> H.248 based support to enable the </w:t>
      </w:r>
      <w:r w:rsidRPr="00097689">
        <w:rPr>
          <w:lang w:val="en-US"/>
        </w:rPr>
        <w:t>MRFC</w:t>
      </w:r>
      <w:r w:rsidRPr="00097689">
        <w:t xml:space="preserve"> to allow or not allow the </w:t>
      </w:r>
      <w:r w:rsidRPr="00097689">
        <w:rPr>
          <w:lang w:val="en-US"/>
        </w:rPr>
        <w:t>MRFP</w:t>
      </w:r>
      <w:r w:rsidRPr="00097689">
        <w:t xml:space="preserve"> to perform client initiated or server initiated TLS renegotiation</w:t>
      </w:r>
      <w:r w:rsidRPr="00097689">
        <w:rPr>
          <w:noProof/>
        </w:rPr>
        <w:t xml:space="preserve"> is not addressed in the present release</w:t>
      </w:r>
      <w:r w:rsidRPr="00097689">
        <w:t xml:space="preserve">. The behaviour of the MRFP for "TLS session renegotiation" procedure is hence not further defined in </w:t>
      </w:r>
      <w:r w:rsidRPr="00097689">
        <w:rPr>
          <w:noProof/>
        </w:rPr>
        <w:t>the present release</w:t>
      </w:r>
      <w:r w:rsidRPr="00097689">
        <w:t>.</w:t>
      </w:r>
    </w:p>
    <w:p w:rsidR="0098697A" w:rsidRPr="00097689" w:rsidRDefault="0098697A" w:rsidP="0098697A">
      <w:r w:rsidRPr="00097689">
        <w:t>The MRFC acting as the session initiator shall:</w:t>
      </w:r>
    </w:p>
    <w:p w:rsidR="0098697A" w:rsidRPr="00097689" w:rsidRDefault="0098697A" w:rsidP="0098697A">
      <w:pPr>
        <w:pStyle w:val="B10"/>
      </w:pPr>
      <w:r w:rsidRPr="00097689">
        <w:t>-</w:t>
      </w:r>
      <w:r w:rsidRPr="00097689">
        <w:tab/>
        <w:t>prepare the media security offer in the SDP body of the SIP INVITE request;</w:t>
      </w:r>
    </w:p>
    <w:p w:rsidR="0098697A" w:rsidRPr="00097689" w:rsidRDefault="0098697A" w:rsidP="0098697A">
      <w:pPr>
        <w:pStyle w:val="B10"/>
      </w:pPr>
      <w:r w:rsidRPr="00097689">
        <w:t>-</w:t>
      </w:r>
      <w:r w:rsidRPr="00097689">
        <w:tab/>
        <w:t>include a single crypto session of type TLS in the TRANSFER_INIT message according to procedures specified in 3GPP TS 33.328 [31]; and</w:t>
      </w:r>
    </w:p>
    <w:p w:rsidR="0098697A" w:rsidRPr="00097689" w:rsidRDefault="0098697A" w:rsidP="0098697A">
      <w:pPr>
        <w:pStyle w:val="NO"/>
      </w:pPr>
      <w:r w:rsidRPr="00097689">
        <w:t>NOTE 3:</w:t>
      </w:r>
      <w:r w:rsidRPr="00097689">
        <w:tab/>
        <w:t xml:space="preserve">Depending on the KMS and a local policy, the MRFC will either interact with the KMS to obtain keys and the MIKEY-TICKET ticket usable for the served UE or will </w:t>
      </w:r>
      <w:r w:rsidRPr="00097689">
        <w:rPr>
          <w:rFonts w:hint="eastAsia"/>
        </w:rPr>
        <w:t>create the ticket by itself</w:t>
      </w:r>
      <w:r w:rsidRPr="00097689">
        <w:t>. In the latter case, MIKEY-TICKET mode 3 as specified in IETF RFC 6043 [33] is used, and the MRFC will then perform all key and ticket generation functions otherwise performed by the KMS.</w:t>
      </w:r>
    </w:p>
    <w:p w:rsidR="0098697A" w:rsidRPr="00097689" w:rsidRDefault="0098697A" w:rsidP="0098697A">
      <w:pPr>
        <w:pStyle w:val="B10"/>
      </w:pPr>
      <w:r w:rsidRPr="00097689">
        <w:lastRenderedPageBreak/>
        <w:t>-</w:t>
      </w:r>
      <w:r w:rsidRPr="00097689">
        <w:tab/>
        <w:t>insert in the SDP offer the SDP key management protocol attribute "a=key-mgmt" specified in IETF RFC 4567 [35] which indicates use of the MIKEY-TICKET ticket and contains the TRANSFER_INIT message.</w:t>
      </w:r>
    </w:p>
    <w:p w:rsidR="0098697A" w:rsidRPr="00097689" w:rsidRDefault="0098697A" w:rsidP="0098697A">
      <w:r w:rsidRPr="00097689">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rsidR="0098697A" w:rsidRPr="00097689" w:rsidRDefault="0098697A" w:rsidP="0098697A">
      <w:r w:rsidRPr="00097689">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rsidR="0098697A" w:rsidRPr="00097689" w:rsidRDefault="0098697A" w:rsidP="0098697A">
      <w:pPr>
        <w:pStyle w:val="B10"/>
      </w:pPr>
      <w:r w:rsidRPr="00097689">
        <w:t>-</w:t>
      </w:r>
      <w:r w:rsidRPr="00097689">
        <w:tab/>
        <w:t>check if it is authorized to resolve the ticket and if that is the case the MRFC interacts with the KMS to resolve the ticket and receive keys;</w:t>
      </w:r>
    </w:p>
    <w:p w:rsidR="0098697A" w:rsidRPr="00097689" w:rsidRDefault="0098697A" w:rsidP="0098697A">
      <w:pPr>
        <w:pStyle w:val="B10"/>
      </w:pPr>
      <w:r w:rsidRPr="00097689">
        <w:t>-</w:t>
      </w:r>
      <w:r w:rsidRPr="00097689">
        <w:tab/>
        <w:t>include the MIKEY-TICKET response in the generated TRANSFER_RESP message;</w:t>
      </w:r>
    </w:p>
    <w:p w:rsidR="0098697A" w:rsidRPr="00097689" w:rsidRDefault="0098697A" w:rsidP="0098697A">
      <w:pPr>
        <w:pStyle w:val="B10"/>
      </w:pPr>
      <w:r w:rsidRPr="00097689">
        <w:t>-</w:t>
      </w:r>
      <w:r w:rsidRPr="00097689">
        <w:tab/>
        <w:t>insert in the SDP answer the SDP key management protocol attribute "a=key-mgmt" specified in IETF RFC 4567 [35] which indicates use of the MIKEY-TICKET ticket and contains the TRANSFER_RESP message; and</w:t>
      </w:r>
    </w:p>
    <w:p w:rsidR="0098697A" w:rsidRPr="00097689" w:rsidRDefault="0098697A" w:rsidP="0098697A">
      <w:pPr>
        <w:pStyle w:val="B10"/>
      </w:pPr>
      <w:r w:rsidRPr="00097689">
        <w:t>-</w:t>
      </w:r>
      <w:r w:rsidRPr="00097689">
        <w:tab/>
        <w:t>shall derive the PSK and shall send it to the MRFP.</w:t>
      </w:r>
    </w:p>
    <w:p w:rsidR="0098697A" w:rsidRPr="00097689" w:rsidRDefault="0098697A" w:rsidP="0098697A">
      <w:r w:rsidRPr="00097689">
        <w:t>The MRFC acting as the session initiator or the session responder shall:</w:t>
      </w:r>
    </w:p>
    <w:p w:rsidR="0098697A" w:rsidRPr="00097689" w:rsidRDefault="0098697A" w:rsidP="0098697A">
      <w:pPr>
        <w:pStyle w:val="B10"/>
      </w:pPr>
      <w:r w:rsidRPr="00097689">
        <w:t>-</w:t>
      </w:r>
      <w:r w:rsidRPr="00097689">
        <w:tab/>
        <w:t xml:space="preserve">determine via SDP negotiation </w:t>
      </w:r>
      <w:r w:rsidRPr="00097689">
        <w:rPr>
          <w:lang w:val="en-US"/>
        </w:rPr>
        <w:t xml:space="preserve">as specified in </w:t>
      </w:r>
      <w:r w:rsidRPr="00097689">
        <w:t>IETF RFC 4145 [36] if the MRFP needs to act as TCP client or server;</w:t>
      </w:r>
    </w:p>
    <w:p w:rsidR="0098697A" w:rsidRPr="00097689" w:rsidRDefault="0098697A" w:rsidP="0098697A">
      <w:pPr>
        <w:pStyle w:val="B10"/>
      </w:pPr>
      <w:r w:rsidRPr="00097689">
        <w:t>-</w:t>
      </w:r>
      <w:r w:rsidRPr="00097689">
        <w:tab/>
        <w:t>request the MRFP to start the TCP connection establishment if the MRFP needs to act as TCP client;</w:t>
      </w:r>
    </w:p>
    <w:p w:rsidR="0098697A" w:rsidRPr="00097689" w:rsidRDefault="0098697A" w:rsidP="0098697A">
      <w:pPr>
        <w:pStyle w:val="B10"/>
        <w:rPr>
          <w:lang w:val="en-US"/>
        </w:rPr>
      </w:pPr>
      <w:r w:rsidRPr="00097689">
        <w:t>-</w:t>
      </w:r>
      <w:r w:rsidRPr="00097689">
        <w:tab/>
        <w:t>determine via SDP negotiation if the MRFP needs to act as TLS client or server</w:t>
      </w:r>
      <w:r w:rsidRPr="00097689">
        <w:rPr>
          <w:lang w:val="en-US"/>
        </w:rPr>
        <w:t xml:space="preserve"> as specified in the </w:t>
      </w:r>
      <w:r w:rsidR="00097689">
        <w:rPr>
          <w:lang w:val="en-US"/>
        </w:rPr>
        <w:t>clause</w:t>
      </w:r>
      <w:r w:rsidRPr="00097689">
        <w:rPr>
          <w:lang w:val="en-US"/>
        </w:rPr>
        <w:t>s below;</w:t>
      </w:r>
    </w:p>
    <w:p w:rsidR="0098697A" w:rsidRPr="00097689" w:rsidRDefault="0098697A" w:rsidP="0098697A">
      <w:pPr>
        <w:pStyle w:val="NO"/>
      </w:pPr>
      <w:r w:rsidRPr="00097689">
        <w:t>NOTE 4:</w:t>
      </w:r>
      <w:r w:rsidR="00097689">
        <w:tab/>
      </w:r>
      <w:r w:rsidRPr="00097689">
        <w:t>The determination of the TLS client/server role relies on different rules for MSRP and BFCP.</w:t>
      </w:r>
    </w:p>
    <w:p w:rsidR="0098697A" w:rsidRPr="00097689" w:rsidRDefault="0098697A" w:rsidP="0098697A">
      <w:pPr>
        <w:pStyle w:val="B10"/>
      </w:pPr>
      <w:r w:rsidRPr="00097689">
        <w:t>-</w:t>
      </w:r>
      <w:r w:rsidRPr="00097689">
        <w:tab/>
        <w:t>if the MRFP needs to act as TLS client, request the MRFP to start the TLS session setup once the TCP connection is established towards the served UE; and</w:t>
      </w:r>
    </w:p>
    <w:p w:rsidR="0098697A" w:rsidRPr="00097689" w:rsidRDefault="0098697A" w:rsidP="0098697A">
      <w:pPr>
        <w:pStyle w:val="B10"/>
      </w:pPr>
      <w:r w:rsidRPr="00097689">
        <w:t>-</w:t>
      </w:r>
      <w:r w:rsidRPr="00097689">
        <w:tab/>
        <w:t xml:space="preserve">apply additional specific procedures specified for the MSRP in </w:t>
      </w:r>
      <w:r w:rsidR="00097689">
        <w:t>clause</w:t>
      </w:r>
      <w:r w:rsidRPr="00097689">
        <w:t> </w:t>
      </w:r>
      <w:r w:rsidRPr="00097689">
        <w:rPr>
          <w:lang w:val="en-US"/>
        </w:rPr>
        <w:t>5.20.3</w:t>
      </w:r>
      <w:r w:rsidRPr="00097689">
        <w:t xml:space="preserve"> or for the BFCP in </w:t>
      </w:r>
      <w:r w:rsidR="00097689">
        <w:t>clause</w:t>
      </w:r>
      <w:r w:rsidRPr="00097689">
        <w:t> </w:t>
      </w:r>
      <w:r w:rsidRPr="00097689">
        <w:rPr>
          <w:lang w:val="en-US"/>
        </w:rPr>
        <w:t>5.20.4.</w:t>
      </w:r>
    </w:p>
    <w:p w:rsidR="0098697A" w:rsidRPr="00097689" w:rsidRDefault="0098697A" w:rsidP="0098697A">
      <w:r w:rsidRPr="00097689">
        <w:t>The MRFP shall:</w:t>
      </w:r>
    </w:p>
    <w:p w:rsidR="0098697A" w:rsidRPr="00097689" w:rsidRDefault="0098697A" w:rsidP="0098697A">
      <w:pPr>
        <w:pStyle w:val="B10"/>
        <w:rPr>
          <w:lang w:val="en-US"/>
        </w:rPr>
      </w:pPr>
      <w:r w:rsidRPr="00097689">
        <w:rPr>
          <w:lang w:val="en-US"/>
        </w:rPr>
        <w:t>-</w:t>
      </w:r>
      <w:r w:rsidRPr="00097689">
        <w:rPr>
          <w:lang w:val="en-US"/>
        </w:rPr>
        <w:tab/>
        <w:t>upon request from the MRFC, start a TCP connection establishment by sending a TCP SYN</w:t>
      </w:r>
      <w:r w:rsidRPr="00097689">
        <w:t>;</w:t>
      </w:r>
    </w:p>
    <w:p w:rsidR="0098697A" w:rsidRPr="00097689" w:rsidRDefault="0098697A" w:rsidP="0098697A">
      <w:pPr>
        <w:pStyle w:val="B10"/>
        <w:rPr>
          <w:lang w:val="en-US"/>
        </w:rPr>
      </w:pPr>
      <w:r w:rsidRPr="00097689">
        <w:rPr>
          <w:lang w:val="en-US"/>
        </w:rPr>
        <w:t>-</w:t>
      </w:r>
      <w:r w:rsidRPr="00097689">
        <w:rPr>
          <w:lang w:val="en-US"/>
        </w:rPr>
        <w:tab/>
        <w:t>release the underlying TCP bearer connection as soon as the TLS session is released;</w:t>
      </w:r>
    </w:p>
    <w:p w:rsidR="0098697A" w:rsidRPr="00097689" w:rsidRDefault="0098697A" w:rsidP="0098697A">
      <w:pPr>
        <w:pStyle w:val="B10"/>
        <w:rPr>
          <w:lang w:val="en-US"/>
        </w:rPr>
      </w:pPr>
      <w:r w:rsidRPr="00097689">
        <w:rPr>
          <w:lang w:val="en-US"/>
        </w:rPr>
        <w:t>-</w:t>
      </w:r>
      <w:r w:rsidRPr="00097689">
        <w:rPr>
          <w:lang w:val="en-US"/>
        </w:rPr>
        <w:tab/>
        <w:t>be capable to support both the TLS server and TLS client roles;</w:t>
      </w:r>
    </w:p>
    <w:p w:rsidR="0098697A" w:rsidRPr="00097689" w:rsidRDefault="0098697A" w:rsidP="0098697A">
      <w:pPr>
        <w:pStyle w:val="B10"/>
        <w:rPr>
          <w:lang w:val="en-US"/>
        </w:rPr>
      </w:pPr>
      <w:r w:rsidRPr="00097689">
        <w:rPr>
          <w:lang w:val="en-US"/>
        </w:rPr>
        <w:t>-</w:t>
      </w:r>
      <w:r w:rsidRPr="00097689">
        <w:rPr>
          <w:lang w:val="en-US"/>
        </w:rPr>
        <w:tab/>
        <w:t>w</w:t>
      </w:r>
      <w:r w:rsidRPr="00097689">
        <w:t>hen being instructed to start the TLS session setup</w:t>
      </w:r>
      <w:r w:rsidRPr="00097689">
        <w:rPr>
          <w:lang w:val="en-US"/>
        </w:rPr>
        <w:t>, act as a TLS client and establish the TLS session as soon as the underlying TCP bearer connection is established;</w:t>
      </w:r>
    </w:p>
    <w:p w:rsidR="0098697A" w:rsidRPr="00097689" w:rsidRDefault="0098697A" w:rsidP="0098697A">
      <w:pPr>
        <w:pStyle w:val="B10"/>
      </w:pPr>
      <w:r w:rsidRPr="00097689">
        <w:t>-</w:t>
      </w:r>
      <w:r w:rsidRPr="00097689">
        <w:tab/>
        <w:t>uniquely associate the PSK received from the MRFC with the corresponding TCP based media stream;</w:t>
      </w:r>
    </w:p>
    <w:p w:rsidR="0098697A" w:rsidRPr="00097689" w:rsidRDefault="0098697A" w:rsidP="0098697A">
      <w:pPr>
        <w:pStyle w:val="B10"/>
      </w:pPr>
      <w:r w:rsidRPr="00097689">
        <w:t>-</w:t>
      </w:r>
      <w:r w:rsidRPr="00097689">
        <w:tab/>
        <w:t>use the received PSK in the TLS handshake; and</w:t>
      </w:r>
    </w:p>
    <w:p w:rsidR="0098697A" w:rsidRPr="00097689" w:rsidRDefault="0098697A" w:rsidP="0098697A">
      <w:pPr>
        <w:pStyle w:val="B10"/>
      </w:pPr>
      <w:r w:rsidRPr="00097689">
        <w:t>-</w:t>
      </w:r>
      <w:r w:rsidRPr="00097689">
        <w:tab/>
        <w:t xml:space="preserve">apply additional specific procedures specified for the MSRP in </w:t>
      </w:r>
      <w:r w:rsidR="00097689">
        <w:t>clause</w:t>
      </w:r>
      <w:r w:rsidRPr="00097689">
        <w:t xml:space="preserve"> </w:t>
      </w:r>
      <w:r w:rsidRPr="00097689">
        <w:rPr>
          <w:lang w:val="en-US"/>
        </w:rPr>
        <w:t>5.20.3</w:t>
      </w:r>
      <w:r w:rsidRPr="00097689">
        <w:t xml:space="preserve"> or for the BFCP in </w:t>
      </w:r>
      <w:r w:rsidR="00097689">
        <w:t>clause</w:t>
      </w:r>
      <w:r w:rsidRPr="00097689">
        <w:t xml:space="preserve"> </w:t>
      </w:r>
      <w:r w:rsidRPr="00097689">
        <w:rPr>
          <w:lang w:val="en-US"/>
        </w:rPr>
        <w:t>5.20.4.</w:t>
      </w:r>
    </w:p>
    <w:p w:rsidR="0098697A" w:rsidRPr="00097689" w:rsidRDefault="0098697A" w:rsidP="0098697A">
      <w:pPr>
        <w:pStyle w:val="Heading3"/>
      </w:pPr>
      <w:bookmarkStart w:id="121" w:name="_Toc485587425"/>
      <w:bookmarkStart w:id="122" w:name="_Toc57882436"/>
      <w:r w:rsidRPr="00097689">
        <w:t>5.20.3</w:t>
      </w:r>
      <w:r w:rsidRPr="00097689">
        <w:tab/>
        <w:t>Specific requirements for session based messaging (MSRP)</w:t>
      </w:r>
      <w:bookmarkEnd w:id="121"/>
      <w:bookmarkEnd w:id="122"/>
    </w:p>
    <w:p w:rsidR="0098697A" w:rsidRPr="00097689" w:rsidRDefault="0098697A" w:rsidP="0098697A">
      <w:r w:rsidRPr="00097689">
        <w:t>For the each MSRP media stream requiring e2e security, the MRFC shall:</w:t>
      </w:r>
    </w:p>
    <w:p w:rsidR="0098697A" w:rsidRPr="00097689" w:rsidRDefault="0098697A" w:rsidP="0098697A">
      <w:pPr>
        <w:pStyle w:val="B10"/>
      </w:pPr>
      <w:r w:rsidRPr="00097689">
        <w:t>a)</w:t>
      </w:r>
      <w:r w:rsidRPr="00097689">
        <w:tab/>
        <w:t>indicate "TCP/TLS/MSRP" as transport protocol when requesting resources from the MRFP; and</w:t>
      </w:r>
    </w:p>
    <w:p w:rsidR="0098697A" w:rsidRPr="00097689" w:rsidRDefault="0098697A" w:rsidP="0098697A">
      <w:pPr>
        <w:pStyle w:val="B10"/>
      </w:pPr>
      <w:r w:rsidRPr="00097689">
        <w:t>b)</w:t>
      </w:r>
      <w:r w:rsidRPr="00097689">
        <w:tab/>
        <w:t>determine via SDP negotiation if the MRFP needs to act as TLS client or TLS server as specified in IETF RFC 4572 [39] using the IETF RFC 4145 [36] "a=setup" SDP attribute as follows:</w:t>
      </w:r>
    </w:p>
    <w:p w:rsidR="0098697A" w:rsidRPr="00097689" w:rsidRDefault="0098697A" w:rsidP="0098697A">
      <w:pPr>
        <w:pStyle w:val="B2"/>
      </w:pPr>
      <w:r w:rsidRPr="00097689">
        <w:lastRenderedPageBreak/>
        <w:t>-</w:t>
      </w:r>
      <w:r w:rsidRPr="00097689">
        <w:tab/>
        <w:t>if the MRFC sends the "a=setup:active" SDP attribute in the SDP answer towards the UE, the MRFP shall act as TLS client;</w:t>
      </w:r>
    </w:p>
    <w:p w:rsidR="0098697A" w:rsidRPr="00097689" w:rsidRDefault="0098697A" w:rsidP="0098697A">
      <w:pPr>
        <w:pStyle w:val="B2"/>
      </w:pPr>
      <w:r w:rsidRPr="00097689">
        <w:t>-</w:t>
      </w:r>
      <w:r w:rsidRPr="00097689">
        <w:tab/>
        <w:t>if the MRFC sends the "a=setup:passive" SDP attribute in the SDP answer towards the UE, the MRFP shall act as TLS server;</w:t>
      </w:r>
    </w:p>
    <w:p w:rsidR="0098697A" w:rsidRPr="00097689" w:rsidRDefault="0098697A" w:rsidP="0098697A">
      <w:pPr>
        <w:pStyle w:val="B2"/>
      </w:pPr>
      <w:r w:rsidRPr="00097689">
        <w:t>-</w:t>
      </w:r>
      <w:r w:rsidRPr="00097689">
        <w:tab/>
        <w:t>if the MRFC receives the "a=setup:active" SDP attribute in the SDP answer from the UE, the MRFP shall act as TLS server; and</w:t>
      </w:r>
    </w:p>
    <w:p w:rsidR="0098697A" w:rsidRPr="00097689" w:rsidRDefault="0098697A" w:rsidP="0098697A">
      <w:pPr>
        <w:pStyle w:val="B2"/>
      </w:pPr>
      <w:r w:rsidRPr="00097689">
        <w:t>-</w:t>
      </w:r>
      <w:r w:rsidRPr="00097689">
        <w:tab/>
        <w:t>if the MRFC receives the "a=setup:passive" SDP attribute in the SDP answer from the UE, the MRFP shall act as TLS client.</w:t>
      </w:r>
    </w:p>
    <w:p w:rsidR="0098697A" w:rsidRPr="00097689" w:rsidRDefault="0098697A" w:rsidP="0098697A">
      <w:pPr>
        <w:pStyle w:val="NO"/>
      </w:pPr>
      <w:r w:rsidRPr="00097689">
        <w:t>NOTE:</w:t>
      </w:r>
      <w:r w:rsidRPr="00097689">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rsidR="0098697A" w:rsidRPr="00097689" w:rsidRDefault="0098697A" w:rsidP="0098697A">
      <w:r w:rsidRPr="00097689">
        <w:t>The MRFP shall send the TLS protected MSRP packets to the served UE and shall accept the TLS protected MSRP packets from the served UE as requested by the MRFC.</w:t>
      </w:r>
    </w:p>
    <w:p w:rsidR="0098697A" w:rsidRPr="00097689" w:rsidRDefault="0098697A" w:rsidP="0098697A">
      <w:pPr>
        <w:pStyle w:val="Heading3"/>
      </w:pPr>
      <w:bookmarkStart w:id="123" w:name="_Toc485587426"/>
      <w:bookmarkStart w:id="124" w:name="_Toc57882437"/>
      <w:r w:rsidRPr="00097689">
        <w:t>5.20.4</w:t>
      </w:r>
      <w:r w:rsidRPr="00097689">
        <w:tab/>
        <w:t>Specific requirements for conferencing (BFCP)</w:t>
      </w:r>
      <w:bookmarkEnd w:id="123"/>
      <w:bookmarkEnd w:id="124"/>
    </w:p>
    <w:p w:rsidR="0098697A" w:rsidRPr="00097689" w:rsidRDefault="0098697A" w:rsidP="0098697A">
      <w:r w:rsidRPr="00097689">
        <w:t>For the each BFCP media stream requiring e2e security, the MRFC shall:</w:t>
      </w:r>
    </w:p>
    <w:p w:rsidR="0098697A" w:rsidRPr="00097689" w:rsidRDefault="0098697A" w:rsidP="0098697A">
      <w:pPr>
        <w:pStyle w:val="B10"/>
      </w:pPr>
      <w:r w:rsidRPr="00097689">
        <w:t>a)</w:t>
      </w:r>
      <w:r w:rsidRPr="00097689">
        <w:tab/>
        <w:t>indicate "TCP/TLS/BFCP" as transport protocol when requesting resources from the MRFP; and</w:t>
      </w:r>
    </w:p>
    <w:p w:rsidR="0098697A" w:rsidRPr="00097689" w:rsidRDefault="0098697A" w:rsidP="0098697A">
      <w:pPr>
        <w:pStyle w:val="B10"/>
      </w:pPr>
      <w:r w:rsidRPr="00097689">
        <w:t>b)</w:t>
      </w:r>
      <w:r w:rsidRPr="00097689">
        <w:tab/>
        <w:t>determine via SDP negotiation (see IETF RFC 4583 [21]) if the MRFP needs to act as TLS client or TLS server as follows:</w:t>
      </w:r>
    </w:p>
    <w:p w:rsidR="0098697A" w:rsidRPr="00097689" w:rsidRDefault="0098697A" w:rsidP="0098697A">
      <w:pPr>
        <w:pStyle w:val="B2"/>
      </w:pPr>
      <w:r w:rsidRPr="00097689">
        <w:t>-</w:t>
      </w:r>
      <w:r w:rsidRPr="00097689">
        <w:tab/>
        <w:t>if the MRFC receives an initial SDP offer from the served UE, the MRFP shall act as TLS server; or</w:t>
      </w:r>
    </w:p>
    <w:p w:rsidR="0098697A" w:rsidRPr="00097689" w:rsidRDefault="0098697A" w:rsidP="0098697A">
      <w:pPr>
        <w:pStyle w:val="B2"/>
      </w:pPr>
      <w:r w:rsidRPr="00097689">
        <w:t>-</w:t>
      </w:r>
      <w:r w:rsidRPr="00097689">
        <w:tab/>
        <w:t>if the MRFC sends an initial SDP offer towards the served UE, the MRFP shall act as TLS client.</w:t>
      </w:r>
    </w:p>
    <w:p w:rsidR="0098697A" w:rsidRPr="00097689" w:rsidRDefault="0098697A" w:rsidP="0098697A">
      <w:r w:rsidRPr="00097689">
        <w:t>The MRFP shall send the TLS protected BFCP packets to the served UE and shall accept the TLS protected BFCP packets from the served UE as requested by the MRFC.</w:t>
      </w:r>
    </w:p>
    <w:p w:rsidR="0098697A" w:rsidRPr="00097689" w:rsidRDefault="0098697A" w:rsidP="0098697A">
      <w:pPr>
        <w:pStyle w:val="Heading2"/>
      </w:pPr>
      <w:bookmarkStart w:id="125" w:name="_Toc485587427"/>
      <w:bookmarkStart w:id="126" w:name="_Toc57882438"/>
      <w:r w:rsidRPr="00097689">
        <w:t>5.21</w:t>
      </w:r>
      <w:r w:rsidRPr="00097689">
        <w:tab/>
        <w:t>TCP bearer connection control</w:t>
      </w:r>
      <w:bookmarkEnd w:id="125"/>
      <w:bookmarkEnd w:id="126"/>
    </w:p>
    <w:p w:rsidR="0098697A" w:rsidRPr="00097689" w:rsidRDefault="0098697A" w:rsidP="0098697A">
      <w:r w:rsidRPr="00097689">
        <w:t>If an MRFC and an MRFP support TCP as transport protocol (see IETF RFC 793 [38] and IETF RFC 4145 [36]), the following functional requirements apply.</w:t>
      </w:r>
    </w:p>
    <w:p w:rsidR="0098697A" w:rsidRPr="00097689" w:rsidRDefault="0098697A" w:rsidP="0098697A">
      <w:pPr>
        <w:pStyle w:val="NO"/>
      </w:pPr>
      <w:r w:rsidRPr="00097689">
        <w:t>NOTE 1:</w:t>
      </w:r>
      <w:r w:rsidRPr="00097689">
        <w:tab/>
        <w:t xml:space="preserve">Support of TCP is required if the MRFC and the MRFP support the session based messaging </w:t>
      </w:r>
      <w:r w:rsidRPr="00097689">
        <w:rPr>
          <w:noProof/>
          <w:lang w:eastAsia="zh-CN"/>
        </w:rPr>
        <w:t xml:space="preserve">(MSRP), </w:t>
      </w:r>
      <w:r w:rsidRPr="00097689">
        <w:t>(see IETF RFC 4975 [18]), and the conferencing using the floor control service (BFCP), (see IETF RFC 4582 [20]).</w:t>
      </w:r>
    </w:p>
    <w:p w:rsidR="0098697A" w:rsidRPr="00097689" w:rsidRDefault="0098697A" w:rsidP="0098697A">
      <w:pPr>
        <w:pStyle w:val="NO"/>
      </w:pPr>
      <w:r w:rsidRPr="00097689">
        <w:t>NOTE 2:</w:t>
      </w:r>
      <w:r w:rsidRPr="00097689">
        <w:tab/>
        <w:t>It is assumed that these requirements also apply to pre-Release 12 MRFCs and MRFPs.</w:t>
      </w:r>
    </w:p>
    <w:p w:rsidR="0098697A" w:rsidRPr="00097689" w:rsidRDefault="0098697A" w:rsidP="0098697A">
      <w:r w:rsidRPr="00097689">
        <w:t>Upon reception of an SDP offer or an SDP answer containing a media line for a new TCP based media stream, the MRFC shall for that TCP based media stream:</w:t>
      </w:r>
    </w:p>
    <w:p w:rsidR="0098697A" w:rsidRPr="00097689" w:rsidRDefault="0098697A" w:rsidP="0098697A">
      <w:pPr>
        <w:pStyle w:val="B10"/>
      </w:pPr>
      <w:r w:rsidRPr="00097689">
        <w:t>-</w:t>
      </w:r>
      <w:r w:rsidRPr="00097689">
        <w:tab/>
        <w:t>determine via SDP negotiation if the MRFP needs to act as TCP client or TCP server using the IETF RFC 4145 [36] "a=setup" SDP attribute as follows:</w:t>
      </w:r>
    </w:p>
    <w:p w:rsidR="0098697A" w:rsidRPr="00097689" w:rsidRDefault="0098697A" w:rsidP="0098697A">
      <w:pPr>
        <w:pStyle w:val="B2"/>
      </w:pPr>
      <w:r w:rsidRPr="00097689">
        <w:t>a)</w:t>
      </w:r>
      <w:r w:rsidRPr="00097689">
        <w:tab/>
        <w:t>if the MRFC sends the "a=setup:active" SDP attribute in the SDP answer towards the conference participant, the MRFP shall act as TCP client;</w:t>
      </w:r>
    </w:p>
    <w:p w:rsidR="0098697A" w:rsidRPr="00097689" w:rsidRDefault="0098697A" w:rsidP="0098697A">
      <w:pPr>
        <w:pStyle w:val="B2"/>
      </w:pPr>
      <w:r w:rsidRPr="00097689">
        <w:t>b)</w:t>
      </w:r>
      <w:r w:rsidRPr="00097689">
        <w:tab/>
        <w:t>if the MRFC sends the "a=setup:passive" SDP attribute in the SDP answer towards the conference participant, the MRFP shall act as TCP server;</w:t>
      </w:r>
    </w:p>
    <w:p w:rsidR="0098697A" w:rsidRPr="00097689" w:rsidRDefault="0098697A" w:rsidP="0098697A">
      <w:pPr>
        <w:pStyle w:val="B2"/>
      </w:pPr>
      <w:r w:rsidRPr="00097689">
        <w:t>c)</w:t>
      </w:r>
      <w:r w:rsidRPr="00097689">
        <w:tab/>
        <w:t>if the MRFC receives the "a=setup:active" SDP attribute in the SDP answer from the conference participant, the MRFP shall act as TCP server; and</w:t>
      </w:r>
    </w:p>
    <w:p w:rsidR="0098697A" w:rsidRPr="00097689" w:rsidRDefault="0098697A" w:rsidP="0098697A">
      <w:pPr>
        <w:pStyle w:val="B2"/>
      </w:pPr>
      <w:r w:rsidRPr="00097689">
        <w:t>d)</w:t>
      </w:r>
      <w:r w:rsidRPr="00097689">
        <w:tab/>
        <w:t>if the MRFC receives the "a=setup:passive" SDP attribute in the SDP answer from the conference participant, the MRFP shall act as TCP client;</w:t>
      </w:r>
    </w:p>
    <w:p w:rsidR="0098697A" w:rsidRPr="00097689" w:rsidRDefault="0098697A" w:rsidP="0098697A">
      <w:pPr>
        <w:pStyle w:val="B10"/>
      </w:pPr>
      <w:r w:rsidRPr="00097689">
        <w:lastRenderedPageBreak/>
        <w:t>-</w:t>
      </w:r>
      <w:r w:rsidRPr="00097689">
        <w:tab/>
        <w:t>if no media security is applied, indicate "TCP/MSRP" (for session based messaging) or "TCP/BFCP" (for conferencing) as transport protocol to the MRFP;</w:t>
      </w:r>
    </w:p>
    <w:p w:rsidR="0098697A" w:rsidRPr="00097689" w:rsidRDefault="0098697A" w:rsidP="0098697A">
      <w:pPr>
        <w:pStyle w:val="B10"/>
      </w:pPr>
      <w:r w:rsidRPr="00097689">
        <w:t>-</w:t>
      </w:r>
      <w:r w:rsidRPr="00097689">
        <w:tab/>
        <w:t xml:space="preserve">if media security is applied, indicate the transport protocol according to </w:t>
      </w:r>
      <w:r w:rsidR="00097689">
        <w:t>clause</w:t>
      </w:r>
      <w:r w:rsidRPr="00097689">
        <w:t> 5.20 to the MRFP;</w:t>
      </w:r>
    </w:p>
    <w:p w:rsidR="0098697A" w:rsidRPr="00097689" w:rsidRDefault="0098697A" w:rsidP="0098697A">
      <w:pPr>
        <w:pStyle w:val="B10"/>
      </w:pPr>
      <w:r w:rsidRPr="00097689">
        <w:t>-</w:t>
      </w:r>
      <w:r w:rsidRPr="00097689">
        <w:tab/>
        <w:t>request the MRFP to allocate a TCP port at the termination towards the SDP offerer/answerer;</w:t>
      </w:r>
    </w:p>
    <w:p w:rsidR="0098697A" w:rsidRPr="00097689" w:rsidRDefault="0098697A" w:rsidP="0098697A">
      <w:pPr>
        <w:pStyle w:val="B10"/>
      </w:pPr>
      <w:r w:rsidRPr="00097689">
        <w:t>-</w:t>
      </w:r>
      <w:r w:rsidRPr="00097689">
        <w:tab/>
        <w:t>indicate TCP port number from the received SDP offer/answer in the remote descriptor at the termination towards the SDP offerer/answerer;</w:t>
      </w:r>
    </w:p>
    <w:p w:rsidR="0098697A" w:rsidRPr="00097689" w:rsidRDefault="0098697A" w:rsidP="0098697A">
      <w:pPr>
        <w:pStyle w:val="B10"/>
      </w:pPr>
      <w:r w:rsidRPr="00097689">
        <w:t>-</w:t>
      </w:r>
      <w:r w:rsidRPr="00097689">
        <w:tab/>
        <w:t>request the MRFP to start a TCP connection establishment if the MRFP needs to act as TCP client; and</w:t>
      </w:r>
    </w:p>
    <w:p w:rsidR="0098697A" w:rsidRPr="00097689" w:rsidRDefault="0098697A" w:rsidP="0098697A">
      <w:pPr>
        <w:pStyle w:val="B10"/>
      </w:pPr>
      <w:r w:rsidRPr="00097689">
        <w:t>-</w:t>
      </w:r>
      <w:r w:rsidRPr="00097689">
        <w:tab/>
        <w:t>request the MRFP to report TCP connection establishment related failures.</w:t>
      </w:r>
    </w:p>
    <w:p w:rsidR="0098697A" w:rsidRPr="00097689" w:rsidRDefault="0098697A" w:rsidP="0098697A">
      <w:r w:rsidRPr="00097689">
        <w:t>Upon request from the MRFC to reserve and/or configure resources for TCP based media the MRFP shall:</w:t>
      </w:r>
    </w:p>
    <w:p w:rsidR="0098697A" w:rsidRPr="00097689" w:rsidRDefault="0098697A" w:rsidP="0098697A">
      <w:pPr>
        <w:pStyle w:val="B10"/>
      </w:pPr>
      <w:r w:rsidRPr="00097689">
        <w:t>-</w:t>
      </w:r>
      <w:r w:rsidRPr="00097689">
        <w:tab/>
        <w:t>if being instructed to start TCP connection establishment at a given termination, start TCP connection establishment at that TCP termination by sending a TCP SYN message;</w:t>
      </w:r>
    </w:p>
    <w:p w:rsidR="0098697A" w:rsidRPr="00097689" w:rsidRDefault="0098697A" w:rsidP="0098697A">
      <w:pPr>
        <w:pStyle w:val="B10"/>
      </w:pPr>
      <w:r w:rsidRPr="00097689">
        <w:t>-</w:t>
      </w:r>
      <w:r w:rsidRPr="00097689">
        <w:tab/>
        <w:t>if not being instructed to start TCP connection establishment at a given termination, answer any received TCP SYN message at a given termination with appropriate messages according to TCP procedures; and</w:t>
      </w:r>
    </w:p>
    <w:p w:rsidR="0098697A" w:rsidRPr="00097689" w:rsidRDefault="0098697A" w:rsidP="0098697A">
      <w:pPr>
        <w:pStyle w:val="NO"/>
      </w:pPr>
      <w:r w:rsidRPr="00097689">
        <w:t>NOTE 3:</w:t>
      </w:r>
      <w:r w:rsidRPr="00097689">
        <w:tab/>
        <w:t>The MRFP will use the source IP address and TCP port of the received TCP SYN message as a destination address for the TCP SYN ACK message.</w:t>
      </w:r>
    </w:p>
    <w:p w:rsidR="0098697A" w:rsidRPr="00097689" w:rsidRDefault="0098697A" w:rsidP="0098697A">
      <w:pPr>
        <w:pStyle w:val="B10"/>
      </w:pPr>
      <w:r w:rsidRPr="00097689">
        <w:t>-</w:t>
      </w:r>
      <w:r w:rsidRPr="00097689">
        <w:tab/>
        <w:t>report TCP connection establishment related failures to the MRFC.</w:t>
      </w:r>
    </w:p>
    <w:p w:rsidR="0098697A" w:rsidRPr="00097689" w:rsidRDefault="0098697A" w:rsidP="0098697A">
      <w:pPr>
        <w:pStyle w:val="Heading2"/>
      </w:pPr>
      <w:bookmarkStart w:id="127" w:name="_Toc485587428"/>
      <w:bookmarkStart w:id="128" w:name="_Toc57882439"/>
      <w:r w:rsidRPr="00097689">
        <w:t>5.22</w:t>
      </w:r>
      <w:r w:rsidRPr="00097689">
        <w:tab/>
      </w:r>
      <w:r w:rsidRPr="00097689">
        <w:rPr>
          <w:rFonts w:hint="eastAsia"/>
          <w:lang w:eastAsia="zh-CN"/>
        </w:rPr>
        <w:t>Support of Telepresence</w:t>
      </w:r>
      <w:bookmarkEnd w:id="127"/>
      <w:bookmarkEnd w:id="128"/>
    </w:p>
    <w:p w:rsidR="0098697A" w:rsidRPr="00097689" w:rsidRDefault="0098697A" w:rsidP="0098697A">
      <w:pPr>
        <w:pStyle w:val="Heading3"/>
        <w:rPr>
          <w:lang w:eastAsia="zh-CN"/>
        </w:rPr>
      </w:pPr>
      <w:bookmarkStart w:id="129" w:name="_Toc485587429"/>
      <w:bookmarkStart w:id="130" w:name="_Toc57882440"/>
      <w:r w:rsidRPr="00097689">
        <w:rPr>
          <w:rFonts w:hint="eastAsia"/>
          <w:lang w:eastAsia="zh-CN"/>
        </w:rPr>
        <w:t>5.22.1</w:t>
      </w:r>
      <w:r w:rsidRPr="00097689">
        <w:tab/>
      </w:r>
      <w:r w:rsidRPr="00097689">
        <w:rPr>
          <w:rFonts w:hint="eastAsia"/>
          <w:lang w:eastAsia="zh-CN"/>
        </w:rPr>
        <w:t>General</w:t>
      </w:r>
      <w:bookmarkEnd w:id="129"/>
      <w:bookmarkEnd w:id="130"/>
    </w:p>
    <w:p w:rsidR="0098697A" w:rsidRPr="00097689" w:rsidRDefault="0098697A" w:rsidP="0098697A">
      <w:pPr>
        <w:rPr>
          <w:lang w:eastAsia="zh-CN"/>
        </w:rPr>
      </w:pPr>
      <w:r w:rsidRPr="00097689">
        <w:rPr>
          <w:lang w:eastAsia="zh-CN"/>
        </w:rPr>
        <w:t>If the</w:t>
      </w:r>
      <w:r w:rsidRPr="00097689">
        <w:t xml:space="preserve"> MRFC and the MRFP support </w:t>
      </w:r>
      <w:r w:rsidRPr="00097689">
        <w:rPr>
          <w:rFonts w:hint="eastAsia"/>
          <w:lang w:eastAsia="zh-CN"/>
        </w:rPr>
        <w:t>telepresence,</w:t>
      </w:r>
      <w:r w:rsidRPr="00097689">
        <w:t xml:space="preserve"> as specified in 3GPP TS </w:t>
      </w:r>
      <w:r w:rsidRPr="00097689">
        <w:rPr>
          <w:rFonts w:hint="eastAsia"/>
          <w:lang w:eastAsia="zh-CN"/>
        </w:rPr>
        <w:t>24</w:t>
      </w:r>
      <w:r w:rsidRPr="00097689">
        <w:t>.</w:t>
      </w:r>
      <w:r w:rsidRPr="00097689">
        <w:rPr>
          <w:rFonts w:hint="eastAsia"/>
          <w:lang w:eastAsia="zh-CN"/>
        </w:rPr>
        <w:t>103</w:t>
      </w:r>
      <w:r w:rsidRPr="00097689">
        <w:t> [</w:t>
      </w:r>
      <w:r w:rsidRPr="00097689">
        <w:rPr>
          <w:rFonts w:hint="eastAsia"/>
          <w:lang w:eastAsia="zh-CN"/>
        </w:rPr>
        <w:t>52</w:t>
      </w:r>
      <w:r w:rsidRPr="00097689">
        <w:t xml:space="preserve">] and if the </w:t>
      </w:r>
      <w:r w:rsidRPr="00097689">
        <w:rPr>
          <w:rFonts w:hint="eastAsia"/>
          <w:lang w:eastAsia="zh-CN"/>
        </w:rPr>
        <w:t xml:space="preserve">CLUE </w:t>
      </w:r>
      <w:r w:rsidRPr="00097689">
        <w:t>data channel used for telepresence is terminated in the MRFP</w:t>
      </w:r>
      <w:r w:rsidRPr="00097689">
        <w:rPr>
          <w:rFonts w:hint="eastAsia"/>
          <w:lang w:eastAsia="zh-CN"/>
        </w:rPr>
        <w:t>,</w:t>
      </w:r>
      <w:r w:rsidRPr="00097689">
        <w:t xml:space="preserve"> the following requirements and procedure apply</w:t>
      </w:r>
      <w:r w:rsidRPr="00097689">
        <w:rPr>
          <w:rFonts w:hint="eastAsia"/>
          <w:lang w:eastAsia="zh-CN"/>
        </w:rPr>
        <w:t>.</w:t>
      </w:r>
    </w:p>
    <w:p w:rsidR="0098697A" w:rsidRPr="00097689" w:rsidRDefault="0098697A" w:rsidP="0098697A">
      <w:pPr>
        <w:pStyle w:val="Heading3"/>
        <w:rPr>
          <w:lang w:eastAsia="zh-CN"/>
        </w:rPr>
      </w:pPr>
      <w:bookmarkStart w:id="131" w:name="_Toc485587430"/>
      <w:bookmarkStart w:id="132" w:name="_Toc57882441"/>
      <w:r w:rsidRPr="00097689">
        <w:rPr>
          <w:rFonts w:hint="eastAsia"/>
          <w:lang w:eastAsia="zh-CN"/>
        </w:rPr>
        <w:t>5.22.2</w:t>
      </w:r>
      <w:r w:rsidRPr="00097689">
        <w:tab/>
        <w:t xml:space="preserve">Characteristics of the </w:t>
      </w:r>
      <w:r w:rsidRPr="00097689">
        <w:rPr>
          <w:rFonts w:hint="eastAsia"/>
          <w:lang w:eastAsia="zh-CN"/>
        </w:rPr>
        <w:t>Telepresence support</w:t>
      </w:r>
      <w:bookmarkEnd w:id="131"/>
      <w:bookmarkEnd w:id="132"/>
    </w:p>
    <w:p w:rsidR="0098697A" w:rsidRPr="00097689" w:rsidRDefault="0098697A" w:rsidP="0098697A">
      <w:pPr>
        <w:rPr>
          <w:rFonts w:hint="eastAsia"/>
          <w:lang w:eastAsia="zh-CN"/>
        </w:rPr>
      </w:pPr>
      <w:r w:rsidRPr="00097689">
        <w:rPr>
          <w:lang w:eastAsia="zh-CN"/>
        </w:rPr>
        <w:t xml:space="preserve">The characteristics of the </w:t>
      </w:r>
      <w:r w:rsidRPr="00097689">
        <w:rPr>
          <w:rFonts w:hint="eastAsia"/>
          <w:lang w:eastAsia="zh-CN"/>
        </w:rPr>
        <w:t>t</w:t>
      </w:r>
      <w:r w:rsidRPr="00097689">
        <w:rPr>
          <w:lang w:eastAsia="zh-CN"/>
        </w:rPr>
        <w:t>elepresence</w:t>
      </w:r>
      <w:r w:rsidRPr="00097689">
        <w:rPr>
          <w:rFonts w:hint="eastAsia"/>
          <w:lang w:eastAsia="zh-CN"/>
        </w:rPr>
        <w:t xml:space="preserve"> support </w:t>
      </w:r>
      <w:r w:rsidRPr="00097689">
        <w:rPr>
          <w:lang w:eastAsia="zh-CN"/>
        </w:rPr>
        <w:t>by</w:t>
      </w:r>
      <w:r w:rsidRPr="00097689">
        <w:rPr>
          <w:rFonts w:hint="eastAsia"/>
          <w:lang w:eastAsia="zh-CN"/>
        </w:rPr>
        <w:t xml:space="preserve"> </w:t>
      </w:r>
      <w:r w:rsidRPr="00097689">
        <w:rPr>
          <w:lang w:eastAsia="zh-CN"/>
        </w:rPr>
        <w:t xml:space="preserve">the </w:t>
      </w:r>
      <w:r w:rsidRPr="00097689">
        <w:rPr>
          <w:rFonts w:hint="eastAsia"/>
          <w:lang w:eastAsia="zh-CN"/>
        </w:rPr>
        <w:t xml:space="preserve">MRFC and </w:t>
      </w:r>
      <w:r w:rsidRPr="00097689">
        <w:rPr>
          <w:lang w:eastAsia="zh-CN"/>
        </w:rPr>
        <w:t xml:space="preserve">the </w:t>
      </w:r>
      <w:r w:rsidRPr="00097689">
        <w:rPr>
          <w:rFonts w:hint="eastAsia"/>
          <w:lang w:eastAsia="zh-CN"/>
        </w:rPr>
        <w:t>MRFP</w:t>
      </w:r>
      <w:r w:rsidRPr="00097689">
        <w:rPr>
          <w:lang w:eastAsia="zh-CN"/>
        </w:rPr>
        <w:t xml:space="preserve"> are the following:</w:t>
      </w:r>
    </w:p>
    <w:p w:rsidR="0098697A" w:rsidRPr="00097689" w:rsidRDefault="0098697A" w:rsidP="0098697A">
      <w:pPr>
        <w:pStyle w:val="B10"/>
      </w:pPr>
      <w:r w:rsidRPr="00097689">
        <w:t>1)</w:t>
      </w:r>
      <w:r w:rsidRPr="00097689">
        <w:tab/>
        <w:t>Regarding usage of CLUE data channel with respect to H.248 context/termination/stream model:</w:t>
      </w:r>
    </w:p>
    <w:p w:rsidR="0098697A" w:rsidRPr="00097689" w:rsidRDefault="0098697A" w:rsidP="0098697A">
      <w:pPr>
        <w:pStyle w:val="B2"/>
        <w:rPr>
          <w:lang w:eastAsia="zh-CN"/>
        </w:rPr>
      </w:pPr>
      <w:r w:rsidRPr="00097689">
        <w:rPr>
          <w:lang w:eastAsia="zh-CN"/>
        </w:rPr>
        <w:t>a)</w:t>
      </w:r>
      <w:r w:rsidRPr="00097689">
        <w:rPr>
          <w:lang w:eastAsia="zh-CN"/>
        </w:rPr>
        <w:tab/>
        <w:t>there is only one single H.248 termination for the telepresence bearer traffic of a single conference participant, which covers all telepresence media traffic flows and CLUE for control purposes;</w:t>
      </w:r>
    </w:p>
    <w:p w:rsidR="0098697A" w:rsidRPr="00097689" w:rsidRDefault="0098697A" w:rsidP="0098697A">
      <w:pPr>
        <w:pStyle w:val="B2"/>
        <w:rPr>
          <w:lang w:eastAsia="zh-CN"/>
        </w:rPr>
      </w:pPr>
      <w:r w:rsidRPr="00097689">
        <w:rPr>
          <w:lang w:eastAsia="zh-CN"/>
        </w:rPr>
        <w:t>b)</w:t>
      </w:r>
      <w:r w:rsidRPr="00097689">
        <w:rPr>
          <w:lang w:eastAsia="zh-CN"/>
        </w:rPr>
        <w:tab/>
        <w:t xml:space="preserve">there is </w:t>
      </w:r>
      <w:r w:rsidRPr="00097689">
        <w:rPr>
          <w:rFonts w:hint="eastAsia"/>
          <w:lang w:eastAsia="zh-CN"/>
        </w:rPr>
        <w:t xml:space="preserve">only one CLUE data channel </w:t>
      </w:r>
      <w:r w:rsidRPr="00097689">
        <w:rPr>
          <w:lang w:eastAsia="zh-CN"/>
        </w:rPr>
        <w:t>per conference participant (i.e., per H.248 termination);</w:t>
      </w:r>
    </w:p>
    <w:p w:rsidR="0098697A" w:rsidRPr="00097689" w:rsidRDefault="0098697A" w:rsidP="0098697A">
      <w:pPr>
        <w:pStyle w:val="B2"/>
        <w:rPr>
          <w:lang w:eastAsia="zh-CN"/>
        </w:rPr>
      </w:pPr>
      <w:r w:rsidRPr="00097689">
        <w:rPr>
          <w:lang w:eastAsia="zh-CN"/>
        </w:rPr>
        <w:t>c)</w:t>
      </w:r>
      <w:r w:rsidRPr="00097689">
        <w:rPr>
          <w:lang w:eastAsia="zh-CN"/>
        </w:rPr>
        <w:tab/>
        <w:t>the CLUE protocol including the underlying transport of a CLUE data channel, SCTP association, DTLS and lower layer protocols are modelled by a single H.248 stream; and</w:t>
      </w:r>
    </w:p>
    <w:p w:rsidR="0098697A" w:rsidRPr="00097689" w:rsidRDefault="0098697A" w:rsidP="0098697A">
      <w:pPr>
        <w:pStyle w:val="B2"/>
      </w:pPr>
      <w:r w:rsidRPr="00097689">
        <w:rPr>
          <w:lang w:eastAsia="zh-CN"/>
        </w:rPr>
        <w:t>d)</w:t>
      </w:r>
      <w:r w:rsidRPr="00097689">
        <w:rPr>
          <w:lang w:eastAsia="zh-CN"/>
        </w:rPr>
        <w:tab/>
        <w:t>there is only one single CLUE data channel per</w:t>
      </w:r>
      <w:r w:rsidRPr="00097689">
        <w:rPr>
          <w:rFonts w:hint="eastAsia"/>
          <w:lang w:eastAsia="zh-CN"/>
        </w:rPr>
        <w:t xml:space="preserve"> SCTP association</w:t>
      </w:r>
      <w:r w:rsidRPr="00097689">
        <w:rPr>
          <w:lang w:eastAsia="zh-CN"/>
        </w:rPr>
        <w:t>, hence a single SCTP stream only;</w:t>
      </w:r>
    </w:p>
    <w:p w:rsidR="0098697A" w:rsidRPr="00097689" w:rsidRDefault="0098697A" w:rsidP="0098697A">
      <w:pPr>
        <w:pStyle w:val="B10"/>
      </w:pPr>
      <w:r w:rsidRPr="00097689">
        <w:rPr>
          <w:rFonts w:hint="eastAsia"/>
        </w:rPr>
        <w:t>2</w:t>
      </w:r>
      <w:r w:rsidRPr="00097689">
        <w:t>)</w:t>
      </w:r>
      <w:r w:rsidRPr="00097689">
        <w:tab/>
        <w:t>Regarding the transport protocol stack:</w:t>
      </w:r>
    </w:p>
    <w:p w:rsidR="0098697A" w:rsidRPr="00097689" w:rsidRDefault="0098697A" w:rsidP="0098697A">
      <w:pPr>
        <w:pStyle w:val="B2"/>
      </w:pPr>
      <w:r w:rsidRPr="00097689">
        <w:t>a)</w:t>
      </w:r>
      <w:r w:rsidRPr="00097689">
        <w:tab/>
        <w:t>the L4 protocol is always "UDP";</w:t>
      </w:r>
    </w:p>
    <w:p w:rsidR="0098697A" w:rsidRPr="00097689" w:rsidRDefault="0098697A" w:rsidP="0098697A">
      <w:pPr>
        <w:pStyle w:val="NO"/>
      </w:pPr>
      <w:r w:rsidRPr="00097689">
        <w:t>NOTE 1:</w:t>
      </w:r>
      <w:r w:rsidRPr="00097689">
        <w:tab/>
        <w:t>Any switchover to or alternative usage of "TCP" (due to possible NAT traversal issues) is out of scope</w:t>
      </w:r>
      <w:r w:rsidRPr="00097689">
        <w:rPr>
          <w:rFonts w:hint="eastAsia"/>
        </w:rPr>
        <w:t>.</w:t>
      </w:r>
      <w:r w:rsidRPr="00097689">
        <w:t xml:space="preserve"> The option of DTLS-over-TCP is not supported (despite the fact that the CLUE data channel is based on the framework of WebRTC data channels)</w:t>
      </w:r>
      <w:r w:rsidRPr="00097689">
        <w:rPr>
          <w:rFonts w:hint="eastAsia"/>
        </w:rPr>
        <w:t>.</w:t>
      </w:r>
    </w:p>
    <w:p w:rsidR="0098697A" w:rsidRPr="00097689" w:rsidRDefault="0098697A" w:rsidP="0098697A">
      <w:pPr>
        <w:pStyle w:val="B10"/>
      </w:pPr>
      <w:r w:rsidRPr="00097689">
        <w:rPr>
          <w:rFonts w:hint="eastAsia"/>
          <w:lang w:eastAsia="zh-CN"/>
        </w:rPr>
        <w:t>3</w:t>
      </w:r>
      <w:r w:rsidRPr="00097689">
        <w:t>)</w:t>
      </w:r>
      <w:r w:rsidRPr="00097689">
        <w:tab/>
        <w:t>For the protocol termination of SCTP in the MRFP</w:t>
      </w:r>
      <w:r w:rsidRPr="00097689">
        <w:rPr>
          <w:rFonts w:hint="eastAsia"/>
          <w:lang w:eastAsia="zh-CN"/>
        </w:rPr>
        <w:t>:</w:t>
      </w:r>
    </w:p>
    <w:p w:rsidR="0098697A" w:rsidRPr="00097689" w:rsidRDefault="0098697A" w:rsidP="0098697A">
      <w:pPr>
        <w:pStyle w:val="B2"/>
      </w:pPr>
      <w:r w:rsidRPr="00097689">
        <w:t>a)</w:t>
      </w:r>
      <w:r w:rsidRPr="00097689">
        <w:tab/>
        <w:t xml:space="preserve">the protocol parameter configuration for the SCTP is done via configuration management or default value settings, apart from the information elements (specified in </w:t>
      </w:r>
      <w:r w:rsidR="00097689">
        <w:t>clause</w:t>
      </w:r>
      <w:r w:rsidRPr="00097689">
        <w:t> 5.22.3) which are signalled between the MRFC and the MRFP using the SDP for SCTP;</w:t>
      </w:r>
    </w:p>
    <w:p w:rsidR="0098697A" w:rsidRPr="00097689" w:rsidRDefault="0098697A" w:rsidP="0098697A">
      <w:pPr>
        <w:pStyle w:val="B10"/>
      </w:pPr>
      <w:r w:rsidRPr="00097689">
        <w:rPr>
          <w:rFonts w:hint="eastAsia"/>
          <w:lang w:eastAsia="zh-CN"/>
        </w:rPr>
        <w:lastRenderedPageBreak/>
        <w:t>4</w:t>
      </w:r>
      <w:r w:rsidRPr="00097689">
        <w:t>)</w:t>
      </w:r>
      <w:r w:rsidRPr="00097689">
        <w:tab/>
        <w:t xml:space="preserve">Regarding the </w:t>
      </w:r>
      <w:r w:rsidRPr="00097689">
        <w:rPr>
          <w:lang w:eastAsia="zh-CN"/>
        </w:rPr>
        <w:t>establishment procedures for DTLS and SCTP:</w:t>
      </w:r>
    </w:p>
    <w:p w:rsidR="0098697A" w:rsidRPr="00097689" w:rsidRDefault="0098697A" w:rsidP="0098697A">
      <w:pPr>
        <w:pStyle w:val="B2"/>
      </w:pPr>
      <w:r w:rsidRPr="00097689">
        <w:t>a)</w:t>
      </w:r>
      <w:r w:rsidRPr="00097689">
        <w:tab/>
        <w:t>the establishment of a SCTP association is tightly coupled to the successful establishment of the underlying DTLS session/connection;</w:t>
      </w:r>
    </w:p>
    <w:p w:rsidR="0098697A" w:rsidRPr="00097689" w:rsidRDefault="0098697A" w:rsidP="0098697A">
      <w:pPr>
        <w:pStyle w:val="B2"/>
      </w:pPr>
      <w:r w:rsidRPr="00097689">
        <w:t>b)</w:t>
      </w:r>
      <w:r w:rsidRPr="00097689">
        <w:tab/>
        <w:t xml:space="preserve">only </w:t>
      </w:r>
      <w:r w:rsidRPr="00097689">
        <w:rPr>
          <w:lang w:eastAsia="zh-CN"/>
        </w:rPr>
        <w:t xml:space="preserve">an </w:t>
      </w:r>
      <w:r w:rsidRPr="00097689">
        <w:rPr>
          <w:i/>
          <w:lang w:eastAsia="zh-CN"/>
        </w:rPr>
        <w:t>immediate</w:t>
      </w:r>
      <w:r w:rsidRPr="00097689">
        <w:rPr>
          <w:lang w:eastAsia="zh-CN"/>
        </w:rPr>
        <w:t xml:space="preserve"> SCTP establishment is supported;</w:t>
      </w:r>
    </w:p>
    <w:p w:rsidR="0098697A" w:rsidRPr="00097689" w:rsidRDefault="0098697A" w:rsidP="0098697A">
      <w:pPr>
        <w:pStyle w:val="NO"/>
      </w:pPr>
      <w:r w:rsidRPr="00097689">
        <w:t>NOTE 2:</w:t>
      </w:r>
      <w:r w:rsidRPr="00097689">
        <w:tab/>
      </w:r>
      <w:r w:rsidRPr="00097689">
        <w:rPr>
          <w:lang w:eastAsia="zh-CN"/>
        </w:rPr>
        <w:t xml:space="preserve">Hence, an </w:t>
      </w:r>
      <w:r w:rsidRPr="00097689">
        <w:rPr>
          <w:i/>
          <w:lang w:eastAsia="zh-CN"/>
        </w:rPr>
        <w:t>explicit information</w:t>
      </w:r>
      <w:r w:rsidRPr="00097689">
        <w:rPr>
          <w:lang w:eastAsia="zh-CN"/>
        </w:rPr>
        <w:t xml:space="preserve"> element for triggering the sending of an outgoing SCTP establishment request is not required</w:t>
      </w:r>
      <w:r w:rsidRPr="00097689">
        <w:rPr>
          <w:rFonts w:hint="eastAsia"/>
          <w:lang w:eastAsia="zh-CN"/>
        </w:rPr>
        <w:t>.</w:t>
      </w:r>
    </w:p>
    <w:p w:rsidR="0098697A" w:rsidRPr="00097689" w:rsidRDefault="0098697A" w:rsidP="0098697A">
      <w:pPr>
        <w:pStyle w:val="B2"/>
      </w:pPr>
      <w:r w:rsidRPr="00097689">
        <w:t>c)</w:t>
      </w:r>
      <w:r w:rsidRPr="00097689">
        <w:tab/>
        <w:t>t</w:t>
      </w:r>
      <w:r w:rsidRPr="00097689">
        <w:rPr>
          <w:lang w:eastAsia="zh-CN"/>
        </w:rPr>
        <w:t>he MRFP will immediately send an outgoing SCTP establishment request (SCTP INIT) when DTLS layer connectivity is available, if the MRFP did not already receive an incoming SCTP establishment request;</w:t>
      </w:r>
    </w:p>
    <w:p w:rsidR="0098697A" w:rsidRPr="00097689" w:rsidRDefault="0098697A" w:rsidP="0098697A">
      <w:pPr>
        <w:pStyle w:val="B10"/>
      </w:pPr>
      <w:r w:rsidRPr="00097689">
        <w:t>5)</w:t>
      </w:r>
      <w:r w:rsidRPr="00097689">
        <w:tab/>
        <w:t>Regarding the procedure for closing the CLUE data channel:</w:t>
      </w:r>
    </w:p>
    <w:p w:rsidR="0098697A" w:rsidRPr="00097689" w:rsidRDefault="0098697A" w:rsidP="0098697A">
      <w:pPr>
        <w:pStyle w:val="NO"/>
      </w:pPr>
      <w:r w:rsidRPr="00097689">
        <w:t>NOTE 3:</w:t>
      </w:r>
      <w:r w:rsidRPr="00097689">
        <w:tab/>
        <w:t>The closure procedure according to clause 3.3.6 of IETF draft-ietf-clue-datachannel</w:t>
      </w:r>
      <w:r w:rsidRPr="00097689">
        <w:rPr>
          <w:lang w:val="en-US"/>
        </w:rPr>
        <w:t> </w:t>
      </w:r>
      <w:r w:rsidRPr="00097689">
        <w:t>[49] is not supported</w:t>
      </w:r>
      <w:r w:rsidRPr="00097689">
        <w:rPr>
          <w:lang w:eastAsia="zh-CN"/>
        </w:rPr>
        <w:t xml:space="preserve"> (because t</w:t>
      </w:r>
      <w:r w:rsidRPr="00097689">
        <w:t>he correspondent "SCTP reset message" cannot be explicitly triggered by the MRFC.</w:t>
      </w:r>
    </w:p>
    <w:p w:rsidR="0098697A" w:rsidRPr="00097689" w:rsidRDefault="0098697A" w:rsidP="0098697A">
      <w:pPr>
        <w:pStyle w:val="B2"/>
      </w:pPr>
      <w:r w:rsidRPr="00097689">
        <w:t>a)</w:t>
      </w:r>
      <w:r w:rsidRPr="00097689">
        <w:tab/>
        <w:t>the MRFP will deny during the SCTP association establishment phase the negotiation of SCTP extensions (such as the SCTP stream reset capability) in order to prevent their later usage for a closure procedure; and</w:t>
      </w:r>
    </w:p>
    <w:p w:rsidR="0098697A" w:rsidRPr="00097689" w:rsidRDefault="0098697A" w:rsidP="0098697A">
      <w:pPr>
        <w:pStyle w:val="B2"/>
      </w:pPr>
      <w:r w:rsidRPr="00097689">
        <w:t>b)</w:t>
      </w:r>
      <w:r w:rsidRPr="00097689">
        <w:tab/>
        <w:t xml:space="preserve">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 </w:t>
      </w:r>
    </w:p>
    <w:p w:rsidR="0098697A" w:rsidRPr="00097689" w:rsidRDefault="0098697A" w:rsidP="0098697A">
      <w:pPr>
        <w:pStyle w:val="B10"/>
      </w:pPr>
      <w:r w:rsidRPr="00097689">
        <w:rPr>
          <w:lang w:eastAsia="zh-CN"/>
        </w:rPr>
        <w:t>6</w:t>
      </w:r>
      <w:r w:rsidRPr="00097689">
        <w:t>)</w:t>
      </w:r>
      <w:r w:rsidRPr="00097689">
        <w:tab/>
        <w:t>s</w:t>
      </w:r>
      <w:r w:rsidRPr="00097689">
        <w:rPr>
          <w:lang w:eastAsia="zh-CN"/>
        </w:rPr>
        <w:t>ecurity aspects</w:t>
      </w:r>
      <w:r w:rsidRPr="00097689">
        <w:rPr>
          <w:rFonts w:hint="eastAsia"/>
          <w:lang w:eastAsia="zh-CN"/>
        </w:rPr>
        <w:t>:</w:t>
      </w:r>
    </w:p>
    <w:p w:rsidR="0098697A" w:rsidRPr="00097689" w:rsidRDefault="0098697A" w:rsidP="0098697A">
      <w:pPr>
        <w:pStyle w:val="B2"/>
      </w:pPr>
      <w:r w:rsidRPr="00097689">
        <w:t>a)</w:t>
      </w:r>
      <w:r w:rsidRPr="00097689">
        <w:tab/>
      </w:r>
      <w:r w:rsidRPr="00097689">
        <w:rPr>
          <w:lang w:eastAsia="zh-CN"/>
        </w:rPr>
        <w:t>incoming DTLS session/connection establishment request is not blocked; and</w:t>
      </w:r>
    </w:p>
    <w:p w:rsidR="0098697A" w:rsidRPr="00097689" w:rsidRDefault="0098697A" w:rsidP="0098697A">
      <w:pPr>
        <w:pStyle w:val="B2"/>
      </w:pPr>
      <w:r w:rsidRPr="00097689">
        <w:t>b)</w:t>
      </w:r>
      <w:r w:rsidRPr="00097689">
        <w:tab/>
      </w:r>
      <w:r w:rsidRPr="00097689">
        <w:rPr>
          <w:lang w:eastAsia="zh-CN"/>
        </w:rPr>
        <w:t>incoming SCTP association establishment request is not blocked</w:t>
      </w:r>
      <w:r w:rsidRPr="00097689">
        <w:rPr>
          <w:rFonts w:hint="eastAsia"/>
          <w:lang w:eastAsia="zh-CN"/>
        </w:rPr>
        <w:t>.</w:t>
      </w:r>
    </w:p>
    <w:p w:rsidR="0098697A" w:rsidRPr="00097689" w:rsidRDefault="0098697A" w:rsidP="0098697A">
      <w:pPr>
        <w:pStyle w:val="Heading3"/>
        <w:rPr>
          <w:lang w:eastAsia="zh-CN"/>
        </w:rPr>
      </w:pPr>
      <w:bookmarkStart w:id="133" w:name="_Toc485587431"/>
      <w:bookmarkStart w:id="134" w:name="_Toc57882442"/>
      <w:r w:rsidRPr="00097689">
        <w:rPr>
          <w:rFonts w:hint="eastAsia"/>
          <w:lang w:eastAsia="zh-CN"/>
        </w:rPr>
        <w:t>5.22.3</w:t>
      </w:r>
      <w:r w:rsidRPr="00097689">
        <w:tab/>
      </w:r>
      <w:r w:rsidRPr="00097689">
        <w:rPr>
          <w:rFonts w:hint="eastAsia"/>
          <w:lang w:eastAsia="zh-CN"/>
        </w:rPr>
        <w:t>CLUE d</w:t>
      </w:r>
      <w:r w:rsidRPr="00097689">
        <w:t>ata channel</w:t>
      </w:r>
      <w:r w:rsidRPr="00097689">
        <w:rPr>
          <w:rFonts w:hint="eastAsia"/>
          <w:lang w:eastAsia="zh-CN"/>
        </w:rPr>
        <w:t xml:space="preserve"> e</w:t>
      </w:r>
      <w:r w:rsidRPr="00097689">
        <w:rPr>
          <w:lang w:eastAsia="zh-CN"/>
        </w:rPr>
        <w:t>stablishment</w:t>
      </w:r>
      <w:bookmarkEnd w:id="133"/>
      <w:bookmarkEnd w:id="134"/>
    </w:p>
    <w:p w:rsidR="0098697A" w:rsidRPr="00097689" w:rsidRDefault="0098697A" w:rsidP="0098697A">
      <w:pPr>
        <w:rPr>
          <w:lang w:eastAsia="zh-CN"/>
        </w:rPr>
      </w:pPr>
      <w:r w:rsidRPr="00097689">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097689">
        <w:rPr>
          <w:lang w:val="en-US" w:eastAsia="zh-CN"/>
        </w:rPr>
        <w:t> </w:t>
      </w:r>
      <w:r w:rsidRPr="00097689">
        <w:rPr>
          <w:lang w:eastAsia="zh-CN"/>
        </w:rPr>
        <w:t>draft-ietf-mmusic-sctp-sdp</w:t>
      </w:r>
      <w:r w:rsidRPr="00097689">
        <w:rPr>
          <w:lang w:val="en-US" w:eastAsia="zh-CN"/>
        </w:rPr>
        <w:t> </w:t>
      </w:r>
      <w:r w:rsidRPr="00097689">
        <w:rPr>
          <w:lang w:eastAsia="zh-CN"/>
        </w:rPr>
        <w:t>[48]. The SDP describing an SCTP association over DTLS/UDP to be used to realize a CLUE data channel contains</w:t>
      </w:r>
      <w:r w:rsidRPr="00097689">
        <w:rPr>
          <w:rFonts w:hint="eastAsia"/>
          <w:lang w:eastAsia="zh-CN"/>
        </w:rPr>
        <w:t>:</w:t>
      </w:r>
    </w:p>
    <w:p w:rsidR="0098697A" w:rsidRPr="00097689" w:rsidRDefault="0098697A" w:rsidP="0098697A">
      <w:pPr>
        <w:pStyle w:val="B10"/>
      </w:pPr>
      <w:r w:rsidRPr="00097689">
        <w:t>-</w:t>
      </w:r>
      <w:r w:rsidRPr="00097689">
        <w:tab/>
        <w:t>"m=" line with "UDP/DTLS/SCTP" as transport protocol and UDP port;</w:t>
      </w:r>
    </w:p>
    <w:p w:rsidR="0098697A" w:rsidRPr="00097689" w:rsidRDefault="0098697A" w:rsidP="0098697A">
      <w:pPr>
        <w:pStyle w:val="B10"/>
        <w:rPr>
          <w:rFonts w:hint="eastAsia"/>
          <w:lang w:eastAsia="zh-CN"/>
        </w:rPr>
      </w:pPr>
      <w:r w:rsidRPr="00097689">
        <w:t>-</w:t>
      </w:r>
      <w:r w:rsidRPr="00097689">
        <w:tab/>
        <w:t>associated "sctp-port" and optional "max-message-size" attributes (see IETF draft-ietf-mmusic-sctp-sdp [48]); and</w:t>
      </w:r>
    </w:p>
    <w:p w:rsidR="0098697A" w:rsidRPr="00097689" w:rsidRDefault="0098697A" w:rsidP="0098697A">
      <w:pPr>
        <w:pStyle w:val="B10"/>
        <w:rPr>
          <w:rFonts w:hint="eastAsia"/>
          <w:lang w:eastAsia="zh-CN"/>
        </w:rPr>
      </w:pPr>
      <w:r w:rsidRPr="00097689">
        <w:t>-</w:t>
      </w:r>
      <w:r w:rsidRPr="00097689">
        <w:tab/>
        <w:t>associated "dcmap" attribute (specified in IETF</w:t>
      </w:r>
      <w:r w:rsidRPr="00097689">
        <w:rPr>
          <w:lang w:val="en-US"/>
        </w:rPr>
        <w:t> </w:t>
      </w:r>
      <w:r w:rsidRPr="00097689">
        <w:t>draft-</w:t>
      </w:r>
      <w:r w:rsidRPr="00097689">
        <w:rPr>
          <w:rFonts w:hint="eastAsia"/>
          <w:lang w:eastAsia="zh-CN"/>
        </w:rPr>
        <w:t>ietf</w:t>
      </w:r>
      <w:r w:rsidRPr="00097689">
        <w:t>-mmusic-data-channel-sdpneg</w:t>
      </w:r>
      <w:r w:rsidRPr="00097689">
        <w:rPr>
          <w:lang w:val="en-US"/>
        </w:rPr>
        <w:t> </w:t>
      </w:r>
      <w:r w:rsidRPr="00097689">
        <w:t>[50]) with a "stream-id" parameter set to a value of the used SCTP stream and a subprotocol parameter set to "CLUE" as specified in IETF</w:t>
      </w:r>
      <w:r w:rsidRPr="00097689">
        <w:rPr>
          <w:lang w:val="en-US"/>
        </w:rPr>
        <w:t> </w:t>
      </w:r>
      <w:r w:rsidRPr="00097689">
        <w:t>draft-ietf-clue-datachannel</w:t>
      </w:r>
      <w:r w:rsidRPr="00097689">
        <w:rPr>
          <w:lang w:val="en-US"/>
        </w:rPr>
        <w:t> </w:t>
      </w:r>
      <w:r w:rsidRPr="00097689">
        <w:t>[49]</w:t>
      </w:r>
      <w:r w:rsidRPr="00097689">
        <w:rPr>
          <w:rFonts w:hint="eastAsia"/>
          <w:lang w:eastAsia="zh-CN"/>
        </w:rPr>
        <w:t>.</w:t>
      </w:r>
    </w:p>
    <w:p w:rsidR="0098697A" w:rsidRPr="00097689" w:rsidRDefault="0098697A" w:rsidP="0098697A">
      <w:pPr>
        <w:pStyle w:val="NO"/>
      </w:pPr>
      <w:r w:rsidRPr="00097689">
        <w:t>NOTE:</w:t>
      </w:r>
      <w:r w:rsidRPr="00097689">
        <w:tab/>
      </w:r>
      <w:r w:rsidRPr="00097689">
        <w:rPr>
          <w:lang w:eastAsia="zh-CN"/>
        </w:rPr>
        <w:t>IETF</w:t>
      </w:r>
      <w:r w:rsidRPr="00097689">
        <w:rPr>
          <w:lang w:val="en-US" w:eastAsia="zh-CN"/>
        </w:rPr>
        <w:t> </w:t>
      </w:r>
      <w:r w:rsidRPr="00097689">
        <w:rPr>
          <w:lang w:eastAsia="zh-CN"/>
        </w:rPr>
        <w:t>draft-ietf-mmusic-sctp-sdp</w:t>
      </w:r>
      <w:r w:rsidRPr="00097689">
        <w:rPr>
          <w:lang w:val="en-US" w:eastAsia="zh-CN"/>
        </w:rPr>
        <w:t> </w:t>
      </w:r>
      <w:r w:rsidRPr="00097689">
        <w:rPr>
          <w:lang w:eastAsia="zh-CN"/>
        </w:rPr>
        <w:t xml:space="preserve">[48] specifies </w:t>
      </w:r>
      <w:r w:rsidRPr="00097689">
        <w:t>that in case of UDP/DTLS/SCTP or TCP/DTLS/SCTP, each endpoint MUST associate an SDP "tls-id" attribute with the m-line, following the procedures in IETF draft-ietf-mmusic-dtls-sdp. However, in the present release IETF draft-ietf-mmusic-dtls-sdp and thus the SDP "tls-id" attribute are not supported.</w:t>
      </w:r>
    </w:p>
    <w:p w:rsidR="0098697A" w:rsidRPr="00097689" w:rsidRDefault="0098697A" w:rsidP="0098697A">
      <w:pPr>
        <w:rPr>
          <w:lang w:eastAsia="zh-CN"/>
        </w:rPr>
      </w:pPr>
      <w:r w:rsidRPr="00097689">
        <w:rPr>
          <w:rFonts w:hint="eastAsia"/>
          <w:lang w:eastAsia="zh-CN"/>
        </w:rPr>
        <w:t>For the</w:t>
      </w:r>
      <w:r w:rsidRPr="00097689">
        <w:t xml:space="preserve"> media line </w:t>
      </w:r>
      <w:r w:rsidRPr="00097689">
        <w:rPr>
          <w:rFonts w:hint="eastAsia"/>
          <w:lang w:eastAsia="zh-CN"/>
        </w:rPr>
        <w:t xml:space="preserve">with </w:t>
      </w:r>
      <w:r w:rsidRPr="00097689">
        <w:t>"</w:t>
      </w:r>
      <w:r w:rsidRPr="00097689">
        <w:rPr>
          <w:rFonts w:hint="eastAsia"/>
          <w:lang w:eastAsia="zh-CN"/>
        </w:rPr>
        <w:t>UD</w:t>
      </w:r>
      <w:r w:rsidRPr="00097689">
        <w:t>P/</w:t>
      </w:r>
      <w:r w:rsidRPr="00097689">
        <w:rPr>
          <w:rFonts w:hint="eastAsia"/>
          <w:lang w:eastAsia="zh-CN"/>
        </w:rPr>
        <w:t>D</w:t>
      </w:r>
      <w:r w:rsidRPr="00097689">
        <w:t>TLS/</w:t>
      </w:r>
      <w:r w:rsidRPr="00097689">
        <w:rPr>
          <w:rFonts w:hint="eastAsia"/>
          <w:lang w:eastAsia="zh-CN"/>
        </w:rPr>
        <w:t>SCT</w:t>
      </w:r>
      <w:r w:rsidRPr="00097689">
        <w:t>P" as transport protocol</w:t>
      </w:r>
      <w:r w:rsidRPr="00097689">
        <w:rPr>
          <w:rFonts w:hint="eastAsia"/>
          <w:lang w:eastAsia="zh-CN"/>
        </w:rPr>
        <w:t xml:space="preserve"> to be set up for a CLUE data channel, the MRFC:</w:t>
      </w:r>
    </w:p>
    <w:p w:rsidR="0098697A" w:rsidRPr="00097689" w:rsidRDefault="0098697A" w:rsidP="0098697A">
      <w:pPr>
        <w:pStyle w:val="B10"/>
      </w:pPr>
      <w:r w:rsidRPr="00097689">
        <w:t>-</w:t>
      </w:r>
      <w:r w:rsidRPr="00097689">
        <w:tab/>
      </w:r>
      <w:r w:rsidRPr="00097689">
        <w:rPr>
          <w:rFonts w:hint="eastAsia"/>
        </w:rPr>
        <w:t>shall send the remote UDP port and SCTP port to the MRFP</w:t>
      </w:r>
      <w:r w:rsidRPr="00097689">
        <w:t>;</w:t>
      </w:r>
    </w:p>
    <w:p w:rsidR="0098697A" w:rsidRPr="00097689" w:rsidRDefault="0098697A" w:rsidP="0098697A">
      <w:pPr>
        <w:pStyle w:val="B10"/>
        <w:rPr>
          <w:rFonts w:hint="eastAsia"/>
          <w:lang w:eastAsia="zh-CN"/>
        </w:rPr>
      </w:pPr>
      <w:r w:rsidRPr="00097689">
        <w:t>-</w:t>
      </w:r>
      <w:r w:rsidRPr="00097689">
        <w:tab/>
      </w:r>
      <w:r w:rsidRPr="00097689">
        <w:rPr>
          <w:rFonts w:hint="eastAsia"/>
        </w:rPr>
        <w:t xml:space="preserve">shall </w:t>
      </w:r>
      <w:r w:rsidRPr="00097689">
        <w:t>request</w:t>
      </w:r>
      <w:r w:rsidRPr="00097689">
        <w:rPr>
          <w:rFonts w:hint="eastAsia"/>
        </w:rPr>
        <w:t xml:space="preserve"> the local UDP port and SCTP port</w:t>
      </w:r>
      <w:r w:rsidRPr="00097689">
        <w:t xml:space="preserve"> from </w:t>
      </w:r>
      <w:r w:rsidRPr="00097689">
        <w:rPr>
          <w:rFonts w:hint="eastAsia"/>
        </w:rPr>
        <w:t>the MRFP;</w:t>
      </w:r>
    </w:p>
    <w:p w:rsidR="0098697A" w:rsidRPr="00097689" w:rsidRDefault="0098697A" w:rsidP="0098697A">
      <w:pPr>
        <w:pStyle w:val="B10"/>
        <w:rPr>
          <w:rFonts w:hint="eastAsia"/>
          <w:lang w:eastAsia="zh-CN"/>
        </w:rPr>
      </w:pPr>
      <w:r w:rsidRPr="00097689">
        <w:t>-</w:t>
      </w:r>
      <w:r w:rsidRPr="00097689">
        <w:tab/>
      </w:r>
      <w:r w:rsidRPr="00097689">
        <w:rPr>
          <w:rFonts w:hint="eastAsia"/>
        </w:rPr>
        <w:t xml:space="preserve">shall </w:t>
      </w:r>
      <w:r w:rsidRPr="00097689">
        <w:t xml:space="preserve">indicate the </w:t>
      </w:r>
      <w:r w:rsidRPr="00097689">
        <w:rPr>
          <w:rFonts w:hint="eastAsia"/>
          <w:lang w:eastAsia="zh-CN"/>
        </w:rPr>
        <w:t>MRFP</w:t>
      </w:r>
      <w:r w:rsidRPr="00097689">
        <w:t xml:space="preserve"> to start a </w:t>
      </w:r>
      <w:r w:rsidRPr="00097689">
        <w:rPr>
          <w:rFonts w:hint="eastAsia"/>
          <w:lang w:eastAsia="zh-CN"/>
        </w:rPr>
        <w:t>DTLS</w:t>
      </w:r>
      <w:r w:rsidRPr="00097689">
        <w:t xml:space="preserve"> bearer session establishment at the termination towards the SDP offerer</w:t>
      </w:r>
      <w:r w:rsidRPr="00097689">
        <w:rPr>
          <w:rFonts w:hint="eastAsia"/>
          <w:lang w:eastAsia="zh-CN"/>
        </w:rPr>
        <w:t>, if t</w:t>
      </w:r>
      <w:r w:rsidRPr="00097689">
        <w:rPr>
          <w:lang w:eastAsia="zh-CN"/>
        </w:rPr>
        <w:t xml:space="preserve">he </w:t>
      </w:r>
      <w:r w:rsidRPr="00097689">
        <w:rPr>
          <w:rFonts w:hint="eastAsia"/>
          <w:lang w:eastAsia="zh-CN"/>
        </w:rPr>
        <w:t xml:space="preserve">received </w:t>
      </w:r>
      <w:r w:rsidRPr="00097689">
        <w:rPr>
          <w:lang w:eastAsia="zh-CN"/>
        </w:rPr>
        <w:t xml:space="preserve">SDP </w:t>
      </w:r>
      <w:r w:rsidRPr="00097689">
        <w:rPr>
          <w:rFonts w:hint="eastAsia"/>
          <w:lang w:eastAsia="zh-CN"/>
        </w:rPr>
        <w:t>offere</w:t>
      </w:r>
      <w:r w:rsidRPr="00097689">
        <w:rPr>
          <w:lang w:eastAsia="zh-CN"/>
        </w:rPr>
        <w:t>r contains an "a=setup:passive" SDP attribute</w:t>
      </w:r>
      <w:r w:rsidRPr="00097689">
        <w:rPr>
          <w:rFonts w:hint="eastAsia"/>
        </w:rPr>
        <w:t>;</w:t>
      </w:r>
    </w:p>
    <w:p w:rsidR="0098697A" w:rsidRPr="00097689" w:rsidRDefault="0098697A" w:rsidP="0098697A">
      <w:pPr>
        <w:pStyle w:val="B10"/>
      </w:pPr>
      <w:r w:rsidRPr="00097689">
        <w:t>-</w:t>
      </w:r>
      <w:r w:rsidRPr="00097689">
        <w:tab/>
      </w:r>
      <w:r w:rsidRPr="00097689">
        <w:rPr>
          <w:rFonts w:hint="eastAsia"/>
        </w:rPr>
        <w:t xml:space="preserve">shall </w:t>
      </w:r>
      <w:r w:rsidRPr="00097689">
        <w:rPr>
          <w:rFonts w:hint="eastAsia"/>
          <w:lang w:eastAsia="zh-CN"/>
        </w:rPr>
        <w:t xml:space="preserve">send </w:t>
      </w:r>
      <w:r w:rsidRPr="00097689">
        <w:rPr>
          <w:rFonts w:hint="eastAsia"/>
        </w:rPr>
        <w:t xml:space="preserve">the </w:t>
      </w:r>
      <w:r w:rsidRPr="00097689">
        <w:t>dcmap-</w:t>
      </w:r>
      <w:r w:rsidRPr="00097689">
        <w:rPr>
          <w:rFonts w:hint="eastAsia"/>
          <w:lang w:eastAsia="zh-CN"/>
        </w:rPr>
        <w:t xml:space="preserve">stream-id parameter that is contained in the received SDP offer, indicating the actual SCTP stream identifier with the SCTP association </w:t>
      </w:r>
      <w:r w:rsidRPr="00097689">
        <w:rPr>
          <w:lang w:eastAsia="zh-CN"/>
        </w:rPr>
        <w:t xml:space="preserve">(over DTLS/UDP) </w:t>
      </w:r>
      <w:r w:rsidRPr="00097689">
        <w:rPr>
          <w:rFonts w:hint="eastAsia"/>
          <w:lang w:eastAsia="zh-CN"/>
        </w:rPr>
        <w:t>used to realize the CLUE data channel</w:t>
      </w:r>
      <w:r w:rsidRPr="00097689">
        <w:t>;</w:t>
      </w:r>
    </w:p>
    <w:p w:rsidR="0098697A" w:rsidRPr="00097689" w:rsidRDefault="0098697A" w:rsidP="0098697A">
      <w:pPr>
        <w:pStyle w:val="B10"/>
      </w:pPr>
      <w:r w:rsidRPr="00097689">
        <w:t>-</w:t>
      </w:r>
      <w:r w:rsidRPr="00097689">
        <w:tab/>
      </w:r>
      <w:r w:rsidRPr="00097689">
        <w:rPr>
          <w:rFonts w:hint="eastAsia"/>
        </w:rPr>
        <w:t xml:space="preserve">shall </w:t>
      </w:r>
      <w:r w:rsidRPr="00097689">
        <w:rPr>
          <w:rFonts w:hint="eastAsia"/>
          <w:lang w:eastAsia="zh-CN"/>
        </w:rPr>
        <w:t xml:space="preserve">send the subprotocol value of </w:t>
      </w:r>
      <w:r w:rsidRPr="00097689">
        <w:t>"</w:t>
      </w:r>
      <w:r w:rsidRPr="00097689">
        <w:rPr>
          <w:rFonts w:hint="eastAsia"/>
          <w:lang w:eastAsia="zh-CN"/>
        </w:rPr>
        <w:t>CLUE</w:t>
      </w:r>
      <w:r w:rsidRPr="00097689">
        <w:t>"</w:t>
      </w:r>
      <w:r w:rsidRPr="00097689">
        <w:rPr>
          <w:rFonts w:hint="eastAsia"/>
          <w:lang w:eastAsia="zh-CN"/>
        </w:rPr>
        <w:t xml:space="preserve">, </w:t>
      </w:r>
      <w:r w:rsidRPr="00097689">
        <w:rPr>
          <w:lang w:eastAsia="zh-CN"/>
        </w:rPr>
        <w:t>indicat</w:t>
      </w:r>
      <w:r w:rsidRPr="00097689">
        <w:rPr>
          <w:rFonts w:hint="eastAsia"/>
          <w:lang w:eastAsia="zh-CN"/>
        </w:rPr>
        <w:t>ing</w:t>
      </w:r>
      <w:r w:rsidRPr="00097689">
        <w:rPr>
          <w:lang w:eastAsia="zh-CN"/>
        </w:rPr>
        <w:t xml:space="preserve"> the protocol to </w:t>
      </w:r>
      <w:r w:rsidRPr="00097689">
        <w:rPr>
          <w:rFonts w:hint="eastAsia"/>
          <w:lang w:eastAsia="zh-CN"/>
        </w:rPr>
        <w:t xml:space="preserve">be </w:t>
      </w:r>
      <w:r w:rsidRPr="00097689">
        <w:rPr>
          <w:lang w:eastAsia="zh-CN"/>
        </w:rPr>
        <w:t>exchange</w:t>
      </w:r>
      <w:r w:rsidRPr="00097689">
        <w:rPr>
          <w:rFonts w:hint="eastAsia"/>
          <w:lang w:eastAsia="zh-CN"/>
        </w:rPr>
        <w:t>d</w:t>
      </w:r>
      <w:r w:rsidRPr="00097689">
        <w:rPr>
          <w:lang w:eastAsia="zh-CN"/>
        </w:rPr>
        <w:t xml:space="preserve"> via the data channel</w:t>
      </w:r>
      <w:r w:rsidRPr="00097689">
        <w:t>;</w:t>
      </w:r>
    </w:p>
    <w:p w:rsidR="0098697A" w:rsidRPr="00097689" w:rsidRDefault="0098697A" w:rsidP="0098697A">
      <w:pPr>
        <w:pStyle w:val="B10"/>
      </w:pPr>
      <w:r w:rsidRPr="00097689">
        <w:lastRenderedPageBreak/>
        <w:t>-</w:t>
      </w:r>
      <w:r w:rsidRPr="00097689">
        <w:tab/>
      </w:r>
      <w:r w:rsidRPr="00097689">
        <w:rPr>
          <w:rFonts w:hint="eastAsia"/>
        </w:rPr>
        <w:t xml:space="preserve">if the </w:t>
      </w:r>
      <w:r w:rsidRPr="00097689">
        <w:t>max-message-size</w:t>
      </w:r>
      <w:r w:rsidRPr="00097689">
        <w:rPr>
          <w:rFonts w:hint="eastAsia"/>
        </w:rPr>
        <w:t xml:space="preserve"> parameter is contained in the received SDP offer,</w:t>
      </w:r>
      <w:r w:rsidRPr="00097689">
        <w:t xml:space="preserve"> </w:t>
      </w:r>
      <w:r w:rsidRPr="00097689">
        <w:rPr>
          <w:rFonts w:hint="eastAsia"/>
        </w:rPr>
        <w:t xml:space="preserve">may </w:t>
      </w:r>
      <w:r w:rsidRPr="00097689">
        <w:rPr>
          <w:rFonts w:hint="eastAsia"/>
          <w:lang w:eastAsia="zh-CN"/>
        </w:rPr>
        <w:t>forward</w:t>
      </w:r>
      <w:r w:rsidRPr="00097689">
        <w:rPr>
          <w:rFonts w:hint="eastAsia"/>
        </w:rPr>
        <w:t xml:space="preserve"> the received </w:t>
      </w:r>
      <w:r w:rsidRPr="00097689">
        <w:t>max-message-size</w:t>
      </w:r>
      <w:r w:rsidRPr="00097689">
        <w:rPr>
          <w:rFonts w:hint="eastAsia"/>
        </w:rPr>
        <w:t xml:space="preserve"> parameter, indicating to the MRFP the </w:t>
      </w:r>
      <w:r w:rsidRPr="00097689">
        <w:t>ma</w:t>
      </w:r>
      <w:r w:rsidRPr="00097689">
        <w:rPr>
          <w:rFonts w:hint="eastAsia"/>
        </w:rPr>
        <w:t xml:space="preserve">ximum </w:t>
      </w:r>
      <w:r w:rsidRPr="00097689">
        <w:t>message</w:t>
      </w:r>
      <w:r w:rsidRPr="00097689">
        <w:rPr>
          <w:rFonts w:hint="eastAsia"/>
        </w:rPr>
        <w:t xml:space="preserve"> </w:t>
      </w:r>
      <w:r w:rsidRPr="00097689">
        <w:t>size</w:t>
      </w:r>
      <w:r w:rsidRPr="00097689">
        <w:rPr>
          <w:rFonts w:hint="eastAsia"/>
        </w:rPr>
        <w:t xml:space="preserve"> the served </w:t>
      </w:r>
      <w:r w:rsidRPr="00097689">
        <w:rPr>
          <w:rFonts w:hint="eastAsia"/>
          <w:lang w:eastAsia="zh-CN"/>
        </w:rPr>
        <w:t xml:space="preserve">TP </w:t>
      </w:r>
      <w:r w:rsidRPr="00097689">
        <w:rPr>
          <w:rFonts w:hint="eastAsia"/>
        </w:rPr>
        <w:t>UE is willing to accept</w:t>
      </w:r>
      <w:r w:rsidRPr="00097689">
        <w:t>;</w:t>
      </w:r>
    </w:p>
    <w:p w:rsidR="0098697A" w:rsidRPr="00097689" w:rsidRDefault="0098697A" w:rsidP="0098697A">
      <w:pPr>
        <w:pStyle w:val="B10"/>
        <w:rPr>
          <w:noProof/>
          <w:lang w:eastAsia="zh-CN"/>
        </w:rPr>
      </w:pPr>
      <w:r w:rsidRPr="00097689">
        <w:t>-</w:t>
      </w:r>
      <w:r w:rsidRPr="00097689">
        <w:tab/>
      </w:r>
      <w:r w:rsidRPr="00097689">
        <w:rPr>
          <w:rFonts w:hint="eastAsia"/>
        </w:rPr>
        <w:t xml:space="preserve">may </w:t>
      </w:r>
      <w:r w:rsidRPr="00097689">
        <w:t>request</w:t>
      </w:r>
      <w:r w:rsidRPr="00097689">
        <w:rPr>
          <w:rFonts w:hint="eastAsia"/>
        </w:rPr>
        <w:t xml:space="preserve"> the </w:t>
      </w:r>
      <w:r w:rsidRPr="00097689">
        <w:t>ma</w:t>
      </w:r>
      <w:r w:rsidRPr="00097689">
        <w:rPr>
          <w:rFonts w:hint="eastAsia"/>
        </w:rPr>
        <w:t xml:space="preserve">ximum </w:t>
      </w:r>
      <w:r w:rsidRPr="00097689">
        <w:t>message</w:t>
      </w:r>
      <w:r w:rsidRPr="00097689">
        <w:rPr>
          <w:rFonts w:hint="eastAsia"/>
        </w:rPr>
        <w:t xml:space="preserve"> </w:t>
      </w:r>
      <w:r w:rsidRPr="00097689">
        <w:t>size</w:t>
      </w:r>
      <w:r w:rsidRPr="00097689">
        <w:rPr>
          <w:rFonts w:hint="eastAsia"/>
        </w:rPr>
        <w:t xml:space="preserve"> the MRFP is willing to accept;</w:t>
      </w:r>
    </w:p>
    <w:p w:rsidR="0098697A" w:rsidRPr="00097689" w:rsidRDefault="0098697A" w:rsidP="0098697A">
      <w:pPr>
        <w:pStyle w:val="B10"/>
      </w:pPr>
      <w:r w:rsidRPr="00097689">
        <w:t>-</w:t>
      </w:r>
      <w:r w:rsidRPr="00097689">
        <w:tab/>
      </w:r>
      <w:r w:rsidRPr="00097689">
        <w:rPr>
          <w:rFonts w:hint="eastAsia"/>
        </w:rPr>
        <w:t xml:space="preserve">shall send the received </w:t>
      </w:r>
      <w:r w:rsidRPr="00097689">
        <w:rPr>
          <w:rFonts w:hint="eastAsia"/>
          <w:lang w:eastAsia="zh-CN"/>
        </w:rPr>
        <w:t xml:space="preserve">TP </w:t>
      </w:r>
      <w:r w:rsidRPr="00097689">
        <w:rPr>
          <w:rFonts w:hint="eastAsia"/>
        </w:rPr>
        <w:t xml:space="preserve">UE </w:t>
      </w:r>
      <w:r w:rsidRPr="00097689">
        <w:t xml:space="preserve">certificate fingerprint to the </w:t>
      </w:r>
      <w:r w:rsidRPr="00097689">
        <w:rPr>
          <w:rFonts w:hint="eastAsia"/>
        </w:rPr>
        <w:t>MRFP</w:t>
      </w:r>
      <w:r w:rsidRPr="00097689">
        <w:t xml:space="preserve"> </w:t>
      </w:r>
      <w:r w:rsidRPr="00097689">
        <w:rPr>
          <w:rFonts w:hint="eastAsia"/>
        </w:rPr>
        <w:t xml:space="preserve">that </w:t>
      </w:r>
      <w:r w:rsidRPr="00097689">
        <w:t>is</w:t>
      </w:r>
      <w:r w:rsidRPr="00097689">
        <w:rPr>
          <w:rFonts w:hint="eastAsia"/>
        </w:rPr>
        <w:t xml:space="preserve"> then</w:t>
      </w:r>
      <w:r w:rsidRPr="00097689">
        <w:t xml:space="preserve"> able to </w:t>
      </w:r>
      <w:r w:rsidRPr="00097689">
        <w:rPr>
          <w:rFonts w:hint="eastAsia"/>
        </w:rPr>
        <w:t>correlate</w:t>
      </w:r>
      <w:r w:rsidRPr="00097689">
        <w:t xml:space="preserve"> the fingerprint with</w:t>
      </w:r>
      <w:r w:rsidRPr="00097689">
        <w:rPr>
          <w:rFonts w:hint="eastAsia"/>
        </w:rPr>
        <w:t>in</w:t>
      </w:r>
      <w:r w:rsidRPr="00097689">
        <w:t xml:space="preserve"> </w:t>
      </w:r>
      <w:r w:rsidRPr="00097689">
        <w:rPr>
          <w:rFonts w:hint="eastAsia"/>
        </w:rPr>
        <w:t>the</w:t>
      </w:r>
      <w:r w:rsidRPr="00097689">
        <w:t xml:space="preserve"> </w:t>
      </w:r>
      <w:r w:rsidRPr="00097689">
        <w:rPr>
          <w:rFonts w:hint="eastAsia"/>
          <w:lang w:eastAsia="zh-CN"/>
        </w:rPr>
        <w:t xml:space="preserve">CLUE data channel </w:t>
      </w:r>
      <w:r w:rsidRPr="00097689">
        <w:t>uniquely; and</w:t>
      </w:r>
    </w:p>
    <w:p w:rsidR="0098697A" w:rsidRPr="00097689" w:rsidRDefault="0098697A" w:rsidP="0098697A">
      <w:pPr>
        <w:pStyle w:val="B10"/>
        <w:rPr>
          <w:rFonts w:hint="eastAsia"/>
          <w:noProof/>
          <w:lang w:eastAsia="zh-CN"/>
        </w:rPr>
      </w:pPr>
      <w:r w:rsidRPr="00097689">
        <w:t>-</w:t>
      </w:r>
      <w:r w:rsidRPr="00097689">
        <w:tab/>
      </w:r>
      <w:r w:rsidRPr="00097689">
        <w:rPr>
          <w:rFonts w:hint="eastAsia"/>
        </w:rPr>
        <w:t xml:space="preserve">shall </w:t>
      </w:r>
      <w:r w:rsidRPr="00097689">
        <w:t xml:space="preserve">request the certificate fingerprint from </w:t>
      </w:r>
      <w:r w:rsidRPr="00097689">
        <w:rPr>
          <w:rFonts w:hint="eastAsia"/>
        </w:rPr>
        <w:t>the MRFP, f</w:t>
      </w:r>
      <w:r w:rsidRPr="00097689">
        <w:t>or</w:t>
      </w:r>
      <w:r w:rsidRPr="00097689">
        <w:rPr>
          <w:rFonts w:hint="eastAsia"/>
        </w:rPr>
        <w:t xml:space="preserve"> the</w:t>
      </w:r>
      <w:r w:rsidRPr="00097689">
        <w:t xml:space="preserve"> "</w:t>
      </w:r>
      <w:r w:rsidRPr="00097689">
        <w:rPr>
          <w:rFonts w:hint="eastAsia"/>
        </w:rPr>
        <w:t>m=</w:t>
      </w:r>
      <w:r w:rsidRPr="00097689">
        <w:t>"</w:t>
      </w:r>
      <w:r w:rsidRPr="00097689">
        <w:rPr>
          <w:rFonts w:hint="eastAsia"/>
        </w:rPr>
        <w:t xml:space="preserve"> line</w:t>
      </w:r>
      <w:r w:rsidRPr="00097689">
        <w:t xml:space="preserve"> to be transported between the </w:t>
      </w:r>
      <w:r w:rsidRPr="00097689">
        <w:rPr>
          <w:rFonts w:hint="eastAsia"/>
        </w:rPr>
        <w:t xml:space="preserve">served </w:t>
      </w:r>
      <w:r w:rsidRPr="00097689">
        <w:rPr>
          <w:rFonts w:hint="eastAsia"/>
          <w:lang w:eastAsia="zh-CN"/>
        </w:rPr>
        <w:t xml:space="preserve">TP </w:t>
      </w:r>
      <w:r w:rsidRPr="00097689">
        <w:rPr>
          <w:rFonts w:hint="eastAsia"/>
        </w:rPr>
        <w:t>UE</w:t>
      </w:r>
      <w:r w:rsidRPr="00097689">
        <w:t xml:space="preserve"> and the </w:t>
      </w:r>
      <w:r w:rsidRPr="00097689">
        <w:rPr>
          <w:rFonts w:hint="eastAsia"/>
        </w:rPr>
        <w:t>MRFP</w:t>
      </w:r>
      <w:r w:rsidRPr="00097689">
        <w:t xml:space="preserve"> using </w:t>
      </w:r>
      <w:r w:rsidRPr="00097689">
        <w:rPr>
          <w:rFonts w:hint="eastAsia"/>
          <w:lang w:eastAsia="zh-CN"/>
        </w:rPr>
        <w:t xml:space="preserve">CLUE </w:t>
      </w:r>
      <w:r w:rsidRPr="00097689">
        <w:t>data channel.</w:t>
      </w:r>
    </w:p>
    <w:p w:rsidR="0098697A" w:rsidRPr="00097689" w:rsidRDefault="0098697A" w:rsidP="0098697A">
      <w:pPr>
        <w:rPr>
          <w:lang w:eastAsia="zh-CN"/>
        </w:rPr>
      </w:pPr>
      <w:r w:rsidRPr="00097689">
        <w:rPr>
          <w:rFonts w:hint="eastAsia"/>
          <w:lang w:eastAsia="zh-CN"/>
        </w:rPr>
        <w:t>For the</w:t>
      </w:r>
      <w:r w:rsidRPr="00097689">
        <w:t xml:space="preserve"> media line </w:t>
      </w:r>
      <w:r w:rsidRPr="00097689">
        <w:rPr>
          <w:rFonts w:hint="eastAsia"/>
          <w:lang w:eastAsia="zh-CN"/>
        </w:rPr>
        <w:t xml:space="preserve">with </w:t>
      </w:r>
      <w:r w:rsidRPr="00097689">
        <w:t>"</w:t>
      </w:r>
      <w:r w:rsidRPr="00097689">
        <w:rPr>
          <w:rFonts w:hint="eastAsia"/>
          <w:lang w:eastAsia="zh-CN"/>
        </w:rPr>
        <w:t>UD</w:t>
      </w:r>
      <w:r w:rsidRPr="00097689">
        <w:t>P/</w:t>
      </w:r>
      <w:r w:rsidRPr="00097689">
        <w:rPr>
          <w:rFonts w:hint="eastAsia"/>
          <w:lang w:eastAsia="zh-CN"/>
        </w:rPr>
        <w:t>D</w:t>
      </w:r>
      <w:r w:rsidRPr="00097689">
        <w:t>TLS/</w:t>
      </w:r>
      <w:r w:rsidRPr="00097689">
        <w:rPr>
          <w:rFonts w:hint="eastAsia"/>
          <w:lang w:eastAsia="zh-CN"/>
        </w:rPr>
        <w:t>SCT</w:t>
      </w:r>
      <w:r w:rsidRPr="00097689">
        <w:t>P" as transport protocol</w:t>
      </w:r>
      <w:r w:rsidRPr="00097689">
        <w:rPr>
          <w:rFonts w:hint="eastAsia"/>
          <w:lang w:eastAsia="zh-CN"/>
        </w:rPr>
        <w:t xml:space="preserve"> to be set up for a CLUE data channel, the MRFP shall:</w:t>
      </w:r>
    </w:p>
    <w:p w:rsidR="0098697A" w:rsidRPr="00097689" w:rsidRDefault="0098697A" w:rsidP="0098697A">
      <w:pPr>
        <w:pStyle w:val="B10"/>
        <w:rPr>
          <w:rFonts w:hint="eastAsia"/>
          <w:lang w:eastAsia="zh-CN"/>
        </w:rPr>
      </w:pPr>
      <w:r w:rsidRPr="00097689">
        <w:t>-</w:t>
      </w:r>
      <w:r w:rsidRPr="00097689">
        <w:tab/>
      </w:r>
      <w:r w:rsidRPr="00097689">
        <w:rPr>
          <w:rFonts w:hint="eastAsia"/>
          <w:lang w:eastAsia="zh-CN"/>
        </w:rPr>
        <w:t>allocate</w:t>
      </w:r>
      <w:r w:rsidRPr="00097689">
        <w:rPr>
          <w:rFonts w:hint="eastAsia"/>
        </w:rPr>
        <w:t xml:space="preserve"> the local UDP port and SCTP port</w:t>
      </w:r>
      <w:r w:rsidRPr="00097689">
        <w:rPr>
          <w:rFonts w:hint="eastAsia"/>
          <w:lang w:eastAsia="zh-CN"/>
        </w:rPr>
        <w:t xml:space="preserve">, and send them to </w:t>
      </w:r>
      <w:r w:rsidRPr="00097689">
        <w:rPr>
          <w:rFonts w:hint="eastAsia"/>
        </w:rPr>
        <w:t>the MRF</w:t>
      </w:r>
      <w:r w:rsidRPr="00097689">
        <w:rPr>
          <w:rFonts w:hint="eastAsia"/>
          <w:lang w:eastAsia="zh-CN"/>
        </w:rPr>
        <w:t>C</w:t>
      </w:r>
      <w:r w:rsidRPr="00097689">
        <w:rPr>
          <w:rFonts w:hint="eastAsia"/>
        </w:rPr>
        <w:t>;</w:t>
      </w:r>
    </w:p>
    <w:p w:rsidR="0098697A" w:rsidRPr="00097689" w:rsidRDefault="0098697A" w:rsidP="0098697A">
      <w:pPr>
        <w:pStyle w:val="B10"/>
        <w:rPr>
          <w:lang w:val="en-US"/>
        </w:rPr>
      </w:pPr>
      <w:r w:rsidRPr="00097689">
        <w:rPr>
          <w:lang w:val="en-US"/>
        </w:rPr>
        <w:t>-</w:t>
      </w:r>
      <w:r w:rsidRPr="00097689">
        <w:rPr>
          <w:lang w:val="en-US"/>
        </w:rPr>
        <w:tab/>
        <w:t>w</w:t>
      </w:r>
      <w:r w:rsidRPr="00097689">
        <w:t xml:space="preserve">hen being instructed to start the </w:t>
      </w:r>
      <w:r w:rsidRPr="00097689">
        <w:rPr>
          <w:rFonts w:hint="eastAsia"/>
          <w:lang w:eastAsia="zh-CN"/>
        </w:rPr>
        <w:t>D</w:t>
      </w:r>
      <w:r w:rsidRPr="00097689">
        <w:t>TLS bearer session setup</w:t>
      </w:r>
      <w:r w:rsidRPr="00097689">
        <w:rPr>
          <w:lang w:val="en-US"/>
        </w:rPr>
        <w:t xml:space="preserve">, act as a </w:t>
      </w:r>
      <w:r w:rsidRPr="00097689">
        <w:rPr>
          <w:rFonts w:hint="eastAsia"/>
          <w:lang w:val="en-US" w:eastAsia="zh-CN"/>
        </w:rPr>
        <w:t>D</w:t>
      </w:r>
      <w:r w:rsidRPr="00097689">
        <w:rPr>
          <w:lang w:val="en-US"/>
        </w:rPr>
        <w:t xml:space="preserve">TLS client and establish the </w:t>
      </w:r>
      <w:r w:rsidRPr="00097689">
        <w:rPr>
          <w:rFonts w:hint="eastAsia"/>
          <w:lang w:val="en-US" w:eastAsia="zh-CN"/>
        </w:rPr>
        <w:t>D</w:t>
      </w:r>
      <w:r w:rsidRPr="00097689">
        <w:rPr>
          <w:lang w:val="en-US"/>
        </w:rPr>
        <w:t xml:space="preserve">TLS </w:t>
      </w:r>
      <w:r w:rsidRPr="00097689">
        <w:t xml:space="preserve">bearer </w:t>
      </w:r>
      <w:r w:rsidRPr="00097689">
        <w:rPr>
          <w:lang w:val="en-US"/>
        </w:rPr>
        <w:t>session;</w:t>
      </w:r>
    </w:p>
    <w:p w:rsidR="0098697A" w:rsidRPr="00097689" w:rsidRDefault="0098697A" w:rsidP="0098697A">
      <w:pPr>
        <w:pStyle w:val="B10"/>
        <w:rPr>
          <w:noProof/>
          <w:lang w:eastAsia="zh-CN"/>
        </w:rPr>
      </w:pPr>
      <w:r w:rsidRPr="00097689">
        <w:t>-</w:t>
      </w:r>
      <w:r w:rsidRPr="00097689">
        <w:tab/>
      </w:r>
      <w:r w:rsidRPr="00097689">
        <w:rPr>
          <w:rFonts w:hint="eastAsia"/>
          <w:lang w:eastAsia="zh-CN"/>
        </w:rPr>
        <w:t>if it is requested from the MRFC, set</w:t>
      </w:r>
      <w:r w:rsidRPr="00097689">
        <w:rPr>
          <w:rFonts w:hint="eastAsia"/>
        </w:rPr>
        <w:t xml:space="preserve"> the </w:t>
      </w:r>
      <w:r w:rsidRPr="00097689">
        <w:t>ma</w:t>
      </w:r>
      <w:r w:rsidRPr="00097689">
        <w:rPr>
          <w:rFonts w:hint="eastAsia"/>
        </w:rPr>
        <w:t xml:space="preserve">ximum </w:t>
      </w:r>
      <w:r w:rsidRPr="00097689">
        <w:t>message</w:t>
      </w:r>
      <w:r w:rsidRPr="00097689">
        <w:rPr>
          <w:rFonts w:hint="eastAsia"/>
        </w:rPr>
        <w:t xml:space="preserve"> </w:t>
      </w:r>
      <w:r w:rsidRPr="00097689">
        <w:t>size</w:t>
      </w:r>
      <w:r w:rsidRPr="00097689">
        <w:rPr>
          <w:rFonts w:hint="eastAsia"/>
          <w:lang w:eastAsia="zh-CN"/>
        </w:rPr>
        <w:t xml:space="preserve"> that is</w:t>
      </w:r>
      <w:r w:rsidRPr="00097689">
        <w:rPr>
          <w:rFonts w:hint="eastAsia"/>
        </w:rPr>
        <w:t xml:space="preserve"> accept</w:t>
      </w:r>
      <w:r w:rsidRPr="00097689">
        <w:rPr>
          <w:rFonts w:hint="eastAsia"/>
          <w:lang w:eastAsia="zh-CN"/>
        </w:rPr>
        <w:t>able for the CLUE data channel and send it to the MRFC</w:t>
      </w:r>
      <w:r w:rsidRPr="00097689">
        <w:rPr>
          <w:rFonts w:hint="eastAsia"/>
        </w:rPr>
        <w:t>;</w:t>
      </w:r>
    </w:p>
    <w:p w:rsidR="0098697A" w:rsidRPr="00097689" w:rsidRDefault="0098697A" w:rsidP="0098697A">
      <w:pPr>
        <w:pStyle w:val="B10"/>
      </w:pPr>
      <w:r w:rsidRPr="00097689">
        <w:t>-</w:t>
      </w:r>
      <w:r w:rsidRPr="00097689">
        <w:tab/>
        <w:t xml:space="preserve">upon request from the </w:t>
      </w:r>
      <w:r w:rsidRPr="00097689">
        <w:rPr>
          <w:rFonts w:hint="eastAsia"/>
          <w:lang w:eastAsia="zh-CN"/>
        </w:rPr>
        <w:t>MRFC</w:t>
      </w:r>
      <w:r w:rsidRPr="00097689">
        <w:t xml:space="preserve">, select an own certificate for the </w:t>
      </w:r>
      <w:r w:rsidRPr="00097689">
        <w:rPr>
          <w:rFonts w:hint="eastAsia"/>
          <w:lang w:eastAsia="zh-CN"/>
        </w:rPr>
        <w:t>CLUE data channel</w:t>
      </w:r>
      <w:r w:rsidRPr="00097689">
        <w:t xml:space="preserve">, and send the fingerprint of the own certificate to the </w:t>
      </w:r>
      <w:r w:rsidRPr="00097689">
        <w:rPr>
          <w:rFonts w:hint="eastAsia"/>
          <w:lang w:eastAsia="zh-CN"/>
        </w:rPr>
        <w:t>MRFC</w:t>
      </w:r>
      <w:r w:rsidRPr="00097689">
        <w:t xml:space="preserve">;  </w:t>
      </w:r>
    </w:p>
    <w:p w:rsidR="0098697A" w:rsidRPr="00097689" w:rsidRDefault="0098697A" w:rsidP="0098697A">
      <w:pPr>
        <w:pStyle w:val="B10"/>
      </w:pPr>
      <w:r w:rsidRPr="00097689">
        <w:t>-</w:t>
      </w:r>
      <w:r w:rsidRPr="00097689">
        <w:tab/>
        <w:t xml:space="preserve">uniquely associate the certificate fingerprint received from the </w:t>
      </w:r>
      <w:r w:rsidRPr="00097689">
        <w:rPr>
          <w:rFonts w:hint="eastAsia"/>
          <w:lang w:eastAsia="zh-CN"/>
        </w:rPr>
        <w:t>MRFC</w:t>
      </w:r>
      <w:r w:rsidRPr="00097689">
        <w:t xml:space="preserve"> with the corresponding </w:t>
      </w:r>
      <w:r w:rsidRPr="00097689">
        <w:rPr>
          <w:rFonts w:hint="eastAsia"/>
          <w:lang w:eastAsia="zh-CN"/>
        </w:rPr>
        <w:t>CLUE data channel</w:t>
      </w:r>
      <w:r w:rsidRPr="00097689">
        <w:t xml:space="preserve">, and subsequently use the certificate fingerprint to verify the establishment of the </w:t>
      </w:r>
      <w:r w:rsidRPr="00097689">
        <w:rPr>
          <w:rFonts w:hint="eastAsia"/>
          <w:lang w:eastAsia="zh-CN"/>
        </w:rPr>
        <w:t>D</w:t>
      </w:r>
      <w:r w:rsidRPr="00097689">
        <w:t xml:space="preserve">TLS bearer session; </w:t>
      </w:r>
    </w:p>
    <w:p w:rsidR="0098697A" w:rsidRPr="00097689" w:rsidRDefault="0098697A" w:rsidP="0098697A">
      <w:pPr>
        <w:pStyle w:val="B10"/>
        <w:rPr>
          <w:rFonts w:hint="eastAsia"/>
          <w:noProof/>
          <w:lang w:eastAsia="zh-CN"/>
        </w:rPr>
      </w:pPr>
      <w:r w:rsidRPr="00097689">
        <w:t>-</w:t>
      </w:r>
      <w:r w:rsidRPr="00097689">
        <w:tab/>
        <w:t xml:space="preserve">if the verification of the remote certificate fingerprint during the </w:t>
      </w:r>
      <w:r w:rsidRPr="00097689">
        <w:rPr>
          <w:rFonts w:hint="eastAsia"/>
          <w:lang w:eastAsia="zh-CN"/>
        </w:rPr>
        <w:t>D</w:t>
      </w:r>
      <w:r w:rsidRPr="00097689">
        <w:t xml:space="preserve">TLS bearer session establishment fails, regard the remote </w:t>
      </w:r>
      <w:r w:rsidRPr="00097689">
        <w:rPr>
          <w:rFonts w:hint="eastAsia"/>
          <w:lang w:eastAsia="zh-CN"/>
        </w:rPr>
        <w:t>D</w:t>
      </w:r>
      <w:r w:rsidRPr="00097689">
        <w:t xml:space="preserve">TLS endpoint as not authenticated, terminate the </w:t>
      </w:r>
      <w:r w:rsidRPr="00097689">
        <w:rPr>
          <w:rFonts w:hint="eastAsia"/>
          <w:lang w:eastAsia="zh-CN"/>
        </w:rPr>
        <w:t>D</w:t>
      </w:r>
      <w:r w:rsidRPr="00097689">
        <w:t xml:space="preserve">TLS bearer session and report the unsuccessful </w:t>
      </w:r>
      <w:r w:rsidRPr="00097689">
        <w:rPr>
          <w:rFonts w:hint="eastAsia"/>
          <w:lang w:eastAsia="zh-CN"/>
        </w:rPr>
        <w:t>D</w:t>
      </w:r>
      <w:r w:rsidRPr="00097689">
        <w:t xml:space="preserve">TLS bearer session setup to the </w:t>
      </w:r>
      <w:r w:rsidRPr="00097689">
        <w:rPr>
          <w:rFonts w:hint="eastAsia"/>
          <w:lang w:eastAsia="zh-CN"/>
        </w:rPr>
        <w:t>MRFC; and</w:t>
      </w:r>
    </w:p>
    <w:p w:rsidR="0098697A" w:rsidRPr="00097689" w:rsidRDefault="0098697A" w:rsidP="0098697A">
      <w:pPr>
        <w:pStyle w:val="B10"/>
        <w:rPr>
          <w:rFonts w:hint="eastAsia"/>
          <w:noProof/>
          <w:lang w:eastAsia="zh-CN"/>
        </w:rPr>
      </w:pPr>
      <w:r w:rsidRPr="00097689">
        <w:t>-</w:t>
      </w:r>
      <w:r w:rsidRPr="00097689">
        <w:tab/>
        <w:t>indicat</w:t>
      </w:r>
      <w:r w:rsidRPr="00097689">
        <w:rPr>
          <w:rFonts w:hint="eastAsia"/>
          <w:lang w:eastAsia="zh-CN"/>
        </w:rPr>
        <w:t>e</w:t>
      </w:r>
      <w:r w:rsidRPr="00097689">
        <w:t xml:space="preserve"> the support of the required SCTP extensions (i.e. RE-CONFIG) and other SCTP considerations as defined </w:t>
      </w:r>
      <w:r w:rsidRPr="00097689">
        <w:rPr>
          <w:rFonts w:hint="eastAsia"/>
          <w:lang w:eastAsia="zh-CN"/>
        </w:rPr>
        <w:t>in</w:t>
      </w:r>
      <w:r w:rsidRPr="00097689">
        <w:t xml:space="preserve"> </w:t>
      </w:r>
      <w:r w:rsidR="00097689">
        <w:rPr>
          <w:rFonts w:hint="eastAsia"/>
          <w:lang w:eastAsia="zh-CN"/>
        </w:rPr>
        <w:t>clause</w:t>
      </w:r>
      <w:r w:rsidRPr="00097689">
        <w:rPr>
          <w:lang w:val="en-US"/>
        </w:rPr>
        <w:t> </w:t>
      </w:r>
      <w:r w:rsidRPr="00097689">
        <w:t>3.3</w:t>
      </w:r>
      <w:r w:rsidRPr="00097689">
        <w:rPr>
          <w:rFonts w:hint="eastAsia"/>
          <w:lang w:eastAsia="zh-CN"/>
        </w:rPr>
        <w:t xml:space="preserve"> of IETF </w:t>
      </w:r>
      <w:r w:rsidRPr="00097689">
        <w:t>draft-ietf-clue-datachannel</w:t>
      </w:r>
      <w:r w:rsidRPr="00097689">
        <w:rPr>
          <w:lang w:val="en-US"/>
        </w:rPr>
        <w:t> [49]</w:t>
      </w:r>
      <w:r w:rsidRPr="00097689">
        <w:rPr>
          <w:rFonts w:hint="eastAsia"/>
          <w:lang w:eastAsia="zh-CN"/>
        </w:rPr>
        <w:t xml:space="preserve"> </w:t>
      </w:r>
      <w:r w:rsidRPr="00097689">
        <w:t xml:space="preserve">at the start of the </w:t>
      </w:r>
      <w:r w:rsidRPr="00097689">
        <w:rPr>
          <w:rFonts w:hint="eastAsia"/>
          <w:lang w:eastAsia="zh-CN"/>
        </w:rPr>
        <w:t xml:space="preserve">SCTP </w:t>
      </w:r>
      <w:r w:rsidRPr="00097689">
        <w:t>association.</w:t>
      </w:r>
    </w:p>
    <w:p w:rsidR="0098697A" w:rsidRPr="00097689" w:rsidRDefault="0098697A" w:rsidP="0098697A">
      <w:pPr>
        <w:pStyle w:val="Heading3"/>
        <w:rPr>
          <w:lang w:eastAsia="zh-CN"/>
        </w:rPr>
      </w:pPr>
      <w:bookmarkStart w:id="135" w:name="_Toc485587432"/>
      <w:bookmarkStart w:id="136" w:name="_Toc57882443"/>
      <w:r w:rsidRPr="00097689">
        <w:rPr>
          <w:rFonts w:hint="eastAsia"/>
          <w:lang w:eastAsia="zh-CN"/>
        </w:rPr>
        <w:t>5.22.4</w:t>
      </w:r>
      <w:r w:rsidRPr="00097689">
        <w:tab/>
      </w:r>
      <w:r w:rsidRPr="00097689">
        <w:rPr>
          <w:rFonts w:hint="eastAsia"/>
          <w:lang w:eastAsia="zh-CN"/>
        </w:rPr>
        <w:t>Release of CLUE d</w:t>
      </w:r>
      <w:r w:rsidRPr="00097689">
        <w:t>ata channel</w:t>
      </w:r>
      <w:bookmarkEnd w:id="135"/>
      <w:bookmarkEnd w:id="136"/>
    </w:p>
    <w:p w:rsidR="0098697A" w:rsidRPr="00097689" w:rsidRDefault="0098697A" w:rsidP="0098697A">
      <w:pPr>
        <w:rPr>
          <w:rFonts w:hint="eastAsia"/>
          <w:lang w:eastAsia="zh-CN"/>
        </w:rPr>
      </w:pPr>
      <w:r w:rsidRPr="00097689">
        <w:rPr>
          <w:rFonts w:hint="eastAsia"/>
          <w:lang w:eastAsia="zh-CN"/>
        </w:rPr>
        <w:t xml:space="preserve">To close the CLUE data channel, the MRFC may </w:t>
      </w:r>
      <w:r w:rsidRPr="00097689">
        <w:rPr>
          <w:lang w:eastAsia="zh-CN"/>
        </w:rPr>
        <w:t>instruct</w:t>
      </w:r>
      <w:r w:rsidRPr="00097689">
        <w:rPr>
          <w:rFonts w:hint="eastAsia"/>
          <w:lang w:eastAsia="zh-CN"/>
        </w:rPr>
        <w:t xml:space="preserve"> the MRFP to release the </w:t>
      </w:r>
      <w:r w:rsidRPr="00097689">
        <w:rPr>
          <w:lang w:eastAsia="zh-CN"/>
        </w:rPr>
        <w:t xml:space="preserve">underlying communication (i.e., protocol stack </w:t>
      </w:r>
      <w:r w:rsidRPr="00097689">
        <w:rPr>
          <w:rFonts w:hint="eastAsia"/>
          <w:lang w:eastAsia="zh-CN"/>
        </w:rPr>
        <w:t>UDP/DTLS/SCTP</w:t>
      </w:r>
      <w:r w:rsidRPr="00097689">
        <w:rPr>
          <w:lang w:eastAsia="zh-CN"/>
        </w:rPr>
        <w:t>)</w:t>
      </w:r>
      <w:r w:rsidRPr="00097689">
        <w:rPr>
          <w:rFonts w:hint="eastAsia"/>
          <w:lang w:eastAsia="zh-CN"/>
        </w:rPr>
        <w:t xml:space="preserve"> for the CLUE data channel</w:t>
      </w:r>
      <w:r w:rsidRPr="00097689">
        <w:rPr>
          <w:lang w:eastAsia="zh-CN"/>
        </w:rPr>
        <w:t>, which may result in triggering the release of the DTLS bearer session (which then will implicitly lead to a SCTP association shutdown procedure)</w:t>
      </w:r>
      <w:r w:rsidRPr="00097689">
        <w:rPr>
          <w:rFonts w:hint="eastAsia"/>
          <w:lang w:eastAsia="zh-CN"/>
        </w:rPr>
        <w:t>.</w:t>
      </w:r>
    </w:p>
    <w:p w:rsidR="0098697A" w:rsidRPr="00097689" w:rsidRDefault="0098697A" w:rsidP="0098697A">
      <w:pPr>
        <w:rPr>
          <w:lang w:eastAsia="zh-CN"/>
        </w:rPr>
      </w:pPr>
      <w:r w:rsidRPr="00097689">
        <w:rPr>
          <w:rFonts w:hint="eastAsia"/>
          <w:lang w:eastAsia="zh-CN"/>
        </w:rPr>
        <w:t>Regarding the SCTP reset, t</w:t>
      </w:r>
      <w:r w:rsidRPr="00097689">
        <w:rPr>
          <w:lang w:eastAsia="zh-CN"/>
        </w:rPr>
        <w:t>he MRF</w:t>
      </w:r>
      <w:r w:rsidRPr="00097689">
        <w:rPr>
          <w:rFonts w:hint="eastAsia"/>
          <w:lang w:eastAsia="zh-CN"/>
        </w:rPr>
        <w:t>P</w:t>
      </w:r>
      <w:r w:rsidRPr="00097689">
        <w:rPr>
          <w:lang w:eastAsia="zh-CN"/>
        </w:rPr>
        <w:t xml:space="preserve"> shall provide a pre-configured (i.e., autonomous) behaviour by preventing "SCTP Stream Reconfiguration" procedures</w:t>
      </w:r>
      <w:r w:rsidRPr="00097689">
        <w:rPr>
          <w:rFonts w:hint="eastAsia"/>
          <w:lang w:eastAsia="zh-CN"/>
        </w:rPr>
        <w:t xml:space="preserve"> as specified in IETF RFC 6525[51]</w:t>
      </w:r>
      <w:r w:rsidRPr="00097689">
        <w:rPr>
          <w:lang w:eastAsia="zh-CN"/>
        </w:rPr>
        <w:t>, which results in:</w:t>
      </w:r>
    </w:p>
    <w:p w:rsidR="0098697A" w:rsidRPr="00097689" w:rsidRDefault="0098697A" w:rsidP="0098697A">
      <w:pPr>
        <w:pStyle w:val="B10"/>
      </w:pPr>
      <w:r w:rsidRPr="00097689">
        <w:t>1)</w:t>
      </w:r>
      <w:r w:rsidRPr="00097689">
        <w:tab/>
      </w:r>
      <w:r w:rsidRPr="00097689">
        <w:rPr>
          <w:rFonts w:hint="eastAsia"/>
          <w:lang w:eastAsia="zh-CN"/>
        </w:rPr>
        <w:t xml:space="preserve">for </w:t>
      </w:r>
      <w:r w:rsidRPr="00097689">
        <w:rPr>
          <w:lang w:eastAsia="zh-CN"/>
        </w:rPr>
        <w:t>an outgoing direction:</w:t>
      </w:r>
      <w:r w:rsidRPr="00097689">
        <w:rPr>
          <w:rFonts w:hint="eastAsia"/>
          <w:lang w:eastAsia="zh-CN"/>
        </w:rPr>
        <w:t xml:space="preserve"> </w:t>
      </w:r>
      <w:r w:rsidRPr="00097689">
        <w:rPr>
          <w:lang w:eastAsia="zh-CN"/>
        </w:rPr>
        <w:t>the MRFP shall not initiate any "Sender-Side Procedures for the RE-CONFIG Chunk"</w:t>
      </w:r>
      <w:r w:rsidRPr="00097689">
        <w:rPr>
          <w:rFonts w:hint="eastAsia"/>
          <w:lang w:eastAsia="zh-CN"/>
        </w:rPr>
        <w:t>, as specified in IETF RFC 6525[51]; and</w:t>
      </w:r>
    </w:p>
    <w:p w:rsidR="0098697A" w:rsidRPr="00097689" w:rsidRDefault="0098697A" w:rsidP="0098697A">
      <w:pPr>
        <w:pStyle w:val="B10"/>
        <w:rPr>
          <w:lang w:eastAsia="zh-CN"/>
        </w:rPr>
      </w:pPr>
      <w:r w:rsidRPr="00097689">
        <w:rPr>
          <w:rFonts w:hint="eastAsia"/>
          <w:lang w:eastAsia="zh-CN"/>
        </w:rPr>
        <w:t>2</w:t>
      </w:r>
      <w:r w:rsidRPr="00097689">
        <w:t>)</w:t>
      </w:r>
      <w:r w:rsidRPr="00097689">
        <w:tab/>
      </w:r>
      <w:r w:rsidRPr="00097689">
        <w:rPr>
          <w:rFonts w:hint="eastAsia"/>
          <w:lang w:eastAsia="zh-CN"/>
        </w:rPr>
        <w:t xml:space="preserve">for </w:t>
      </w:r>
      <w:r w:rsidRPr="00097689">
        <w:rPr>
          <w:lang w:eastAsia="zh-CN"/>
        </w:rPr>
        <w:t>an incoming direction: the MRFP shall deny any SCTP re-configuration request (as part of "Receiver-Side Procedures for the RE-CONFIG Chunk"</w:t>
      </w:r>
      <w:r w:rsidRPr="00097689">
        <w:rPr>
          <w:rFonts w:hint="eastAsia"/>
          <w:lang w:eastAsia="zh-CN"/>
        </w:rPr>
        <w:t>, as specified in IETF RFC 6525[51]</w:t>
      </w:r>
      <w:r w:rsidRPr="00097689">
        <w:rPr>
          <w:lang w:eastAsia="zh-CN"/>
        </w:rPr>
        <w:t>) in order to prevent possible later usage of SCTP stream reset requests</w:t>
      </w:r>
      <w:r w:rsidRPr="00097689">
        <w:rPr>
          <w:rFonts w:hint="eastAsia"/>
          <w:lang w:eastAsia="zh-CN"/>
        </w:rPr>
        <w:t>.</w:t>
      </w:r>
    </w:p>
    <w:p w:rsidR="0098697A" w:rsidRPr="00097689" w:rsidRDefault="0098697A" w:rsidP="0098697A">
      <w:pPr>
        <w:pStyle w:val="Heading3"/>
        <w:rPr>
          <w:lang w:eastAsia="zh-CN"/>
        </w:rPr>
      </w:pPr>
      <w:bookmarkStart w:id="137" w:name="_Toc485587433"/>
      <w:bookmarkStart w:id="138" w:name="_Toc57882444"/>
      <w:r w:rsidRPr="00097689">
        <w:rPr>
          <w:rFonts w:hint="eastAsia"/>
          <w:lang w:eastAsia="zh-CN"/>
        </w:rPr>
        <w:t>5</w:t>
      </w:r>
      <w:r w:rsidRPr="00097689">
        <w:t>.</w:t>
      </w:r>
      <w:r w:rsidRPr="00097689">
        <w:rPr>
          <w:rFonts w:hint="eastAsia"/>
          <w:lang w:eastAsia="zh-CN"/>
        </w:rPr>
        <w:t>22.5</w:t>
      </w:r>
      <w:r w:rsidRPr="00097689">
        <w:tab/>
      </w:r>
      <w:r w:rsidRPr="00097689">
        <w:rPr>
          <w:rFonts w:hint="eastAsia"/>
          <w:lang w:eastAsia="zh-CN"/>
        </w:rPr>
        <w:t>CLUE transport between MRFC and MRFP</w:t>
      </w:r>
      <w:bookmarkEnd w:id="137"/>
      <w:bookmarkEnd w:id="138"/>
    </w:p>
    <w:p w:rsidR="0098697A" w:rsidRPr="00097689" w:rsidRDefault="0098697A" w:rsidP="0098697A">
      <w:pPr>
        <w:rPr>
          <w:lang w:eastAsia="zh-CN"/>
        </w:rPr>
      </w:pPr>
      <w:r w:rsidRPr="00097689">
        <w:rPr>
          <w:lang w:eastAsia="zh-CN"/>
        </w:rPr>
        <w:t>When the</w:t>
      </w:r>
      <w:r w:rsidRPr="00097689">
        <w:t xml:space="preserve"> </w:t>
      </w:r>
      <w:r w:rsidRPr="00097689">
        <w:rPr>
          <w:lang w:eastAsia="zh-CN"/>
        </w:rPr>
        <w:t>d</w:t>
      </w:r>
      <w:r w:rsidRPr="00097689">
        <w:t>ata</w:t>
      </w:r>
      <w:r w:rsidRPr="00097689">
        <w:rPr>
          <w:lang w:eastAsia="zh-CN"/>
        </w:rPr>
        <w:t xml:space="preserve"> c</w:t>
      </w:r>
      <w:r w:rsidRPr="00097689">
        <w:t>hannel</w:t>
      </w:r>
      <w:r w:rsidRPr="00097689">
        <w:rPr>
          <w:lang w:eastAsia="zh-CN"/>
        </w:rPr>
        <w:t xml:space="preserve"> is</w:t>
      </w:r>
      <w:r w:rsidRPr="00097689">
        <w:t xml:space="preserve"> terminated </w:t>
      </w:r>
      <w:r w:rsidRPr="00097689">
        <w:rPr>
          <w:lang w:eastAsia="zh-CN"/>
        </w:rPr>
        <w:t>in</w:t>
      </w:r>
      <w:r w:rsidRPr="00097689">
        <w:t xml:space="preserve"> the MRFP</w:t>
      </w:r>
      <w:r w:rsidRPr="00097689">
        <w:rPr>
          <w:lang w:eastAsia="zh-CN"/>
        </w:rPr>
        <w:t xml:space="preserve"> for telepresence</w:t>
      </w:r>
      <w:r w:rsidRPr="00097689">
        <w:t>,</w:t>
      </w:r>
      <w:r w:rsidRPr="00097689">
        <w:rPr>
          <w:lang w:eastAsia="zh-CN"/>
        </w:rPr>
        <w:t xml:space="preserve"> CLUE messages (e.g. OPTIONS, ADVERTISEMENT, CONFIGURE etc.) are sent from the MRFC to the MRFP to be exchanged via the </w:t>
      </w:r>
      <w:r w:rsidRPr="00097689">
        <w:rPr>
          <w:rFonts w:hint="eastAsia"/>
          <w:lang w:eastAsia="zh-CN"/>
        </w:rPr>
        <w:t xml:space="preserve">CLUE </w:t>
      </w:r>
      <w:r w:rsidRPr="00097689">
        <w:rPr>
          <w:lang w:eastAsia="zh-CN"/>
        </w:rPr>
        <w:t xml:space="preserve">data channel between the MRFP and the TP UE. </w:t>
      </w:r>
    </w:p>
    <w:p w:rsidR="0098697A" w:rsidRPr="00097689" w:rsidRDefault="0098697A" w:rsidP="0098697A">
      <w:r w:rsidRPr="00097689">
        <w:rPr>
          <w:lang w:eastAsia="zh-CN"/>
        </w:rPr>
        <w:t xml:space="preserve">When the MRFC requests the MRFP to </w:t>
      </w:r>
      <w:r w:rsidRPr="00097689">
        <w:t xml:space="preserve">establish a CLUE data channel the MRFC shall include a Notify CLUE Message Received Event information element to request the MRFP a reporting of the received CLUE message. </w:t>
      </w:r>
    </w:p>
    <w:p w:rsidR="0098697A" w:rsidRPr="00097689" w:rsidRDefault="0098697A" w:rsidP="0098697A">
      <w:pPr>
        <w:rPr>
          <w:lang w:eastAsia="zh-CN"/>
        </w:rPr>
      </w:pPr>
      <w:r w:rsidRPr="00097689">
        <w:rPr>
          <w:lang w:eastAsia="zh-CN"/>
        </w:rPr>
        <w:t xml:space="preserve">When a CLUE message needs to be sent to the TP UE the MRFC shall request the MRFP to send the CLUE message. </w:t>
      </w:r>
    </w:p>
    <w:p w:rsidR="0098697A" w:rsidRPr="00097689" w:rsidRDefault="0098697A" w:rsidP="0098697A">
      <w:pPr>
        <w:rPr>
          <w:lang w:eastAsia="zh-CN"/>
        </w:rPr>
      </w:pPr>
      <w:r w:rsidRPr="00097689">
        <w:rPr>
          <w:lang w:eastAsia="zh-CN"/>
        </w:rPr>
        <w:lastRenderedPageBreak/>
        <w:t xml:space="preserve">Upon reception of the request to send CLUE message from the MRFC containing the CLUE message content the MRFP shall send the CLUE message to the TP UE. </w:t>
      </w:r>
    </w:p>
    <w:p w:rsidR="0098697A" w:rsidRPr="00097689" w:rsidRDefault="0098697A" w:rsidP="0098697A">
      <w:r w:rsidRPr="00097689">
        <w:t xml:space="preserve">When a CLUE message is received from the TP UE, the MRFP shall send the content of the received CLUE message to the MRFC. </w:t>
      </w:r>
    </w:p>
    <w:p w:rsidR="0098697A" w:rsidRPr="00097689" w:rsidRDefault="0098697A" w:rsidP="0098697A">
      <w:pPr>
        <w:pStyle w:val="Heading1"/>
        <w:rPr>
          <w:lang w:eastAsia="zh-CN"/>
        </w:rPr>
      </w:pPr>
      <w:bookmarkStart w:id="139" w:name="_Toc485587434"/>
      <w:bookmarkStart w:id="140" w:name="_Toc57882445"/>
      <w:r w:rsidRPr="00097689">
        <w:rPr>
          <w:lang w:eastAsia="zh-CN"/>
        </w:rPr>
        <w:t>6</w:t>
      </w:r>
      <w:r w:rsidRPr="00097689">
        <w:tab/>
        <w:t>MRFC-MRFP Procedures</w:t>
      </w:r>
      <w:bookmarkEnd w:id="139"/>
      <w:bookmarkEnd w:id="140"/>
    </w:p>
    <w:p w:rsidR="0098697A" w:rsidRPr="00097689" w:rsidRDefault="0098697A" w:rsidP="0098697A">
      <w:pPr>
        <w:pStyle w:val="Heading2"/>
      </w:pPr>
      <w:bookmarkStart w:id="141" w:name="_Toc485587435"/>
      <w:bookmarkStart w:id="142" w:name="_Toc57882446"/>
      <w:r w:rsidRPr="00097689">
        <w:t>6.1</w:t>
      </w:r>
      <w:r w:rsidRPr="00097689">
        <w:tab/>
        <w:t>Non-Call Related Procedures</w:t>
      </w:r>
      <w:bookmarkEnd w:id="141"/>
      <w:bookmarkEnd w:id="142"/>
    </w:p>
    <w:p w:rsidR="0098697A" w:rsidRPr="00097689" w:rsidRDefault="0098697A" w:rsidP="0098697A">
      <w:pPr>
        <w:pStyle w:val="Heading3"/>
        <w:rPr>
          <w:lang w:eastAsia="zh-CN"/>
        </w:rPr>
      </w:pPr>
      <w:bookmarkStart w:id="143" w:name="_Toc485587436"/>
      <w:bookmarkStart w:id="144" w:name="_Toc57882447"/>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6.1.1</w:t>
        </w:r>
        <w:r w:rsidRPr="00097689">
          <w:rPr>
            <w:lang w:eastAsia="zh-CN"/>
          </w:rPr>
          <w:tab/>
        </w:r>
      </w:smartTag>
      <w:r w:rsidRPr="00097689">
        <w:rPr>
          <w:lang w:eastAsia="zh-CN"/>
        </w:rPr>
        <w:t>General</w:t>
      </w:r>
      <w:bookmarkEnd w:id="143"/>
      <w:bookmarkEnd w:id="144"/>
    </w:p>
    <w:p w:rsidR="0098697A" w:rsidRPr="00097689" w:rsidRDefault="0098697A" w:rsidP="0098697A">
      <w:pPr>
        <w:spacing w:after="0"/>
        <w:rPr>
          <w:lang w:eastAsia="zh-CN"/>
        </w:rPr>
      </w:pPr>
      <w:r w:rsidRPr="00097689">
        <w:rPr>
          <w:lang w:eastAsia="zh-CN"/>
        </w:rPr>
        <w:t>The non-call related procedures are based on corresponding procedures of 3GPP TS 23.205[7] when the MRFC takes the place of the MSC server and the MRFP takes the place of the MGW.</w:t>
      </w:r>
    </w:p>
    <w:p w:rsidR="0098697A" w:rsidRPr="00097689" w:rsidRDefault="0098697A" w:rsidP="0098697A">
      <w:pPr>
        <w:pStyle w:val="Heading3"/>
        <w:rPr>
          <w:lang w:eastAsia="zh-CN"/>
        </w:rPr>
      </w:pPr>
      <w:bookmarkStart w:id="145" w:name="_Toc485587437"/>
      <w:bookmarkStart w:id="146" w:name="_Toc57882448"/>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6.1.2</w:t>
        </w:r>
        <w:r w:rsidRPr="00097689">
          <w:rPr>
            <w:lang w:eastAsia="zh-CN"/>
          </w:rPr>
          <w:tab/>
        </w:r>
      </w:smartTag>
      <w:r w:rsidRPr="00097689">
        <w:rPr>
          <w:lang w:eastAsia="zh-CN"/>
        </w:rPr>
        <w:t>MRFP Unavailable</w:t>
      </w:r>
      <w:bookmarkEnd w:id="145"/>
      <w:bookmarkEnd w:id="146"/>
    </w:p>
    <w:p w:rsidR="0098697A" w:rsidRPr="00097689" w:rsidRDefault="0098697A" w:rsidP="0098697A">
      <w:r w:rsidRPr="00097689">
        <w:t>The MRFC recognises that the MRFP is unavailable in the following 4 cases:</w:t>
      </w:r>
    </w:p>
    <w:p w:rsidR="0098697A" w:rsidRPr="00097689" w:rsidRDefault="0098697A" w:rsidP="0098697A">
      <w:pPr>
        <w:pStyle w:val="B10"/>
      </w:pPr>
      <w:r w:rsidRPr="00097689">
        <w:t>1.</w:t>
      </w:r>
      <w:r w:rsidRPr="00097689">
        <w:tab/>
        <w:t>The signalling connection is unavailable</w:t>
      </w:r>
    </w:p>
    <w:p w:rsidR="0098697A" w:rsidRPr="00097689" w:rsidRDefault="0098697A" w:rsidP="0098697A">
      <w:pPr>
        <w:pStyle w:val="TH"/>
      </w:pPr>
      <w:r w:rsidRPr="00097689">
        <w:object w:dxaOrig="4326" w:dyaOrig="2512">
          <v:shape id="_x0000_i1051" type="#_x0000_t75" style="width:3in;height:126pt" o:ole="">
            <v:imagedata r:id="rId19" o:title=""/>
          </v:shape>
          <o:OLEObject Type="Embed" ProgID="Visio.Drawing.11" ShapeID="_x0000_i1051" DrawAspect="Content" ObjectID="_1668495825" r:id="rId20"/>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6.1.2</w:t>
        </w:r>
      </w:smartTag>
      <w:r w:rsidRPr="00097689">
        <w:t>.1: Signalling connection failure</w:t>
      </w:r>
    </w:p>
    <w:p w:rsidR="0098697A" w:rsidRPr="00097689" w:rsidRDefault="0098697A" w:rsidP="0098697A">
      <w:pPr>
        <w:pStyle w:val="B10"/>
      </w:pPr>
      <w:r w:rsidRPr="00097689">
        <w:t>2.</w:t>
      </w:r>
      <w:r w:rsidRPr="00097689">
        <w:tab/>
        <w:t>The MRFP indicates the failure condition to all connected MRFCs</w:t>
      </w:r>
    </w:p>
    <w:bookmarkStart w:id="147" w:name="OLE_LINK3"/>
    <w:p w:rsidR="0098697A" w:rsidRPr="00097689" w:rsidRDefault="0098697A" w:rsidP="0098697A">
      <w:pPr>
        <w:pStyle w:val="TH"/>
      </w:pPr>
      <w:r w:rsidRPr="00097689">
        <w:object w:dxaOrig="4326" w:dyaOrig="2512">
          <v:shape id="_x0000_i1052" type="#_x0000_t75" style="width:3in;height:126pt" o:ole="">
            <v:imagedata r:id="rId21" o:title=""/>
          </v:shape>
          <o:OLEObject Type="Embed" ProgID="Visio.Drawing.11" ShapeID="_x0000_i1052" DrawAspect="Content" ObjectID="_1668495826" r:id="rId22"/>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6.1.2</w:t>
        </w:r>
      </w:smartTag>
      <w:r w:rsidRPr="00097689">
        <w:t>.2: MRFP indicates the Failure/Maintenance locking</w:t>
      </w:r>
    </w:p>
    <w:bookmarkEnd w:id="147"/>
    <w:p w:rsidR="0098697A" w:rsidRPr="00097689" w:rsidRDefault="0098697A" w:rsidP="0098697A">
      <w:pPr>
        <w:keepNext/>
      </w:pPr>
      <w:r w:rsidRPr="00097689">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rsidR="0098697A" w:rsidRPr="00097689" w:rsidRDefault="0098697A" w:rsidP="0098697A">
      <w:pPr>
        <w:pStyle w:val="B10"/>
        <w:rPr>
          <w:rFonts w:eastAsia="SimSun"/>
          <w:lang w:eastAsia="zh-CN"/>
        </w:rPr>
      </w:pPr>
      <w:r w:rsidRPr="00097689">
        <w:rPr>
          <w:rFonts w:eastAsia="SimSun"/>
          <w:lang w:eastAsia="zh-CN"/>
        </w:rPr>
        <w:t>3.</w:t>
      </w:r>
      <w:r w:rsidRPr="00097689">
        <w:rPr>
          <w:rFonts w:eastAsia="SimSun"/>
          <w:lang w:eastAsia="zh-CN"/>
        </w:rPr>
        <w:tab/>
      </w:r>
      <w:r w:rsidRPr="00097689">
        <w:t>The MRFC recognises that the MRFP is not functioning correctly, e.g. because there is no reply on periodic sending of Audits. The periodic sending of Audits by MRFC should persist.</w:t>
      </w:r>
    </w:p>
    <w:p w:rsidR="0098697A" w:rsidRPr="00097689" w:rsidRDefault="0098697A" w:rsidP="0098697A">
      <w:pPr>
        <w:pStyle w:val="B10"/>
      </w:pPr>
      <w:r w:rsidRPr="00097689">
        <w:rPr>
          <w:rFonts w:eastAsia="SimSun"/>
          <w:lang w:eastAsia="zh-CN"/>
        </w:rPr>
        <w:t>4.</w:t>
      </w:r>
      <w:r w:rsidRPr="00097689">
        <w:rPr>
          <w:rFonts w:eastAsia="SimSun"/>
          <w:lang w:eastAsia="zh-CN"/>
        </w:rPr>
        <w:tab/>
      </w:r>
      <w:r w:rsidRPr="00097689">
        <w:t>The MRFP indicates the maintenance locking condition to all concerned MRFCs.</w:t>
      </w:r>
    </w:p>
    <w:p w:rsidR="0098697A" w:rsidRPr="00097689" w:rsidRDefault="0098697A" w:rsidP="0098697A">
      <w:r w:rsidRPr="00097689">
        <w:lastRenderedPageBreak/>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rsidR="0098697A" w:rsidRPr="00097689" w:rsidRDefault="0098697A" w:rsidP="0098697A">
      <w:r w:rsidRPr="00097689">
        <w:t>In all of the above cases the MRFC shall prevent the usage of the MRFP until the MRFP has recovered or the communication with the MRFP is restored.</w:t>
      </w:r>
    </w:p>
    <w:p w:rsidR="0098697A" w:rsidRPr="00097689" w:rsidRDefault="0098697A" w:rsidP="0098697A">
      <w:pPr>
        <w:pStyle w:val="Heading3"/>
        <w:rPr>
          <w:lang w:eastAsia="zh-CN"/>
        </w:rPr>
      </w:pPr>
      <w:bookmarkStart w:id="148" w:name="_Toc485587438"/>
      <w:bookmarkStart w:id="149" w:name="_Toc57882449"/>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6.1.3</w:t>
        </w:r>
        <w:r w:rsidRPr="00097689">
          <w:rPr>
            <w:lang w:eastAsia="zh-CN"/>
          </w:rPr>
          <w:tab/>
        </w:r>
      </w:smartTag>
      <w:r w:rsidRPr="00097689">
        <w:rPr>
          <w:lang w:eastAsia="zh-CN"/>
        </w:rPr>
        <w:t>MRFP Available</w:t>
      </w:r>
      <w:bookmarkEnd w:id="148"/>
      <w:bookmarkEnd w:id="149"/>
    </w:p>
    <w:p w:rsidR="0098697A" w:rsidRPr="00097689" w:rsidRDefault="0098697A" w:rsidP="0098697A">
      <w:r w:rsidRPr="00097689">
        <w:t xml:space="preserve">The MRFC discovers that the MRFP is available when it receives an MRFP Communication Up message or an MRFP Restoration message. When the MRFC discovers that the MRFP is available the following shall occur: </w:t>
      </w:r>
    </w:p>
    <w:p w:rsidR="0098697A" w:rsidRPr="00097689" w:rsidRDefault="0098697A" w:rsidP="0098697A">
      <w:pPr>
        <w:pStyle w:val="B10"/>
      </w:pPr>
      <w:r w:rsidRPr="00097689">
        <w:t>1.</w:t>
      </w:r>
      <w:r w:rsidRPr="00097689">
        <w:tab/>
        <w:t>Signalling recovery</w:t>
      </w:r>
    </w:p>
    <w:p w:rsidR="0098697A" w:rsidRPr="00097689" w:rsidRDefault="0098697A" w:rsidP="0098697A">
      <w:r w:rsidRPr="00097689">
        <w:t>The MRFP indicates to all connected MRFCs that the signalling connection is restored.</w:t>
      </w:r>
    </w:p>
    <w:bookmarkStart w:id="150" w:name="OLE_LINK6"/>
    <w:bookmarkStart w:id="151" w:name="OLE_LINK7"/>
    <w:bookmarkStart w:id="152" w:name="OLE_LINK12"/>
    <w:p w:rsidR="0098697A" w:rsidRPr="00097689" w:rsidRDefault="0098697A" w:rsidP="0098697A">
      <w:pPr>
        <w:pStyle w:val="TH"/>
      </w:pPr>
      <w:r w:rsidRPr="00097689">
        <w:object w:dxaOrig="4326" w:dyaOrig="2512">
          <v:shape id="_x0000_i1053" type="#_x0000_t75" style="width:3in;height:126pt" o:ole="">
            <v:imagedata r:id="rId23" o:title=""/>
          </v:shape>
          <o:OLEObject Type="Embed" ProgID="Visio.Drawing.11" ShapeID="_x0000_i1053" DrawAspect="Content" ObjectID="_1668495827" r:id="rId24"/>
        </w:object>
      </w:r>
      <w:bookmarkEnd w:id="150"/>
      <w:bookmarkEnd w:id="151"/>
      <w:bookmarkEnd w:id="152"/>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6.1.3</w:t>
        </w:r>
      </w:smartTag>
      <w:r w:rsidRPr="00097689">
        <w:t>.1: Communication goes up</w:t>
      </w:r>
    </w:p>
    <w:p w:rsidR="0098697A" w:rsidRPr="00097689" w:rsidRDefault="0098697A" w:rsidP="0098697A">
      <w:pPr>
        <w:pStyle w:val="B10"/>
      </w:pPr>
      <w:r w:rsidRPr="00097689">
        <w:t>2.</w:t>
      </w:r>
      <w:r w:rsidRPr="00097689">
        <w:tab/>
        <w:t>MRFP restoration/maintenance unlocking indication.</w:t>
      </w:r>
    </w:p>
    <w:p w:rsidR="0098697A" w:rsidRPr="00097689" w:rsidRDefault="0098697A" w:rsidP="0098697A">
      <w:pPr>
        <w:keepLines/>
        <w:ind w:left="1135" w:hanging="851"/>
      </w:pPr>
      <w:r w:rsidRPr="00097689">
        <w:t>The MRFP indicates to all connected MRFCs that normal operation has resumed.</w:t>
      </w:r>
    </w:p>
    <w:p w:rsidR="0098697A" w:rsidRPr="00097689" w:rsidRDefault="0098697A" w:rsidP="0098697A">
      <w:pPr>
        <w:pStyle w:val="TH"/>
      </w:pPr>
      <w:r w:rsidRPr="00097689">
        <w:object w:dxaOrig="4327" w:dyaOrig="2512">
          <v:shape id="_x0000_i1054" type="#_x0000_t75" style="width:3in;height:126pt" o:ole="">
            <v:imagedata r:id="rId25" o:title=""/>
          </v:shape>
          <o:OLEObject Type="Embed" ProgID="Visio.Drawing.11" ShapeID="_x0000_i1054" DrawAspect="Content" ObjectID="_1668495828" r:id="rId26"/>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6.1.3</w:t>
        </w:r>
      </w:smartTag>
      <w:r w:rsidRPr="00097689">
        <w:t>.2: MRFP indicates recovery from a failure/or maintenance unlocking</w:t>
      </w:r>
    </w:p>
    <w:p w:rsidR="0098697A" w:rsidRPr="00097689" w:rsidRDefault="0098697A" w:rsidP="0098697A">
      <w:pPr>
        <w:pStyle w:val="NO"/>
      </w:pPr>
      <w:r w:rsidRPr="00097689">
        <w:t>NOTE:</w:t>
      </w:r>
      <w:r w:rsidRPr="00097689">
        <w:tab/>
        <w:t>This procedure may be used after recovery from a signalling failure.</w:t>
      </w:r>
    </w:p>
    <w:p w:rsidR="0098697A" w:rsidRPr="00097689" w:rsidRDefault="0098697A" w:rsidP="0098697A">
      <w:pPr>
        <w:pStyle w:val="B10"/>
      </w:pPr>
      <w:r w:rsidRPr="00097689">
        <w:t>3.</w:t>
      </w:r>
      <w:r w:rsidRPr="00097689">
        <w:tab/>
        <w:t>The MRFC recognises that the MRFP is now functioning correctly, e.g. because there is a reply on periodic sending of Audits.</w:t>
      </w:r>
    </w:p>
    <w:p w:rsidR="0098697A" w:rsidRPr="00097689" w:rsidRDefault="0098697A" w:rsidP="0098697A">
      <w:pPr>
        <w:rPr>
          <w:rFonts w:ascii="Arial" w:hAnsi="Arial"/>
          <w:b/>
        </w:rPr>
      </w:pPr>
      <w:r w:rsidRPr="00097689">
        <w:t>After this the MRFC can use the MRFP.</w:t>
      </w:r>
      <w:r w:rsidRPr="00097689">
        <w:rPr>
          <w:rFonts w:eastAsia="SimSun"/>
          <w:lang w:eastAsia="zh-CN"/>
        </w:rPr>
        <w:t xml:space="preserve"> </w:t>
      </w:r>
      <w:r w:rsidRPr="00097689">
        <w:t>If none of 1,2, or 3 happens the MRFC can initiate the MRFC Ordered Re-register procedure</w:t>
      </w:r>
      <w:r w:rsidRPr="00097689">
        <w:rPr>
          <w:rFonts w:ascii="Arial" w:hAnsi="Arial"/>
          <w:b/>
        </w:rPr>
        <w:t>.</w:t>
      </w:r>
    </w:p>
    <w:p w:rsidR="0098697A" w:rsidRPr="00097689" w:rsidRDefault="0098697A" w:rsidP="0098697A">
      <w:pPr>
        <w:pStyle w:val="Heading3"/>
        <w:rPr>
          <w:lang w:eastAsia="zh-CN"/>
        </w:rPr>
      </w:pPr>
      <w:bookmarkStart w:id="153" w:name="_Toc485587439"/>
      <w:bookmarkStart w:id="154" w:name="_Toc57882450"/>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6.1.4</w:t>
        </w:r>
        <w:r w:rsidRPr="00097689">
          <w:rPr>
            <w:lang w:eastAsia="zh-CN"/>
          </w:rPr>
          <w:tab/>
        </w:r>
      </w:smartTag>
      <w:r w:rsidRPr="00097689">
        <w:rPr>
          <w:lang w:eastAsia="zh-CN"/>
        </w:rPr>
        <w:t>MRFP Recovery</w:t>
      </w:r>
      <w:bookmarkEnd w:id="153"/>
      <w:bookmarkEnd w:id="154"/>
    </w:p>
    <w:p w:rsidR="0098697A" w:rsidRPr="00097689" w:rsidRDefault="0098697A" w:rsidP="0098697A">
      <w:r w:rsidRPr="00097689">
        <w:t xml:space="preserve">If the MRFP recovers from a failure, is maintenance unlocked, or it has been restarted, it registers to its known MRFCs using the MRFP Restoration procedure or the MRFP Registration procedure. The MRFP can indicate whether the </w:t>
      </w:r>
      <w:r w:rsidRPr="00097689">
        <w:lastRenderedPageBreak/>
        <w:t>Service has been restored or whether it has restarted with a cold or warm boot. The response sent to the MRFP indicates a signalling address to be used by the MRFP.</w:t>
      </w:r>
    </w:p>
    <w:bookmarkStart w:id="155" w:name="OLE_LINK10"/>
    <w:bookmarkStart w:id="156" w:name="OLE_LINK11"/>
    <w:bookmarkStart w:id="157" w:name="OLE_LINK15"/>
    <w:p w:rsidR="0098697A" w:rsidRPr="00097689" w:rsidRDefault="0098697A" w:rsidP="0098697A">
      <w:pPr>
        <w:pStyle w:val="TH"/>
      </w:pPr>
      <w:r w:rsidRPr="00097689">
        <w:object w:dxaOrig="4326" w:dyaOrig="2512">
          <v:shape id="_x0000_i1055" type="#_x0000_t75" style="width:3in;height:126pt" o:ole="">
            <v:imagedata r:id="rId27" o:title=""/>
          </v:shape>
          <o:OLEObject Type="Embed" ProgID="Visio.Drawing.11" ShapeID="_x0000_i1055" DrawAspect="Content" ObjectID="_1668495829" r:id="rId28"/>
        </w:object>
      </w:r>
      <w:bookmarkEnd w:id="155"/>
      <w:bookmarkEnd w:id="156"/>
      <w:bookmarkEnd w:id="157"/>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6.1.4</w:t>
        </w:r>
      </w:smartTag>
      <w:r w:rsidRPr="00097689">
        <w:t>.1: MRFP Restoration</w:t>
      </w:r>
    </w:p>
    <w:bookmarkStart w:id="158" w:name="OLE_LINK13"/>
    <w:bookmarkStart w:id="159" w:name="OLE_LINK14"/>
    <w:p w:rsidR="0098697A" w:rsidRPr="00097689" w:rsidRDefault="0098697A" w:rsidP="0098697A">
      <w:pPr>
        <w:pStyle w:val="TH"/>
      </w:pPr>
      <w:r w:rsidRPr="00097689">
        <w:object w:dxaOrig="4326" w:dyaOrig="2512">
          <v:shape id="_x0000_i1056" type="#_x0000_t75" style="width:3in;height:126pt" o:ole="">
            <v:imagedata r:id="rId29" o:title=""/>
          </v:shape>
          <o:OLEObject Type="Embed" ProgID="Visio.Drawing.11" ShapeID="_x0000_i1056" DrawAspect="Content" ObjectID="_1668495830" r:id="rId30"/>
        </w:object>
      </w:r>
      <w:bookmarkEnd w:id="158"/>
      <w:bookmarkEnd w:id="159"/>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6.1.4</w:t>
        </w:r>
      </w:smartTag>
      <w:r w:rsidRPr="00097689">
        <w:t>.2 MRFP Registration</w:t>
      </w:r>
    </w:p>
    <w:p w:rsidR="0098697A" w:rsidRPr="00097689" w:rsidRDefault="0098697A" w:rsidP="0098697A">
      <w:r w:rsidRPr="00097689">
        <w:t>After the recovery the MRFC can use the MRFP.</w:t>
      </w:r>
    </w:p>
    <w:p w:rsidR="0098697A" w:rsidRPr="00097689" w:rsidRDefault="0098697A" w:rsidP="0098697A">
      <w:pPr>
        <w:pStyle w:val="Heading3"/>
        <w:rPr>
          <w:lang w:eastAsia="zh-CN"/>
        </w:rPr>
      </w:pPr>
      <w:bookmarkStart w:id="160" w:name="_Toc485587440"/>
      <w:bookmarkStart w:id="161" w:name="_Toc57882451"/>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6.1.5</w:t>
        </w:r>
        <w:r w:rsidRPr="00097689">
          <w:rPr>
            <w:lang w:eastAsia="zh-CN"/>
          </w:rPr>
          <w:tab/>
        </w:r>
      </w:smartTag>
      <w:r w:rsidRPr="00097689">
        <w:rPr>
          <w:lang w:eastAsia="zh-CN"/>
        </w:rPr>
        <w:t>MRFC Recovery</w:t>
      </w:r>
      <w:bookmarkEnd w:id="160"/>
      <w:bookmarkEnd w:id="161"/>
    </w:p>
    <w:p w:rsidR="0098697A" w:rsidRPr="00097689" w:rsidRDefault="0098697A" w:rsidP="0098697A">
      <w:pPr>
        <w:pStyle w:val="Heading4"/>
      </w:pPr>
      <w:bookmarkStart w:id="162" w:name="_Toc485587441"/>
      <w:bookmarkStart w:id="163" w:name="_Toc57882452"/>
      <w:smartTag w:uri="urn:schemas-microsoft-com:office:smarttags" w:element="chsdate">
        <w:smartTagPr>
          <w:attr w:name="IsROCDate" w:val="False"/>
          <w:attr w:name="IsLunarDate" w:val="False"/>
          <w:attr w:name="Day" w:val="30"/>
          <w:attr w:name="Month" w:val="12"/>
          <w:attr w:name="Year" w:val="1899"/>
        </w:smartTagPr>
        <w:r w:rsidRPr="00097689">
          <w:t>6.1.5</w:t>
        </w:r>
      </w:smartTag>
      <w:r w:rsidRPr="00097689">
        <w:t>.1</w:t>
      </w:r>
      <w:r w:rsidRPr="00097689">
        <w:tab/>
        <w:t>General</w:t>
      </w:r>
      <w:bookmarkEnd w:id="162"/>
      <w:bookmarkEnd w:id="163"/>
    </w:p>
    <w:p w:rsidR="0098697A" w:rsidRPr="00097689" w:rsidRDefault="0098697A" w:rsidP="0098697A">
      <w:r w:rsidRPr="00097689">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rsidR="0098697A" w:rsidRPr="00097689" w:rsidRDefault="0098697A" w:rsidP="0098697A">
      <w:r w:rsidRPr="00097689">
        <w:t>After the information flow, the terminations affected by the recovery action are released.</w:t>
      </w:r>
    </w:p>
    <w:p w:rsidR="0098697A" w:rsidRPr="00097689" w:rsidRDefault="0098697A" w:rsidP="0098697A">
      <w:pPr>
        <w:pStyle w:val="Heading4"/>
      </w:pPr>
      <w:bookmarkStart w:id="164" w:name="_Toc485587442"/>
      <w:bookmarkStart w:id="165" w:name="_Toc57882453"/>
      <w:smartTag w:uri="urn:schemas-microsoft-com:office:smarttags" w:element="chsdate">
        <w:smartTagPr>
          <w:attr w:name="IsROCDate" w:val="False"/>
          <w:attr w:name="IsLunarDate" w:val="False"/>
          <w:attr w:name="Day" w:val="30"/>
          <w:attr w:name="Month" w:val="12"/>
          <w:attr w:name="Year" w:val="1899"/>
        </w:smartTagPr>
        <w:r w:rsidRPr="00097689">
          <w:lastRenderedPageBreak/>
          <w:t>6.1.5</w:t>
        </w:r>
      </w:smartTag>
      <w:r w:rsidRPr="00097689">
        <w:t>.2</w:t>
      </w:r>
      <w:r w:rsidRPr="00097689">
        <w:tab/>
        <w:t>MRFC Restoration</w:t>
      </w:r>
      <w:bookmarkEnd w:id="164"/>
      <w:bookmarkEnd w:id="165"/>
    </w:p>
    <w:p w:rsidR="0098697A" w:rsidRPr="00097689" w:rsidRDefault="0098697A" w:rsidP="0098697A">
      <w:pPr>
        <w:pStyle w:val="TH"/>
      </w:pPr>
      <w:r w:rsidRPr="00097689">
        <w:object w:dxaOrig="4326" w:dyaOrig="3597">
          <v:shape id="_x0000_i1057" type="#_x0000_t75" style="width:3in;height:180pt" o:ole="">
            <v:imagedata r:id="rId31" o:title=""/>
          </v:shape>
          <o:OLEObject Type="Embed" ProgID="Visio.Drawing.11" ShapeID="_x0000_i1057" DrawAspect="Content" ObjectID="_1668495831" r:id="rId32"/>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6.1.5</w:t>
        </w:r>
      </w:smartTag>
      <w:r w:rsidRPr="00097689">
        <w:t>.2.1: MRFC Restoration</w:t>
      </w:r>
    </w:p>
    <w:p w:rsidR="0098697A" w:rsidRPr="00097689" w:rsidRDefault="0098697A" w:rsidP="0098697A">
      <w:pPr>
        <w:pStyle w:val="NO"/>
      </w:pPr>
      <w:r w:rsidRPr="00097689">
        <w:t>NOTE:</w:t>
      </w:r>
      <w:r w:rsidRPr="00097689">
        <w:tab/>
      </w:r>
      <w:smartTag w:uri="urn:schemas-microsoft-com:office:smarttags" w:element="place">
        <w:r w:rsidRPr="00097689">
          <w:t>Normal</w:t>
        </w:r>
      </w:smartTag>
      <w:r w:rsidRPr="00097689">
        <w:t xml:space="preserve"> release procedure may also be initiated.</w:t>
      </w:r>
    </w:p>
    <w:p w:rsidR="0098697A" w:rsidRPr="00097689" w:rsidRDefault="0098697A" w:rsidP="0098697A">
      <w:r w:rsidRPr="00097689">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rsidR="0098697A" w:rsidRPr="00097689" w:rsidRDefault="0098697A" w:rsidP="0098697A">
      <w:pPr>
        <w:pStyle w:val="Heading3"/>
        <w:rPr>
          <w:lang w:eastAsia="zh-CN"/>
        </w:rPr>
      </w:pPr>
      <w:bookmarkStart w:id="166" w:name="_Toc485587443"/>
      <w:bookmarkStart w:id="167" w:name="_Toc57882454"/>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6.1.6</w:t>
        </w:r>
        <w:r w:rsidRPr="00097689">
          <w:rPr>
            <w:lang w:eastAsia="zh-CN"/>
          </w:rPr>
          <w:tab/>
        </w:r>
      </w:smartTag>
      <w:r w:rsidRPr="00097689">
        <w:rPr>
          <w:lang w:eastAsia="zh-CN"/>
        </w:rPr>
        <w:t>MRFP Re-register</w:t>
      </w:r>
      <w:bookmarkEnd w:id="166"/>
      <w:bookmarkEnd w:id="167"/>
    </w:p>
    <w:p w:rsidR="0098697A" w:rsidRPr="00097689" w:rsidRDefault="0098697A" w:rsidP="0098697A">
      <w:r w:rsidRPr="00097689">
        <w:t xml:space="preserve">When the MRFC requests an MRFP to perform a registration (see clause </w:t>
      </w:r>
      <w:smartTag w:uri="urn:schemas-microsoft-com:office:smarttags" w:element="chsdate">
        <w:smartTagPr>
          <w:attr w:name="IsROCDate" w:val="False"/>
          <w:attr w:name="IsLunarDate" w:val="False"/>
          <w:attr w:name="Day" w:val="30"/>
          <w:attr w:name="Month" w:val="12"/>
          <w:attr w:name="Year" w:val="1899"/>
        </w:smartTagPr>
        <w:r w:rsidRPr="00097689">
          <w:t>6.1.7</w:t>
        </w:r>
      </w:smartTag>
      <w:r w:rsidRPr="00097689">
        <w:t>), the MRFP performs a re-registration to the MRFC which is defined in the MRFC address.</w:t>
      </w:r>
    </w:p>
    <w:p w:rsidR="0098697A" w:rsidRPr="00097689" w:rsidRDefault="0098697A" w:rsidP="0098697A">
      <w:pPr>
        <w:pStyle w:val="TH"/>
      </w:pPr>
      <w:r w:rsidRPr="00097689">
        <w:object w:dxaOrig="4326" w:dyaOrig="2512">
          <v:shape id="_x0000_i1058" type="#_x0000_t75" style="width:3in;height:126pt" o:ole="">
            <v:imagedata r:id="rId33" o:title=""/>
          </v:shape>
          <o:OLEObject Type="Embed" ProgID="Visio.Drawing.11" ShapeID="_x0000_i1058" DrawAspect="Content" ObjectID="_1668495832" r:id="rId34"/>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6.1.6</w:t>
        </w:r>
      </w:smartTag>
      <w:r w:rsidRPr="00097689">
        <w:t>.1: Re-registration of an MRFP</w:t>
      </w:r>
    </w:p>
    <w:p w:rsidR="0098697A" w:rsidRPr="00097689" w:rsidRDefault="0098697A" w:rsidP="0098697A">
      <w:pPr>
        <w:pStyle w:val="Heading3"/>
        <w:rPr>
          <w:lang w:eastAsia="zh-CN"/>
        </w:rPr>
      </w:pPr>
      <w:bookmarkStart w:id="168" w:name="_Toc485587444"/>
      <w:bookmarkStart w:id="169" w:name="_Toc57882455"/>
      <w:smartTag w:uri="urn:schemas-microsoft-com:office:smarttags" w:element="chsdate">
        <w:smartTagPr>
          <w:attr w:name="IsROCDate" w:val="False"/>
          <w:attr w:name="IsLunarDate" w:val="False"/>
          <w:attr w:name="Day" w:val="30"/>
          <w:attr w:name="Month" w:val="12"/>
          <w:attr w:name="Year" w:val="1899"/>
        </w:smartTagPr>
        <w:r w:rsidRPr="00097689">
          <w:rPr>
            <w:lang w:eastAsia="zh-CN"/>
          </w:rPr>
          <w:lastRenderedPageBreak/>
          <w:t>6.1.7</w:t>
        </w:r>
        <w:r w:rsidRPr="00097689">
          <w:rPr>
            <w:lang w:eastAsia="zh-CN"/>
          </w:rPr>
          <w:tab/>
        </w:r>
      </w:smartTag>
      <w:r w:rsidRPr="00097689">
        <w:rPr>
          <w:lang w:eastAsia="zh-CN"/>
        </w:rPr>
        <w:t>MRFP Re-registration Ordered by MRFC</w:t>
      </w:r>
      <w:bookmarkEnd w:id="168"/>
      <w:bookmarkEnd w:id="169"/>
    </w:p>
    <w:p w:rsidR="0098697A" w:rsidRPr="00097689" w:rsidRDefault="0098697A" w:rsidP="0098697A">
      <w:pPr>
        <w:keepNext/>
        <w:keepLines/>
      </w:pPr>
      <w:r w:rsidRPr="00097689">
        <w:t>If the MRFC knows that communication is possible, but the MRFP has not registered, the MRFC can order re-registration of the MRFP.</w:t>
      </w:r>
    </w:p>
    <w:bookmarkStart w:id="170" w:name="OLE_LINK16"/>
    <w:bookmarkStart w:id="171" w:name="OLE_LINK17"/>
    <w:p w:rsidR="0098697A" w:rsidRPr="00097689" w:rsidRDefault="0098697A" w:rsidP="0098697A">
      <w:pPr>
        <w:pStyle w:val="TH"/>
      </w:pPr>
      <w:r w:rsidRPr="00097689">
        <w:object w:dxaOrig="4326" w:dyaOrig="2512">
          <v:shape id="_x0000_i1059" type="#_x0000_t75" style="width:3in;height:126pt" o:ole="">
            <v:imagedata r:id="rId35" o:title=""/>
          </v:shape>
          <o:OLEObject Type="Embed" ProgID="Visio.Drawing.11" ShapeID="_x0000_i1059" DrawAspect="Content" ObjectID="_1668495833" r:id="rId36"/>
        </w:object>
      </w:r>
      <w:bookmarkEnd w:id="170"/>
      <w:bookmarkEnd w:id="171"/>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6.1.7</w:t>
        </w:r>
      </w:smartTag>
      <w:r w:rsidRPr="00097689">
        <w:t>.1: Re-registration ordered by the MRFC</w:t>
      </w:r>
    </w:p>
    <w:p w:rsidR="0098697A" w:rsidRPr="00097689" w:rsidRDefault="0098697A" w:rsidP="0098697A">
      <w:pPr>
        <w:keepNext/>
      </w:pPr>
      <w:r w:rsidRPr="00097689">
        <w:t>If the re-registration request is accepted the MRFP uses the MRFP Re-register procedure to register with the MRFC.</w:t>
      </w:r>
    </w:p>
    <w:p w:rsidR="0098697A" w:rsidRPr="00097689" w:rsidRDefault="0098697A" w:rsidP="0098697A">
      <w:pPr>
        <w:pStyle w:val="Heading3"/>
        <w:rPr>
          <w:lang w:eastAsia="zh-CN"/>
        </w:rPr>
      </w:pPr>
      <w:bookmarkStart w:id="172" w:name="_Toc485587445"/>
      <w:bookmarkStart w:id="173" w:name="_Toc57882456"/>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6.1.8</w:t>
        </w:r>
        <w:r w:rsidRPr="00097689">
          <w:rPr>
            <w:lang w:eastAsia="zh-CN"/>
          </w:rPr>
          <w:tab/>
          <w:t>A</w:t>
        </w:r>
      </w:smartTag>
      <w:r w:rsidRPr="00097689">
        <w:rPr>
          <w:lang w:eastAsia="zh-CN"/>
        </w:rPr>
        <w:t>udit of MRFP</w:t>
      </w:r>
      <w:bookmarkEnd w:id="172"/>
      <w:bookmarkEnd w:id="173"/>
    </w:p>
    <w:p w:rsidR="0098697A" w:rsidRPr="00097689" w:rsidRDefault="0098697A" w:rsidP="0098697A">
      <w:pPr>
        <w:pStyle w:val="Heading4"/>
      </w:pPr>
      <w:bookmarkStart w:id="174" w:name="_Toc485587446"/>
      <w:bookmarkStart w:id="175" w:name="_Toc57882457"/>
      <w:smartTag w:uri="urn:schemas-microsoft-com:office:smarttags" w:element="chsdate">
        <w:smartTagPr>
          <w:attr w:name="IsROCDate" w:val="False"/>
          <w:attr w:name="IsLunarDate" w:val="False"/>
          <w:attr w:name="Day" w:val="30"/>
          <w:attr w:name="Month" w:val="12"/>
          <w:attr w:name="Year" w:val="1899"/>
        </w:smartTagPr>
        <w:r w:rsidRPr="00097689">
          <w:t>6.1.8</w:t>
        </w:r>
      </w:smartTag>
      <w:r w:rsidRPr="00097689">
        <w:t>.1</w:t>
      </w:r>
      <w:r w:rsidRPr="00097689">
        <w:tab/>
        <w:t>Audit of Value</w:t>
      </w:r>
      <w:bookmarkEnd w:id="174"/>
      <w:bookmarkEnd w:id="175"/>
    </w:p>
    <w:p w:rsidR="0098697A" w:rsidRPr="00097689" w:rsidRDefault="0098697A" w:rsidP="0098697A">
      <w:r w:rsidRPr="00097689">
        <w:t>The MRFC may request the MRFP to report the current values assigned to distinct objects in the MRFP.</w:t>
      </w:r>
    </w:p>
    <w:bookmarkStart w:id="176" w:name="OLE_LINK18"/>
    <w:bookmarkStart w:id="177" w:name="OLE_LINK19"/>
    <w:p w:rsidR="0098697A" w:rsidRPr="00097689" w:rsidRDefault="0098697A" w:rsidP="0098697A">
      <w:pPr>
        <w:pStyle w:val="TH"/>
      </w:pPr>
      <w:r w:rsidRPr="00097689">
        <w:object w:dxaOrig="4326" w:dyaOrig="2512">
          <v:shape id="_x0000_i1060" type="#_x0000_t75" style="width:3in;height:126pt" o:ole="">
            <v:imagedata r:id="rId37" o:title=""/>
          </v:shape>
          <o:OLEObject Type="Embed" ProgID="Visio.Drawing.11" ShapeID="_x0000_i1060" DrawAspect="Content" ObjectID="_1668495834" r:id="rId38"/>
        </w:object>
      </w:r>
      <w:bookmarkEnd w:id="176"/>
      <w:bookmarkEnd w:id="177"/>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6.1.8</w:t>
        </w:r>
      </w:smartTag>
      <w:r w:rsidRPr="00097689">
        <w:t>.1.1: Audit Value</w:t>
      </w:r>
    </w:p>
    <w:p w:rsidR="0098697A" w:rsidRPr="00097689" w:rsidRDefault="0098697A" w:rsidP="0098697A">
      <w:pPr>
        <w:pStyle w:val="Heading3"/>
      </w:pPr>
      <w:bookmarkStart w:id="178" w:name="_Toc485587447"/>
      <w:bookmarkStart w:id="179" w:name="_Toc57882458"/>
      <w:smartTag w:uri="urn:schemas-microsoft-com:office:smarttags" w:element="chsdate">
        <w:smartTagPr>
          <w:attr w:name="IsROCDate" w:val="False"/>
          <w:attr w:name="IsLunarDate" w:val="False"/>
          <w:attr w:name="Day" w:val="30"/>
          <w:attr w:name="Month" w:val="12"/>
          <w:attr w:name="Year" w:val="1899"/>
        </w:smartTagPr>
        <w:r w:rsidRPr="00097689">
          <w:t>6.1.8</w:t>
        </w:r>
      </w:smartTag>
      <w:r w:rsidRPr="00097689">
        <w:t>.2</w:t>
      </w:r>
      <w:r w:rsidRPr="00097689">
        <w:tab/>
        <w:t>Audit of Capability</w:t>
      </w:r>
      <w:bookmarkEnd w:id="178"/>
      <w:bookmarkEnd w:id="179"/>
    </w:p>
    <w:p w:rsidR="0098697A" w:rsidRPr="00097689" w:rsidRDefault="0098697A" w:rsidP="0098697A">
      <w:pPr>
        <w:keepNext/>
        <w:keepLines/>
      </w:pPr>
      <w:r w:rsidRPr="00097689">
        <w:t xml:space="preserve">The MRFC may request the MRFP to report the capabilities of distinct objects in the MRFP. </w:t>
      </w:r>
    </w:p>
    <w:bookmarkStart w:id="180" w:name="OLE_LINK20"/>
    <w:bookmarkStart w:id="181" w:name="OLE_LINK21"/>
    <w:bookmarkStart w:id="182" w:name="OLE_LINK22"/>
    <w:p w:rsidR="0098697A" w:rsidRPr="00097689" w:rsidRDefault="0098697A" w:rsidP="0098697A">
      <w:pPr>
        <w:pStyle w:val="TH"/>
      </w:pPr>
      <w:r w:rsidRPr="00097689">
        <w:object w:dxaOrig="4326" w:dyaOrig="2512">
          <v:shape id="_x0000_i1061" type="#_x0000_t75" style="width:3in;height:126pt" o:ole="">
            <v:imagedata r:id="rId39" o:title=""/>
          </v:shape>
          <o:OLEObject Type="Embed" ProgID="Visio.Drawing.11" ShapeID="_x0000_i1061" DrawAspect="Content" ObjectID="_1668495835" r:id="rId40"/>
        </w:object>
      </w:r>
      <w:bookmarkEnd w:id="180"/>
      <w:bookmarkEnd w:id="181"/>
      <w:bookmarkEnd w:id="182"/>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6.1.8</w:t>
        </w:r>
      </w:smartTag>
      <w:r w:rsidRPr="00097689">
        <w:t>.2.1: Audit Capability</w:t>
      </w:r>
    </w:p>
    <w:p w:rsidR="0098697A" w:rsidRPr="00097689" w:rsidRDefault="0098697A" w:rsidP="0098697A">
      <w:pPr>
        <w:keepNext/>
        <w:keepLines/>
        <w:jc w:val="center"/>
      </w:pPr>
    </w:p>
    <w:p w:rsidR="0098697A" w:rsidRPr="00097689" w:rsidRDefault="0098697A" w:rsidP="0098697A">
      <w:pPr>
        <w:pStyle w:val="Heading3"/>
        <w:rPr>
          <w:lang w:eastAsia="zh-CN"/>
        </w:rPr>
      </w:pPr>
      <w:bookmarkStart w:id="183" w:name="_Toc485587448"/>
      <w:bookmarkStart w:id="184" w:name="_Toc57882459"/>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6.1.9</w:t>
        </w:r>
        <w:r w:rsidRPr="00097689">
          <w:rPr>
            <w:lang w:eastAsia="zh-CN"/>
          </w:rPr>
          <w:tab/>
        </w:r>
      </w:smartTag>
      <w:r w:rsidRPr="00097689">
        <w:rPr>
          <w:lang w:eastAsia="zh-CN"/>
        </w:rPr>
        <w:t>MRFP Capability Change</w:t>
      </w:r>
      <w:bookmarkEnd w:id="183"/>
      <w:bookmarkEnd w:id="184"/>
    </w:p>
    <w:p w:rsidR="0098697A" w:rsidRPr="00097689" w:rsidRDefault="0098697A" w:rsidP="0098697A">
      <w:r w:rsidRPr="00097689">
        <w:t xml:space="preserve">The MRFP reports a change of capability of distinct objects in the MRFP. </w:t>
      </w:r>
    </w:p>
    <w:p w:rsidR="0098697A" w:rsidRPr="00097689" w:rsidRDefault="0098697A" w:rsidP="0098697A">
      <w:pPr>
        <w:pStyle w:val="TH"/>
      </w:pPr>
      <w:r w:rsidRPr="00097689">
        <w:object w:dxaOrig="4326" w:dyaOrig="2512">
          <v:shape id="_x0000_i1062" type="#_x0000_t75" style="width:3in;height:126pt" o:ole="">
            <v:imagedata r:id="rId41" o:title=""/>
          </v:shape>
          <o:OLEObject Type="Embed" ProgID="Visio.Drawing.11" ShapeID="_x0000_i1062" DrawAspect="Content" ObjectID="_1668495836" r:id="rId42"/>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6.1.9</w:t>
        </w:r>
      </w:smartTag>
      <w:r w:rsidRPr="00097689">
        <w:t>.1: Capability Update</w:t>
      </w:r>
    </w:p>
    <w:p w:rsidR="0098697A" w:rsidRPr="00097689" w:rsidRDefault="0098697A" w:rsidP="0098697A">
      <w:r w:rsidRPr="00097689">
        <w:t>The MRFC can use the Audit Value and/or Audit Capability procedures to obtain further information, about the objects whose capabilities have changed.</w:t>
      </w:r>
    </w:p>
    <w:p w:rsidR="0098697A" w:rsidRPr="00097689" w:rsidRDefault="0098697A" w:rsidP="0098697A">
      <w:pPr>
        <w:pStyle w:val="Heading3"/>
        <w:rPr>
          <w:lang w:eastAsia="zh-CN"/>
        </w:rPr>
      </w:pPr>
      <w:bookmarkStart w:id="185" w:name="_Toc485587449"/>
      <w:bookmarkStart w:id="186" w:name="_Toc57882460"/>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6.1.10</w:t>
        </w:r>
        <w:r w:rsidRPr="00097689">
          <w:rPr>
            <w:lang w:eastAsia="zh-CN"/>
          </w:rPr>
          <w:tab/>
        </w:r>
      </w:smartTag>
      <w:r w:rsidRPr="00097689">
        <w:rPr>
          <w:lang w:eastAsia="zh-CN"/>
        </w:rPr>
        <w:t>MRFC Out of service</w:t>
      </w:r>
      <w:bookmarkEnd w:id="185"/>
      <w:bookmarkEnd w:id="186"/>
    </w:p>
    <w:bookmarkStart w:id="187" w:name="OLE_LINK23"/>
    <w:bookmarkStart w:id="188" w:name="OLE_LINK24"/>
    <w:p w:rsidR="0098697A" w:rsidRPr="00097689" w:rsidRDefault="0098697A" w:rsidP="0098697A">
      <w:pPr>
        <w:pStyle w:val="TH"/>
      </w:pPr>
      <w:r w:rsidRPr="00097689">
        <w:object w:dxaOrig="4327" w:dyaOrig="2512">
          <v:shape id="_x0000_i1063" type="#_x0000_t75" style="width:3in;height:126pt" o:ole="">
            <v:imagedata r:id="rId43" o:title=""/>
          </v:shape>
          <o:OLEObject Type="Embed" ProgID="Visio.Drawing.11" ShapeID="_x0000_i1063" DrawAspect="Content" ObjectID="_1668495837" r:id="rId44"/>
        </w:object>
      </w:r>
      <w:bookmarkEnd w:id="187"/>
      <w:bookmarkEnd w:id="188"/>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6.1.10</w:t>
        </w:r>
      </w:smartTag>
      <w:r w:rsidRPr="00097689">
        <w:t>.1: MRFC Out of Service</w:t>
      </w:r>
    </w:p>
    <w:p w:rsidR="0098697A" w:rsidRPr="00097689" w:rsidRDefault="0098697A" w:rsidP="0098697A">
      <w:r w:rsidRPr="00097689">
        <w:t>If an MRFC discovers that it wants to go out of service it starts an MRFC Out of Service procedure. The MRFC can indicate whether it requires the context to be cleared immediately (forced) or cleared when all terminations are released.(Graceful)</w:t>
      </w:r>
    </w:p>
    <w:p w:rsidR="0098697A" w:rsidRPr="00097689" w:rsidRDefault="0098697A" w:rsidP="0098697A">
      <w:pPr>
        <w:pStyle w:val="Heading3"/>
        <w:rPr>
          <w:lang w:eastAsia="zh-CN"/>
        </w:rPr>
      </w:pPr>
      <w:bookmarkStart w:id="189" w:name="_Toc485587450"/>
      <w:bookmarkStart w:id="190" w:name="_Toc57882461"/>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6.1.11</w:t>
        </w:r>
        <w:r w:rsidRPr="00097689">
          <w:rPr>
            <w:lang w:eastAsia="zh-CN"/>
          </w:rPr>
          <w:tab/>
        </w:r>
      </w:smartTag>
      <w:r w:rsidRPr="00097689">
        <w:rPr>
          <w:lang w:eastAsia="zh-CN"/>
        </w:rPr>
        <w:t>MRFP Resource Congestion Handling – Activate</w:t>
      </w:r>
      <w:bookmarkEnd w:id="189"/>
      <w:bookmarkEnd w:id="190"/>
    </w:p>
    <w:p w:rsidR="0098697A" w:rsidRPr="00097689" w:rsidRDefault="0098697A" w:rsidP="0098697A">
      <w:r w:rsidRPr="00097689">
        <w:t>When the MRFC requires that an MRFP congestion notification mechanism be applied in the MRFP, the MRFC shall use the MRFP Resource Congestion Handling - Activate procedure towards the MRFP.</w:t>
      </w:r>
    </w:p>
    <w:bookmarkStart w:id="191" w:name="OLE_LINK25"/>
    <w:bookmarkStart w:id="192" w:name="OLE_LINK26"/>
    <w:p w:rsidR="0098697A" w:rsidRPr="00097689" w:rsidRDefault="0098697A" w:rsidP="0098697A">
      <w:pPr>
        <w:pStyle w:val="TH"/>
      </w:pPr>
      <w:r w:rsidRPr="00097689">
        <w:object w:dxaOrig="4326" w:dyaOrig="2512">
          <v:shape id="_x0000_i1064" type="#_x0000_t75" style="width:3in;height:126pt" o:ole="">
            <v:imagedata r:id="rId45" o:title=""/>
          </v:shape>
          <o:OLEObject Type="Embed" ProgID="Visio.Drawing.11" ShapeID="_x0000_i1064" DrawAspect="Content" ObjectID="_1668495838" r:id="rId46"/>
        </w:object>
      </w:r>
      <w:bookmarkEnd w:id="191"/>
      <w:bookmarkEnd w:id="192"/>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6.1.11</w:t>
        </w:r>
      </w:smartTag>
      <w:r w:rsidRPr="00097689">
        <w:t>.1: MRFP Resource Congestion Handling - Activate</w:t>
      </w:r>
    </w:p>
    <w:p w:rsidR="0098697A" w:rsidRPr="00097689" w:rsidRDefault="0098697A" w:rsidP="0098697A">
      <w:pPr>
        <w:pStyle w:val="Heading3"/>
      </w:pPr>
      <w:bookmarkStart w:id="193" w:name="_Toc485587451"/>
      <w:bookmarkStart w:id="194" w:name="_Toc57882462"/>
      <w:smartTag w:uri="urn:schemas-microsoft-com:office:smarttags" w:element="chsdate">
        <w:smartTagPr>
          <w:attr w:name="IsROCDate" w:val="False"/>
          <w:attr w:name="IsLunarDate" w:val="False"/>
          <w:attr w:name="Day" w:val="30"/>
          <w:attr w:name="Month" w:val="12"/>
          <w:attr w:name="Year" w:val="1899"/>
        </w:smartTagPr>
        <w:r w:rsidRPr="00097689">
          <w:rPr>
            <w:lang w:eastAsia="zh-CN"/>
          </w:rPr>
          <w:lastRenderedPageBreak/>
          <w:t>6.1.12</w:t>
        </w:r>
        <w:r w:rsidRPr="00097689">
          <w:rPr>
            <w:lang w:eastAsia="zh-CN"/>
          </w:rPr>
          <w:tab/>
        </w:r>
      </w:smartTag>
      <w:r w:rsidRPr="00097689">
        <w:rPr>
          <w:lang w:eastAsia="zh-CN"/>
        </w:rPr>
        <w:t>MRFP Resource Congestion Handling -Indication</w:t>
      </w:r>
      <w:bookmarkEnd w:id="193"/>
      <w:bookmarkEnd w:id="194"/>
      <w:r w:rsidRPr="00097689">
        <w:t xml:space="preserve"> </w:t>
      </w:r>
    </w:p>
    <w:p w:rsidR="0098697A" w:rsidRPr="00097689" w:rsidRDefault="0098697A" w:rsidP="0098697A">
      <w:r w:rsidRPr="00097689">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rsidR="0098697A" w:rsidRPr="00097689" w:rsidRDefault="0098697A" w:rsidP="0098697A">
      <w:pPr>
        <w:pStyle w:val="TH"/>
      </w:pPr>
      <w:r w:rsidRPr="00097689">
        <w:object w:dxaOrig="4326" w:dyaOrig="2512">
          <v:shape id="_x0000_i1065" type="#_x0000_t75" style="width:3in;height:126pt" o:ole="">
            <v:imagedata r:id="rId47" o:title=""/>
          </v:shape>
          <o:OLEObject Type="Embed" ProgID="Visio.Drawing.11" ShapeID="_x0000_i1065" DrawAspect="Content" ObjectID="_1668495839" r:id="rId48"/>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6.1.12</w:t>
        </w:r>
      </w:smartTag>
      <w:r w:rsidRPr="00097689">
        <w:t>.1: MRFP Resource Congestion Handling-Indication</w:t>
      </w:r>
    </w:p>
    <w:p w:rsidR="0098697A" w:rsidRPr="00097689" w:rsidRDefault="0098697A" w:rsidP="0098697A">
      <w:pPr>
        <w:pStyle w:val="Heading2"/>
      </w:pPr>
      <w:bookmarkStart w:id="195" w:name="_Toc485587452"/>
      <w:bookmarkStart w:id="196" w:name="_Toc57882463"/>
      <w:r w:rsidRPr="00097689">
        <w:rPr>
          <w:lang w:eastAsia="zh-CN"/>
        </w:rPr>
        <w:t>6.1.13</w:t>
      </w:r>
      <w:r w:rsidRPr="00097689">
        <w:rPr>
          <w:lang w:eastAsia="zh-CN"/>
        </w:rPr>
        <w:tab/>
      </w:r>
      <w:r w:rsidRPr="00097689">
        <w:t>Hanging termination detection</w:t>
      </w:r>
      <w:bookmarkEnd w:id="195"/>
      <w:bookmarkEnd w:id="196"/>
    </w:p>
    <w:p w:rsidR="0098697A" w:rsidRPr="00097689" w:rsidRDefault="0098697A" w:rsidP="0098697A">
      <w:r w:rsidRPr="00097689">
        <w:t xml:space="preserve">Whenever requesting new </w:t>
      </w:r>
      <w:r w:rsidRPr="00097689">
        <w:rPr>
          <w:lang w:eastAsia="zh-CN"/>
        </w:rPr>
        <w:t>IP</w:t>
      </w:r>
      <w:r w:rsidRPr="00097689">
        <w:t xml:space="preserve"> bearer terminations, the</w:t>
      </w:r>
      <w:r w:rsidRPr="00097689">
        <w:rPr>
          <w:lang w:eastAsia="zh-CN"/>
        </w:rPr>
        <w:t xml:space="preserve"> MRFC</w:t>
      </w:r>
      <w:r w:rsidRPr="00097689">
        <w:t xml:space="preserve"> shall request the </w:t>
      </w:r>
      <w:r w:rsidRPr="00097689">
        <w:rPr>
          <w:lang w:eastAsia="zh-CN"/>
        </w:rPr>
        <w:t>MRFP</w:t>
      </w:r>
      <w:r w:rsidRPr="00097689">
        <w:t xml:space="preserve"> to periodically report termination heartbeat indications to detect hanging context and termination in the </w:t>
      </w:r>
      <w:r w:rsidRPr="00097689">
        <w:rPr>
          <w:lang w:eastAsia="zh-CN"/>
        </w:rPr>
        <w:t>MRFP</w:t>
      </w:r>
      <w:r w:rsidRPr="00097689">
        <w:t xml:space="preserve"> that may result e.g. from a loss of communication between the </w:t>
      </w:r>
      <w:r w:rsidRPr="00097689">
        <w:rPr>
          <w:lang w:eastAsia="zh-CN"/>
        </w:rPr>
        <w:t>MRFC</w:t>
      </w:r>
      <w:r w:rsidRPr="00097689">
        <w:t xml:space="preserve"> and the </w:t>
      </w:r>
      <w:r w:rsidRPr="00097689">
        <w:rPr>
          <w:lang w:eastAsia="zh-CN"/>
        </w:rPr>
        <w:t>MRFP</w:t>
      </w:r>
      <w:r w:rsidRPr="00097689">
        <w:t xml:space="preserve">. </w:t>
      </w:r>
    </w:p>
    <w:p w:rsidR="0098697A" w:rsidRPr="00097689" w:rsidRDefault="0098697A" w:rsidP="0098697A">
      <w:r w:rsidRPr="00097689">
        <w:t xml:space="preserve">When the </w:t>
      </w:r>
      <w:r w:rsidRPr="00097689">
        <w:rPr>
          <w:lang w:eastAsia="zh-CN"/>
        </w:rPr>
        <w:t>MRFC</w:t>
      </w:r>
      <w:r w:rsidRPr="00097689">
        <w:t xml:space="preserve"> receives a termination heartbeat notification from the </w:t>
      </w:r>
      <w:r w:rsidRPr="00097689">
        <w:rPr>
          <w:lang w:eastAsia="zh-CN"/>
        </w:rPr>
        <w:t>MRFP</w:t>
      </w:r>
      <w:r w:rsidRPr="00097689">
        <w:t xml:space="preserve"> via the Termination heartbeat - Indication procedure, the</w:t>
      </w:r>
      <w:r w:rsidRPr="00097689">
        <w:rPr>
          <w:lang w:eastAsia="zh-CN"/>
        </w:rPr>
        <w:t xml:space="preserve"> MRFC</w:t>
      </w:r>
      <w:r w:rsidRPr="00097689">
        <w:t xml:space="preserve"> shall return a Termination heartbeat –Indication Ack (without an error) if the context id / termination identity combination exists in the </w:t>
      </w:r>
      <w:r w:rsidRPr="00097689">
        <w:rPr>
          <w:lang w:eastAsia="zh-CN"/>
        </w:rPr>
        <w:t>MRFC</w:t>
      </w:r>
      <w:r w:rsidRPr="00097689">
        <w:t>. If it does not exist, the</w:t>
      </w:r>
      <w:r w:rsidRPr="00097689">
        <w:rPr>
          <w:lang w:eastAsia="zh-CN"/>
        </w:rPr>
        <w:t xml:space="preserve"> MRFC</w:t>
      </w:r>
      <w:r w:rsidRPr="00097689">
        <w:t xml:space="preserve"> shall return an error and shall correct the mismatch, e.g. by requesting the </w:t>
      </w:r>
      <w:r w:rsidRPr="00097689">
        <w:rPr>
          <w:lang w:eastAsia="zh-CN"/>
        </w:rPr>
        <w:t>MRFP</w:t>
      </w:r>
      <w:r w:rsidRPr="00097689">
        <w:t xml:space="preserve"> to subtract the indicated termination and to clear any associated context.</w:t>
      </w:r>
    </w:p>
    <w:p w:rsidR="0098697A" w:rsidRPr="00097689" w:rsidRDefault="0098697A" w:rsidP="0098697A">
      <w:pPr>
        <w:pStyle w:val="TH"/>
      </w:pPr>
      <w:r w:rsidRPr="00097689">
        <w:object w:dxaOrig="3853" w:dyaOrig="2606">
          <v:shape id="_x0000_i1066" type="#_x0000_t75" style="width:192.25pt;height:130.1pt" o:ole="">
            <v:imagedata r:id="rId49" o:title=""/>
          </v:shape>
          <o:OLEObject Type="Embed" ProgID="Visio.Drawing.11" ShapeID="_x0000_i1066" DrawAspect="Content" ObjectID="_1668495840" r:id="rId50"/>
        </w:object>
      </w:r>
    </w:p>
    <w:p w:rsidR="0098697A" w:rsidRPr="00097689" w:rsidRDefault="0098697A" w:rsidP="0098697A">
      <w:pPr>
        <w:pStyle w:val="TF"/>
        <w:rPr>
          <w:lang w:eastAsia="zh-CN"/>
        </w:rPr>
      </w:pPr>
      <w:r w:rsidRPr="00097689">
        <w:t xml:space="preserve">Figure </w:t>
      </w:r>
      <w:r w:rsidRPr="00097689">
        <w:rPr>
          <w:lang w:eastAsia="zh-CN"/>
        </w:rPr>
        <w:t>6</w:t>
      </w:r>
      <w:r w:rsidRPr="00097689">
        <w:t>.1.</w:t>
      </w:r>
      <w:r w:rsidRPr="00097689">
        <w:rPr>
          <w:lang w:eastAsia="zh-CN"/>
        </w:rPr>
        <w:t>13.1</w:t>
      </w:r>
      <w:r w:rsidRPr="00097689">
        <w:t>: Termination heartbeat – Indication</w:t>
      </w:r>
    </w:p>
    <w:p w:rsidR="0098697A" w:rsidRPr="00097689" w:rsidRDefault="0098697A" w:rsidP="0098697A">
      <w:pPr>
        <w:pStyle w:val="Heading2"/>
        <w:rPr>
          <w:lang w:eastAsia="zh-CN"/>
        </w:rPr>
      </w:pPr>
      <w:bookmarkStart w:id="197" w:name="_Toc485587453"/>
      <w:bookmarkStart w:id="198" w:name="_Toc57882464"/>
      <w:r w:rsidRPr="00097689">
        <w:rPr>
          <w:lang w:eastAsia="zh-CN"/>
        </w:rPr>
        <w:t>6</w:t>
      </w:r>
      <w:r w:rsidRPr="00097689">
        <w:t>.</w:t>
      </w:r>
      <w:r w:rsidRPr="00097689">
        <w:rPr>
          <w:lang w:eastAsia="zh-CN"/>
        </w:rPr>
        <w:t>2</w:t>
      </w:r>
      <w:r w:rsidRPr="00097689">
        <w:tab/>
        <w:t xml:space="preserve">Call </w:t>
      </w:r>
      <w:r w:rsidRPr="00097689">
        <w:rPr>
          <w:lang w:eastAsia="zh-CN"/>
        </w:rPr>
        <w:t>Related</w:t>
      </w:r>
      <w:r w:rsidRPr="00097689">
        <w:t xml:space="preserve"> Procedure</w:t>
      </w:r>
      <w:r w:rsidRPr="00097689">
        <w:rPr>
          <w:lang w:eastAsia="zh-CN"/>
        </w:rPr>
        <w:t>s</w:t>
      </w:r>
      <w:bookmarkEnd w:id="197"/>
      <w:bookmarkEnd w:id="198"/>
    </w:p>
    <w:p w:rsidR="0098697A" w:rsidRPr="00097689" w:rsidRDefault="0098697A" w:rsidP="0098697A">
      <w:pPr>
        <w:pStyle w:val="Heading3"/>
        <w:rPr>
          <w:lang w:eastAsia="zh-CN"/>
        </w:rPr>
      </w:pPr>
      <w:bookmarkStart w:id="199" w:name="_Toc485587454"/>
      <w:bookmarkStart w:id="200" w:name="_Toc57882465"/>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w:t>
        </w:r>
        <w:r w:rsidRPr="00097689">
          <w:rPr>
            <w:lang w:eastAsia="zh-CN"/>
          </w:rPr>
          <w:tab/>
          <w:t>P</w:t>
        </w:r>
      </w:smartTag>
      <w:r w:rsidRPr="00097689">
        <w:rPr>
          <w:lang w:eastAsia="zh-CN"/>
        </w:rPr>
        <w:t>lay Tone Procedure</w:t>
      </w:r>
      <w:bookmarkEnd w:id="199"/>
      <w:bookmarkEnd w:id="200"/>
    </w:p>
    <w:p w:rsidR="0098697A" w:rsidRPr="00097689" w:rsidRDefault="0098697A" w:rsidP="0098697A">
      <w:pPr>
        <w:pStyle w:val="Heading4"/>
        <w:rPr>
          <w:rFonts w:eastAsia="Batang"/>
        </w:rPr>
      </w:pPr>
      <w:bookmarkStart w:id="201" w:name="_Toc485587455"/>
      <w:bookmarkStart w:id="202" w:name="_Toc57882466"/>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6.2.1</w:t>
        </w:r>
      </w:smartTag>
      <w:r w:rsidRPr="00097689">
        <w:rPr>
          <w:rFonts w:eastAsia="Batang"/>
        </w:rPr>
        <w:t>.1</w:t>
      </w:r>
      <w:r w:rsidRPr="00097689">
        <w:rPr>
          <w:rFonts w:eastAsia="Batang"/>
        </w:rPr>
        <w:tab/>
        <w:t>General</w:t>
      </w:r>
      <w:bookmarkEnd w:id="201"/>
      <w:bookmarkEnd w:id="202"/>
    </w:p>
    <w:p w:rsidR="0098697A" w:rsidRPr="00097689" w:rsidRDefault="0098697A" w:rsidP="0098697A">
      <w:r w:rsidRPr="00097689">
        <w:t>The following procedure assumes the IMS session has been established and the bearer is through-connected and the MRFC has received a trigger to play a tone and the MRFP selected for the call has the capabilities to provide tones.</w:t>
      </w:r>
      <w:bookmarkStart w:id="203" w:name="OLE_LINK2"/>
    </w:p>
    <w:p w:rsidR="0098697A" w:rsidRPr="00097689" w:rsidRDefault="0098697A" w:rsidP="0098697A">
      <w:pPr>
        <w:pStyle w:val="NO"/>
      </w:pPr>
      <w:r w:rsidRPr="00097689">
        <w:t>NOTE:</w:t>
      </w:r>
      <w:r w:rsidRPr="00097689">
        <w:tab/>
        <w:t>This procedure may also be ordered in combination with the session establishment procedure.</w:t>
      </w:r>
      <w:bookmarkEnd w:id="203"/>
    </w:p>
    <w:p w:rsidR="0098697A" w:rsidRPr="00097689" w:rsidRDefault="0098697A" w:rsidP="0098697A">
      <w:pPr>
        <w:pStyle w:val="Heading4"/>
      </w:pPr>
      <w:bookmarkStart w:id="204" w:name="_Toc485587456"/>
      <w:bookmarkStart w:id="205" w:name="_Toc57882467"/>
      <w:smartTag w:uri="urn:schemas-microsoft-com:office:smarttags" w:element="chsdate">
        <w:smartTagPr>
          <w:attr w:name="IsROCDate" w:val="False"/>
          <w:attr w:name="IsLunarDate" w:val="False"/>
          <w:attr w:name="Day" w:val="30"/>
          <w:attr w:name="Month" w:val="12"/>
          <w:attr w:name="Year" w:val="1899"/>
        </w:smartTagPr>
        <w:r w:rsidRPr="00097689">
          <w:lastRenderedPageBreak/>
          <w:t>6.2.1</w:t>
        </w:r>
      </w:smartTag>
      <w:r w:rsidRPr="00097689">
        <w:t>.2</w:t>
      </w:r>
      <w:r w:rsidRPr="00097689">
        <w:tab/>
        <w:t>Send tone</w:t>
      </w:r>
      <w:bookmarkEnd w:id="204"/>
      <w:bookmarkEnd w:id="205"/>
    </w:p>
    <w:p w:rsidR="0098697A" w:rsidRPr="00097689" w:rsidRDefault="0098697A" w:rsidP="0098697A">
      <w:pPr>
        <w:rPr>
          <w:lang w:eastAsia="zh-CN"/>
        </w:rPr>
      </w:pPr>
      <w:r w:rsidRPr="00097689">
        <w:t xml:space="preserve">After reception of a trigger to play a tone, the MRFC </w:t>
      </w:r>
      <w:r w:rsidRPr="00097689">
        <w:rPr>
          <w:lang w:eastAsia="zh-CN"/>
        </w:rPr>
        <w:t>shall</w:t>
      </w:r>
      <w:r w:rsidRPr="00097689">
        <w:t xml:space="preserve"> initiate the Send tone procedure. The MRFC</w:t>
      </w:r>
      <w:r w:rsidRPr="00097689">
        <w:rPr>
          <w:lang w:eastAsia="zh-CN"/>
        </w:rPr>
        <w:t xml:space="preserve"> may request the MRFP to send tone to one, multiple or all terminations in a context simultaneously with the tone identifier. The tone identifier may be a </w:t>
      </w:r>
      <w:r w:rsidRPr="00097689">
        <w:t>pre-configured</w:t>
      </w:r>
      <w:r w:rsidRPr="00097689">
        <w:rPr>
          <w:lang w:eastAsia="zh-CN"/>
        </w:rPr>
        <w:t xml:space="preserve"> identifier. </w:t>
      </w:r>
    </w:p>
    <w:p w:rsidR="0098697A" w:rsidRPr="00097689" w:rsidRDefault="0098697A" w:rsidP="0098697A">
      <w:r w:rsidRPr="00097689">
        <w:t xml:space="preserve">The MRFC may request the MRFP to send tone continuously until requested to be stopped. Alternatively, duration may be indicated or provisioned in the MRFP. When the duration elapses, the tone shall be stopped. </w:t>
      </w:r>
    </w:p>
    <w:p w:rsidR="0098697A" w:rsidRPr="00097689" w:rsidRDefault="0098697A" w:rsidP="0098697A">
      <w:r w:rsidRPr="00097689">
        <w:t>The MRFC may request the MRFP to detect DTMF digits, and may request the MRFP to stop sending tone when a DTMF digit is detected. For the second case, only the tone completion event is notified.</w:t>
      </w:r>
    </w:p>
    <w:p w:rsidR="0098697A" w:rsidRPr="00097689" w:rsidRDefault="0098697A" w:rsidP="0098697A">
      <w:r w:rsidRPr="00097689">
        <w:t>The MRFC may request the MRFP to detect the tone completion, and notify the completion event and cause to the MRFC. The  tone is completed when either of the following has occurred;</w:t>
      </w:r>
    </w:p>
    <w:p w:rsidR="0098697A" w:rsidRPr="00097689" w:rsidRDefault="0098697A" w:rsidP="0098697A">
      <w:pPr>
        <w:pStyle w:val="B10"/>
        <w:rPr>
          <w:lang w:eastAsia="zh-CN"/>
        </w:rPr>
      </w:pPr>
      <w:r w:rsidRPr="00097689">
        <w:t>-</w:t>
      </w:r>
      <w:r w:rsidRPr="00097689">
        <w:tab/>
        <w:t>the duration has elapsed or:</w:t>
      </w:r>
    </w:p>
    <w:p w:rsidR="0098697A" w:rsidRPr="00097689" w:rsidRDefault="0098697A" w:rsidP="0098697A">
      <w:pPr>
        <w:pStyle w:val="B10"/>
        <w:rPr>
          <w:lang w:eastAsia="zh-CN"/>
        </w:rPr>
      </w:pPr>
      <w:r w:rsidRPr="00097689">
        <w:t>-</w:t>
      </w:r>
      <w:r w:rsidRPr="00097689">
        <w:tab/>
        <w:t>a DTMF digit is detected by the MRFP or:</w:t>
      </w:r>
    </w:p>
    <w:p w:rsidR="0098697A" w:rsidRPr="00097689" w:rsidRDefault="0098697A" w:rsidP="0098697A">
      <w:pPr>
        <w:pStyle w:val="B10"/>
        <w:rPr>
          <w:lang w:eastAsia="zh-CN"/>
        </w:rPr>
      </w:pPr>
      <w:r w:rsidRPr="00097689">
        <w:t>-</w:t>
      </w:r>
      <w:r w:rsidRPr="00097689">
        <w:tab/>
        <w:t>the sending tone is not successful.</w:t>
      </w:r>
    </w:p>
    <w:p w:rsidR="0098697A" w:rsidRPr="00097689" w:rsidRDefault="0098697A" w:rsidP="0098697A">
      <w:pPr>
        <w:pStyle w:val="Heading4"/>
      </w:pPr>
      <w:bookmarkStart w:id="206" w:name="_Toc485587457"/>
      <w:bookmarkStart w:id="207" w:name="_Toc57882468"/>
      <w:smartTag w:uri="urn:schemas-microsoft-com:office:smarttags" w:element="chsdate">
        <w:smartTagPr>
          <w:attr w:name="IsROCDate" w:val="False"/>
          <w:attr w:name="IsLunarDate" w:val="False"/>
          <w:attr w:name="Day" w:val="30"/>
          <w:attr w:name="Month" w:val="12"/>
          <w:attr w:name="Year" w:val="1899"/>
        </w:smartTagPr>
        <w:r w:rsidRPr="00097689">
          <w:t>6.2.1</w:t>
        </w:r>
      </w:smartTag>
      <w:r w:rsidRPr="00097689">
        <w:t>.3</w:t>
      </w:r>
      <w:r w:rsidRPr="00097689">
        <w:tab/>
        <w:t>Stop tone</w:t>
      </w:r>
      <w:bookmarkEnd w:id="206"/>
      <w:bookmarkEnd w:id="207"/>
    </w:p>
    <w:p w:rsidR="0098697A" w:rsidRPr="00097689" w:rsidRDefault="0098697A" w:rsidP="0098697A">
      <w:pPr>
        <w:rPr>
          <w:lang w:eastAsia="zh-CN"/>
        </w:rPr>
      </w:pPr>
      <w:r w:rsidRPr="00097689">
        <w:rPr>
          <w:lang w:eastAsia="zh-CN"/>
        </w:rPr>
        <w:t>On receipt of a trigger to stop a tone, the MRFC shall request the MRFP to stop the tone.</w:t>
      </w:r>
    </w:p>
    <w:p w:rsidR="0098697A" w:rsidRPr="00097689" w:rsidRDefault="0098697A" w:rsidP="0098697A">
      <w:pPr>
        <w:pStyle w:val="Heading4"/>
        <w:rPr>
          <w:rFonts w:eastAsia="Batang"/>
        </w:rPr>
      </w:pPr>
      <w:bookmarkStart w:id="208" w:name="_Toc485587458"/>
      <w:bookmarkStart w:id="209" w:name="_Toc57882469"/>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6.2.1</w:t>
        </w:r>
      </w:smartTag>
      <w:r w:rsidRPr="00097689">
        <w:rPr>
          <w:rFonts w:eastAsia="Batang"/>
        </w:rPr>
        <w:t>.4</w:t>
      </w:r>
      <w:r w:rsidRPr="00097689">
        <w:tab/>
      </w:r>
      <w:r w:rsidRPr="00097689">
        <w:rPr>
          <w:rFonts w:eastAsia="Batang"/>
        </w:rPr>
        <w:t>Tone completed</w:t>
      </w:r>
      <w:bookmarkEnd w:id="208"/>
      <w:bookmarkEnd w:id="209"/>
      <w:r w:rsidRPr="00097689" w:rsidDel="00F7724B">
        <w:rPr>
          <w:rFonts w:eastAsia="Batang"/>
        </w:rPr>
        <w:t xml:space="preserve"> </w:t>
      </w:r>
    </w:p>
    <w:p w:rsidR="0098697A" w:rsidRPr="00097689" w:rsidRDefault="0098697A" w:rsidP="0098697A">
      <w:pPr>
        <w:rPr>
          <w:lang w:eastAsia="zh-CN"/>
        </w:rPr>
      </w:pPr>
      <w:r w:rsidRPr="00097689">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rsidR="0098697A" w:rsidRPr="00097689" w:rsidRDefault="0098697A" w:rsidP="0098697A">
      <w:pPr>
        <w:pStyle w:val="Heading4"/>
        <w:rPr>
          <w:rFonts w:eastAsia="Batang"/>
        </w:rPr>
      </w:pPr>
      <w:bookmarkStart w:id="210" w:name="_Toc485587459"/>
      <w:bookmarkStart w:id="211" w:name="_Toc57882470"/>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6.2.1</w:t>
        </w:r>
      </w:smartTag>
      <w:r w:rsidRPr="00097689">
        <w:rPr>
          <w:rFonts w:eastAsia="Batang"/>
        </w:rPr>
        <w:t>.5</w:t>
      </w:r>
      <w:r w:rsidRPr="00097689">
        <w:tab/>
      </w:r>
      <w:r w:rsidRPr="00097689">
        <w:rPr>
          <w:rFonts w:eastAsia="Batang"/>
        </w:rPr>
        <w:t>Message sequence chart</w:t>
      </w:r>
      <w:bookmarkEnd w:id="210"/>
      <w:bookmarkEnd w:id="211"/>
    </w:p>
    <w:p w:rsidR="0098697A" w:rsidRPr="00097689" w:rsidRDefault="0098697A" w:rsidP="0098697A">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sending tone.</w:t>
      </w:r>
      <w:r w:rsidRPr="00097689">
        <w:t xml:space="preserve"> </w:t>
      </w:r>
    </w:p>
    <w:p w:rsidR="0098697A" w:rsidRPr="00097689" w:rsidRDefault="0098697A" w:rsidP="0098697A">
      <w:pPr>
        <w:pStyle w:val="TH"/>
        <w:rPr>
          <w:lang w:eastAsia="zh-CN"/>
        </w:rPr>
      </w:pPr>
      <w:r w:rsidRPr="00097689">
        <w:object w:dxaOrig="9604" w:dyaOrig="7184">
          <v:shape id="_x0000_i1067" type="#_x0000_t75" style="width:480.25pt;height:359.2pt" o:ole="">
            <v:imagedata r:id="rId51" o:title=""/>
          </v:shape>
          <o:OLEObject Type="Embed" ProgID="Visio.Drawing.6" ShapeID="_x0000_i1067" DrawAspect="Content" ObjectID="_1668495841" r:id="rId52"/>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6.2.1</w:t>
        </w:r>
      </w:smartTag>
      <w:r w:rsidRPr="00097689">
        <w:t xml:space="preserve">.1 </w:t>
      </w:r>
      <w:r w:rsidRPr="00097689">
        <w:rPr>
          <w:lang w:eastAsia="zh-CN"/>
        </w:rPr>
        <w:t>Sending</w:t>
      </w:r>
      <w:r w:rsidRPr="00097689">
        <w:t xml:space="preserve"> tone (message sequence chart)</w:t>
      </w:r>
    </w:p>
    <w:p w:rsidR="0098697A" w:rsidRPr="00097689" w:rsidRDefault="0098697A" w:rsidP="0098697A">
      <w:pPr>
        <w:pStyle w:val="Heading3"/>
        <w:rPr>
          <w:lang w:eastAsia="zh-CN"/>
        </w:rPr>
      </w:pPr>
      <w:bookmarkStart w:id="212" w:name="_Toc485587460"/>
      <w:bookmarkStart w:id="213" w:name="_Toc57882471"/>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6.2.2</w:t>
        </w:r>
        <w:r w:rsidRPr="00097689">
          <w:rPr>
            <w:lang w:eastAsia="zh-CN"/>
          </w:rPr>
          <w:tab/>
          <w:t>P</w:t>
        </w:r>
      </w:smartTag>
      <w:r w:rsidRPr="00097689">
        <w:rPr>
          <w:lang w:eastAsia="zh-CN"/>
        </w:rPr>
        <w:t>lay Announcement Procedure</w:t>
      </w:r>
      <w:bookmarkEnd w:id="212"/>
      <w:bookmarkEnd w:id="213"/>
    </w:p>
    <w:p w:rsidR="0098697A" w:rsidRPr="00097689" w:rsidRDefault="0098697A" w:rsidP="0098697A">
      <w:pPr>
        <w:pStyle w:val="Heading4"/>
        <w:rPr>
          <w:rFonts w:eastAsia="SimSun"/>
          <w:lang w:eastAsia="zh-CN"/>
        </w:rPr>
      </w:pPr>
      <w:bookmarkStart w:id="214" w:name="_Toc485587461"/>
      <w:bookmarkStart w:id="215" w:name="_Toc57882472"/>
      <w:smartTag w:uri="urn:schemas-microsoft-com:office:smarttags" w:element="chsdate">
        <w:smartTagPr>
          <w:attr w:name="IsROCDate" w:val="False"/>
          <w:attr w:name="IsLunarDate" w:val="False"/>
          <w:attr w:name="Day" w:val="30"/>
          <w:attr w:name="Month" w:val="12"/>
          <w:attr w:name="Year" w:val="1899"/>
        </w:smartTagPr>
        <w:r w:rsidRPr="00097689">
          <w:t>6.2.2</w:t>
        </w:r>
      </w:smartTag>
      <w:r w:rsidRPr="00097689">
        <w:t>.1</w:t>
      </w:r>
      <w:r w:rsidRPr="00097689">
        <w:tab/>
        <w:t>General</w:t>
      </w:r>
      <w:bookmarkEnd w:id="214"/>
      <w:bookmarkEnd w:id="215"/>
    </w:p>
    <w:p w:rsidR="0098697A" w:rsidRPr="00097689" w:rsidRDefault="0098697A" w:rsidP="0098697A">
      <w:r w:rsidRPr="00097689">
        <w:t>The following procedure assumes the IMS session has been established and the bearer is through-connected, and the MRFC has received a trigger to play announcement, and the MRFP selected for the call has the capabilities to provide announcement.</w:t>
      </w:r>
    </w:p>
    <w:p w:rsidR="0098697A" w:rsidRPr="00097689" w:rsidRDefault="0098697A" w:rsidP="0098697A">
      <w:pPr>
        <w:pStyle w:val="NO"/>
      </w:pPr>
      <w:r w:rsidRPr="00097689">
        <w:t>NOTE:</w:t>
      </w:r>
      <w:r w:rsidRPr="00097689">
        <w:tab/>
        <w:t>This procedure may also be ordered in combination with the session establishment procedure.</w:t>
      </w:r>
    </w:p>
    <w:p w:rsidR="0098697A" w:rsidRPr="00097689" w:rsidRDefault="0098697A" w:rsidP="0098697A">
      <w:pPr>
        <w:pStyle w:val="Heading4"/>
        <w:rPr>
          <w:rFonts w:eastAsia="Batang"/>
        </w:rPr>
      </w:pPr>
      <w:bookmarkStart w:id="216" w:name="_Toc485587462"/>
      <w:bookmarkStart w:id="217" w:name="_Toc57882473"/>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6.2.2</w:t>
        </w:r>
      </w:smartTag>
      <w:r w:rsidRPr="00097689">
        <w:rPr>
          <w:rFonts w:eastAsia="Batang"/>
        </w:rPr>
        <w:t>.2</w:t>
      </w:r>
      <w:r w:rsidRPr="00097689">
        <w:rPr>
          <w:rFonts w:eastAsia="Batang"/>
        </w:rPr>
        <w:tab/>
        <w:t>Start announcement</w:t>
      </w:r>
      <w:bookmarkEnd w:id="216"/>
      <w:bookmarkEnd w:id="217"/>
    </w:p>
    <w:p w:rsidR="0098697A" w:rsidRPr="00097689" w:rsidRDefault="0098697A" w:rsidP="0098697A">
      <w:pPr>
        <w:rPr>
          <w:lang w:eastAsia="zh-CN"/>
        </w:rPr>
      </w:pPr>
      <w:r w:rsidRPr="00097689">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rsidR="0098697A" w:rsidRPr="00097689" w:rsidRDefault="0098697A" w:rsidP="0098697A">
      <w:pPr>
        <w:rPr>
          <w:lang w:eastAsia="zh-CN"/>
        </w:rPr>
      </w:pPr>
      <w:r w:rsidRPr="00097689">
        <w:rPr>
          <w:lang w:eastAsia="zh-CN"/>
        </w:rPr>
        <w:t xml:space="preserve">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 </w:t>
      </w:r>
    </w:p>
    <w:p w:rsidR="0098697A" w:rsidRPr="00097689" w:rsidRDefault="0098697A" w:rsidP="0098697A">
      <w:pPr>
        <w:rPr>
          <w:lang w:eastAsia="zh-CN"/>
        </w:rPr>
      </w:pPr>
      <w:r w:rsidRPr="00097689">
        <w:rPr>
          <w:lang w:eastAsia="zh-CN"/>
        </w:rPr>
        <w:t>If it is a variable announcement, the MRFC may indicate to the MRFP the following variants to the announcements:</w:t>
      </w:r>
    </w:p>
    <w:p w:rsidR="0098697A" w:rsidRPr="00097689" w:rsidRDefault="0098697A" w:rsidP="0098697A">
      <w:pPr>
        <w:pStyle w:val="B10"/>
        <w:rPr>
          <w:lang w:eastAsia="zh-CN"/>
        </w:rPr>
      </w:pPr>
      <w:r w:rsidRPr="00097689">
        <w:rPr>
          <w:lang w:eastAsia="zh-CN"/>
        </w:rPr>
        <w:t>-</w:t>
      </w:r>
      <w:r w:rsidRPr="00097689">
        <w:rPr>
          <w:lang w:eastAsia="zh-CN"/>
        </w:rPr>
        <w:tab/>
        <w:t>Date: A date variant is made up of three components: day, month and year. The MRFC shall indicate the date value and the date format to the MRFP, such as "</w:t>
      </w:r>
      <w:r w:rsidRPr="00097689" w:rsidDel="00500DDB">
        <w:rPr>
          <w:lang w:eastAsia="zh-CN"/>
        </w:rPr>
        <w:t xml:space="preserve"> </w:t>
      </w:r>
      <w:r w:rsidRPr="00097689">
        <w:rPr>
          <w:lang w:eastAsia="zh-CN"/>
        </w:rPr>
        <w:t>day-month-year" or "year-month-day".</w:t>
      </w:r>
    </w:p>
    <w:p w:rsidR="0098697A" w:rsidRPr="00097689" w:rsidRDefault="0098697A" w:rsidP="0098697A">
      <w:pPr>
        <w:pStyle w:val="B10"/>
        <w:rPr>
          <w:lang w:eastAsia="zh-CN"/>
        </w:rPr>
      </w:pPr>
      <w:r w:rsidRPr="00097689">
        <w:rPr>
          <w:lang w:eastAsia="zh-CN"/>
        </w:rPr>
        <w:lastRenderedPageBreak/>
        <w:t>-</w:t>
      </w:r>
      <w:r w:rsidRPr="00097689">
        <w:rPr>
          <w:lang w:eastAsia="zh-CN"/>
        </w:rPr>
        <w:tab/>
        <w:t>Time: A time variant is made up of two components: hour and minute, The MRFC shall indicate the time value and the time format to the MRFP, such as "12-hours format" or "24-hours format".</w:t>
      </w:r>
    </w:p>
    <w:p w:rsidR="0098697A" w:rsidRPr="00097689" w:rsidRDefault="0098697A" w:rsidP="0098697A">
      <w:pPr>
        <w:pStyle w:val="B10"/>
        <w:rPr>
          <w:lang w:eastAsia="zh-CN"/>
        </w:rPr>
      </w:pPr>
      <w:r w:rsidRPr="00097689">
        <w:rPr>
          <w:lang w:eastAsia="zh-CN"/>
        </w:rPr>
        <w:t>-</w:t>
      </w:r>
      <w:r w:rsidRPr="00097689">
        <w:rPr>
          <w:lang w:eastAsia="zh-CN"/>
        </w:rPr>
        <w:tab/>
        <w:t xml:space="preserve">Digits (the announcement may contain a number of digits to be controlled by the MRFC for example a telephone number):  a digits variant is made up of a sequence digit. </w:t>
      </w:r>
    </w:p>
    <w:p w:rsidR="0098697A" w:rsidRPr="00097689" w:rsidRDefault="0098697A" w:rsidP="0098697A">
      <w:pPr>
        <w:pStyle w:val="B10"/>
        <w:rPr>
          <w:lang w:eastAsia="zh-CN"/>
        </w:rPr>
      </w:pPr>
      <w:r w:rsidRPr="00097689">
        <w:rPr>
          <w:lang w:eastAsia="zh-CN"/>
        </w:rPr>
        <w:t>-</w:t>
      </w:r>
      <w:r w:rsidRPr="00097689">
        <w:rPr>
          <w:lang w:eastAsia="zh-CN"/>
        </w:rPr>
        <w:tab/>
        <w:t>Money (currency).</w:t>
      </w:r>
    </w:p>
    <w:p w:rsidR="0098697A" w:rsidRPr="00097689" w:rsidRDefault="0098697A" w:rsidP="0098697A">
      <w:pPr>
        <w:pStyle w:val="B10"/>
        <w:rPr>
          <w:lang w:eastAsia="zh-CN"/>
        </w:rPr>
      </w:pPr>
      <w:r w:rsidRPr="00097689">
        <w:rPr>
          <w:lang w:eastAsia="zh-CN"/>
        </w:rPr>
        <w:t>-</w:t>
      </w:r>
      <w:r w:rsidRPr="00097689">
        <w:rPr>
          <w:lang w:eastAsia="zh-CN"/>
        </w:rPr>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097689">
          <w:rPr>
            <w:lang w:eastAsia="zh-CN"/>
          </w:rPr>
          <w:t>3 in</w:t>
        </w:r>
      </w:smartTag>
      <w:r w:rsidRPr="00097689">
        <w:rPr>
          <w:lang w:eastAsia="zh-CN"/>
        </w:rPr>
        <w:t xml:space="preserve"> the queue"):  an integer variant may be spoken as a cardinal or ordinal value. The MRFC shall indicate to the MRFP the value and type to be spoken.</w:t>
      </w:r>
    </w:p>
    <w:p w:rsidR="0098697A" w:rsidRPr="00097689" w:rsidRDefault="0098697A" w:rsidP="0098697A">
      <w:pPr>
        <w:rPr>
          <w:lang w:eastAsia="zh-CN"/>
        </w:rPr>
      </w:pPr>
      <w:r w:rsidRPr="00097689">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rsidR="0098697A" w:rsidRPr="00097689" w:rsidRDefault="0098697A" w:rsidP="0098697A">
      <w:pPr>
        <w:rPr>
          <w:lang w:eastAsia="zh-CN"/>
        </w:rPr>
      </w:pPr>
      <w:r w:rsidRPr="00097689">
        <w:rPr>
          <w:lang w:eastAsia="zh-CN"/>
        </w:rPr>
        <w:t>The MRFC may request the MRFP to detect the announcement completion, and notify the completion event and cause to the MRFC. The announcement is completed when either of the following has occurred;</w:t>
      </w:r>
    </w:p>
    <w:p w:rsidR="0098697A" w:rsidRPr="00097689" w:rsidRDefault="0098697A" w:rsidP="0098697A">
      <w:pPr>
        <w:pStyle w:val="B10"/>
        <w:rPr>
          <w:lang w:eastAsia="zh-CN"/>
        </w:rPr>
      </w:pPr>
      <w:r w:rsidRPr="00097689">
        <w:rPr>
          <w:lang w:eastAsia="zh-CN"/>
        </w:rPr>
        <w:t>-</w:t>
      </w:r>
      <w:r w:rsidRPr="00097689">
        <w:rPr>
          <w:lang w:eastAsia="zh-CN"/>
        </w:rPr>
        <w:tab/>
        <w:t>the announcement has been completed successfully or:</w:t>
      </w:r>
    </w:p>
    <w:p w:rsidR="0098697A" w:rsidRPr="00097689" w:rsidRDefault="0098697A" w:rsidP="0098697A">
      <w:pPr>
        <w:pStyle w:val="B10"/>
        <w:rPr>
          <w:lang w:eastAsia="zh-CN"/>
        </w:rPr>
      </w:pPr>
      <w:r w:rsidRPr="00097689">
        <w:rPr>
          <w:lang w:eastAsia="zh-CN"/>
        </w:rPr>
        <w:t>-</w:t>
      </w:r>
      <w:r w:rsidRPr="00097689">
        <w:rPr>
          <w:lang w:eastAsia="zh-CN"/>
        </w:rPr>
        <w:tab/>
        <w:t>a DTMF digit is detected by the MRFP or:</w:t>
      </w:r>
    </w:p>
    <w:p w:rsidR="0098697A" w:rsidRPr="00097689" w:rsidRDefault="0098697A" w:rsidP="0098697A">
      <w:pPr>
        <w:pStyle w:val="B10"/>
        <w:rPr>
          <w:lang w:eastAsia="zh-CN"/>
        </w:rPr>
      </w:pPr>
      <w:r w:rsidRPr="00097689">
        <w:rPr>
          <w:lang w:eastAsia="zh-CN"/>
        </w:rPr>
        <w:t>-</w:t>
      </w:r>
      <w:r w:rsidRPr="00097689">
        <w:rPr>
          <w:lang w:eastAsia="zh-CN"/>
        </w:rPr>
        <w:tab/>
        <w:t>the playing announcement is not successful.</w:t>
      </w:r>
    </w:p>
    <w:p w:rsidR="0098697A" w:rsidRPr="00097689" w:rsidRDefault="0098697A" w:rsidP="0098697A">
      <w:pPr>
        <w:pStyle w:val="Heading4"/>
        <w:rPr>
          <w:rFonts w:eastAsia="Batang"/>
        </w:rPr>
      </w:pPr>
      <w:bookmarkStart w:id="218" w:name="_Toc485587463"/>
      <w:bookmarkStart w:id="219" w:name="_Toc57882474"/>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6.2.2</w:t>
        </w:r>
      </w:smartTag>
      <w:r w:rsidRPr="00097689">
        <w:rPr>
          <w:rFonts w:eastAsia="Batang"/>
        </w:rPr>
        <w:t>.3</w:t>
      </w:r>
      <w:r w:rsidRPr="00097689">
        <w:rPr>
          <w:rFonts w:eastAsia="Batang"/>
        </w:rPr>
        <w:tab/>
        <w:t>Stop announcement</w:t>
      </w:r>
      <w:bookmarkEnd w:id="218"/>
      <w:bookmarkEnd w:id="219"/>
    </w:p>
    <w:p w:rsidR="0098697A" w:rsidRPr="00097689" w:rsidRDefault="0098697A" w:rsidP="0098697A">
      <w:pPr>
        <w:rPr>
          <w:lang w:eastAsia="zh-CN"/>
        </w:rPr>
      </w:pPr>
      <w:r w:rsidRPr="00097689">
        <w:t xml:space="preserve">On receipt of a trigger to stop </w:t>
      </w:r>
      <w:r w:rsidRPr="00097689">
        <w:rPr>
          <w:lang w:eastAsia="zh-CN"/>
        </w:rPr>
        <w:t xml:space="preserve">the </w:t>
      </w:r>
      <w:r w:rsidRPr="00097689">
        <w:t>announcement, the MRFC s</w:t>
      </w:r>
      <w:r w:rsidRPr="00097689">
        <w:rPr>
          <w:lang w:eastAsia="zh-CN"/>
        </w:rPr>
        <w:t>hall request the MRFP to stop the announcement.</w:t>
      </w:r>
    </w:p>
    <w:p w:rsidR="0098697A" w:rsidRPr="00097689" w:rsidRDefault="0098697A" w:rsidP="0098697A">
      <w:pPr>
        <w:pStyle w:val="Heading4"/>
        <w:rPr>
          <w:rFonts w:eastAsia="Batang"/>
        </w:rPr>
      </w:pPr>
      <w:bookmarkStart w:id="220" w:name="_Toc485587464"/>
      <w:bookmarkStart w:id="221" w:name="_Toc57882475"/>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6.2.2</w:t>
        </w:r>
      </w:smartTag>
      <w:r w:rsidRPr="00097689">
        <w:rPr>
          <w:rFonts w:eastAsia="Batang"/>
        </w:rPr>
        <w:t>.4</w:t>
      </w:r>
      <w:r w:rsidRPr="00097689">
        <w:rPr>
          <w:rFonts w:eastAsia="Batang"/>
        </w:rPr>
        <w:tab/>
        <w:t>Announcement completed</w:t>
      </w:r>
      <w:bookmarkEnd w:id="220"/>
      <w:bookmarkEnd w:id="221"/>
    </w:p>
    <w:p w:rsidR="0098697A" w:rsidRPr="00097689" w:rsidRDefault="0098697A" w:rsidP="0098697A">
      <w:pPr>
        <w:rPr>
          <w:lang w:eastAsia="zh-CN"/>
        </w:rPr>
      </w:pPr>
      <w:r w:rsidRPr="00097689">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rsidR="0098697A" w:rsidRPr="00097689" w:rsidRDefault="0098697A" w:rsidP="0098697A">
      <w:pPr>
        <w:pStyle w:val="Heading4"/>
        <w:rPr>
          <w:rFonts w:eastAsia="Batang"/>
        </w:rPr>
      </w:pPr>
      <w:bookmarkStart w:id="222" w:name="_Toc485587465"/>
      <w:bookmarkStart w:id="223" w:name="_Toc57882476"/>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6.2.2</w:t>
        </w:r>
      </w:smartTag>
      <w:r w:rsidRPr="00097689">
        <w:rPr>
          <w:rFonts w:eastAsia="Batang"/>
        </w:rPr>
        <w:t>.5</w:t>
      </w:r>
      <w:r w:rsidRPr="00097689">
        <w:rPr>
          <w:rFonts w:eastAsia="Batang"/>
        </w:rPr>
        <w:tab/>
        <w:t>Message sequence chart</w:t>
      </w:r>
      <w:bookmarkEnd w:id="222"/>
      <w:bookmarkEnd w:id="223"/>
    </w:p>
    <w:p w:rsidR="0098697A" w:rsidRPr="00097689" w:rsidRDefault="0098697A" w:rsidP="0098697A">
      <w:pPr>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6.2.2</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playing announcement.</w:t>
      </w:r>
    </w:p>
    <w:p w:rsidR="0098697A" w:rsidRPr="00097689" w:rsidRDefault="0098697A" w:rsidP="0098697A">
      <w:pPr>
        <w:pStyle w:val="TH"/>
      </w:pPr>
      <w:r w:rsidRPr="00097689">
        <w:object w:dxaOrig="11121" w:dyaOrig="7644">
          <v:shape id="_x0000_i1068" type="#_x0000_t75" style="width:477.8pt;height:338.75pt" o:ole="">
            <v:imagedata r:id="rId53" o:title=""/>
          </v:shape>
          <o:OLEObject Type="Embed" ProgID="Visio.Drawing.6" ShapeID="_x0000_i1068" DrawAspect="Content" ObjectID="_1668495842" r:id="rId54"/>
        </w:object>
      </w:r>
    </w:p>
    <w:p w:rsidR="0098697A" w:rsidRPr="00097689" w:rsidRDefault="0098697A" w:rsidP="0098697A">
      <w:pPr>
        <w:pStyle w:val="TF"/>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6.2.2</w:t>
        </w:r>
      </w:smartTag>
      <w:r w:rsidRPr="00097689">
        <w:t>.1 Playing announcement (message sequence chart)</w:t>
      </w:r>
    </w:p>
    <w:p w:rsidR="0098697A" w:rsidRPr="00097689" w:rsidRDefault="0098697A" w:rsidP="0098697A">
      <w:pPr>
        <w:pStyle w:val="Heading3"/>
        <w:rPr>
          <w:lang w:eastAsia="zh-CN"/>
        </w:rPr>
      </w:pPr>
      <w:bookmarkStart w:id="224" w:name="_Toc485587466"/>
      <w:bookmarkStart w:id="225" w:name="_Toc57882477"/>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6.2.3</w:t>
        </w:r>
        <w:r w:rsidRPr="00097689">
          <w:rPr>
            <w:lang w:eastAsia="zh-CN"/>
          </w:rPr>
          <w:tab/>
        </w:r>
      </w:smartTag>
      <w:r w:rsidRPr="00097689">
        <w:rPr>
          <w:lang w:eastAsia="zh-CN"/>
        </w:rPr>
        <w:t>Text to Speech Procedure</w:t>
      </w:r>
      <w:bookmarkEnd w:id="224"/>
      <w:bookmarkEnd w:id="225"/>
    </w:p>
    <w:p w:rsidR="0098697A" w:rsidRPr="00097689" w:rsidRDefault="0098697A" w:rsidP="0098697A">
      <w:pPr>
        <w:pStyle w:val="Heading4"/>
        <w:rPr>
          <w:rFonts w:eastAsia="Batang"/>
        </w:rPr>
      </w:pPr>
      <w:bookmarkStart w:id="226" w:name="_Toc485587467"/>
      <w:bookmarkStart w:id="227" w:name="_Toc57882478"/>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6.2.3</w:t>
        </w:r>
      </w:smartTag>
      <w:r w:rsidRPr="00097689">
        <w:rPr>
          <w:rFonts w:eastAsia="Batang"/>
        </w:rPr>
        <w:t>.1</w:t>
      </w:r>
      <w:r w:rsidRPr="00097689">
        <w:rPr>
          <w:rFonts w:eastAsia="Batang"/>
        </w:rPr>
        <w:tab/>
        <w:t>General</w:t>
      </w:r>
      <w:bookmarkEnd w:id="226"/>
      <w:bookmarkEnd w:id="227"/>
    </w:p>
    <w:p w:rsidR="0098697A" w:rsidRPr="00097689" w:rsidRDefault="0098697A" w:rsidP="0098697A">
      <w:r w:rsidRPr="00097689">
        <w:t>The following procedure assumes the IMS session has been established and the bearer is through-connected, and the MRFC has received a trigger to play TTS, and the MRFP selected for the call has the capabilities to provide TTS.</w:t>
      </w:r>
    </w:p>
    <w:p w:rsidR="0098697A" w:rsidRPr="00097689" w:rsidRDefault="0098697A" w:rsidP="0098697A">
      <w:pPr>
        <w:pStyle w:val="NO"/>
      </w:pPr>
      <w:r w:rsidRPr="00097689">
        <w:t>NOTE:</w:t>
      </w:r>
      <w:r w:rsidRPr="00097689">
        <w:tab/>
        <w:t>This procedure may also be ordered in combination with the session establishment procedure.</w:t>
      </w:r>
    </w:p>
    <w:p w:rsidR="0098697A" w:rsidRPr="00097689" w:rsidRDefault="0098697A" w:rsidP="0098697A">
      <w:pPr>
        <w:pStyle w:val="Heading4"/>
        <w:rPr>
          <w:rFonts w:eastAsia="Batang"/>
        </w:rPr>
      </w:pPr>
      <w:bookmarkStart w:id="228" w:name="_Toc485587468"/>
      <w:bookmarkStart w:id="229" w:name="_Toc57882479"/>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6.2.3</w:t>
        </w:r>
      </w:smartTag>
      <w:r w:rsidRPr="00097689">
        <w:rPr>
          <w:rFonts w:eastAsia="Batang"/>
        </w:rPr>
        <w:t>.2</w:t>
      </w:r>
      <w:r w:rsidRPr="00097689">
        <w:rPr>
          <w:rFonts w:eastAsia="Batang"/>
        </w:rPr>
        <w:tab/>
        <w:t>Start TTS</w:t>
      </w:r>
      <w:bookmarkEnd w:id="228"/>
      <w:bookmarkEnd w:id="229"/>
    </w:p>
    <w:p w:rsidR="0098697A" w:rsidRPr="00097689" w:rsidRDefault="0098697A" w:rsidP="0098697A">
      <w:r w:rsidRPr="00097689">
        <w:t xml:space="preserve">After reception of a trigger to play TTS, the MRFC should initiate the Start TTS procedure. </w:t>
      </w:r>
    </w:p>
    <w:p w:rsidR="0098697A" w:rsidRPr="00097689" w:rsidRDefault="0098697A" w:rsidP="0098697A">
      <w:r w:rsidRPr="00097689">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rsidR="0098697A" w:rsidRPr="00097689" w:rsidRDefault="0098697A" w:rsidP="0098697A">
      <w:r w:rsidRPr="00097689">
        <w:t>Then the MRFC shall indicate to the MRFP the SSML script or the SSML file identifier to play the SSML text to one, one of many, multiple or all terminations in a context. If the MRFP does not support an element of the SSML, the MRFP may ignore the element.</w:t>
      </w:r>
    </w:p>
    <w:p w:rsidR="0098697A" w:rsidRPr="00097689" w:rsidRDefault="0098697A" w:rsidP="0098697A">
      <w:r w:rsidRPr="00097689">
        <w:t>The MRFC may request the MRFP to play the TTS in a loop continuously until requested to be stopped or in a loop with a fixed number of times.  For the second case, if the fixed number of times is exhausted, the TTS is completed successfully.</w:t>
      </w:r>
    </w:p>
    <w:p w:rsidR="0098697A" w:rsidRPr="00097689" w:rsidRDefault="0098697A" w:rsidP="0098697A">
      <w:r w:rsidRPr="00097689">
        <w:t>The MRFC may request the MRFP to detect DTMF digit while playing a TTS, and may request the MRFP to stop TTS when a DTMF digit is detected. For the second case, only the TTS completion event is notified.</w:t>
      </w:r>
    </w:p>
    <w:p w:rsidR="0098697A" w:rsidRPr="00097689" w:rsidRDefault="0098697A" w:rsidP="0098697A">
      <w:r w:rsidRPr="00097689">
        <w:lastRenderedPageBreak/>
        <w:t>The MRFC may request the MRFP to detect the TTS completion and notify the completion event and cause to the MRFC. The TTS is completed when either of the following has occurred;</w:t>
      </w:r>
    </w:p>
    <w:p w:rsidR="0098697A" w:rsidRPr="00097689" w:rsidRDefault="0098697A" w:rsidP="0098697A">
      <w:pPr>
        <w:pStyle w:val="B10"/>
      </w:pPr>
      <w:r w:rsidRPr="00097689">
        <w:t>-</w:t>
      </w:r>
      <w:r w:rsidRPr="00097689">
        <w:tab/>
        <w:t>the TTS has been completed successfully or:</w:t>
      </w:r>
    </w:p>
    <w:p w:rsidR="0098697A" w:rsidRPr="00097689" w:rsidRDefault="0098697A" w:rsidP="0098697A">
      <w:pPr>
        <w:pStyle w:val="B10"/>
      </w:pPr>
      <w:r w:rsidRPr="00097689">
        <w:t>-</w:t>
      </w:r>
      <w:r w:rsidRPr="00097689">
        <w:tab/>
        <w:t>a DTMF digit is detected by the MRFP or:</w:t>
      </w:r>
    </w:p>
    <w:p w:rsidR="0098697A" w:rsidRPr="00097689" w:rsidRDefault="0098697A" w:rsidP="0098697A">
      <w:pPr>
        <w:pStyle w:val="B10"/>
      </w:pPr>
      <w:r w:rsidRPr="00097689">
        <w:t>-</w:t>
      </w:r>
      <w:r w:rsidRPr="00097689">
        <w:tab/>
        <w:t>the playing TTS is not successful.</w:t>
      </w:r>
    </w:p>
    <w:p w:rsidR="0098697A" w:rsidRPr="00097689" w:rsidRDefault="0098697A" w:rsidP="0098697A">
      <w:pPr>
        <w:pStyle w:val="Heading4"/>
        <w:rPr>
          <w:rFonts w:eastAsia="Batang"/>
        </w:rPr>
      </w:pPr>
      <w:bookmarkStart w:id="230" w:name="_Toc485587469"/>
      <w:bookmarkStart w:id="231" w:name="_Toc57882480"/>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6.2.3</w:t>
        </w:r>
      </w:smartTag>
      <w:r w:rsidRPr="00097689">
        <w:rPr>
          <w:rFonts w:eastAsia="Batang"/>
        </w:rPr>
        <w:t>.3</w:t>
      </w:r>
      <w:r w:rsidRPr="00097689">
        <w:rPr>
          <w:rFonts w:eastAsia="Batang"/>
        </w:rPr>
        <w:tab/>
        <w:t>Stop TTS</w:t>
      </w:r>
      <w:bookmarkEnd w:id="230"/>
      <w:bookmarkEnd w:id="231"/>
    </w:p>
    <w:p w:rsidR="0098697A" w:rsidRPr="00097689" w:rsidRDefault="0098697A" w:rsidP="0098697A">
      <w:r w:rsidRPr="00097689">
        <w:t>On receipt of a trigger to stop TTS, the MRFC shall request the MRFP to stop the TTS.</w:t>
      </w:r>
    </w:p>
    <w:p w:rsidR="0098697A" w:rsidRPr="00097689" w:rsidRDefault="0098697A" w:rsidP="0098697A">
      <w:pPr>
        <w:pStyle w:val="Heading4"/>
        <w:rPr>
          <w:rFonts w:eastAsia="Batang"/>
        </w:rPr>
      </w:pPr>
      <w:bookmarkStart w:id="232" w:name="_Toc485587470"/>
      <w:bookmarkStart w:id="233" w:name="_Toc57882481"/>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6.2.3</w:t>
        </w:r>
      </w:smartTag>
      <w:r w:rsidRPr="00097689">
        <w:rPr>
          <w:rFonts w:eastAsia="Batang"/>
        </w:rPr>
        <w:t>.4</w:t>
      </w:r>
      <w:r w:rsidR="00097689">
        <w:rPr>
          <w:rFonts w:eastAsia="Batang"/>
        </w:rPr>
        <w:tab/>
      </w:r>
      <w:r w:rsidRPr="00097689">
        <w:rPr>
          <w:rFonts w:eastAsia="Batang"/>
        </w:rPr>
        <w:t>TTS Completed</w:t>
      </w:r>
      <w:bookmarkEnd w:id="232"/>
      <w:bookmarkEnd w:id="233"/>
    </w:p>
    <w:p w:rsidR="0098697A" w:rsidRPr="00097689" w:rsidRDefault="0098697A" w:rsidP="0098697A">
      <w:r w:rsidRPr="00097689">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rsidR="0098697A" w:rsidRPr="00097689" w:rsidRDefault="0098697A" w:rsidP="0098697A">
      <w:pPr>
        <w:pStyle w:val="Heading4"/>
        <w:rPr>
          <w:rFonts w:eastAsia="Batang"/>
        </w:rPr>
      </w:pPr>
      <w:bookmarkStart w:id="234" w:name="_Toc485587471"/>
      <w:bookmarkStart w:id="235" w:name="_Toc57882482"/>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6.2.3</w:t>
        </w:r>
      </w:smartTag>
      <w:r w:rsidRPr="00097689">
        <w:rPr>
          <w:rFonts w:eastAsia="Batang"/>
        </w:rPr>
        <w:t>.5</w:t>
      </w:r>
      <w:r w:rsidR="00097689">
        <w:rPr>
          <w:rFonts w:eastAsia="Batang"/>
        </w:rPr>
        <w:tab/>
      </w:r>
      <w:r w:rsidRPr="00097689">
        <w:rPr>
          <w:rFonts w:eastAsia="Batang"/>
        </w:rPr>
        <w:t>Message sequence chart</w:t>
      </w:r>
      <w:bookmarkEnd w:id="234"/>
      <w:bookmarkEnd w:id="235"/>
    </w:p>
    <w:p w:rsidR="0098697A" w:rsidRPr="00097689" w:rsidRDefault="0098697A" w:rsidP="0098697A">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6.2.3</w:t>
        </w:r>
      </w:smartTag>
      <w:r w:rsidRPr="00097689">
        <w:t xml:space="preserve">.5.1 shows the message sequence chart example for playing TTS. </w:t>
      </w:r>
    </w:p>
    <w:p w:rsidR="0098697A" w:rsidRPr="00097689" w:rsidRDefault="0098697A" w:rsidP="0098697A">
      <w:pPr>
        <w:pStyle w:val="TH"/>
      </w:pPr>
      <w:r w:rsidRPr="00097689">
        <w:object w:dxaOrig="9865" w:dyaOrig="6709">
          <v:shape id="_x0000_i1069" type="#_x0000_t75" style="width:481.9pt;height:328.1pt" o:ole="">
            <v:imagedata r:id="rId55" o:title=""/>
          </v:shape>
          <o:OLEObject Type="Embed" ProgID="Visio.Drawing.11" ShapeID="_x0000_i1069" DrawAspect="Content" ObjectID="_1668495843" r:id="rId56"/>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6.2.3</w:t>
        </w:r>
      </w:smartTag>
      <w:r w:rsidRPr="00097689">
        <w:t>.5.1 Playing TTS (message sequence chart)</w:t>
      </w:r>
    </w:p>
    <w:p w:rsidR="0098697A" w:rsidRPr="00097689" w:rsidRDefault="0098697A" w:rsidP="0098697A">
      <w:pPr>
        <w:pStyle w:val="Heading3"/>
        <w:rPr>
          <w:lang w:eastAsia="zh-CN"/>
        </w:rPr>
      </w:pPr>
      <w:bookmarkStart w:id="236" w:name="_Toc485587472"/>
      <w:bookmarkStart w:id="237" w:name="_Toc57882483"/>
      <w:smartTag w:uri="urn:schemas-microsoft-com:office:smarttags" w:element="chsdate">
        <w:smartTagPr>
          <w:attr w:name="IsROCDate" w:val="False"/>
          <w:attr w:name="IsLunarDate" w:val="False"/>
          <w:attr w:name="Day" w:val="30"/>
          <w:attr w:name="Month" w:val="12"/>
          <w:attr w:name="Year" w:val="1899"/>
        </w:smartTagPr>
        <w:r w:rsidRPr="00097689">
          <w:rPr>
            <w:lang w:eastAsia="zh-CN"/>
          </w:rPr>
          <w:lastRenderedPageBreak/>
          <w:t>6.2.4</w:t>
        </w:r>
        <w:r w:rsidRPr="00097689">
          <w:rPr>
            <w:lang w:eastAsia="zh-CN"/>
          </w:rPr>
          <w:tab/>
          <w:t>A</w:t>
        </w:r>
      </w:smartTag>
      <w:r w:rsidRPr="00097689">
        <w:rPr>
          <w:lang w:eastAsia="zh-CN"/>
        </w:rPr>
        <w:t>udio Record Procedure</w:t>
      </w:r>
      <w:bookmarkEnd w:id="236"/>
      <w:bookmarkEnd w:id="237"/>
    </w:p>
    <w:p w:rsidR="0098697A" w:rsidRPr="00097689" w:rsidRDefault="0098697A" w:rsidP="0098697A">
      <w:pPr>
        <w:pStyle w:val="Heading4"/>
        <w:rPr>
          <w:rFonts w:eastAsia="SimSun"/>
        </w:rPr>
      </w:pPr>
      <w:bookmarkStart w:id="238" w:name="_Toc485587473"/>
      <w:bookmarkStart w:id="239" w:name="_Toc57882484"/>
      <w:smartTag w:uri="urn:schemas-microsoft-com:office:smarttags" w:element="chsdate">
        <w:smartTagPr>
          <w:attr w:name="IsROCDate" w:val="False"/>
          <w:attr w:name="IsLunarDate" w:val="False"/>
          <w:attr w:name="Day" w:val="30"/>
          <w:attr w:name="Month" w:val="12"/>
          <w:attr w:name="Year" w:val="1899"/>
        </w:smartTagPr>
        <w:r w:rsidRPr="00097689">
          <w:rPr>
            <w:rFonts w:eastAsia="SimSun"/>
          </w:rPr>
          <w:t>6.2.4</w:t>
        </w:r>
      </w:smartTag>
      <w:r w:rsidRPr="00097689">
        <w:rPr>
          <w:rFonts w:eastAsia="SimSun"/>
        </w:rPr>
        <w:t>.1</w:t>
      </w:r>
      <w:r w:rsidRPr="00097689">
        <w:rPr>
          <w:rFonts w:eastAsia="SimSun"/>
        </w:rPr>
        <w:tab/>
        <w:t>General</w:t>
      </w:r>
      <w:bookmarkEnd w:id="238"/>
      <w:bookmarkEnd w:id="239"/>
    </w:p>
    <w:p w:rsidR="0098697A" w:rsidRPr="00097689" w:rsidRDefault="0098697A" w:rsidP="0098697A">
      <w:pPr>
        <w:rPr>
          <w:rFonts w:ascii="Arial" w:hAnsi="Arial"/>
          <w:sz w:val="28"/>
        </w:rPr>
      </w:pPr>
      <w:r w:rsidRPr="00097689">
        <w:t>The following procedure assumes the IMS session has been established and the bearer is through-connected, and the MRFC has received a trigger to record audio, and the MRFP selected for the call has the capabilities to provide audio record.</w:t>
      </w:r>
    </w:p>
    <w:p w:rsidR="0098697A" w:rsidRPr="00097689" w:rsidRDefault="0098697A" w:rsidP="0098697A">
      <w:pPr>
        <w:pStyle w:val="NO"/>
        <w:rPr>
          <w:rFonts w:ascii="Arial" w:hAnsi="Arial"/>
          <w:sz w:val="28"/>
        </w:rPr>
      </w:pPr>
      <w:r w:rsidRPr="00097689">
        <w:t>NOTE:</w:t>
      </w:r>
      <w:r w:rsidRPr="00097689">
        <w:tab/>
        <w:t>This procedure may also be ordered in combination with the session establishment procedure.</w:t>
      </w:r>
    </w:p>
    <w:p w:rsidR="0098697A" w:rsidRPr="00097689" w:rsidRDefault="0098697A" w:rsidP="0098697A">
      <w:pPr>
        <w:pStyle w:val="Heading4"/>
        <w:rPr>
          <w:rFonts w:eastAsia="SimSun"/>
        </w:rPr>
      </w:pPr>
      <w:bookmarkStart w:id="240" w:name="_Toc485587474"/>
      <w:bookmarkStart w:id="241" w:name="_Toc57882485"/>
      <w:smartTag w:uri="urn:schemas-microsoft-com:office:smarttags" w:element="chsdate">
        <w:smartTagPr>
          <w:attr w:name="IsROCDate" w:val="False"/>
          <w:attr w:name="IsLunarDate" w:val="False"/>
          <w:attr w:name="Day" w:val="30"/>
          <w:attr w:name="Month" w:val="12"/>
          <w:attr w:name="Year" w:val="1899"/>
        </w:smartTagPr>
        <w:r w:rsidRPr="00097689">
          <w:rPr>
            <w:rFonts w:eastAsia="SimSun"/>
          </w:rPr>
          <w:t>6.2.4</w:t>
        </w:r>
      </w:smartTag>
      <w:r w:rsidRPr="00097689">
        <w:rPr>
          <w:rFonts w:eastAsia="SimSun"/>
        </w:rPr>
        <w:t>.2</w:t>
      </w:r>
      <w:r w:rsidRPr="00097689">
        <w:rPr>
          <w:rFonts w:eastAsia="SimSun"/>
        </w:rPr>
        <w:tab/>
        <w:t>Start audio record</w:t>
      </w:r>
      <w:bookmarkEnd w:id="240"/>
      <w:bookmarkEnd w:id="241"/>
    </w:p>
    <w:p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record audio</w:t>
      </w:r>
      <w:r w:rsidRPr="00097689">
        <w:t xml:space="preserve">, the MRFC should initiate the Start </w:t>
      </w:r>
      <w:r w:rsidRPr="00097689">
        <w:rPr>
          <w:lang w:eastAsia="zh-CN"/>
        </w:rPr>
        <w:t xml:space="preserve">audio record </w:t>
      </w:r>
      <w:r w:rsidRPr="00097689">
        <w:t>procedure. The MRFC</w:t>
      </w:r>
      <w:r w:rsidRPr="00097689">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 </w:t>
      </w:r>
    </w:p>
    <w:p w:rsidR="0098697A" w:rsidRPr="00097689" w:rsidRDefault="0098697A" w:rsidP="0098697A">
      <w:pPr>
        <w:rPr>
          <w:lang w:eastAsia="zh-CN"/>
        </w:rPr>
      </w:pPr>
      <w:r w:rsidRPr="00097689">
        <w:rPr>
          <w:lang w:eastAsia="zh-CN"/>
        </w:rPr>
        <w:t xml:space="preserve">When recording audio from all terminations in a context (for two-party sessions or a conference) the MRFC may request the MRFP to assign a new termination to record the audio in the context. </w:t>
      </w:r>
    </w:p>
    <w:p w:rsidR="0098697A" w:rsidRPr="00097689" w:rsidRDefault="0098697A" w:rsidP="0098697A">
      <w:pPr>
        <w:rPr>
          <w:lang w:eastAsia="zh-CN"/>
        </w:rPr>
      </w:pPr>
      <w:r w:rsidRPr="00097689">
        <w:rPr>
          <w:lang w:eastAsia="zh-CN"/>
        </w:rPr>
        <w:t>If other signals such as playing announcement are requested to be executed on the same termination as the termination to perform the recording the signals shall not override each other, e.g. the recording shall not be interrupted.</w:t>
      </w:r>
    </w:p>
    <w:p w:rsidR="0098697A" w:rsidRPr="00097689" w:rsidRDefault="0098697A" w:rsidP="0098697A">
      <w:pPr>
        <w:rPr>
          <w:lang w:eastAsia="zh-CN"/>
        </w:rPr>
      </w:pPr>
      <w:r w:rsidRPr="00097689">
        <w:rPr>
          <w:lang w:eastAsia="zh-CN"/>
        </w:rPr>
        <w:t>The record file URI can be generated by the AS/MRFC or by the MRFP. For the second case, the MRFC shall indicate the MRFP to generate the URI and return the generated URI to the MRFC. The record file format is the 3GPP multimedia file format, defined in the 3GPP TS 26.244[5], and only the audio track is used for the audio recording. The MRFC may indicate the maximum record time to the MRFP. When the maximum record time has elapsed, the MRFP shall stop the audio recording.</w:t>
      </w:r>
    </w:p>
    <w:p w:rsidR="0098697A" w:rsidRPr="00097689" w:rsidRDefault="0098697A" w:rsidP="0098697A">
      <w:pPr>
        <w:rPr>
          <w:lang w:eastAsia="zh-CN"/>
        </w:rPr>
      </w:pPr>
      <w:r w:rsidRPr="00097689">
        <w:rPr>
          <w:lang w:eastAsia="zh-CN"/>
        </w:rPr>
        <w:t>The MRFC may request the MRFP to detect the audio recording completion, and notify the completion event and cause to the MRFC. The audio recording is completed when either of the following has occurred;</w:t>
      </w:r>
    </w:p>
    <w:p w:rsidR="0098697A" w:rsidRPr="00097689" w:rsidRDefault="0098697A" w:rsidP="0098697A">
      <w:pPr>
        <w:pStyle w:val="B10"/>
        <w:rPr>
          <w:lang w:eastAsia="zh-CN"/>
        </w:rPr>
      </w:pPr>
      <w:r w:rsidRPr="00097689">
        <w:rPr>
          <w:lang w:eastAsia="zh-CN"/>
        </w:rPr>
        <w:t>-</w:t>
      </w:r>
      <w:r w:rsidRPr="00097689">
        <w:rPr>
          <w:lang w:eastAsia="zh-CN"/>
        </w:rPr>
        <w:tab/>
        <w:t>the maximum time period of audio recording has elapsed,</w:t>
      </w:r>
    </w:p>
    <w:p w:rsidR="0098697A" w:rsidRPr="00097689" w:rsidRDefault="0098697A" w:rsidP="0098697A">
      <w:pPr>
        <w:pStyle w:val="B10"/>
        <w:rPr>
          <w:lang w:eastAsia="zh-CN"/>
        </w:rPr>
      </w:pPr>
      <w:r w:rsidRPr="00097689">
        <w:rPr>
          <w:lang w:eastAsia="zh-CN"/>
        </w:rPr>
        <w:t>-</w:t>
      </w:r>
      <w:r w:rsidRPr="00097689">
        <w:rPr>
          <w:lang w:eastAsia="zh-CN"/>
        </w:rPr>
        <w:tab/>
        <w:t>no input is detected,</w:t>
      </w:r>
    </w:p>
    <w:p w:rsidR="0098697A" w:rsidRPr="00097689" w:rsidRDefault="0098697A" w:rsidP="0098697A">
      <w:pPr>
        <w:ind w:left="568" w:hanging="284"/>
        <w:rPr>
          <w:lang w:eastAsia="zh-CN"/>
        </w:rPr>
      </w:pPr>
      <w:r w:rsidRPr="00097689">
        <w:rPr>
          <w:lang w:eastAsia="zh-CN"/>
        </w:rPr>
        <w:t>-</w:t>
      </w:r>
      <w:r w:rsidRPr="00097689">
        <w:rPr>
          <w:lang w:eastAsia="zh-CN"/>
        </w:rPr>
        <w:tab/>
        <w:t>DTMF digits are detected by the MRFP where the DTMF key sequence shall stop or cancel the audio recording ,</w:t>
      </w:r>
    </w:p>
    <w:p w:rsidR="0098697A" w:rsidRPr="00097689" w:rsidRDefault="0098697A" w:rsidP="0098697A">
      <w:pPr>
        <w:pStyle w:val="B10"/>
        <w:rPr>
          <w:lang w:eastAsia="zh-CN"/>
        </w:rPr>
      </w:pPr>
      <w:r w:rsidRPr="00097689">
        <w:rPr>
          <w:lang w:eastAsia="zh-CN"/>
        </w:rPr>
        <w:t>-</w:t>
      </w:r>
      <w:r w:rsidRPr="00097689">
        <w:rPr>
          <w:lang w:eastAsia="zh-CN"/>
        </w:rPr>
        <w:tab/>
        <w:t>the MRFC requests the MRFP to stop the audio recording, or:</w:t>
      </w:r>
    </w:p>
    <w:p w:rsidR="0098697A" w:rsidRPr="00097689" w:rsidRDefault="0098697A" w:rsidP="0098697A">
      <w:pPr>
        <w:pStyle w:val="B10"/>
        <w:rPr>
          <w:lang w:eastAsia="zh-CN"/>
        </w:rPr>
      </w:pPr>
      <w:r w:rsidRPr="00097689">
        <w:rPr>
          <w:lang w:eastAsia="zh-CN"/>
        </w:rPr>
        <w:t>-</w:t>
      </w:r>
      <w:r w:rsidRPr="00097689">
        <w:rPr>
          <w:lang w:eastAsia="zh-CN"/>
        </w:rPr>
        <w:tab/>
        <w:t>the audio recording is not successful.</w:t>
      </w:r>
    </w:p>
    <w:p w:rsidR="0098697A" w:rsidRPr="00097689" w:rsidRDefault="0098697A" w:rsidP="0098697A">
      <w:pPr>
        <w:pStyle w:val="Heading4"/>
        <w:rPr>
          <w:rFonts w:eastAsia="SimSun"/>
        </w:rPr>
      </w:pPr>
      <w:bookmarkStart w:id="242" w:name="_Toc485587475"/>
      <w:bookmarkStart w:id="243" w:name="_Toc57882486"/>
      <w:smartTag w:uri="urn:schemas-microsoft-com:office:smarttags" w:element="chsdate">
        <w:smartTagPr>
          <w:attr w:name="Year" w:val="1899"/>
          <w:attr w:name="Month" w:val="12"/>
          <w:attr w:name="Day" w:val="30"/>
          <w:attr w:name="IsLunarDate" w:val="False"/>
          <w:attr w:name="IsROCDate" w:val="False"/>
        </w:smartTagPr>
        <w:r w:rsidRPr="00097689">
          <w:rPr>
            <w:rFonts w:eastAsia="SimSun"/>
          </w:rPr>
          <w:t>6.2.4</w:t>
        </w:r>
      </w:smartTag>
      <w:r w:rsidRPr="00097689">
        <w:rPr>
          <w:rFonts w:eastAsia="SimSun"/>
        </w:rPr>
        <w:t>.3</w:t>
      </w:r>
      <w:r w:rsidRPr="00097689">
        <w:rPr>
          <w:rFonts w:eastAsia="SimSun"/>
        </w:rPr>
        <w:tab/>
        <w:t>Stop audio record</w:t>
      </w:r>
      <w:bookmarkEnd w:id="242"/>
      <w:bookmarkEnd w:id="243"/>
    </w:p>
    <w:p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audio record</w:t>
      </w:r>
      <w:r w:rsidRPr="00097689">
        <w:t xml:space="preserve">, the MRFC shall </w:t>
      </w:r>
      <w:r w:rsidRPr="00097689">
        <w:rPr>
          <w:lang w:eastAsia="zh-CN"/>
        </w:rPr>
        <w:t>request the MRFP to stop the audio recording. If the audio recording termination is added, the MRFC shall request the MRFP to subtract it.</w:t>
      </w:r>
    </w:p>
    <w:p w:rsidR="0098697A" w:rsidRPr="00097689" w:rsidRDefault="0098697A" w:rsidP="0098697A">
      <w:pPr>
        <w:pStyle w:val="Heading4"/>
        <w:rPr>
          <w:rFonts w:eastAsia="SimSun"/>
        </w:rPr>
      </w:pPr>
      <w:bookmarkStart w:id="244" w:name="_Toc485587476"/>
      <w:bookmarkStart w:id="245" w:name="_Toc57882487"/>
      <w:smartTag w:uri="urn:schemas-microsoft-com:office:smarttags" w:element="chsdate">
        <w:smartTagPr>
          <w:attr w:name="IsROCDate" w:val="False"/>
          <w:attr w:name="IsLunarDate" w:val="False"/>
          <w:attr w:name="Day" w:val="30"/>
          <w:attr w:name="Month" w:val="12"/>
          <w:attr w:name="Year" w:val="1899"/>
        </w:smartTagPr>
        <w:r w:rsidRPr="00097689">
          <w:rPr>
            <w:rFonts w:eastAsia="SimSun"/>
          </w:rPr>
          <w:t>6.2.4</w:t>
        </w:r>
      </w:smartTag>
      <w:r w:rsidRPr="00097689">
        <w:rPr>
          <w:rFonts w:eastAsia="SimSun"/>
        </w:rPr>
        <w:t>.4</w:t>
      </w:r>
      <w:r w:rsidRPr="00097689">
        <w:rPr>
          <w:rFonts w:eastAsia="SimSun"/>
        </w:rPr>
        <w:tab/>
        <w:t>Audio record completed</w:t>
      </w:r>
      <w:bookmarkEnd w:id="244"/>
      <w:bookmarkEnd w:id="245"/>
      <w:r w:rsidRPr="00097689" w:rsidDel="00F7724B">
        <w:rPr>
          <w:rFonts w:eastAsia="SimSun"/>
        </w:rPr>
        <w:t xml:space="preserve"> </w:t>
      </w:r>
    </w:p>
    <w:p w:rsidR="0098697A" w:rsidRPr="00097689" w:rsidRDefault="0098697A" w:rsidP="0098697A">
      <w:pPr>
        <w:rPr>
          <w:lang w:eastAsia="zh-CN"/>
        </w:rPr>
      </w:pPr>
      <w:r w:rsidRPr="00097689">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rsidR="0098697A" w:rsidRPr="00097689" w:rsidRDefault="0098697A" w:rsidP="0098697A">
      <w:pPr>
        <w:pStyle w:val="Heading4"/>
        <w:rPr>
          <w:rFonts w:eastAsia="SimSun"/>
        </w:rPr>
      </w:pPr>
      <w:bookmarkStart w:id="246" w:name="_Toc485587477"/>
      <w:bookmarkStart w:id="247" w:name="_Toc57882488"/>
      <w:smartTag w:uri="urn:schemas-microsoft-com:office:smarttags" w:element="chsdate">
        <w:smartTagPr>
          <w:attr w:name="IsROCDate" w:val="False"/>
          <w:attr w:name="IsLunarDate" w:val="False"/>
          <w:attr w:name="Day" w:val="30"/>
          <w:attr w:name="Month" w:val="12"/>
          <w:attr w:name="Year" w:val="1899"/>
        </w:smartTagPr>
        <w:r w:rsidRPr="00097689">
          <w:rPr>
            <w:rFonts w:eastAsia="SimSun"/>
          </w:rPr>
          <w:t>6.2.4</w:t>
        </w:r>
      </w:smartTag>
      <w:r w:rsidRPr="00097689">
        <w:rPr>
          <w:rFonts w:eastAsia="SimSun"/>
        </w:rPr>
        <w:t>.5</w:t>
      </w:r>
      <w:r w:rsidRPr="00097689">
        <w:rPr>
          <w:rFonts w:eastAsia="SimSun"/>
        </w:rPr>
        <w:tab/>
        <w:t>Message sequence chart</w:t>
      </w:r>
      <w:bookmarkEnd w:id="246"/>
      <w:bookmarkEnd w:id="247"/>
    </w:p>
    <w:p w:rsidR="0098697A" w:rsidRPr="00097689" w:rsidRDefault="0098697A" w:rsidP="0098697A">
      <w:pPr>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6.2.4</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audio recording.</w:t>
      </w:r>
    </w:p>
    <w:p w:rsidR="0098697A" w:rsidRPr="00097689" w:rsidRDefault="0098697A" w:rsidP="0098697A">
      <w:pPr>
        <w:pStyle w:val="TH"/>
      </w:pPr>
      <w:r w:rsidRPr="00097689">
        <w:object w:dxaOrig="11011" w:dyaOrig="7830">
          <v:shape id="_x0000_i1070" type="#_x0000_t75" style="width:477.8pt;height:414pt" o:ole="">
            <v:imagedata r:id="rId57" o:title=""/>
          </v:shape>
          <o:OLEObject Type="Embed" ProgID="Visio.Drawing.6" ShapeID="_x0000_i1070" DrawAspect="Content" ObjectID="_1668495844" r:id="rId58"/>
        </w:object>
      </w:r>
    </w:p>
    <w:p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6.2.4</w:t>
        </w:r>
      </w:smartTag>
      <w:r w:rsidRPr="00097689">
        <w:rPr>
          <w:lang w:eastAsia="zh-CN"/>
        </w:rPr>
        <w:t>.1 Audio record (message sequence chart)</w:t>
      </w:r>
    </w:p>
    <w:p w:rsidR="0098697A" w:rsidRPr="00097689" w:rsidRDefault="0098697A" w:rsidP="0098697A">
      <w:pPr>
        <w:pStyle w:val="Heading3"/>
        <w:rPr>
          <w:lang w:eastAsia="zh-CN"/>
        </w:rPr>
      </w:pPr>
      <w:bookmarkStart w:id="248" w:name="_Toc485587478"/>
      <w:bookmarkStart w:id="249" w:name="_Toc57882489"/>
      <w:smartTag w:uri="urn:schemas-microsoft-com:office:smarttags" w:element="chsdate">
        <w:smartTagPr>
          <w:attr w:name="IsROCDate" w:val="False"/>
          <w:attr w:name="IsLunarDate" w:val="False"/>
          <w:attr w:name="Day" w:val="30"/>
          <w:attr w:name="Month" w:val="12"/>
          <w:attr w:name="Year" w:val="1899"/>
        </w:smartTagPr>
        <w:r w:rsidRPr="00097689">
          <w:t>6.2.5</w:t>
        </w:r>
        <w:r w:rsidRPr="00097689">
          <w:rPr>
            <w:lang w:eastAsia="zh-CN"/>
          </w:rPr>
          <w:tab/>
        </w:r>
      </w:smartTag>
      <w:r w:rsidRPr="00097689">
        <w:t xml:space="preserve">DTMF Collection </w:t>
      </w:r>
      <w:r w:rsidRPr="00097689">
        <w:rPr>
          <w:lang w:eastAsia="zh-CN"/>
        </w:rPr>
        <w:t>Procedure</w:t>
      </w:r>
      <w:bookmarkEnd w:id="248"/>
      <w:bookmarkEnd w:id="249"/>
    </w:p>
    <w:p w:rsidR="0098697A" w:rsidRPr="00097689" w:rsidRDefault="0098697A" w:rsidP="0098697A">
      <w:pPr>
        <w:rPr>
          <w:lang w:eastAsia="zh-CN"/>
        </w:rPr>
      </w:pPr>
      <w:r w:rsidRPr="00097689">
        <w:rPr>
          <w:lang w:eastAsia="zh-CN"/>
        </w:rPr>
        <w:t>On receipt of a request to detect DTMF Digits, the MRFC may command the MRFP to report DTMF Digits as defined in the Detect DTMF Procedure.</w:t>
      </w:r>
    </w:p>
    <w:p w:rsidR="0098697A" w:rsidRPr="00097689" w:rsidRDefault="0098697A" w:rsidP="0098697A">
      <w:pPr>
        <w:rPr>
          <w:lang w:eastAsia="zh-CN"/>
        </w:rPr>
      </w:pPr>
      <w:r w:rsidRPr="00097689">
        <w:rPr>
          <w:lang w:eastAsia="zh-CN"/>
        </w:rPr>
        <w:t>MRFC shall assign the RTP Payload Type for DTMF Telephony Events. When a DTMF Digit has been detected by the MRFP it shall report it to the MRFC.</w:t>
      </w:r>
    </w:p>
    <w:p w:rsidR="0098697A" w:rsidRPr="00097689" w:rsidRDefault="0098697A" w:rsidP="0098697A">
      <w:pPr>
        <w:rPr>
          <w:lang w:eastAsia="zh-CN"/>
        </w:rPr>
      </w:pPr>
      <w:r w:rsidRPr="00097689">
        <w:rPr>
          <w:lang w:eastAsia="zh-CN"/>
        </w:rPr>
        <w:t>When requested to detect DTMF the MRFP shall not forward the reported digit toward another connection.</w:t>
      </w:r>
    </w:p>
    <w:p w:rsidR="0098697A" w:rsidRPr="00097689" w:rsidRDefault="0098697A" w:rsidP="0098697A">
      <w:pPr>
        <w:rPr>
          <w:lang w:eastAsia="zh-CN"/>
        </w:rPr>
      </w:pPr>
      <w:r w:rsidRPr="00097689">
        <w:rPr>
          <w:lang w:eastAsia="zh-CN"/>
        </w:rPr>
        <w:t xml:space="preserve">An example sequence is shown in 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6.2.5</w:t>
        </w:r>
      </w:smartTag>
      <w:r w:rsidRPr="00097689">
        <w:rPr>
          <w:lang w:eastAsia="zh-CN"/>
        </w:rPr>
        <w:t>.1.</w:t>
      </w:r>
    </w:p>
    <w:p w:rsidR="0098697A" w:rsidRPr="00097689" w:rsidRDefault="0098697A" w:rsidP="0098697A">
      <w:pPr>
        <w:pStyle w:val="TH"/>
        <w:rPr>
          <w:lang w:eastAsia="zh-CN"/>
        </w:rPr>
      </w:pPr>
      <w:r w:rsidRPr="00097689">
        <w:object w:dxaOrig="10678" w:dyaOrig="7563">
          <v:shape id="_x0000_i1071" type="#_x0000_t75" style="width:477.8pt;height:446.75pt" o:ole="">
            <v:imagedata r:id="rId59" o:title=""/>
          </v:shape>
          <o:OLEObject Type="Embed" ProgID="Visio.Drawing.6" ShapeID="_x0000_i1071" DrawAspect="Content" ObjectID="_1668495845" r:id="rId60"/>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6.2.5</w:t>
        </w:r>
      </w:smartTag>
      <w:r w:rsidRPr="00097689">
        <w:rPr>
          <w:lang w:eastAsia="zh-CN"/>
        </w:rPr>
        <w:t>.</w:t>
      </w:r>
      <w:r w:rsidRPr="00097689">
        <w:t>1 DTMF Telephony Event Detection</w:t>
      </w:r>
    </w:p>
    <w:p w:rsidR="0098697A" w:rsidRPr="00097689" w:rsidRDefault="0098697A" w:rsidP="0098697A">
      <w:r w:rsidRPr="00097689">
        <w:t>DTMF digit detection may be stopped by the MRFC sending the procedure Stop DTMF Detection. The MFRP, once it has acknowledged this request will no longer check for DTMF digits or report them to the MRFC.</w:t>
      </w:r>
    </w:p>
    <w:p w:rsidR="0098697A" w:rsidRPr="00097689" w:rsidRDefault="0098697A" w:rsidP="0098697A">
      <w:pPr>
        <w:pStyle w:val="Heading3"/>
        <w:rPr>
          <w:lang w:eastAsia="zh-CN"/>
        </w:rPr>
      </w:pPr>
      <w:bookmarkStart w:id="250" w:name="_Toc485587479"/>
      <w:bookmarkStart w:id="251" w:name="_Toc57882490"/>
      <w:smartTag w:uri="urn:schemas-microsoft-com:office:smarttags" w:element="chsdate">
        <w:smartTagPr>
          <w:attr w:name="IsROCDate" w:val="False"/>
          <w:attr w:name="IsLunarDate" w:val="False"/>
          <w:attr w:name="Day" w:val="30"/>
          <w:attr w:name="Month" w:val="12"/>
          <w:attr w:name="Year" w:val="1899"/>
        </w:smartTagPr>
        <w:r w:rsidRPr="00097689">
          <w:t>6.2.</w:t>
        </w:r>
        <w:r w:rsidRPr="00097689">
          <w:rPr>
            <w:lang w:eastAsia="zh-CN"/>
          </w:rPr>
          <w:t>6</w:t>
        </w:r>
        <w:r w:rsidRPr="00097689">
          <w:rPr>
            <w:lang w:eastAsia="zh-CN"/>
          </w:rPr>
          <w:tab/>
          <w:t>A</w:t>
        </w:r>
      </w:smartTag>
      <w:r w:rsidRPr="00097689">
        <w:rPr>
          <w:lang w:eastAsia="zh-CN"/>
        </w:rPr>
        <w:t>utomatic Speech Recognition Procedure</w:t>
      </w:r>
      <w:bookmarkEnd w:id="250"/>
      <w:bookmarkEnd w:id="251"/>
    </w:p>
    <w:p w:rsidR="0098697A" w:rsidRPr="00097689" w:rsidRDefault="0098697A" w:rsidP="0098697A">
      <w:pPr>
        <w:pStyle w:val="Heading4"/>
        <w:rPr>
          <w:rFonts w:eastAsia="SimSun"/>
        </w:rPr>
      </w:pPr>
      <w:bookmarkStart w:id="252" w:name="_Toc485587480"/>
      <w:bookmarkStart w:id="253" w:name="_Toc57882491"/>
      <w:smartTag w:uri="urn:schemas-microsoft-com:office:smarttags" w:element="chsdate">
        <w:smartTagPr>
          <w:attr w:name="IsROCDate" w:val="False"/>
          <w:attr w:name="IsLunarDate" w:val="False"/>
          <w:attr w:name="Day" w:val="30"/>
          <w:attr w:name="Month" w:val="12"/>
          <w:attr w:name="Year" w:val="1899"/>
        </w:smartTagPr>
        <w:r w:rsidRPr="00097689">
          <w:rPr>
            <w:rFonts w:eastAsia="SimSun"/>
          </w:rPr>
          <w:t>6.2.6</w:t>
        </w:r>
      </w:smartTag>
      <w:r w:rsidRPr="00097689">
        <w:rPr>
          <w:rFonts w:eastAsia="SimSun"/>
        </w:rPr>
        <w:t>.1</w:t>
      </w:r>
      <w:r w:rsidRPr="00097689">
        <w:rPr>
          <w:rFonts w:eastAsia="SimSun"/>
        </w:rPr>
        <w:tab/>
        <w:t>General</w:t>
      </w:r>
      <w:bookmarkEnd w:id="252"/>
      <w:bookmarkEnd w:id="253"/>
    </w:p>
    <w:p w:rsidR="0098697A" w:rsidRPr="00097689" w:rsidRDefault="0098697A" w:rsidP="0098697A">
      <w:pPr>
        <w:rPr>
          <w:lang w:eastAsia="zh-CN"/>
        </w:rPr>
      </w:pPr>
      <w:r w:rsidRPr="00097689">
        <w:t>The following procedure assumes the IMS session has been established and the bearer is through-connected, and the</w:t>
      </w:r>
      <w:r w:rsidRPr="00097689">
        <w:rPr>
          <w:lang w:eastAsia="zh-CN"/>
        </w:rPr>
        <w:t xml:space="preserve"> MRFC has received a trigger to </w:t>
      </w:r>
      <w:r w:rsidRPr="00097689">
        <w:t>play</w:t>
      </w:r>
      <w:r w:rsidRPr="00097689">
        <w:rPr>
          <w:lang w:eastAsia="zh-CN"/>
        </w:rPr>
        <w:t xml:space="preserve"> ASR</w:t>
      </w:r>
      <w:r w:rsidRPr="00097689">
        <w:t>,</w:t>
      </w:r>
      <w:r w:rsidRPr="00097689" w:rsidDel="0064385B">
        <w:rPr>
          <w:lang w:eastAsia="zh-CN"/>
        </w:rPr>
        <w:t xml:space="preserve"> </w:t>
      </w:r>
      <w:r w:rsidRPr="00097689">
        <w:rPr>
          <w:lang w:eastAsia="zh-CN"/>
        </w:rPr>
        <w:t>and the MRFP selected for the call has the capabilities to provide Automatic Speech Recognition.</w:t>
      </w:r>
    </w:p>
    <w:p w:rsidR="0098697A" w:rsidRPr="00097689" w:rsidRDefault="0098697A" w:rsidP="0098697A">
      <w:pPr>
        <w:pStyle w:val="NO"/>
      </w:pPr>
      <w:r w:rsidRPr="00097689">
        <w:t>NOTE:</w:t>
      </w:r>
      <w:r w:rsidRPr="00097689">
        <w:tab/>
        <w:t>This procedure may also be ordered in combination with the session establishment procedure.</w:t>
      </w:r>
    </w:p>
    <w:p w:rsidR="0098697A" w:rsidRPr="00097689" w:rsidDel="00EE418A" w:rsidRDefault="0098697A" w:rsidP="0098697A">
      <w:pPr>
        <w:rPr>
          <w:lang w:eastAsia="zh-CN"/>
        </w:rPr>
      </w:pPr>
    </w:p>
    <w:p w:rsidR="0098697A" w:rsidRPr="00097689" w:rsidRDefault="0098697A" w:rsidP="0098697A">
      <w:pPr>
        <w:pStyle w:val="Heading4"/>
        <w:rPr>
          <w:rFonts w:eastAsia="SimSun"/>
        </w:rPr>
      </w:pPr>
      <w:bookmarkStart w:id="254" w:name="_Toc485587481"/>
      <w:bookmarkStart w:id="255" w:name="_Toc57882492"/>
      <w:smartTag w:uri="urn:schemas-microsoft-com:office:smarttags" w:element="chsdate">
        <w:smartTagPr>
          <w:attr w:name="Year" w:val="1899"/>
          <w:attr w:name="Month" w:val="12"/>
          <w:attr w:name="Day" w:val="30"/>
          <w:attr w:name="IsLunarDate" w:val="False"/>
          <w:attr w:name="IsROCDate" w:val="False"/>
        </w:smartTagPr>
        <w:r w:rsidRPr="00097689">
          <w:rPr>
            <w:rFonts w:eastAsia="SimSun"/>
          </w:rPr>
          <w:t>6.2.6</w:t>
        </w:r>
      </w:smartTag>
      <w:r w:rsidRPr="00097689">
        <w:rPr>
          <w:rFonts w:eastAsia="SimSun"/>
        </w:rPr>
        <w:t>.2</w:t>
      </w:r>
      <w:r w:rsidR="00097689">
        <w:rPr>
          <w:rFonts w:eastAsia="SimSun"/>
        </w:rPr>
        <w:tab/>
      </w:r>
      <w:r w:rsidRPr="00097689">
        <w:rPr>
          <w:rFonts w:eastAsia="SimSun"/>
        </w:rPr>
        <w:t>Start ASR</w:t>
      </w:r>
      <w:bookmarkEnd w:id="254"/>
      <w:bookmarkEnd w:id="255"/>
    </w:p>
    <w:p w:rsidR="0098697A" w:rsidRPr="00097689" w:rsidRDefault="0098697A" w:rsidP="0098697A">
      <w:pPr>
        <w:rPr>
          <w:lang w:eastAsia="zh-CN"/>
        </w:rPr>
      </w:pPr>
      <w:r w:rsidRPr="00097689">
        <w:rPr>
          <w:lang w:eastAsia="zh-CN"/>
        </w:rPr>
        <w:t>If t</w:t>
      </w:r>
      <w:r w:rsidRPr="00097689">
        <w:t xml:space="preserve">he MRFC </w:t>
      </w:r>
      <w:r w:rsidRPr="00097689">
        <w:rPr>
          <w:lang w:eastAsia="zh-CN"/>
        </w:rPr>
        <w:t xml:space="preserve">receives a request to initiate ASR, the MRFC </w:t>
      </w:r>
      <w:r w:rsidRPr="00097689">
        <w:t xml:space="preserve">shall extract the </w:t>
      </w:r>
      <w:r w:rsidRPr="00097689">
        <w:rPr>
          <w:lang w:eastAsia="zh-CN"/>
        </w:rPr>
        <w:t>SRGS script or the SRGS URI</w:t>
      </w:r>
      <w:r w:rsidRPr="00097689">
        <w:t xml:space="preserve"> from the </w:t>
      </w:r>
      <w:r w:rsidRPr="00097689">
        <w:rPr>
          <w:lang w:eastAsia="zh-CN"/>
        </w:rPr>
        <w:t>received script.</w:t>
      </w:r>
    </w:p>
    <w:p w:rsidR="0098697A" w:rsidRPr="00097689" w:rsidRDefault="0098697A" w:rsidP="0098697A">
      <w:r w:rsidRPr="00097689">
        <w:rPr>
          <w:lang w:eastAsia="zh-CN"/>
        </w:rPr>
        <w:lastRenderedPageBreak/>
        <w:t>If the size of the SRGS script is larger than the transport capability of the Mp interface, the MRFC shall terminate ASR procedure and return error.</w:t>
      </w:r>
    </w:p>
    <w:p w:rsidR="0098697A" w:rsidRPr="00097689" w:rsidRDefault="0098697A" w:rsidP="0098697A">
      <w:pPr>
        <w:rPr>
          <w:lang w:eastAsia="zh-CN"/>
        </w:rPr>
      </w:pPr>
      <w:r w:rsidRPr="00097689">
        <w:rPr>
          <w:lang w:eastAsia="zh-CN"/>
        </w:rPr>
        <w:t>Otherwise the MRFC initiates the Start ASR procedure; the MRFC shall indicate to the MRFP the SRGS script or the SRGS URI to play ASR to one termination in a context.</w:t>
      </w:r>
    </w:p>
    <w:p w:rsidR="0098697A" w:rsidRPr="00097689" w:rsidRDefault="0098697A" w:rsidP="0098697A">
      <w:pPr>
        <w:rPr>
          <w:lang w:eastAsia="zh-CN"/>
        </w:rPr>
      </w:pPr>
      <w:r w:rsidRPr="00097689">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rsidR="0098697A" w:rsidRPr="00097689" w:rsidRDefault="0098697A" w:rsidP="0098697A">
      <w:pPr>
        <w:rPr>
          <w:lang w:eastAsia="zh-CN"/>
        </w:rPr>
      </w:pPr>
      <w:r w:rsidRPr="00097689">
        <w:t>The MRFP shall recognize the subscriber</w:t>
      </w:r>
      <w:r w:rsidR="00097689">
        <w:t>'</w:t>
      </w:r>
      <w:r w:rsidRPr="00097689">
        <w:t>s input speech stream according to the</w:t>
      </w:r>
      <w:r w:rsidRPr="00097689">
        <w:rPr>
          <w:lang w:eastAsia="zh-CN"/>
        </w:rPr>
        <w:t xml:space="preserve"> SRGS grammar, and output the result as the EMMA format.</w:t>
      </w:r>
    </w:p>
    <w:p w:rsidR="0098697A" w:rsidRPr="00097689" w:rsidRDefault="0098697A" w:rsidP="0098697A">
      <w:pPr>
        <w:rPr>
          <w:lang w:eastAsia="zh-CN"/>
        </w:rPr>
      </w:pPr>
      <w:r w:rsidRPr="00097689">
        <w:rPr>
          <w:lang w:eastAsia="zh-CN"/>
        </w:rPr>
        <w:t>If the MRFP does not support an element of the SRGS, the MRFP may ignore the element.</w:t>
      </w:r>
    </w:p>
    <w:p w:rsidR="0098697A" w:rsidRPr="00097689" w:rsidRDefault="0098697A" w:rsidP="0098697A">
      <w:r w:rsidRPr="00097689">
        <w:t>The MRFC may request the MRFP to detect DTMF digit while executing ASR, and may request the MRFP to stop ASR when a DTMF digits is detected.  For the latter case, only the ASR result is notified.</w:t>
      </w:r>
    </w:p>
    <w:p w:rsidR="0098697A" w:rsidRPr="00097689" w:rsidRDefault="0098697A" w:rsidP="0098697A">
      <w:r w:rsidRPr="00097689">
        <w:t>The MRFC may request the MRFP to detect the ASR completion and notify the completion event and cause to the MRFC. The ASR is completed when either of the following has occurred;</w:t>
      </w:r>
    </w:p>
    <w:p w:rsidR="0098697A" w:rsidRPr="00097689" w:rsidRDefault="0098697A" w:rsidP="0098697A">
      <w:pPr>
        <w:pStyle w:val="B10"/>
      </w:pPr>
      <w:r w:rsidRPr="00097689">
        <w:t>-</w:t>
      </w:r>
      <w:r w:rsidRPr="00097689">
        <w:tab/>
        <w:t>the ASR has been completed successfully,</w:t>
      </w:r>
    </w:p>
    <w:p w:rsidR="0098697A" w:rsidRPr="00097689" w:rsidRDefault="0098697A" w:rsidP="0098697A">
      <w:pPr>
        <w:pStyle w:val="B10"/>
      </w:pPr>
      <w:r w:rsidRPr="00097689">
        <w:t>-</w:t>
      </w:r>
      <w:r w:rsidRPr="00097689">
        <w:tab/>
        <w:t>a DTMF digit is detected by the MRFP,</w:t>
      </w:r>
    </w:p>
    <w:p w:rsidR="0098697A" w:rsidRPr="00097689" w:rsidRDefault="0098697A" w:rsidP="0098697A">
      <w:pPr>
        <w:pStyle w:val="B10"/>
        <w:rPr>
          <w:lang w:eastAsia="zh-CN"/>
        </w:rPr>
      </w:pPr>
      <w:r w:rsidRPr="00097689">
        <w:t>-</w:t>
      </w:r>
      <w:r w:rsidRPr="00097689">
        <w:tab/>
        <w:t>the executing of ASR is not successful</w:t>
      </w:r>
      <w:r w:rsidRPr="00097689">
        <w:rPr>
          <w:lang w:eastAsia="zh-CN"/>
        </w:rPr>
        <w:t xml:space="preserve"> </w:t>
      </w:r>
      <w:r w:rsidRPr="00097689">
        <w:t>or</w:t>
      </w:r>
    </w:p>
    <w:p w:rsidR="0098697A" w:rsidRPr="00097689" w:rsidRDefault="0098697A" w:rsidP="0098697A">
      <w:pPr>
        <w:pStyle w:val="B10"/>
      </w:pPr>
      <w:r w:rsidRPr="00097689">
        <w:t>-</w:t>
      </w:r>
      <w:r w:rsidRPr="00097689">
        <w:tab/>
      </w:r>
      <w:r w:rsidRPr="00097689">
        <w:rPr>
          <w:lang w:eastAsia="zh-CN"/>
        </w:rPr>
        <w:t>the recognition time elapses.</w:t>
      </w:r>
    </w:p>
    <w:p w:rsidR="0098697A" w:rsidRPr="00097689" w:rsidRDefault="0098697A" w:rsidP="0098697A">
      <w:pPr>
        <w:pStyle w:val="Heading4"/>
        <w:rPr>
          <w:rFonts w:eastAsia="SimSun"/>
        </w:rPr>
      </w:pPr>
      <w:bookmarkStart w:id="256" w:name="_Toc485587482"/>
      <w:bookmarkStart w:id="257" w:name="_Toc57882493"/>
      <w:smartTag w:uri="urn:schemas-microsoft-com:office:smarttags" w:element="chsdate">
        <w:smartTagPr>
          <w:attr w:name="Year" w:val="1899"/>
          <w:attr w:name="Month" w:val="12"/>
          <w:attr w:name="Day" w:val="30"/>
          <w:attr w:name="IsLunarDate" w:val="False"/>
          <w:attr w:name="IsROCDate" w:val="False"/>
        </w:smartTagPr>
        <w:r w:rsidRPr="00097689">
          <w:rPr>
            <w:rFonts w:eastAsia="SimSun"/>
          </w:rPr>
          <w:t>6.2.6</w:t>
        </w:r>
      </w:smartTag>
      <w:r w:rsidRPr="00097689">
        <w:rPr>
          <w:rFonts w:eastAsia="SimSun"/>
        </w:rPr>
        <w:t>.3</w:t>
      </w:r>
      <w:r w:rsidR="00097689">
        <w:rPr>
          <w:rFonts w:eastAsia="SimSun"/>
        </w:rPr>
        <w:tab/>
      </w:r>
      <w:r w:rsidRPr="00097689">
        <w:rPr>
          <w:rFonts w:eastAsia="SimSun"/>
        </w:rPr>
        <w:t>Stop ASR</w:t>
      </w:r>
      <w:bookmarkEnd w:id="256"/>
      <w:bookmarkEnd w:id="257"/>
    </w:p>
    <w:p w:rsidR="0098697A" w:rsidRPr="00097689" w:rsidRDefault="0098697A" w:rsidP="0098697A">
      <w:r w:rsidRPr="00097689">
        <w:t xml:space="preserve">On receipt of a trigger to stop </w:t>
      </w:r>
      <w:r w:rsidRPr="00097689">
        <w:rPr>
          <w:lang w:eastAsia="zh-CN"/>
        </w:rPr>
        <w:t>ASR</w:t>
      </w:r>
      <w:r w:rsidRPr="00097689">
        <w:t xml:space="preserve">, the MRFC shall request the MRFP to stop the </w:t>
      </w:r>
      <w:r w:rsidRPr="00097689">
        <w:rPr>
          <w:lang w:eastAsia="zh-CN"/>
        </w:rPr>
        <w:t>ASR</w:t>
      </w:r>
      <w:r w:rsidRPr="00097689">
        <w:t>.</w:t>
      </w:r>
    </w:p>
    <w:p w:rsidR="0098697A" w:rsidRPr="00097689" w:rsidRDefault="0098697A" w:rsidP="0098697A">
      <w:pPr>
        <w:keepNext/>
        <w:keepLines/>
        <w:spacing w:before="120"/>
        <w:ind w:left="1418" w:hanging="1418"/>
        <w:outlineLvl w:val="3"/>
        <w:rPr>
          <w:rFonts w:ascii="Arial" w:eastAsia="SimSun" w:hAnsi="Arial"/>
          <w:sz w:val="24"/>
        </w:rPr>
      </w:pPr>
      <w:smartTag w:uri="urn:schemas-microsoft-com:office:smarttags" w:element="chsdate">
        <w:smartTagPr>
          <w:attr w:name="Year" w:val="1899"/>
          <w:attr w:name="Month" w:val="12"/>
          <w:attr w:name="Day" w:val="30"/>
          <w:attr w:name="IsLunarDate" w:val="False"/>
          <w:attr w:name="IsROCDate" w:val="False"/>
        </w:smartTagPr>
        <w:r w:rsidRPr="00097689">
          <w:rPr>
            <w:rFonts w:ascii="Arial" w:eastAsia="SimSun" w:hAnsi="Arial"/>
            <w:sz w:val="24"/>
          </w:rPr>
          <w:t>6.2.</w:t>
        </w:r>
        <w:r w:rsidRPr="00097689">
          <w:rPr>
            <w:rFonts w:ascii="Arial" w:hAnsi="Arial"/>
            <w:sz w:val="24"/>
          </w:rPr>
          <w:t>6</w:t>
        </w:r>
      </w:smartTag>
      <w:r w:rsidRPr="00097689">
        <w:rPr>
          <w:rFonts w:ascii="Arial" w:eastAsia="SimSun" w:hAnsi="Arial"/>
          <w:sz w:val="24"/>
        </w:rPr>
        <w:t>.4</w:t>
      </w:r>
      <w:r w:rsidR="00097689">
        <w:rPr>
          <w:rFonts w:ascii="Arial" w:eastAsia="SimSun" w:hAnsi="Arial"/>
          <w:sz w:val="24"/>
        </w:rPr>
        <w:tab/>
      </w:r>
      <w:r w:rsidRPr="00097689">
        <w:rPr>
          <w:rFonts w:ascii="Arial" w:eastAsia="SimSun" w:hAnsi="Arial"/>
          <w:sz w:val="24"/>
        </w:rPr>
        <w:t>ASR Completed</w:t>
      </w:r>
    </w:p>
    <w:p w:rsidR="0098697A" w:rsidRPr="00097689" w:rsidRDefault="0098697A" w:rsidP="0098697A">
      <w:pPr>
        <w:rPr>
          <w:lang w:eastAsia="zh-CN"/>
        </w:rPr>
      </w:pPr>
      <w:r w:rsidRPr="00097689">
        <w:t xml:space="preserve">When an ASR is completed, if the MRFC has requested the MRFP to notify the ASR completion, the MRFP shall notify the ASR </w:t>
      </w:r>
      <w:r w:rsidRPr="00097689">
        <w:rPr>
          <w:lang w:eastAsia="zh-CN"/>
        </w:rPr>
        <w:t>result</w:t>
      </w:r>
      <w:r w:rsidRPr="00097689">
        <w:t xml:space="preserve"> and the cause to the MRFC. The cause of the ASR completed may be that the ASR has been completed successfully, a DTMF digit is detected by the MRFP, or the executing ASR is not successful. </w:t>
      </w:r>
    </w:p>
    <w:p w:rsidR="0098697A" w:rsidRPr="00097689" w:rsidRDefault="0098697A" w:rsidP="0098697A">
      <w:pPr>
        <w:rPr>
          <w:lang w:eastAsia="zh-CN"/>
        </w:rPr>
      </w:pPr>
      <w:r w:rsidRPr="00097689">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rsidR="0098697A" w:rsidRPr="00097689" w:rsidRDefault="0098697A" w:rsidP="0098697A">
      <w:pPr>
        <w:rPr>
          <w:lang w:eastAsia="zh-CN"/>
        </w:rPr>
      </w:pPr>
      <w:r w:rsidRPr="00097689">
        <w:rPr>
          <w:lang w:eastAsia="zh-CN"/>
        </w:rPr>
        <w:t>If the size of the EMMA script is larger than the transport capability of the Mp interface, the MRFP shall return the MRFC the ASR is not successful.</w:t>
      </w:r>
    </w:p>
    <w:p w:rsidR="0098697A" w:rsidRPr="00097689" w:rsidRDefault="0098697A" w:rsidP="0098697A">
      <w:r w:rsidRPr="00097689">
        <w:t>Then the MRFC may indicate to the AS that the ASR has been stopped</w:t>
      </w:r>
      <w:r w:rsidRPr="00097689">
        <w:rPr>
          <w:lang w:eastAsia="zh-CN"/>
        </w:rPr>
        <w:t xml:space="preserve"> and the ASR result</w:t>
      </w:r>
      <w:r w:rsidRPr="00097689">
        <w:t>.</w:t>
      </w:r>
    </w:p>
    <w:p w:rsidR="0098697A" w:rsidRPr="00097689" w:rsidRDefault="0098697A" w:rsidP="0098697A">
      <w:pPr>
        <w:pStyle w:val="Heading4"/>
        <w:rPr>
          <w:rFonts w:eastAsia="Batang"/>
        </w:rPr>
      </w:pPr>
      <w:bookmarkStart w:id="258" w:name="_Toc485587483"/>
      <w:bookmarkStart w:id="259" w:name="_Toc57882494"/>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6.2.6</w:t>
        </w:r>
      </w:smartTag>
      <w:r w:rsidRPr="00097689">
        <w:rPr>
          <w:rFonts w:eastAsia="Batang"/>
        </w:rPr>
        <w:t>.5</w:t>
      </w:r>
      <w:r w:rsidR="00097689">
        <w:rPr>
          <w:rFonts w:eastAsia="Batang"/>
        </w:rPr>
        <w:tab/>
      </w:r>
      <w:r w:rsidRPr="00097689">
        <w:rPr>
          <w:rFonts w:eastAsia="Batang"/>
        </w:rPr>
        <w:t>Message sequence chart</w:t>
      </w:r>
      <w:bookmarkEnd w:id="258"/>
      <w:bookmarkEnd w:id="259"/>
    </w:p>
    <w:p w:rsidR="0098697A" w:rsidRPr="00097689" w:rsidRDefault="0098697A" w:rsidP="0098697A">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6.2.6</w:t>
        </w:r>
      </w:smartTag>
      <w:r w:rsidRPr="00097689">
        <w:t>.5.1 shows the message sequence chart example for executing ASR.</w:t>
      </w:r>
    </w:p>
    <w:p w:rsidR="0098697A" w:rsidRPr="00097689" w:rsidRDefault="0098697A" w:rsidP="0098697A">
      <w:pPr>
        <w:pStyle w:val="TH"/>
      </w:pPr>
      <w:r w:rsidRPr="00097689">
        <w:object w:dxaOrig="10463" w:dyaOrig="7898">
          <v:shape id="_x0000_i1072" type="#_x0000_t75" style="width:472.1pt;height:411.55pt" o:ole="">
            <v:imagedata r:id="rId61" o:title=""/>
          </v:shape>
          <o:OLEObject Type="Embed" ProgID="Visio.Drawing.6" ShapeID="_x0000_i1072" DrawAspect="Content" ObjectID="_1668495846" r:id="rId62"/>
        </w:object>
      </w:r>
    </w:p>
    <w:p w:rsidR="0098697A" w:rsidRPr="00097689" w:rsidRDefault="0098697A" w:rsidP="0098697A">
      <w:pPr>
        <w:pStyle w:val="TF"/>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w:t>
        </w:r>
        <w:r w:rsidRPr="00097689">
          <w:t>.</w:t>
        </w:r>
        <w:r w:rsidRPr="00097689">
          <w:rPr>
            <w:lang w:eastAsia="zh-CN"/>
          </w:rPr>
          <w:t>6</w:t>
        </w:r>
      </w:smartTag>
      <w:r w:rsidRPr="00097689">
        <w:rPr>
          <w:lang w:eastAsia="zh-CN"/>
        </w:rPr>
        <w:t>.5.1 ASR (message sequence chart)</w:t>
      </w:r>
    </w:p>
    <w:p w:rsidR="0098697A" w:rsidRPr="00097689" w:rsidRDefault="0098697A" w:rsidP="0098697A">
      <w:pPr>
        <w:pStyle w:val="Heading3"/>
        <w:rPr>
          <w:lang w:eastAsia="zh-CN"/>
        </w:rPr>
      </w:pPr>
      <w:bookmarkStart w:id="260" w:name="_Toc485587484"/>
      <w:bookmarkStart w:id="261" w:name="_Toc57882495"/>
      <w:smartTag w:uri="urn:schemas-microsoft-com:office:smarttags" w:element="chsdate">
        <w:smartTagPr>
          <w:attr w:name="Year" w:val="1899"/>
          <w:attr w:name="Month" w:val="12"/>
          <w:attr w:name="Day" w:val="30"/>
          <w:attr w:name="IsLunarDate" w:val="False"/>
          <w:attr w:name="IsROCDate" w:val="False"/>
        </w:smartTagPr>
        <w:r w:rsidRPr="00097689">
          <w:t>6.2.</w:t>
        </w:r>
        <w:r w:rsidRPr="00097689">
          <w:rPr>
            <w:lang w:eastAsia="zh-CN"/>
          </w:rPr>
          <w:t>7</w:t>
        </w:r>
        <w:r w:rsidRPr="00097689">
          <w:rPr>
            <w:lang w:eastAsia="zh-CN"/>
          </w:rPr>
          <w:tab/>
          <w:t>P</w:t>
        </w:r>
      </w:smartTag>
      <w:r w:rsidRPr="00097689">
        <w:rPr>
          <w:lang w:eastAsia="zh-CN"/>
        </w:rPr>
        <w:t>lay Multimedia Procedure</w:t>
      </w:r>
      <w:bookmarkEnd w:id="260"/>
      <w:bookmarkEnd w:id="261"/>
    </w:p>
    <w:p w:rsidR="0098697A" w:rsidRPr="00097689" w:rsidRDefault="0098697A" w:rsidP="0098697A">
      <w:pPr>
        <w:pStyle w:val="Heading4"/>
      </w:pPr>
      <w:bookmarkStart w:id="262" w:name="_Toc485587485"/>
      <w:bookmarkStart w:id="263" w:name="_Toc57882496"/>
      <w:smartTag w:uri="urn:schemas-microsoft-com:office:smarttags" w:element="chsdate">
        <w:smartTagPr>
          <w:attr w:name="IsROCDate" w:val="False"/>
          <w:attr w:name="IsLunarDate" w:val="False"/>
          <w:attr w:name="Day" w:val="30"/>
          <w:attr w:name="Month" w:val="12"/>
          <w:attr w:name="Year" w:val="1899"/>
        </w:smartTagPr>
        <w:r w:rsidRPr="00097689">
          <w:t>6.2.7</w:t>
        </w:r>
      </w:smartTag>
      <w:r w:rsidRPr="00097689">
        <w:t>.1</w:t>
      </w:r>
      <w:r w:rsidRPr="00097689">
        <w:tab/>
        <w:t>General</w:t>
      </w:r>
      <w:bookmarkEnd w:id="262"/>
      <w:bookmarkEnd w:id="263"/>
    </w:p>
    <w:p w:rsidR="0098697A" w:rsidRPr="00097689" w:rsidRDefault="0098697A" w:rsidP="0098697A">
      <w:r w:rsidRPr="00097689">
        <w:t>The following procedure assumes the IMS session has been established and the bearer is through-connected, and the MRFC has received a trigger to play multimedia, and the MRFP selected for the call has the capabilities to provide playing multimedia.</w:t>
      </w:r>
      <w:r w:rsidRPr="00097689">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6.2.7</w:t>
        </w:r>
      </w:smartTag>
      <w:r w:rsidRPr="00097689">
        <w:rPr>
          <w:lang w:eastAsia="zh-CN"/>
        </w:rPr>
        <w:t>.3- 6.2.7.6 specify the procedures to play the synchronized audio and video media stream(s). The clauses 6.2.7.aa- 6.2.7.dd describe the procedures for playing message.</w:t>
      </w:r>
    </w:p>
    <w:p w:rsidR="0098697A" w:rsidRPr="00097689" w:rsidRDefault="0098697A" w:rsidP="0098697A">
      <w:pPr>
        <w:pStyle w:val="NO"/>
      </w:pPr>
      <w:r w:rsidRPr="00097689">
        <w:t>NOTE:</w:t>
      </w:r>
      <w:r w:rsidRPr="00097689">
        <w:tab/>
        <w:t>This procedure may also be ordered in combination with the session establishment procedure.</w:t>
      </w:r>
    </w:p>
    <w:p w:rsidR="0098697A" w:rsidRPr="00097689" w:rsidRDefault="0098697A" w:rsidP="0098697A">
      <w:pPr>
        <w:pStyle w:val="Heading4"/>
        <w:rPr>
          <w:rFonts w:eastAsia="Batang"/>
        </w:rPr>
      </w:pPr>
      <w:bookmarkStart w:id="264" w:name="_Toc485587486"/>
      <w:bookmarkStart w:id="265" w:name="_Toc57882497"/>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6.2.7</w:t>
        </w:r>
      </w:smartTag>
      <w:r w:rsidRPr="00097689">
        <w:rPr>
          <w:rFonts w:eastAsia="Batang"/>
        </w:rPr>
        <w:t>.2</w:t>
      </w:r>
      <w:r w:rsidR="00097689">
        <w:rPr>
          <w:rFonts w:eastAsia="Batang"/>
        </w:rPr>
        <w:tab/>
      </w:r>
      <w:r w:rsidRPr="00097689">
        <w:rPr>
          <w:rFonts w:eastAsia="Batang"/>
        </w:rPr>
        <w:t>H.248 context model</w:t>
      </w:r>
      <w:bookmarkEnd w:id="264"/>
      <w:bookmarkEnd w:id="265"/>
    </w:p>
    <w:p w:rsidR="0098697A" w:rsidRPr="00097689" w:rsidRDefault="0098697A" w:rsidP="0098697A">
      <w:pPr>
        <w:rPr>
          <w:lang w:eastAsia="zh-CN"/>
        </w:rPr>
      </w:pPr>
      <w:r w:rsidRPr="00097689">
        <w:rPr>
          <w:lang w:eastAsia="zh-CN"/>
        </w:rPr>
        <w:t xml:space="preserve">The 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6.2.7</w:t>
        </w:r>
      </w:smartTag>
      <w:r w:rsidRPr="00097689">
        <w:rPr>
          <w:lang w:eastAsia="zh-CN"/>
        </w:rPr>
        <w:t xml:space="preserve">.1 shows the H.248 context model for playing multimedia. There may be up to three streams in the termination that is used for playing multimedia,  which are </w:t>
      </w:r>
      <w:r w:rsidRPr="00097689">
        <w:t>any combination of audio, video and messaging media stream(s)</w:t>
      </w:r>
      <w:r w:rsidRPr="00097689">
        <w:rPr>
          <w:lang w:eastAsia="zh-CN"/>
        </w:rPr>
        <w:t>. The H.248 command can be processed in the termination to play multimedia and detect the playing multimedia completed event.</w:t>
      </w:r>
    </w:p>
    <w:p w:rsidR="0098697A" w:rsidRPr="00097689" w:rsidRDefault="0098697A" w:rsidP="0098697A">
      <w:pPr>
        <w:pStyle w:val="TH"/>
      </w:pPr>
      <w:r w:rsidRPr="00097689">
        <w:object w:dxaOrig="4635" w:dyaOrig="2288">
          <v:shape id="_x0000_i1073" type="#_x0000_t75" style="width:231.55pt;height:114.55pt" o:ole="">
            <v:imagedata r:id="rId63" o:title=""/>
          </v:shape>
          <o:OLEObject Type="Embed" ProgID="Visio.Drawing.11" ShapeID="_x0000_i1073" DrawAspect="Content" ObjectID="_1668495847" r:id="rId64"/>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6.2.7</w:t>
        </w:r>
      </w:smartTag>
      <w:r w:rsidRPr="00097689">
        <w:t xml:space="preserve">.1: Playing Multimedia H.248 context model </w:t>
      </w:r>
    </w:p>
    <w:p w:rsidR="0098697A" w:rsidRPr="00097689" w:rsidRDefault="0098697A" w:rsidP="0098697A">
      <w:pPr>
        <w:pStyle w:val="Heading4"/>
        <w:rPr>
          <w:rFonts w:eastAsia="Batang"/>
        </w:rPr>
      </w:pPr>
      <w:bookmarkStart w:id="266" w:name="_Toc485587487"/>
      <w:bookmarkStart w:id="267" w:name="_Toc57882498"/>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6.2.7</w:t>
        </w:r>
      </w:smartTag>
      <w:r w:rsidRPr="00097689">
        <w:rPr>
          <w:rFonts w:eastAsia="Batang"/>
        </w:rPr>
        <w:t>.3</w:t>
      </w:r>
      <w:r w:rsidRPr="00097689">
        <w:rPr>
          <w:rFonts w:eastAsia="Batang"/>
        </w:rPr>
        <w:tab/>
        <w:t>Start playing multimedia</w:t>
      </w:r>
      <w:bookmarkEnd w:id="266"/>
      <w:bookmarkEnd w:id="267"/>
    </w:p>
    <w:p w:rsidR="0098697A" w:rsidRPr="00097689" w:rsidRDefault="0098697A" w:rsidP="0098697A">
      <w:pPr>
        <w:rPr>
          <w:lang w:eastAsia="zh-CN"/>
        </w:rPr>
      </w:pPr>
      <w:r w:rsidRPr="00097689">
        <w:rPr>
          <w:lang w:eastAsia="zh-CN"/>
        </w:rPr>
        <w:t xml:space="preserve">After reception of a trigger to play multimedia, the MRFC shall initiate the Start playing multimedia procedure. </w:t>
      </w:r>
    </w:p>
    <w:p w:rsidR="0098697A" w:rsidRPr="00097689" w:rsidRDefault="0098697A" w:rsidP="0098697A">
      <w:pPr>
        <w:rPr>
          <w:rFonts w:eastAsia="SimSun"/>
          <w:lang w:eastAsia="zh-CN"/>
        </w:rPr>
      </w:pPr>
      <w:r w:rsidRPr="00097689">
        <w:rPr>
          <w:lang w:eastAsia="zh-CN"/>
        </w:rPr>
        <w:t>If it is to play multimedia to one party, the multimedia shall be played in the external direction of the existing termination.</w:t>
      </w:r>
    </w:p>
    <w:p w:rsidR="0098697A" w:rsidRPr="00097689" w:rsidRDefault="0098697A" w:rsidP="0098697A">
      <w:pPr>
        <w:rPr>
          <w:lang w:eastAsia="zh-CN"/>
        </w:rPr>
      </w:pPr>
      <w:r w:rsidRPr="00097689">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rsidR="0098697A" w:rsidRPr="00097689" w:rsidRDefault="0098697A" w:rsidP="0098697A">
      <w:pPr>
        <w:rPr>
          <w:lang w:eastAsia="zh-CN"/>
        </w:rPr>
      </w:pPr>
      <w:r w:rsidRPr="00097689">
        <w:rPr>
          <w:lang w:eastAsia="zh-CN"/>
        </w:rPr>
        <w:t xml:space="preserve">The MRFC may request the MRFP to play the multimedia in a loop continuously until requested to be stopped or in a loop with a fixed number of times.  For the latter case, if the fixed number of times is exhausted, the playing multimedia is completed successfully. </w:t>
      </w:r>
    </w:p>
    <w:p w:rsidR="0098697A" w:rsidRPr="00097689" w:rsidRDefault="0098697A" w:rsidP="0098697A">
      <w:pPr>
        <w:rPr>
          <w:lang w:eastAsia="zh-CN"/>
        </w:rPr>
      </w:pPr>
      <w:r w:rsidRPr="00097689">
        <w:rPr>
          <w:lang w:eastAsia="zh-CN"/>
        </w:rPr>
        <w:t>The MRFC may request the MRFP to detect DTMF digit while playing multimedia, and may request the MRFP to stop playing multimedia when DTMF digits is detected. For the latter case, only the multimedia completion is notified.</w:t>
      </w:r>
    </w:p>
    <w:p w:rsidR="0098697A" w:rsidRPr="00097689" w:rsidRDefault="0098697A" w:rsidP="0098697A">
      <w:pPr>
        <w:rPr>
          <w:lang w:eastAsia="zh-CN"/>
        </w:rPr>
      </w:pPr>
      <w:r w:rsidRPr="00097689">
        <w:rPr>
          <w:lang w:eastAsia="zh-CN"/>
        </w:rPr>
        <w:t>The MRFC may request the MRFP to detect the multimedia completion, and notify the completion event and cause to the MRFC. The play multimedia is completed when either of the following has occurred;</w:t>
      </w:r>
    </w:p>
    <w:p w:rsidR="0098697A" w:rsidRPr="00097689" w:rsidRDefault="0098697A" w:rsidP="0098697A">
      <w:pPr>
        <w:pStyle w:val="B10"/>
        <w:rPr>
          <w:lang w:eastAsia="zh-CN"/>
        </w:rPr>
      </w:pPr>
      <w:r w:rsidRPr="00097689">
        <w:rPr>
          <w:lang w:eastAsia="zh-CN"/>
        </w:rPr>
        <w:t>-</w:t>
      </w:r>
      <w:r w:rsidRPr="00097689">
        <w:rPr>
          <w:lang w:eastAsia="zh-CN"/>
        </w:rPr>
        <w:tab/>
        <w:t>the multimedia has been completed successfully,</w:t>
      </w:r>
    </w:p>
    <w:p w:rsidR="0098697A" w:rsidRPr="00097689" w:rsidRDefault="0098697A" w:rsidP="0098697A">
      <w:pPr>
        <w:pStyle w:val="B10"/>
        <w:rPr>
          <w:lang w:eastAsia="zh-CN"/>
        </w:rPr>
      </w:pPr>
      <w:r w:rsidRPr="00097689">
        <w:rPr>
          <w:lang w:eastAsia="zh-CN"/>
        </w:rPr>
        <w:t>-</w:t>
      </w:r>
      <w:r w:rsidRPr="00097689">
        <w:rPr>
          <w:lang w:eastAsia="zh-CN"/>
        </w:rPr>
        <w:tab/>
        <w:t>a DTMF digit is detected by the MRFP or:</w:t>
      </w:r>
    </w:p>
    <w:p w:rsidR="0098697A" w:rsidRPr="00097689" w:rsidRDefault="0098697A" w:rsidP="0098697A">
      <w:pPr>
        <w:pStyle w:val="B10"/>
        <w:rPr>
          <w:lang w:eastAsia="zh-CN"/>
        </w:rPr>
      </w:pPr>
      <w:r w:rsidRPr="00097689">
        <w:rPr>
          <w:lang w:eastAsia="zh-CN"/>
        </w:rPr>
        <w:t>-</w:t>
      </w:r>
      <w:r w:rsidRPr="00097689">
        <w:rPr>
          <w:lang w:eastAsia="zh-CN"/>
        </w:rPr>
        <w:tab/>
        <w:t>the playing multimedia is not successful.</w:t>
      </w:r>
    </w:p>
    <w:p w:rsidR="0098697A" w:rsidRPr="00097689" w:rsidRDefault="0098697A" w:rsidP="0098697A">
      <w:pPr>
        <w:pStyle w:val="Heading4"/>
        <w:rPr>
          <w:rFonts w:eastAsia="Batang"/>
        </w:rPr>
      </w:pPr>
      <w:bookmarkStart w:id="268" w:name="_Toc485587488"/>
      <w:bookmarkStart w:id="269" w:name="_Toc57882499"/>
      <w:smartTag w:uri="urn:schemas-microsoft-com:office:smarttags" w:element="chsdate">
        <w:smartTagPr>
          <w:attr w:name="Year" w:val="1899"/>
          <w:attr w:name="Month" w:val="12"/>
          <w:attr w:name="Day" w:val="30"/>
          <w:attr w:name="IsLunarDate" w:val="False"/>
          <w:attr w:name="IsROCDate" w:val="False"/>
        </w:smartTagPr>
        <w:r w:rsidRPr="00097689">
          <w:rPr>
            <w:rFonts w:eastAsia="Batang"/>
          </w:rPr>
          <w:t>6.2.7</w:t>
        </w:r>
      </w:smartTag>
      <w:r w:rsidRPr="00097689">
        <w:rPr>
          <w:rFonts w:eastAsia="Batang"/>
        </w:rPr>
        <w:t>.4</w:t>
      </w:r>
      <w:r w:rsidRPr="00097689">
        <w:rPr>
          <w:rFonts w:eastAsia="Batang"/>
        </w:rPr>
        <w:tab/>
        <w:t>Stop playing multimedia</w:t>
      </w:r>
      <w:bookmarkEnd w:id="268"/>
      <w:bookmarkEnd w:id="269"/>
    </w:p>
    <w:p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playing multimedia, the MRFC shall request the MRFP to stop playing multimedia.</w:t>
      </w:r>
    </w:p>
    <w:p w:rsidR="0098697A" w:rsidRPr="00097689" w:rsidRDefault="0098697A" w:rsidP="0098697A">
      <w:pPr>
        <w:pStyle w:val="Heading4"/>
        <w:rPr>
          <w:rFonts w:eastAsia="Batang"/>
        </w:rPr>
      </w:pPr>
      <w:bookmarkStart w:id="270" w:name="_Toc485587489"/>
      <w:bookmarkStart w:id="271" w:name="_Toc57882500"/>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6.2.7</w:t>
        </w:r>
      </w:smartTag>
      <w:r w:rsidRPr="00097689">
        <w:rPr>
          <w:rFonts w:eastAsia="Batang"/>
        </w:rPr>
        <w:t>.5</w:t>
      </w:r>
      <w:r w:rsidRPr="00097689">
        <w:rPr>
          <w:rFonts w:eastAsia="Batang"/>
        </w:rPr>
        <w:tab/>
        <w:t>Playing multimedia completed</w:t>
      </w:r>
      <w:bookmarkEnd w:id="270"/>
      <w:bookmarkEnd w:id="271"/>
      <w:r w:rsidRPr="00097689" w:rsidDel="00F7724B">
        <w:rPr>
          <w:rFonts w:eastAsia="Batang"/>
        </w:rPr>
        <w:t xml:space="preserve"> </w:t>
      </w:r>
    </w:p>
    <w:p w:rsidR="0098697A" w:rsidRPr="00097689" w:rsidRDefault="0098697A" w:rsidP="0098697A">
      <w:pPr>
        <w:rPr>
          <w:lang w:eastAsia="zh-CN"/>
        </w:rPr>
      </w:pPr>
      <w:r w:rsidRPr="00097689">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097689" w:rsidDel="008465F7">
        <w:rPr>
          <w:lang w:eastAsia="zh-CN"/>
        </w:rPr>
        <w:t xml:space="preserve"> </w:t>
      </w:r>
      <w:r w:rsidRPr="00097689">
        <w:rPr>
          <w:lang w:eastAsia="zh-CN"/>
        </w:rPr>
        <w:t>has been completed successfully, or a DTMF digit is detected by the MRFP, or the playing multimedia is not successful. Then the MRFC may indicate to the AS that the playing multimedia has been stopped.</w:t>
      </w:r>
    </w:p>
    <w:p w:rsidR="0098697A" w:rsidRPr="00097689" w:rsidRDefault="0098697A" w:rsidP="0098697A">
      <w:pPr>
        <w:pStyle w:val="Heading4"/>
        <w:rPr>
          <w:rFonts w:eastAsia="Batang"/>
        </w:rPr>
      </w:pPr>
      <w:bookmarkStart w:id="272" w:name="_Toc485587490"/>
      <w:bookmarkStart w:id="273" w:name="_Toc57882501"/>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6.2.7</w:t>
        </w:r>
      </w:smartTag>
      <w:r w:rsidRPr="00097689">
        <w:rPr>
          <w:rFonts w:eastAsia="Batang"/>
        </w:rPr>
        <w:t>.6</w:t>
      </w:r>
      <w:r w:rsidRPr="00097689">
        <w:rPr>
          <w:rFonts w:eastAsia="Batang"/>
        </w:rPr>
        <w:tab/>
        <w:t>Message sequence chart</w:t>
      </w:r>
      <w:bookmarkEnd w:id="272"/>
      <w:bookmarkEnd w:id="273"/>
    </w:p>
    <w:p w:rsidR="0098697A" w:rsidRPr="00097689" w:rsidRDefault="0098697A" w:rsidP="0098697A">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6.2.7</w:t>
        </w:r>
      </w:smartTag>
      <w:r w:rsidRPr="00097689">
        <w:rPr>
          <w:lang w:eastAsia="zh-CN"/>
        </w:rPr>
        <w:t>.2</w:t>
      </w:r>
      <w:r w:rsidRPr="00097689">
        <w:t xml:space="preserve"> shows the message sequence chart</w:t>
      </w:r>
      <w:r w:rsidRPr="00097689">
        <w:rPr>
          <w:lang w:eastAsia="zh-CN"/>
        </w:rPr>
        <w:t xml:space="preserve"> example</w:t>
      </w:r>
      <w:r w:rsidRPr="00097689">
        <w:t xml:space="preserve"> for </w:t>
      </w:r>
      <w:r w:rsidRPr="00097689">
        <w:rPr>
          <w:lang w:eastAsia="zh-CN"/>
        </w:rPr>
        <w:t>playing multimedia.</w:t>
      </w:r>
      <w:r w:rsidRPr="00097689">
        <w:t xml:space="preserve"> </w:t>
      </w:r>
    </w:p>
    <w:p w:rsidR="0098697A" w:rsidRPr="00097689" w:rsidRDefault="0098697A" w:rsidP="0098697A">
      <w:pPr>
        <w:pStyle w:val="TH"/>
      </w:pPr>
      <w:r w:rsidRPr="00097689">
        <w:object w:dxaOrig="10528" w:dyaOrig="7830">
          <v:shape id="_x0000_i1074" type="#_x0000_t75" style="width:473.75pt;height:411.55pt" o:ole="">
            <v:imagedata r:id="rId65" o:title=""/>
          </v:shape>
          <o:OLEObject Type="Embed" ProgID="Visio.Drawing.6" ShapeID="_x0000_i1074" DrawAspect="Content" ObjectID="_1668495848" r:id="rId66"/>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6.2.7</w:t>
        </w:r>
      </w:smartTag>
      <w:r w:rsidRPr="00097689">
        <w:t>.2 Play multimedia (message sequence chart)</w:t>
      </w:r>
    </w:p>
    <w:p w:rsidR="0098697A" w:rsidRPr="00097689" w:rsidRDefault="0098697A" w:rsidP="0098697A">
      <w:pPr>
        <w:pStyle w:val="Heading4"/>
        <w:rPr>
          <w:rFonts w:eastAsia="SimSun"/>
          <w:lang w:eastAsia="zh-CN"/>
        </w:rPr>
      </w:pPr>
      <w:bookmarkStart w:id="274" w:name="_Toc485587491"/>
      <w:bookmarkStart w:id="275" w:name="_Toc57882502"/>
      <w:r w:rsidRPr="00097689">
        <w:rPr>
          <w:rFonts w:eastAsia="Batang"/>
        </w:rPr>
        <w:t>6.2.7.</w:t>
      </w:r>
      <w:r w:rsidRPr="00097689">
        <w:rPr>
          <w:lang w:eastAsia="zh-CN"/>
        </w:rPr>
        <w:t>7</w:t>
      </w:r>
      <w:r w:rsidRPr="00097689">
        <w:rPr>
          <w:rFonts w:eastAsia="Batang"/>
        </w:rPr>
        <w:tab/>
        <w:t xml:space="preserve">Start playing </w:t>
      </w:r>
      <w:r w:rsidRPr="00097689">
        <w:rPr>
          <w:lang w:eastAsia="zh-CN"/>
        </w:rPr>
        <w:t>message</w:t>
      </w:r>
      <w:bookmarkEnd w:id="274"/>
      <w:bookmarkEnd w:id="275"/>
    </w:p>
    <w:p w:rsidR="0098697A" w:rsidRPr="00097689" w:rsidRDefault="0098697A" w:rsidP="0098697A">
      <w:pPr>
        <w:rPr>
          <w:lang w:eastAsia="zh-CN"/>
        </w:rPr>
      </w:pPr>
      <w:r w:rsidRPr="00097689">
        <w:rPr>
          <w:lang w:eastAsia="zh-CN"/>
        </w:rPr>
        <w:t>After reception of a trigger to play message, the MRFC shall initiate the Start playing message procedure.</w:t>
      </w:r>
    </w:p>
    <w:p w:rsidR="0098697A" w:rsidRPr="00097689" w:rsidRDefault="0098697A" w:rsidP="0098697A">
      <w:pPr>
        <w:rPr>
          <w:lang w:eastAsia="zh-CN"/>
        </w:rPr>
      </w:pPr>
      <w:r w:rsidRPr="00097689">
        <w:rPr>
          <w:lang w:eastAsia="zh-CN"/>
        </w:rPr>
        <w:t>If it is to play message to one party, the message shall be played in the external direction of the existing termination.</w:t>
      </w:r>
    </w:p>
    <w:p w:rsidR="0098697A" w:rsidRPr="00097689" w:rsidRDefault="0098697A" w:rsidP="0098697A">
      <w:pPr>
        <w:rPr>
          <w:lang w:eastAsia="zh-CN"/>
        </w:rPr>
      </w:pPr>
      <w:r w:rsidRPr="00097689">
        <w:rPr>
          <w:lang w:eastAsia="zh-CN"/>
        </w:rPr>
        <w:t>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TS 26.140 [22] in current version.</w:t>
      </w:r>
    </w:p>
    <w:p w:rsidR="0098697A" w:rsidRPr="00097689" w:rsidRDefault="0098697A" w:rsidP="0098697A">
      <w:pPr>
        <w:rPr>
          <w:lang w:eastAsia="zh-CN"/>
        </w:rPr>
      </w:pPr>
      <w:r w:rsidRPr="00097689">
        <w:rPr>
          <w:lang w:eastAsia="zh-CN"/>
        </w:rPr>
        <w:t>The MRFC may request the MRFP to notify the completion event and cause to the MRFC. The play message is completed when either of the following has occurred;</w:t>
      </w:r>
    </w:p>
    <w:p w:rsidR="0098697A" w:rsidRPr="00097689" w:rsidRDefault="0098697A" w:rsidP="0098697A">
      <w:pPr>
        <w:pStyle w:val="B10"/>
        <w:rPr>
          <w:lang w:eastAsia="zh-CN"/>
        </w:rPr>
      </w:pPr>
      <w:r w:rsidRPr="00097689">
        <w:rPr>
          <w:lang w:eastAsia="zh-CN"/>
        </w:rPr>
        <w:t>-</w:t>
      </w:r>
      <w:r w:rsidRPr="00097689">
        <w:rPr>
          <w:lang w:eastAsia="zh-CN"/>
        </w:rPr>
        <w:tab/>
        <w:t>the message has been completed successfully, or:</w:t>
      </w:r>
    </w:p>
    <w:p w:rsidR="0098697A" w:rsidRPr="00097689" w:rsidRDefault="0098697A" w:rsidP="0098697A">
      <w:pPr>
        <w:pStyle w:val="B10"/>
        <w:rPr>
          <w:lang w:eastAsia="zh-CN"/>
        </w:rPr>
      </w:pPr>
      <w:r w:rsidRPr="00097689">
        <w:rPr>
          <w:lang w:eastAsia="zh-CN"/>
        </w:rPr>
        <w:t>-</w:t>
      </w:r>
      <w:r w:rsidRPr="00097689">
        <w:rPr>
          <w:lang w:eastAsia="zh-CN"/>
        </w:rPr>
        <w:tab/>
        <w:t>the playing message is not successful.</w:t>
      </w:r>
    </w:p>
    <w:p w:rsidR="0098697A" w:rsidRPr="00097689" w:rsidRDefault="0098697A" w:rsidP="0098697A">
      <w:pPr>
        <w:pStyle w:val="Heading4"/>
        <w:rPr>
          <w:rFonts w:eastAsia="Batang"/>
        </w:rPr>
      </w:pPr>
      <w:bookmarkStart w:id="276" w:name="_Toc485587492"/>
      <w:bookmarkStart w:id="277" w:name="_Toc57882503"/>
      <w:r w:rsidRPr="00097689">
        <w:rPr>
          <w:rFonts w:eastAsia="Batang"/>
        </w:rPr>
        <w:t>6.2.7.</w:t>
      </w:r>
      <w:r w:rsidRPr="00097689">
        <w:rPr>
          <w:lang w:eastAsia="zh-CN"/>
        </w:rPr>
        <w:t>8</w:t>
      </w:r>
      <w:r w:rsidRPr="00097689">
        <w:rPr>
          <w:rFonts w:eastAsia="Batang"/>
        </w:rPr>
        <w:tab/>
        <w:t>Stop playing message</w:t>
      </w:r>
      <w:bookmarkEnd w:id="276"/>
      <w:bookmarkEnd w:id="277"/>
    </w:p>
    <w:p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playing message, the MRFC shall request the MRFP to stop playing message.</w:t>
      </w:r>
    </w:p>
    <w:p w:rsidR="0098697A" w:rsidRPr="00097689" w:rsidRDefault="0098697A" w:rsidP="0098697A">
      <w:pPr>
        <w:pStyle w:val="Heading4"/>
        <w:rPr>
          <w:rFonts w:eastAsia="Batang"/>
        </w:rPr>
      </w:pPr>
      <w:bookmarkStart w:id="278" w:name="_Toc485587493"/>
      <w:bookmarkStart w:id="279" w:name="_Toc57882504"/>
      <w:r w:rsidRPr="00097689">
        <w:rPr>
          <w:rFonts w:eastAsia="Batang"/>
        </w:rPr>
        <w:lastRenderedPageBreak/>
        <w:t>6.2.7.</w:t>
      </w:r>
      <w:r w:rsidRPr="00097689">
        <w:rPr>
          <w:lang w:eastAsia="zh-CN"/>
        </w:rPr>
        <w:t>9</w:t>
      </w:r>
      <w:r w:rsidRPr="00097689">
        <w:rPr>
          <w:rFonts w:eastAsia="Batang"/>
        </w:rPr>
        <w:tab/>
        <w:t>Playing message completed</w:t>
      </w:r>
      <w:bookmarkEnd w:id="278"/>
      <w:bookmarkEnd w:id="279"/>
      <w:r w:rsidRPr="00097689" w:rsidDel="00F7724B">
        <w:rPr>
          <w:rFonts w:eastAsia="Batang"/>
        </w:rPr>
        <w:t xml:space="preserve"> </w:t>
      </w:r>
    </w:p>
    <w:p w:rsidR="0098697A" w:rsidRPr="00097689" w:rsidRDefault="0098697A" w:rsidP="0098697A">
      <w:pPr>
        <w:rPr>
          <w:lang w:eastAsia="zh-CN"/>
        </w:rPr>
      </w:pPr>
      <w:r w:rsidRPr="00097689">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rsidR="0098697A" w:rsidRPr="00097689" w:rsidRDefault="0098697A" w:rsidP="0098697A">
      <w:pPr>
        <w:pStyle w:val="Heading4"/>
        <w:rPr>
          <w:rFonts w:eastAsia="Batang"/>
        </w:rPr>
      </w:pPr>
      <w:bookmarkStart w:id="280" w:name="_Toc485587494"/>
      <w:bookmarkStart w:id="281" w:name="_Toc57882505"/>
      <w:r w:rsidRPr="00097689">
        <w:rPr>
          <w:rFonts w:eastAsia="Batang"/>
        </w:rPr>
        <w:t>6.2.7.</w:t>
      </w:r>
      <w:r w:rsidRPr="00097689">
        <w:rPr>
          <w:lang w:eastAsia="zh-CN"/>
        </w:rPr>
        <w:t>10</w:t>
      </w:r>
      <w:r w:rsidRPr="00097689">
        <w:rPr>
          <w:rFonts w:eastAsia="Batang"/>
        </w:rPr>
        <w:tab/>
        <w:t>Message sequence chart</w:t>
      </w:r>
      <w:bookmarkEnd w:id="280"/>
      <w:bookmarkEnd w:id="281"/>
    </w:p>
    <w:p w:rsidR="0098697A" w:rsidRPr="00097689" w:rsidRDefault="0098697A" w:rsidP="0098697A">
      <w:r w:rsidRPr="00097689">
        <w:t xml:space="preserve">Figure </w:t>
      </w:r>
      <w:r w:rsidRPr="00097689">
        <w:rPr>
          <w:lang w:eastAsia="zh-CN"/>
        </w:rPr>
        <w:t>6.2.7.3</w:t>
      </w:r>
      <w:r w:rsidRPr="00097689">
        <w:t xml:space="preserve"> shows the message sequence chart</w:t>
      </w:r>
      <w:r w:rsidRPr="00097689">
        <w:rPr>
          <w:lang w:eastAsia="zh-CN"/>
        </w:rPr>
        <w:t xml:space="preserve"> example</w:t>
      </w:r>
      <w:r w:rsidRPr="00097689">
        <w:t xml:space="preserve"> for </w:t>
      </w:r>
      <w:r w:rsidRPr="00097689">
        <w:rPr>
          <w:lang w:eastAsia="zh-CN"/>
        </w:rPr>
        <w:t>playing message.</w:t>
      </w:r>
    </w:p>
    <w:p w:rsidR="0098697A" w:rsidRPr="00097689" w:rsidRDefault="0098697A" w:rsidP="0098697A">
      <w:pPr>
        <w:pStyle w:val="TH"/>
      </w:pPr>
      <w:r w:rsidRPr="00097689">
        <w:object w:dxaOrig="9586" w:dyaOrig="8370">
          <v:shape id="_x0000_i1075" type="#_x0000_t75" style="width:479.45pt;height:418.9pt" o:ole="">
            <v:imagedata r:id="rId67" o:title=""/>
          </v:shape>
          <o:OLEObject Type="Embed" ProgID="Visio.Drawing.11" ShapeID="_x0000_i1075" DrawAspect="Content" ObjectID="_1668495849" r:id="rId68"/>
        </w:object>
      </w:r>
    </w:p>
    <w:p w:rsidR="0098697A" w:rsidRPr="00097689" w:rsidRDefault="0098697A" w:rsidP="0098697A">
      <w:pPr>
        <w:pStyle w:val="TF"/>
        <w:rPr>
          <w:lang w:eastAsia="zh-CN"/>
        </w:rPr>
      </w:pPr>
      <w:r w:rsidRPr="00097689">
        <w:t xml:space="preserve">Figure 6.2.7.3 Play </w:t>
      </w:r>
      <w:r w:rsidRPr="00097689">
        <w:rPr>
          <w:lang w:eastAsia="zh-CN"/>
        </w:rPr>
        <w:t>message</w:t>
      </w:r>
      <w:r w:rsidRPr="00097689">
        <w:t xml:space="preserve"> (message sequence chart)</w:t>
      </w:r>
    </w:p>
    <w:p w:rsidR="0098697A" w:rsidRPr="00097689" w:rsidRDefault="0098697A" w:rsidP="0098697A">
      <w:pPr>
        <w:pStyle w:val="Heading3"/>
        <w:rPr>
          <w:lang w:eastAsia="zh-CN"/>
        </w:rPr>
      </w:pPr>
      <w:bookmarkStart w:id="282" w:name="_Toc485587495"/>
      <w:bookmarkStart w:id="283" w:name="_Toc57882506"/>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6.2.8</w:t>
        </w:r>
        <w:r w:rsidRPr="00097689">
          <w:rPr>
            <w:lang w:eastAsia="zh-CN"/>
          </w:rPr>
          <w:tab/>
        </w:r>
      </w:smartTag>
      <w:r w:rsidRPr="00097689">
        <w:rPr>
          <w:lang w:eastAsia="zh-CN"/>
        </w:rPr>
        <w:t>Multimedia Record Procedure</w:t>
      </w:r>
      <w:bookmarkEnd w:id="282"/>
      <w:bookmarkEnd w:id="283"/>
    </w:p>
    <w:p w:rsidR="0098697A" w:rsidRPr="00097689" w:rsidRDefault="0098697A" w:rsidP="0098697A">
      <w:pPr>
        <w:pStyle w:val="Heading4"/>
        <w:rPr>
          <w:rFonts w:eastAsia="Batang"/>
        </w:rPr>
      </w:pPr>
      <w:bookmarkStart w:id="284" w:name="_Toc485587496"/>
      <w:bookmarkStart w:id="285" w:name="_Toc57882507"/>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6.2.8</w:t>
        </w:r>
      </w:smartTag>
      <w:r w:rsidRPr="00097689">
        <w:rPr>
          <w:rFonts w:eastAsia="Batang"/>
        </w:rPr>
        <w:t>.1</w:t>
      </w:r>
      <w:r w:rsidRPr="00097689">
        <w:rPr>
          <w:rFonts w:eastAsia="Batang"/>
        </w:rPr>
        <w:tab/>
        <w:t>General</w:t>
      </w:r>
      <w:bookmarkEnd w:id="284"/>
      <w:bookmarkEnd w:id="285"/>
    </w:p>
    <w:p w:rsidR="0098697A" w:rsidRPr="00097689" w:rsidRDefault="0098697A" w:rsidP="0098697A">
      <w:pPr>
        <w:rPr>
          <w:rFonts w:ascii="Arial" w:hAnsi="Arial"/>
          <w:sz w:val="28"/>
        </w:rPr>
      </w:pPr>
      <w:r w:rsidRPr="00097689">
        <w:t>The following procedure assumes the IMS session has already been established and the bearer is through-connected, and the MRFC has received a trigger to record multimedia, and the MRFP selected for the call has the capabilities to provide multimedia record.</w:t>
      </w:r>
      <w:r w:rsidRPr="00097689">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6.2.8</w:t>
        </w:r>
      </w:smartTag>
      <w:r w:rsidRPr="00097689">
        <w:rPr>
          <w:lang w:eastAsia="zh-CN"/>
        </w:rPr>
        <w:t>.3- 6.2.8.6 specify the procedures to record the synchronized audio and video media stream(s). The clauses 6.2.8.aa- 6.2.8.dd describe the procedures for message record.</w:t>
      </w:r>
    </w:p>
    <w:p w:rsidR="0098697A" w:rsidRPr="00097689" w:rsidRDefault="0098697A" w:rsidP="0098697A">
      <w:pPr>
        <w:pStyle w:val="NO"/>
        <w:rPr>
          <w:rFonts w:ascii="Arial" w:hAnsi="Arial"/>
          <w:sz w:val="28"/>
        </w:rPr>
      </w:pPr>
      <w:r w:rsidRPr="00097689">
        <w:t>NOTE:</w:t>
      </w:r>
      <w:r w:rsidRPr="00097689">
        <w:tab/>
        <w:t>This procedure may also be ordered in combination with the session establishment procedure.</w:t>
      </w:r>
    </w:p>
    <w:p w:rsidR="0098697A" w:rsidRPr="00097689" w:rsidRDefault="0098697A" w:rsidP="0098697A">
      <w:pPr>
        <w:pStyle w:val="Heading4"/>
        <w:rPr>
          <w:rFonts w:eastAsia="Batang"/>
        </w:rPr>
      </w:pPr>
      <w:bookmarkStart w:id="286" w:name="_Toc485587497"/>
      <w:bookmarkStart w:id="287" w:name="_Toc57882508"/>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lastRenderedPageBreak/>
          <w:t>6.2.8</w:t>
        </w:r>
      </w:smartTag>
      <w:r w:rsidRPr="00097689">
        <w:rPr>
          <w:rFonts w:eastAsia="Batang"/>
        </w:rPr>
        <w:t>.2</w:t>
      </w:r>
      <w:r w:rsidR="00097689">
        <w:rPr>
          <w:rFonts w:eastAsia="Batang"/>
        </w:rPr>
        <w:tab/>
      </w:r>
      <w:r w:rsidRPr="00097689">
        <w:rPr>
          <w:rFonts w:eastAsia="Batang"/>
        </w:rPr>
        <w:t>H.248 context model</w:t>
      </w:r>
      <w:bookmarkEnd w:id="286"/>
      <w:bookmarkEnd w:id="287"/>
    </w:p>
    <w:p w:rsidR="0098697A" w:rsidRPr="00097689" w:rsidRDefault="0098697A" w:rsidP="0098697A">
      <w:pPr>
        <w:rPr>
          <w:rFonts w:eastAsia="SimSun"/>
          <w:lang w:eastAsia="zh-CN"/>
        </w:rPr>
      </w:pPr>
      <w:r w:rsidRPr="00097689">
        <w:t xml:space="preserve">The figure </w:t>
      </w:r>
      <w:smartTag w:uri="urn:schemas-microsoft-com:office:smarttags" w:element="chsdate">
        <w:smartTagPr>
          <w:attr w:name="IsROCDate" w:val="False"/>
          <w:attr w:name="IsLunarDate" w:val="False"/>
          <w:attr w:name="Day" w:val="30"/>
          <w:attr w:name="Month" w:val="12"/>
          <w:attr w:name="Year" w:val="1899"/>
        </w:smartTagPr>
        <w:r w:rsidRPr="00097689">
          <w:t>6.2.8</w:t>
        </w:r>
      </w:smartTag>
      <w:r w:rsidRPr="00097689">
        <w:t xml:space="preserve">.1 shows the H.248 context model for the multimedia record. The termination used for recording may have </w:t>
      </w:r>
      <w:r w:rsidRPr="00097689">
        <w:rPr>
          <w:lang w:eastAsia="zh-CN"/>
        </w:rPr>
        <w:t xml:space="preserve">up to three </w:t>
      </w:r>
      <w:r w:rsidRPr="00097689">
        <w:t>streams</w:t>
      </w:r>
      <w:r w:rsidRPr="00097689">
        <w:rPr>
          <w:lang w:eastAsia="zh-CN"/>
        </w:rPr>
        <w:t>, which are</w:t>
      </w:r>
      <w:r w:rsidRPr="00097689">
        <w:t xml:space="preserve"> any combination of audio, video and messaging media stream(s). The H.248 command can be processed in the termination to record multimedia and detect the record multimedia completed event.</w:t>
      </w:r>
    </w:p>
    <w:p w:rsidR="0098697A" w:rsidRPr="00097689" w:rsidRDefault="0098697A" w:rsidP="0098697A">
      <w:pPr>
        <w:pStyle w:val="TH"/>
        <w:rPr>
          <w:lang w:eastAsia="zh-CN"/>
        </w:rPr>
      </w:pPr>
      <w:r w:rsidRPr="00097689">
        <w:object w:dxaOrig="4543" w:dyaOrig="2288">
          <v:shape id="_x0000_i1076" type="#_x0000_t75" style="width:227.45pt;height:114.55pt" o:ole="">
            <v:imagedata r:id="rId69" o:title=""/>
          </v:shape>
          <o:OLEObject Type="Embed" ProgID="Visio.Drawing.11" ShapeID="_x0000_i1076" DrawAspect="Content" ObjectID="_1668495850" r:id="rId70"/>
        </w:object>
      </w:r>
    </w:p>
    <w:p w:rsidR="0098697A" w:rsidRPr="00097689" w:rsidRDefault="0098697A" w:rsidP="0098697A">
      <w:pPr>
        <w:pStyle w:val="TF"/>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6.2.8</w:t>
        </w:r>
      </w:smartTag>
      <w:r w:rsidRPr="00097689">
        <w:rPr>
          <w:lang w:eastAsia="zh-CN"/>
        </w:rPr>
        <w:t>.1</w:t>
      </w:r>
      <w:r w:rsidRPr="00097689">
        <w:t>:</w:t>
      </w:r>
      <w:r w:rsidRPr="00097689">
        <w:rPr>
          <w:lang w:eastAsia="zh-CN"/>
        </w:rPr>
        <w:t xml:space="preserve"> Multimedia Record</w:t>
      </w:r>
      <w:r w:rsidRPr="00097689">
        <w:t xml:space="preserve"> </w:t>
      </w:r>
      <w:r w:rsidRPr="00097689">
        <w:rPr>
          <w:lang w:eastAsia="zh-CN"/>
        </w:rPr>
        <w:t xml:space="preserve">Context Model </w:t>
      </w:r>
    </w:p>
    <w:p w:rsidR="0098697A" w:rsidRPr="00097689" w:rsidRDefault="0098697A" w:rsidP="0098697A">
      <w:pPr>
        <w:pStyle w:val="Heading4"/>
        <w:rPr>
          <w:rFonts w:eastAsia="Batang"/>
        </w:rPr>
      </w:pPr>
      <w:bookmarkStart w:id="288" w:name="_Toc485587498"/>
      <w:bookmarkStart w:id="289" w:name="_Toc57882509"/>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6.2.8</w:t>
        </w:r>
      </w:smartTag>
      <w:r w:rsidRPr="00097689">
        <w:rPr>
          <w:rFonts w:eastAsia="Batang"/>
        </w:rPr>
        <w:t>.3</w:t>
      </w:r>
      <w:r w:rsidRPr="00097689">
        <w:rPr>
          <w:rFonts w:eastAsia="Batang"/>
        </w:rPr>
        <w:tab/>
        <w:t>Start multimedia Record</w:t>
      </w:r>
      <w:bookmarkEnd w:id="288"/>
      <w:bookmarkEnd w:id="289"/>
    </w:p>
    <w:p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record multimedia</w:t>
      </w:r>
      <w:r w:rsidRPr="00097689">
        <w:t xml:space="preserve">, the MRFC shall initiate the Start </w:t>
      </w:r>
      <w:r w:rsidRPr="00097689">
        <w:rPr>
          <w:lang w:eastAsia="zh-CN"/>
        </w:rPr>
        <w:t xml:space="preserve">multimedia record </w:t>
      </w:r>
      <w:r w:rsidRPr="00097689">
        <w:t xml:space="preserve">procedure. </w:t>
      </w:r>
    </w:p>
    <w:p w:rsidR="0098697A" w:rsidRPr="00097689" w:rsidRDefault="0098697A" w:rsidP="0098697A">
      <w:pPr>
        <w:rPr>
          <w:lang w:eastAsia="zh-CN"/>
        </w:rPr>
      </w:pPr>
      <w:r w:rsidRPr="00097689">
        <w:rPr>
          <w:lang w:eastAsia="zh-CN"/>
        </w:rPr>
        <w:t>If it is to record one party, only the input stream of the party is recorded. If it is to record all parties, the mixed stream of all parties is recorded.</w:t>
      </w:r>
    </w:p>
    <w:p w:rsidR="0098697A" w:rsidRPr="00097689" w:rsidRDefault="0098697A" w:rsidP="0098697A">
      <w:pPr>
        <w:rPr>
          <w:lang w:eastAsia="zh-CN"/>
        </w:rPr>
      </w:pPr>
      <w:r w:rsidRPr="00097689">
        <w:rPr>
          <w:lang w:eastAsia="zh-CN"/>
        </w:rPr>
        <w:t>When recording multimedia from all terminations in a context (for two-party sessions or a conference) the MRFC may request the MRFP to assign a new termination to record the multimedia in the context.</w:t>
      </w:r>
    </w:p>
    <w:p w:rsidR="0098697A" w:rsidRPr="00097689" w:rsidRDefault="0098697A" w:rsidP="0098697A">
      <w:pPr>
        <w:rPr>
          <w:lang w:eastAsia="zh-CN"/>
        </w:rPr>
      </w:pPr>
      <w:r w:rsidRPr="00097689">
        <w:rPr>
          <w:lang w:eastAsia="zh-CN"/>
        </w:rPr>
        <w:t>If other signals such as playing announcement are requested to be executed on the same termination as the termination to perform the recording the signals shall not override each other, e.g. the recording shall not be interrupted.</w:t>
      </w:r>
    </w:p>
    <w:p w:rsidR="0098697A" w:rsidRPr="00097689" w:rsidRDefault="0098697A" w:rsidP="0098697A">
      <w:pPr>
        <w:rPr>
          <w:lang w:eastAsia="zh-CN"/>
        </w:rPr>
      </w:pPr>
      <w:r w:rsidRPr="00097689">
        <w:rPr>
          <w:lang w:eastAsia="zh-CN"/>
        </w:rPr>
        <w:t>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TS 26.244[5]. The MRFC may indicate the maximum record time to the MRFP, when this time has elapsed, the MRFP shall stop the multimedia recording.</w:t>
      </w:r>
    </w:p>
    <w:p w:rsidR="0098697A" w:rsidRPr="00097689" w:rsidRDefault="0098697A" w:rsidP="0098697A">
      <w:pPr>
        <w:rPr>
          <w:lang w:eastAsia="zh-CN"/>
        </w:rPr>
      </w:pPr>
      <w:r w:rsidRPr="00097689">
        <w:rPr>
          <w:lang w:eastAsia="zh-CN"/>
        </w:rPr>
        <w:t>The MRFC may request the MRFP to detect the multimedia recording completion, and notify the completion event and cause to the MRFC. The multimedia recording is completed when either of the following occurs;</w:t>
      </w:r>
    </w:p>
    <w:p w:rsidR="0098697A" w:rsidRPr="00097689" w:rsidRDefault="0098697A" w:rsidP="0098697A">
      <w:pPr>
        <w:pStyle w:val="B10"/>
        <w:rPr>
          <w:lang w:eastAsia="zh-CN"/>
        </w:rPr>
      </w:pPr>
      <w:r w:rsidRPr="00097689">
        <w:rPr>
          <w:lang w:eastAsia="zh-CN"/>
        </w:rPr>
        <w:t>-</w:t>
      </w:r>
      <w:r w:rsidRPr="00097689">
        <w:rPr>
          <w:lang w:eastAsia="zh-CN"/>
        </w:rPr>
        <w:tab/>
        <w:t>the maximum time period of multimedia recording has elapsed,</w:t>
      </w:r>
    </w:p>
    <w:p w:rsidR="0098697A" w:rsidRPr="00097689" w:rsidRDefault="0098697A" w:rsidP="0098697A">
      <w:pPr>
        <w:ind w:left="568" w:hanging="284"/>
        <w:rPr>
          <w:lang w:eastAsia="zh-CN"/>
        </w:rPr>
      </w:pPr>
      <w:r w:rsidRPr="00097689">
        <w:rPr>
          <w:lang w:eastAsia="zh-CN"/>
        </w:rPr>
        <w:t>-</w:t>
      </w:r>
      <w:r w:rsidRPr="00097689">
        <w:rPr>
          <w:lang w:eastAsia="zh-CN"/>
        </w:rPr>
        <w:tab/>
        <w:t>a DTMF digit is detected by the MRFP where the DTMF key sequence shall stop or cancel the multimedia recording,</w:t>
      </w:r>
    </w:p>
    <w:p w:rsidR="0098697A" w:rsidRPr="00097689" w:rsidRDefault="0098697A" w:rsidP="0098697A">
      <w:pPr>
        <w:ind w:left="568" w:hanging="284"/>
        <w:rPr>
          <w:lang w:eastAsia="zh-CN"/>
        </w:rPr>
      </w:pPr>
      <w:r w:rsidRPr="00097689">
        <w:rPr>
          <w:lang w:eastAsia="zh-CN"/>
        </w:rPr>
        <w:t>-</w:t>
      </w:r>
      <w:r w:rsidRPr="00097689">
        <w:rPr>
          <w:lang w:eastAsia="zh-CN"/>
        </w:rPr>
        <w:tab/>
        <w:t>DTMF digits are detected by the MRFP where the DTMF key sequence shall stop or cancel the audio recording,</w:t>
      </w:r>
    </w:p>
    <w:p w:rsidR="0098697A" w:rsidRPr="00097689" w:rsidRDefault="0098697A" w:rsidP="0098697A">
      <w:pPr>
        <w:pStyle w:val="B10"/>
        <w:rPr>
          <w:lang w:eastAsia="zh-CN"/>
        </w:rPr>
      </w:pPr>
      <w:r w:rsidRPr="00097689">
        <w:rPr>
          <w:lang w:eastAsia="zh-CN"/>
        </w:rPr>
        <w:t>-</w:t>
      </w:r>
      <w:r w:rsidRPr="00097689">
        <w:rPr>
          <w:lang w:eastAsia="zh-CN"/>
        </w:rPr>
        <w:tab/>
        <w:t>the MRFC requests the MRFP to stop the audio recording, or</w:t>
      </w:r>
    </w:p>
    <w:p w:rsidR="0098697A" w:rsidRPr="00097689" w:rsidRDefault="0098697A" w:rsidP="0098697A">
      <w:pPr>
        <w:pStyle w:val="B10"/>
        <w:rPr>
          <w:lang w:eastAsia="zh-CN"/>
        </w:rPr>
      </w:pPr>
      <w:r w:rsidRPr="00097689">
        <w:rPr>
          <w:lang w:eastAsia="zh-CN"/>
        </w:rPr>
        <w:t>-</w:t>
      </w:r>
      <w:r w:rsidRPr="00097689">
        <w:rPr>
          <w:lang w:eastAsia="zh-CN"/>
        </w:rPr>
        <w:tab/>
        <w:t>the media recording is not successful.</w:t>
      </w:r>
    </w:p>
    <w:p w:rsidR="0098697A" w:rsidRPr="00097689" w:rsidRDefault="0098697A" w:rsidP="0098697A">
      <w:pPr>
        <w:pStyle w:val="Heading4"/>
        <w:rPr>
          <w:rFonts w:eastAsia="Batang"/>
        </w:rPr>
      </w:pPr>
      <w:bookmarkStart w:id="290" w:name="_Toc485587499"/>
      <w:bookmarkStart w:id="291" w:name="_Toc57882510"/>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6.2.8</w:t>
        </w:r>
      </w:smartTag>
      <w:r w:rsidRPr="00097689">
        <w:rPr>
          <w:rFonts w:eastAsia="Batang"/>
        </w:rPr>
        <w:t>.4</w:t>
      </w:r>
      <w:r w:rsidRPr="00097689">
        <w:rPr>
          <w:rFonts w:eastAsia="Batang"/>
        </w:rPr>
        <w:tab/>
        <w:t>Stop multimedia record</w:t>
      </w:r>
      <w:bookmarkEnd w:id="290"/>
      <w:bookmarkEnd w:id="291"/>
    </w:p>
    <w:p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multimedia record</w:t>
      </w:r>
      <w:r w:rsidRPr="00097689">
        <w:t xml:space="preserve">, the MRFC </w:t>
      </w:r>
      <w:r w:rsidRPr="00097689">
        <w:rPr>
          <w:lang w:eastAsia="zh-CN"/>
        </w:rPr>
        <w:t>shall request the MRFP to stop the multimedia recording. If the multimedia recording termination is added, the MRFC shall request the MRFP to subtract it.</w:t>
      </w:r>
    </w:p>
    <w:p w:rsidR="0098697A" w:rsidRPr="00097689" w:rsidRDefault="0098697A" w:rsidP="0098697A">
      <w:pPr>
        <w:pStyle w:val="Heading4"/>
        <w:rPr>
          <w:rFonts w:eastAsia="Batang"/>
        </w:rPr>
      </w:pPr>
      <w:bookmarkStart w:id="292" w:name="_Toc485587500"/>
      <w:bookmarkStart w:id="293" w:name="_Toc57882511"/>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6.2.8</w:t>
        </w:r>
      </w:smartTag>
      <w:r w:rsidRPr="00097689">
        <w:rPr>
          <w:rFonts w:eastAsia="Batang"/>
        </w:rPr>
        <w:t>.5</w:t>
      </w:r>
      <w:r w:rsidRPr="00097689">
        <w:rPr>
          <w:rFonts w:eastAsia="Batang"/>
        </w:rPr>
        <w:tab/>
        <w:t>Multimedia record Completed</w:t>
      </w:r>
      <w:bookmarkEnd w:id="292"/>
      <w:bookmarkEnd w:id="293"/>
    </w:p>
    <w:p w:rsidR="0098697A" w:rsidRPr="00097689" w:rsidRDefault="0098697A" w:rsidP="0098697A">
      <w:pPr>
        <w:rPr>
          <w:lang w:eastAsia="zh-CN"/>
        </w:rPr>
      </w:pPr>
      <w:r w:rsidRPr="00097689">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097689">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rsidR="0098697A" w:rsidRPr="00097689" w:rsidRDefault="0098697A" w:rsidP="0098697A">
      <w:pPr>
        <w:pStyle w:val="Heading4"/>
        <w:rPr>
          <w:rFonts w:eastAsia="Batang"/>
        </w:rPr>
      </w:pPr>
      <w:bookmarkStart w:id="294" w:name="_Toc485587501"/>
      <w:bookmarkStart w:id="295" w:name="_Toc57882512"/>
      <w:r w:rsidRPr="00097689">
        <w:rPr>
          <w:rFonts w:eastAsia="Batang"/>
        </w:rPr>
        <w:t>6.2.8.6</w:t>
      </w:r>
      <w:r w:rsidRPr="00097689">
        <w:rPr>
          <w:rFonts w:eastAsia="Batang"/>
        </w:rPr>
        <w:tab/>
        <w:t>Message sequence chart</w:t>
      </w:r>
      <w:bookmarkEnd w:id="294"/>
      <w:bookmarkEnd w:id="295"/>
    </w:p>
    <w:p w:rsidR="0098697A" w:rsidRPr="00097689" w:rsidRDefault="0098697A" w:rsidP="0098697A">
      <w:pPr>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6.2.8</w:t>
        </w:r>
      </w:smartTag>
      <w:r w:rsidRPr="00097689">
        <w:rPr>
          <w:lang w:eastAsia="zh-CN"/>
        </w:rPr>
        <w:t xml:space="preserve">.2 shows the message sequence chart example for multimedia record. </w:t>
      </w:r>
    </w:p>
    <w:p w:rsidR="0098697A" w:rsidRPr="00097689" w:rsidRDefault="0098697A" w:rsidP="0098697A">
      <w:pPr>
        <w:pStyle w:val="TH"/>
      </w:pPr>
      <w:r w:rsidRPr="00097689">
        <w:object w:dxaOrig="10671" w:dyaOrig="7830">
          <v:shape id="_x0000_i1077" type="#_x0000_t75" style="width:468pt;height:348.55pt" o:ole="">
            <v:imagedata r:id="rId71" o:title=""/>
          </v:shape>
          <o:OLEObject Type="Embed" ProgID="Visio.Drawing.6" ShapeID="_x0000_i1077" DrawAspect="Content" ObjectID="_1668495851" r:id="rId72"/>
        </w:object>
      </w:r>
    </w:p>
    <w:p w:rsidR="0098697A" w:rsidRPr="00097689" w:rsidRDefault="0098697A" w:rsidP="0098697A">
      <w:pPr>
        <w:pStyle w:val="TF"/>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t>6.2.</w:t>
        </w:r>
        <w:r w:rsidRPr="00097689">
          <w:rPr>
            <w:lang w:eastAsia="zh-CN"/>
          </w:rPr>
          <w:t>8</w:t>
        </w:r>
      </w:smartTag>
      <w:r w:rsidRPr="00097689">
        <w:t>.</w:t>
      </w:r>
      <w:r w:rsidRPr="00097689">
        <w:rPr>
          <w:lang w:eastAsia="zh-CN"/>
        </w:rPr>
        <w:t>2</w:t>
      </w:r>
      <w:r w:rsidRPr="00097689">
        <w:t xml:space="preserve"> </w:t>
      </w:r>
      <w:r w:rsidRPr="00097689">
        <w:rPr>
          <w:lang w:eastAsia="zh-CN"/>
        </w:rPr>
        <w:t>Multimedia record</w:t>
      </w:r>
      <w:r w:rsidRPr="00097689">
        <w:t xml:space="preserve"> (message sequence chart)</w:t>
      </w:r>
    </w:p>
    <w:p w:rsidR="0098697A" w:rsidRPr="00097689" w:rsidRDefault="0098697A" w:rsidP="0098697A">
      <w:pPr>
        <w:pStyle w:val="Heading4"/>
        <w:rPr>
          <w:rFonts w:eastAsia="Batang"/>
        </w:rPr>
      </w:pPr>
      <w:bookmarkStart w:id="296" w:name="_Toc485587502"/>
      <w:bookmarkStart w:id="297" w:name="_Toc57882513"/>
      <w:r w:rsidRPr="00097689">
        <w:rPr>
          <w:rFonts w:eastAsia="Batang"/>
        </w:rPr>
        <w:t>6.2.8.</w:t>
      </w:r>
      <w:r w:rsidRPr="00097689">
        <w:rPr>
          <w:rFonts w:ascii="SimSun" w:hAnsi="SimSun"/>
          <w:lang w:eastAsia="zh-CN"/>
        </w:rPr>
        <w:t>7</w:t>
      </w:r>
      <w:r w:rsidRPr="00097689">
        <w:rPr>
          <w:rFonts w:eastAsia="Batang"/>
        </w:rPr>
        <w:tab/>
        <w:t xml:space="preserve">Start </w:t>
      </w:r>
      <w:r w:rsidRPr="00097689">
        <w:rPr>
          <w:lang w:eastAsia="zh-CN"/>
        </w:rPr>
        <w:t>Message</w:t>
      </w:r>
      <w:r w:rsidRPr="00097689">
        <w:rPr>
          <w:rFonts w:eastAsia="Batang"/>
        </w:rPr>
        <w:t xml:space="preserve"> Record</w:t>
      </w:r>
      <w:bookmarkEnd w:id="296"/>
      <w:bookmarkEnd w:id="297"/>
    </w:p>
    <w:p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record message</w:t>
      </w:r>
      <w:r w:rsidRPr="00097689">
        <w:t xml:space="preserve">, the MRFC shall initiate the Start </w:t>
      </w:r>
      <w:r w:rsidRPr="00097689">
        <w:rPr>
          <w:lang w:eastAsia="zh-CN"/>
        </w:rPr>
        <w:t xml:space="preserve">message record </w:t>
      </w:r>
      <w:r w:rsidRPr="00097689">
        <w:t xml:space="preserve">procedure. </w:t>
      </w:r>
    </w:p>
    <w:p w:rsidR="0098697A" w:rsidRPr="00097689" w:rsidRDefault="0098697A" w:rsidP="0098697A">
      <w:pPr>
        <w:rPr>
          <w:lang w:eastAsia="zh-CN"/>
        </w:rPr>
      </w:pPr>
      <w:r w:rsidRPr="00097689">
        <w:rPr>
          <w:lang w:eastAsia="zh-CN"/>
        </w:rPr>
        <w:t>If it is to record one party, only the input stream of the party is recorded. If it is to record all parties, the message streams of all parties are recorded.</w:t>
      </w:r>
    </w:p>
    <w:p w:rsidR="0098697A" w:rsidRPr="00097689" w:rsidRDefault="0098697A" w:rsidP="0098697A">
      <w:pPr>
        <w:rPr>
          <w:lang w:eastAsia="zh-CN"/>
        </w:rPr>
      </w:pPr>
      <w:r w:rsidRPr="00097689">
        <w:rPr>
          <w:lang w:eastAsia="zh-CN"/>
        </w:rPr>
        <w:t>When recording message from all terminations in a context (for two-party sessions or a conference) the MRFC may request the MRFP to assign a new termination to record the message in the context.</w:t>
      </w:r>
    </w:p>
    <w:p w:rsidR="0098697A" w:rsidRPr="00097689" w:rsidRDefault="0098697A" w:rsidP="0098697A">
      <w:pPr>
        <w:rPr>
          <w:lang w:eastAsia="zh-CN"/>
        </w:rPr>
      </w:pPr>
      <w:r w:rsidRPr="00097689">
        <w:rPr>
          <w:lang w:eastAsia="zh-CN"/>
        </w:rPr>
        <w:t>If other signals such as playing announcement are requested to be executed on the same termination as the termination to perform the recording the signals shall not override each other, e.g. the recording shall not be interrupted.</w:t>
      </w:r>
    </w:p>
    <w:p w:rsidR="0098697A" w:rsidRPr="00097689" w:rsidRDefault="0098697A" w:rsidP="0098697A">
      <w:pPr>
        <w:rPr>
          <w:lang w:eastAsia="zh-CN"/>
        </w:rPr>
      </w:pPr>
      <w:r w:rsidRPr="00097689">
        <w:rPr>
          <w:lang w:eastAsia="zh-CN"/>
        </w:rPr>
        <w:t>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TS 26.140 [22] in the current version. The MRFC may indicate the maximum record time to the MRFP, when this time has elapsed, the MRFP shall stop the message recording.</w:t>
      </w:r>
    </w:p>
    <w:p w:rsidR="0098697A" w:rsidRPr="00097689" w:rsidRDefault="0098697A" w:rsidP="0098697A">
      <w:pPr>
        <w:rPr>
          <w:lang w:eastAsia="zh-CN"/>
        </w:rPr>
      </w:pPr>
      <w:r w:rsidRPr="00097689">
        <w:rPr>
          <w:lang w:eastAsia="zh-CN"/>
        </w:rPr>
        <w:lastRenderedPageBreak/>
        <w:t>The MRFC may request the MRFP to detect the message recording completion, and notify the completion event and cause to the MRFC. The message recording is completed when either of the following occurs;</w:t>
      </w:r>
    </w:p>
    <w:p w:rsidR="0098697A" w:rsidRPr="00097689" w:rsidRDefault="0098697A" w:rsidP="0098697A">
      <w:pPr>
        <w:pStyle w:val="B10"/>
        <w:rPr>
          <w:lang w:eastAsia="zh-CN"/>
        </w:rPr>
      </w:pPr>
      <w:r w:rsidRPr="00097689">
        <w:rPr>
          <w:lang w:eastAsia="zh-CN"/>
        </w:rPr>
        <w:t>-</w:t>
      </w:r>
      <w:r w:rsidRPr="00097689">
        <w:rPr>
          <w:lang w:eastAsia="zh-CN"/>
        </w:rPr>
        <w:tab/>
        <w:t>the maximum time period of message recording has elapsed,</w:t>
      </w:r>
    </w:p>
    <w:p w:rsidR="0098697A" w:rsidRPr="00097689" w:rsidRDefault="0098697A" w:rsidP="0098697A">
      <w:pPr>
        <w:pStyle w:val="B10"/>
        <w:rPr>
          <w:lang w:eastAsia="zh-CN"/>
        </w:rPr>
      </w:pPr>
      <w:r w:rsidRPr="00097689">
        <w:rPr>
          <w:lang w:eastAsia="zh-CN"/>
        </w:rPr>
        <w:t>-</w:t>
      </w:r>
      <w:r w:rsidRPr="00097689">
        <w:rPr>
          <w:lang w:eastAsia="zh-CN"/>
        </w:rPr>
        <w:tab/>
        <w:t>the MRFC requests the MRFP to stop the recording, or</w:t>
      </w:r>
    </w:p>
    <w:p w:rsidR="0098697A" w:rsidRPr="00097689" w:rsidRDefault="0098697A" w:rsidP="0098697A">
      <w:pPr>
        <w:pStyle w:val="B10"/>
        <w:rPr>
          <w:lang w:eastAsia="zh-CN"/>
        </w:rPr>
      </w:pPr>
      <w:r w:rsidRPr="00097689">
        <w:rPr>
          <w:lang w:eastAsia="zh-CN"/>
        </w:rPr>
        <w:t>-</w:t>
      </w:r>
      <w:r w:rsidRPr="00097689">
        <w:rPr>
          <w:lang w:eastAsia="zh-CN"/>
        </w:rPr>
        <w:tab/>
        <w:t>the media recording is not successful.</w:t>
      </w:r>
    </w:p>
    <w:p w:rsidR="0098697A" w:rsidRPr="00097689" w:rsidRDefault="0098697A" w:rsidP="0098697A">
      <w:pPr>
        <w:pStyle w:val="Heading4"/>
        <w:rPr>
          <w:rFonts w:eastAsia="Batang"/>
        </w:rPr>
      </w:pPr>
      <w:bookmarkStart w:id="298" w:name="_Toc485587503"/>
      <w:bookmarkStart w:id="299" w:name="_Toc57882514"/>
      <w:r w:rsidRPr="00097689">
        <w:rPr>
          <w:rFonts w:eastAsia="Batang"/>
        </w:rPr>
        <w:t>6.2.8.</w:t>
      </w:r>
      <w:r w:rsidRPr="00097689">
        <w:rPr>
          <w:lang w:eastAsia="zh-CN"/>
        </w:rPr>
        <w:t>8</w:t>
      </w:r>
      <w:r w:rsidRPr="00097689">
        <w:rPr>
          <w:rFonts w:eastAsia="Batang"/>
        </w:rPr>
        <w:tab/>
        <w:t xml:space="preserve">Stop </w:t>
      </w:r>
      <w:r w:rsidRPr="00097689">
        <w:rPr>
          <w:lang w:eastAsia="zh-CN"/>
        </w:rPr>
        <w:t>Message</w:t>
      </w:r>
      <w:r w:rsidRPr="00097689">
        <w:rPr>
          <w:rFonts w:eastAsia="Batang"/>
        </w:rPr>
        <w:t xml:space="preserve"> record</w:t>
      </w:r>
      <w:bookmarkEnd w:id="298"/>
      <w:bookmarkEnd w:id="299"/>
    </w:p>
    <w:p w:rsidR="0098697A" w:rsidRPr="00097689" w:rsidRDefault="0098697A" w:rsidP="0098697A">
      <w:pPr>
        <w:rPr>
          <w:lang w:eastAsia="zh-CN"/>
        </w:rPr>
      </w:pPr>
      <w:r w:rsidRPr="00097689">
        <w:rPr>
          <w:lang w:eastAsia="zh-CN"/>
        </w:rPr>
        <w:t xml:space="preserve">After </w:t>
      </w:r>
      <w:r w:rsidRPr="00097689">
        <w:t>reception of a trigger to</w:t>
      </w:r>
      <w:r w:rsidRPr="00097689">
        <w:rPr>
          <w:lang w:eastAsia="zh-CN"/>
        </w:rPr>
        <w:t xml:space="preserve"> stop message</w:t>
      </w:r>
      <w:r w:rsidRPr="00097689">
        <w:rPr>
          <w:rFonts w:eastAsia="Batang"/>
        </w:rPr>
        <w:t xml:space="preserve"> </w:t>
      </w:r>
      <w:r w:rsidRPr="00097689">
        <w:rPr>
          <w:lang w:eastAsia="zh-CN"/>
        </w:rPr>
        <w:t>record</w:t>
      </w:r>
      <w:r w:rsidRPr="00097689">
        <w:t xml:space="preserve">, the MRFC </w:t>
      </w:r>
      <w:r w:rsidRPr="00097689">
        <w:rPr>
          <w:lang w:eastAsia="zh-CN"/>
        </w:rPr>
        <w:t>shall request the MRFP to stop the message</w:t>
      </w:r>
      <w:r w:rsidRPr="00097689">
        <w:rPr>
          <w:rFonts w:eastAsia="Batang"/>
        </w:rPr>
        <w:t xml:space="preserve"> </w:t>
      </w:r>
      <w:r w:rsidRPr="00097689">
        <w:rPr>
          <w:lang w:eastAsia="zh-CN"/>
        </w:rPr>
        <w:t>recording. If the message</w:t>
      </w:r>
      <w:r w:rsidRPr="00097689">
        <w:rPr>
          <w:rFonts w:eastAsia="Batang"/>
        </w:rPr>
        <w:t xml:space="preserve"> </w:t>
      </w:r>
      <w:r w:rsidRPr="00097689">
        <w:rPr>
          <w:lang w:eastAsia="zh-CN"/>
        </w:rPr>
        <w:t>recording termination is added, the MRFC shall request the MRFP to subtract it.</w:t>
      </w:r>
    </w:p>
    <w:p w:rsidR="0098697A" w:rsidRPr="00097689" w:rsidRDefault="0098697A" w:rsidP="0098697A">
      <w:pPr>
        <w:pStyle w:val="Heading4"/>
        <w:rPr>
          <w:rFonts w:eastAsia="Batang"/>
        </w:rPr>
      </w:pPr>
      <w:bookmarkStart w:id="300" w:name="_Toc485587504"/>
      <w:bookmarkStart w:id="301" w:name="_Toc57882515"/>
      <w:r w:rsidRPr="00097689">
        <w:rPr>
          <w:rFonts w:eastAsia="Batang"/>
        </w:rPr>
        <w:t>6.2.8.</w:t>
      </w:r>
      <w:r w:rsidRPr="00097689">
        <w:rPr>
          <w:lang w:eastAsia="zh-CN"/>
        </w:rPr>
        <w:t>9</w:t>
      </w:r>
      <w:r w:rsidRPr="00097689">
        <w:rPr>
          <w:rFonts w:eastAsia="Batang"/>
        </w:rPr>
        <w:tab/>
      </w:r>
      <w:r w:rsidRPr="00097689">
        <w:rPr>
          <w:lang w:eastAsia="zh-CN"/>
        </w:rPr>
        <w:t>Message</w:t>
      </w:r>
      <w:r w:rsidRPr="00097689">
        <w:rPr>
          <w:rFonts w:eastAsia="Batang"/>
        </w:rPr>
        <w:t xml:space="preserve"> record Completed</w:t>
      </w:r>
      <w:bookmarkEnd w:id="300"/>
      <w:bookmarkEnd w:id="301"/>
    </w:p>
    <w:p w:rsidR="0098697A" w:rsidRPr="00097689" w:rsidRDefault="0098697A" w:rsidP="0098697A">
      <w:pPr>
        <w:rPr>
          <w:lang w:eastAsia="zh-CN"/>
        </w:rPr>
      </w:pPr>
      <w:r w:rsidRPr="00097689">
        <w:rPr>
          <w:lang w:eastAsia="zh-CN"/>
        </w:rPr>
        <w:t>When a message</w:t>
      </w:r>
      <w:r w:rsidRPr="00097689">
        <w:rPr>
          <w:rFonts w:eastAsia="Batang"/>
        </w:rPr>
        <w:t xml:space="preserve"> </w:t>
      </w:r>
      <w:r w:rsidRPr="00097689">
        <w:rPr>
          <w:lang w:eastAsia="zh-CN"/>
        </w:rPr>
        <w:t>recording is completed, if the message</w:t>
      </w:r>
      <w:r w:rsidRPr="00097689">
        <w:rPr>
          <w:rFonts w:eastAsia="Batang"/>
        </w:rPr>
        <w:t xml:space="preserve"> </w:t>
      </w:r>
      <w:r w:rsidRPr="00097689">
        <w:rPr>
          <w:lang w:eastAsia="zh-CN"/>
        </w:rPr>
        <w:t>recording is successful, the MRFP shall save the recorded content to the specified URI. If the message</w:t>
      </w:r>
      <w:r w:rsidRPr="00097689">
        <w:rPr>
          <w:rFonts w:eastAsia="Batang"/>
        </w:rPr>
        <w:t xml:space="preserve"> </w:t>
      </w:r>
      <w:r w:rsidRPr="00097689">
        <w:rPr>
          <w:lang w:eastAsia="zh-CN"/>
        </w:rPr>
        <w:t>recording is not successful, the MRFP shall discard the recorded content. If the MRFC has requested the MRFP to notify the message</w:t>
      </w:r>
      <w:r w:rsidRPr="00097689">
        <w:rPr>
          <w:rFonts w:eastAsia="Batang"/>
        </w:rPr>
        <w:t xml:space="preserve"> </w:t>
      </w:r>
      <w:r w:rsidRPr="00097689">
        <w:rPr>
          <w:lang w:eastAsia="zh-CN"/>
        </w:rPr>
        <w:t>recording completion, the MRFP shall notify the message</w:t>
      </w:r>
      <w:r w:rsidRPr="00097689">
        <w:rPr>
          <w:rFonts w:eastAsia="Batang"/>
        </w:rPr>
        <w:t xml:space="preserve"> </w:t>
      </w:r>
      <w:r w:rsidRPr="00097689">
        <w:rPr>
          <w:lang w:eastAsia="zh-CN"/>
        </w:rPr>
        <w:t>recording completion event to the MRFC. The cause of the message</w:t>
      </w:r>
      <w:r w:rsidRPr="00097689">
        <w:rPr>
          <w:rFonts w:eastAsia="Batang"/>
        </w:rPr>
        <w:t xml:space="preserve"> </w:t>
      </w:r>
      <w:r w:rsidRPr="00097689">
        <w:rPr>
          <w:lang w:eastAsia="zh-CN"/>
        </w:rPr>
        <w:t>recording completion may be that the maximum record time has elapsed, or the message</w:t>
      </w:r>
      <w:r w:rsidRPr="00097689">
        <w:rPr>
          <w:rFonts w:eastAsia="Batang"/>
        </w:rPr>
        <w:t xml:space="preserve"> </w:t>
      </w:r>
      <w:r w:rsidRPr="00097689">
        <w:rPr>
          <w:lang w:eastAsia="zh-CN"/>
        </w:rPr>
        <w:t>recording is not successful. Then the MRFC may indicate to the AS that the message</w:t>
      </w:r>
      <w:r w:rsidRPr="00097689">
        <w:rPr>
          <w:rFonts w:eastAsia="Batang"/>
        </w:rPr>
        <w:t xml:space="preserve"> </w:t>
      </w:r>
      <w:r w:rsidRPr="00097689">
        <w:rPr>
          <w:lang w:eastAsia="zh-CN"/>
        </w:rPr>
        <w:t>record has been stopped.</w:t>
      </w:r>
    </w:p>
    <w:p w:rsidR="0098697A" w:rsidRPr="00097689" w:rsidRDefault="0098697A" w:rsidP="0098697A">
      <w:pPr>
        <w:pStyle w:val="Heading4"/>
        <w:rPr>
          <w:rFonts w:eastAsia="Batang"/>
        </w:rPr>
      </w:pPr>
      <w:bookmarkStart w:id="302" w:name="_Toc485587505"/>
      <w:bookmarkStart w:id="303" w:name="_Toc57882516"/>
      <w:r w:rsidRPr="00097689">
        <w:rPr>
          <w:rFonts w:eastAsia="Batang"/>
        </w:rPr>
        <w:t>6.2.8.</w:t>
      </w:r>
      <w:r w:rsidRPr="00097689">
        <w:rPr>
          <w:lang w:eastAsia="zh-CN"/>
        </w:rPr>
        <w:t>10</w:t>
      </w:r>
      <w:r w:rsidRPr="00097689">
        <w:rPr>
          <w:rFonts w:eastAsia="Batang"/>
        </w:rPr>
        <w:tab/>
        <w:t>Message sequence chart</w:t>
      </w:r>
      <w:bookmarkEnd w:id="302"/>
      <w:bookmarkEnd w:id="303"/>
    </w:p>
    <w:p w:rsidR="0098697A" w:rsidRPr="00097689" w:rsidRDefault="0098697A" w:rsidP="0098697A">
      <w:pPr>
        <w:rPr>
          <w:lang w:eastAsia="zh-CN"/>
        </w:rPr>
      </w:pPr>
      <w:r w:rsidRPr="00097689">
        <w:rPr>
          <w:lang w:eastAsia="zh-CN"/>
        </w:rPr>
        <w:t>Figure 6.2.8.10.1 shows the message sequence chart example for message</w:t>
      </w:r>
      <w:r w:rsidRPr="00097689">
        <w:rPr>
          <w:rFonts w:eastAsia="Batang"/>
        </w:rPr>
        <w:t xml:space="preserve"> </w:t>
      </w:r>
      <w:r w:rsidRPr="00097689">
        <w:rPr>
          <w:lang w:eastAsia="zh-CN"/>
        </w:rPr>
        <w:t xml:space="preserve">record. </w:t>
      </w:r>
    </w:p>
    <w:p w:rsidR="0098697A" w:rsidRPr="00097689" w:rsidRDefault="0098697A" w:rsidP="0098697A">
      <w:pPr>
        <w:pStyle w:val="TH"/>
      </w:pPr>
      <w:r w:rsidRPr="00097689">
        <w:object w:dxaOrig="9596" w:dyaOrig="7108">
          <v:shape id="_x0000_i1078" type="#_x0000_t75" style="width:479.45pt;height:355.1pt" o:ole="">
            <v:imagedata r:id="rId73" o:title=""/>
          </v:shape>
          <o:OLEObject Type="Embed" ProgID="Visio.Drawing.11" ShapeID="_x0000_i1078" DrawAspect="Content" ObjectID="_1668495852" r:id="rId74"/>
        </w:object>
      </w:r>
    </w:p>
    <w:p w:rsidR="0098697A" w:rsidRPr="00097689" w:rsidRDefault="0098697A" w:rsidP="0098697A">
      <w:pPr>
        <w:pStyle w:val="TF"/>
      </w:pPr>
      <w:r w:rsidRPr="00097689">
        <w:t>Figure 6.2.</w:t>
      </w:r>
      <w:r w:rsidRPr="00097689">
        <w:rPr>
          <w:lang w:eastAsia="zh-CN"/>
        </w:rPr>
        <w:t>8</w:t>
      </w:r>
      <w:r w:rsidRPr="00097689">
        <w:t>.</w:t>
      </w:r>
      <w:r w:rsidRPr="00097689">
        <w:rPr>
          <w:lang w:eastAsia="zh-CN"/>
        </w:rPr>
        <w:t>10.1</w:t>
      </w:r>
      <w:r w:rsidRPr="00097689">
        <w:t xml:space="preserve"> </w:t>
      </w:r>
      <w:r w:rsidRPr="00097689">
        <w:rPr>
          <w:lang w:eastAsia="zh-CN"/>
        </w:rPr>
        <w:t>Message</w:t>
      </w:r>
      <w:r w:rsidRPr="00097689">
        <w:rPr>
          <w:rFonts w:eastAsia="Batang"/>
        </w:rPr>
        <w:t xml:space="preserve"> </w:t>
      </w:r>
      <w:r w:rsidRPr="00097689">
        <w:rPr>
          <w:lang w:eastAsia="zh-CN"/>
        </w:rPr>
        <w:t>record</w:t>
      </w:r>
      <w:r w:rsidRPr="00097689">
        <w:t xml:space="preserve"> (message sequence chart)</w:t>
      </w:r>
    </w:p>
    <w:p w:rsidR="0098697A" w:rsidRPr="00097689" w:rsidRDefault="0098697A" w:rsidP="0098697A">
      <w:pPr>
        <w:pStyle w:val="Heading3"/>
        <w:rPr>
          <w:lang w:eastAsia="zh-CN"/>
        </w:rPr>
      </w:pPr>
      <w:bookmarkStart w:id="304" w:name="_Toc485587506"/>
      <w:bookmarkStart w:id="305" w:name="_Toc57882517"/>
      <w:smartTag w:uri="urn:schemas-microsoft-com:office:smarttags" w:element="chsdate">
        <w:smartTagPr>
          <w:attr w:name="IsROCDate" w:val="False"/>
          <w:attr w:name="IsLunarDate" w:val="False"/>
          <w:attr w:name="Day" w:val="30"/>
          <w:attr w:name="Month" w:val="12"/>
          <w:attr w:name="Year" w:val="1899"/>
        </w:smartTagPr>
        <w:r w:rsidRPr="00097689">
          <w:lastRenderedPageBreak/>
          <w:t>6.2.</w:t>
        </w:r>
        <w:r w:rsidRPr="00097689">
          <w:rPr>
            <w:lang w:eastAsia="zh-CN"/>
          </w:rPr>
          <w:t>9</w:t>
        </w:r>
        <w:r w:rsidRPr="00097689">
          <w:rPr>
            <w:lang w:eastAsia="zh-CN"/>
          </w:rPr>
          <w:tab/>
          <w:t>A</w:t>
        </w:r>
      </w:smartTag>
      <w:r w:rsidRPr="00097689">
        <w:rPr>
          <w:lang w:eastAsia="zh-CN"/>
        </w:rPr>
        <w:t>udio Conference Procedure</w:t>
      </w:r>
      <w:bookmarkEnd w:id="304"/>
      <w:bookmarkEnd w:id="305"/>
    </w:p>
    <w:p w:rsidR="0098697A" w:rsidRPr="00097689" w:rsidRDefault="0098697A" w:rsidP="0098697A">
      <w:pPr>
        <w:pStyle w:val="Heading4"/>
        <w:rPr>
          <w:rFonts w:eastAsia="Batang"/>
        </w:rPr>
      </w:pPr>
      <w:bookmarkStart w:id="306" w:name="_Toc485587507"/>
      <w:bookmarkStart w:id="307" w:name="_Toc57882518"/>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6.2.9</w:t>
        </w:r>
      </w:smartTag>
      <w:r w:rsidRPr="00097689">
        <w:rPr>
          <w:rFonts w:eastAsia="Batang"/>
        </w:rPr>
        <w:t>.1</w:t>
      </w:r>
      <w:r w:rsidRPr="00097689">
        <w:rPr>
          <w:rFonts w:eastAsia="Batang"/>
        </w:rPr>
        <w:tab/>
        <w:t>Context Model</w:t>
      </w:r>
      <w:bookmarkEnd w:id="306"/>
      <w:bookmarkEnd w:id="307"/>
    </w:p>
    <w:p w:rsidR="0098697A" w:rsidRPr="00097689" w:rsidRDefault="0098697A" w:rsidP="0098697A">
      <w:pPr>
        <w:rPr>
          <w:lang w:eastAsia="zh-CN"/>
        </w:rPr>
      </w:pPr>
      <w:r w:rsidRPr="00097689">
        <w:rPr>
          <w:lang w:eastAsia="zh-CN"/>
        </w:rPr>
        <w:t>A conference consists of one context with terminations representing each user. The MRFP shall consider the context to represent an ad-hoc conference when three or more terminations have been through-connected.</w:t>
      </w:r>
    </w:p>
    <w:p w:rsidR="0098697A" w:rsidRPr="00097689" w:rsidRDefault="0098697A" w:rsidP="0098697A">
      <w:pPr>
        <w:pStyle w:val="Heading4"/>
        <w:rPr>
          <w:rFonts w:eastAsia="Batang"/>
        </w:rPr>
      </w:pPr>
      <w:bookmarkStart w:id="308" w:name="_Toc485587508"/>
      <w:bookmarkStart w:id="309" w:name="_Toc57882519"/>
      <w:smartTag w:uri="urn:schemas-microsoft-com:office:smarttags" w:element="chsdate">
        <w:smartTagPr>
          <w:attr w:name="IsROCDate" w:val="False"/>
          <w:attr w:name="IsLunarDate" w:val="False"/>
          <w:attr w:name="Day" w:val="30"/>
          <w:attr w:name="Month" w:val="12"/>
          <w:attr w:name="Year" w:val="1899"/>
        </w:smartTagPr>
        <w:r w:rsidRPr="00097689">
          <w:rPr>
            <w:rFonts w:eastAsia="Batang"/>
          </w:rPr>
          <w:t>6.2.9</w:t>
        </w:r>
      </w:smartTag>
      <w:r w:rsidRPr="00097689">
        <w:rPr>
          <w:rFonts w:eastAsia="Batang"/>
        </w:rPr>
        <w:t>.2</w:t>
      </w:r>
      <w:r w:rsidRPr="00097689">
        <w:rPr>
          <w:rFonts w:eastAsia="Batang"/>
        </w:rPr>
        <w:tab/>
        <w:t>Ad-hoc Conferences</w:t>
      </w:r>
      <w:bookmarkEnd w:id="308"/>
      <w:bookmarkEnd w:id="309"/>
    </w:p>
    <w:p w:rsidR="0098697A" w:rsidRPr="00097689" w:rsidRDefault="0098697A" w:rsidP="0098697A">
      <w:pPr>
        <w:pStyle w:val="Heading5"/>
      </w:pPr>
      <w:bookmarkStart w:id="310" w:name="_Toc485587509"/>
      <w:bookmarkStart w:id="311" w:name="_Toc57882520"/>
      <w:smartTag w:uri="urn:schemas-microsoft-com:office:smarttags" w:element="chsdate">
        <w:smartTagPr>
          <w:attr w:name="IsROCDate" w:val="False"/>
          <w:attr w:name="IsLunarDate" w:val="False"/>
          <w:attr w:name="Day" w:val="30"/>
          <w:attr w:name="Month" w:val="12"/>
          <w:attr w:name="Year" w:val="1899"/>
        </w:smartTagPr>
        <w:r w:rsidRPr="00097689">
          <w:t>6.2.9</w:t>
        </w:r>
      </w:smartTag>
      <w:r w:rsidRPr="00097689">
        <w:t>.2.1</w:t>
      </w:r>
      <w:r w:rsidRPr="00097689">
        <w:tab/>
        <w:t>General</w:t>
      </w:r>
      <w:bookmarkEnd w:id="310"/>
      <w:bookmarkEnd w:id="311"/>
    </w:p>
    <w:p w:rsidR="0098697A" w:rsidRPr="00097689" w:rsidRDefault="0098697A" w:rsidP="0098697A">
      <w:pPr>
        <w:rPr>
          <w:lang w:eastAsia="zh-CN"/>
        </w:rPr>
      </w:pPr>
      <w:r w:rsidRPr="00097689">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98697A" w:rsidRPr="00097689" w:rsidRDefault="0098697A" w:rsidP="0098697A">
      <w:pPr>
        <w:pStyle w:val="Heading5"/>
        <w:rPr>
          <w:lang w:eastAsia="zh-CN"/>
        </w:rPr>
      </w:pPr>
      <w:bookmarkStart w:id="312" w:name="_Toc485587510"/>
      <w:bookmarkStart w:id="313" w:name="_Toc57882521"/>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.2.2</w:t>
      </w:r>
      <w:r w:rsidRPr="00097689">
        <w:rPr>
          <w:lang w:eastAsia="zh-CN"/>
        </w:rPr>
        <w:tab/>
        <w:t>Create Ad-hoc Audio Conference Procedure</w:t>
      </w:r>
      <w:bookmarkEnd w:id="312"/>
      <w:bookmarkEnd w:id="313"/>
    </w:p>
    <w:p w:rsidR="0098697A" w:rsidRPr="00097689" w:rsidRDefault="0098697A" w:rsidP="0098697A">
      <w:pPr>
        <w:rPr>
          <w:lang w:eastAsia="zh-CN"/>
        </w:rPr>
      </w:pPr>
      <w:r w:rsidRPr="00097689">
        <w:rPr>
          <w:lang w:eastAsia="zh-CN"/>
        </w:rPr>
        <w:t xml:space="preserve">The MRFC receives a trigger to create an ad-hoc conference. The MRFC then initiates the "Reserve and Configure IMS Resources" procedure as specified in </w:t>
      </w:r>
      <w:r w:rsidR="00097689">
        <w:rPr>
          <w:lang w:eastAsia="zh-CN"/>
        </w:rPr>
        <w:t>clause</w:t>
      </w:r>
      <w:r w:rsidRPr="00097689">
        <w:rPr>
          <w:lang w:eastAsia="zh-CN"/>
        </w:rPr>
        <w:t xml:space="preserve"> 8.20.</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Requests a new context and a new bearer termination including the Remote Connection Address.</w:t>
      </w:r>
    </w:p>
    <w:p w:rsidR="0098697A" w:rsidRPr="00097689" w:rsidRDefault="0098697A" w:rsidP="0098697A">
      <w:pPr>
        <w:rPr>
          <w:lang w:eastAsia="zh-CN"/>
        </w:rPr>
      </w:pPr>
      <w:r w:rsidRPr="00097689">
        <w:rPr>
          <w:lang w:eastAsia="zh-CN"/>
        </w:rPr>
        <w:t>The MRFP:</w:t>
      </w:r>
    </w:p>
    <w:p w:rsidR="0098697A" w:rsidRPr="00097689" w:rsidRDefault="0098697A" w:rsidP="0098697A">
      <w:pPr>
        <w:pStyle w:val="B10"/>
        <w:rPr>
          <w:lang w:eastAsia="zh-CN"/>
        </w:rPr>
      </w:pPr>
      <w:r w:rsidRPr="00097689">
        <w:rPr>
          <w:lang w:eastAsia="zh-CN"/>
        </w:rPr>
        <w:t>Creates a new context</w:t>
      </w:r>
    </w:p>
    <w:p w:rsidR="0098697A" w:rsidRPr="00097689" w:rsidRDefault="0098697A" w:rsidP="0098697A">
      <w:pPr>
        <w:pStyle w:val="B10"/>
        <w:rPr>
          <w:lang w:eastAsia="zh-CN"/>
        </w:rPr>
      </w:pPr>
      <w:r w:rsidRPr="00097689">
        <w:rPr>
          <w:lang w:eastAsia="zh-CN"/>
        </w:rPr>
        <w:t>Adds a new termination to the context and returns the Local Connection Address.</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 xml:space="preserve">Notifies the new user about </w:t>
      </w:r>
      <w:r w:rsidRPr="00097689">
        <w:t>the</w:t>
      </w:r>
      <w:r w:rsidRPr="00097689">
        <w:rPr>
          <w:lang w:eastAsia="zh-CN"/>
        </w:rPr>
        <w:t xml:space="preserve"> Local Connection Address.</w:t>
      </w:r>
    </w:p>
    <w:p w:rsidR="0098697A" w:rsidRPr="00097689" w:rsidRDefault="0098697A" w:rsidP="0098697A">
      <w:pPr>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creating conference procedure.</w:t>
      </w:r>
    </w:p>
    <w:p w:rsidR="0098697A" w:rsidRPr="00097689" w:rsidRDefault="0098697A" w:rsidP="0098697A">
      <w:pPr>
        <w:pStyle w:val="TH"/>
      </w:pPr>
      <w:r w:rsidRPr="00097689">
        <w:rPr>
          <w:sz w:val="26"/>
          <w:szCs w:val="18"/>
          <w:lang w:eastAsia="zh-CN"/>
        </w:rPr>
        <w:object w:dxaOrig="7180" w:dyaOrig="5380">
          <v:shape id="_x0000_i1079" type="#_x0000_t75" style="width:359.2pt;height:269.2pt" o:ole="">
            <v:imagedata r:id="rId75" o:title=""/>
          </v:shape>
          <o:OLEObject Type="Embed" ProgID="PowerPoint.Slide.8" ShapeID="_x0000_i1079" DrawAspect="Content" ObjectID="_1668495853" r:id="rId76"/>
        </w:object>
      </w:r>
    </w:p>
    <w:p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.1 Create Ad-hoc conference</w:t>
      </w:r>
    </w:p>
    <w:p w:rsidR="0098697A" w:rsidRPr="00097689" w:rsidRDefault="0098697A" w:rsidP="0098697A">
      <w:pPr>
        <w:pStyle w:val="Heading5"/>
        <w:rPr>
          <w:lang w:eastAsia="zh-CN"/>
        </w:rPr>
      </w:pPr>
      <w:bookmarkStart w:id="314" w:name="_Toc485587511"/>
      <w:bookmarkStart w:id="315" w:name="_Toc57882522"/>
      <w:smartTag w:uri="urn:schemas-microsoft-com:office:smarttags" w:element="chsdate">
        <w:smartTagPr>
          <w:attr w:name="IsROCDate" w:val="False"/>
          <w:attr w:name="IsLunarDate" w:val="False"/>
          <w:attr w:name="Day" w:val="30"/>
          <w:attr w:name="Month" w:val="12"/>
          <w:attr w:name="Year" w:val="1899"/>
        </w:smartTagPr>
        <w:r w:rsidRPr="00097689">
          <w:rPr>
            <w:lang w:eastAsia="zh-CN"/>
          </w:rPr>
          <w:lastRenderedPageBreak/>
          <w:t>6.2.9</w:t>
        </w:r>
      </w:smartTag>
      <w:r w:rsidRPr="00097689">
        <w:rPr>
          <w:lang w:eastAsia="zh-CN"/>
        </w:rPr>
        <w:t>.2.3</w:t>
      </w:r>
      <w:r w:rsidRPr="00097689">
        <w:rPr>
          <w:lang w:eastAsia="zh-CN"/>
        </w:rPr>
        <w:tab/>
        <w:t>Closure of Audio Conference Procedure</w:t>
      </w:r>
      <w:bookmarkEnd w:id="314"/>
      <w:bookmarkEnd w:id="315"/>
    </w:p>
    <w:p w:rsidR="0098697A" w:rsidRPr="00097689" w:rsidRDefault="0098697A" w:rsidP="0098697A">
      <w:pPr>
        <w:rPr>
          <w:lang w:eastAsia="zh-CN"/>
        </w:rPr>
      </w:pPr>
      <w:r w:rsidRPr="00097689">
        <w:rPr>
          <w:lang w:eastAsia="zh-CN"/>
        </w:rPr>
        <w:t>The MRFP will in accordance with the general rules of H.248.1 delete the context when the last termination has been subtracted from the context.</w:t>
      </w:r>
    </w:p>
    <w:p w:rsidR="0098697A" w:rsidRPr="00097689" w:rsidRDefault="0098697A" w:rsidP="0098697A">
      <w:pPr>
        <w:pStyle w:val="Heading5"/>
        <w:rPr>
          <w:lang w:eastAsia="zh-CN"/>
        </w:rPr>
      </w:pPr>
      <w:bookmarkStart w:id="316" w:name="_Toc485587512"/>
      <w:bookmarkStart w:id="317" w:name="_Toc57882523"/>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.2.4</w:t>
      </w:r>
      <w:r w:rsidRPr="00097689">
        <w:rPr>
          <w:lang w:eastAsia="zh-CN"/>
        </w:rPr>
        <w:tab/>
        <w:t>Add Subsequent User to Conference; Dial-out</w:t>
      </w:r>
      <w:bookmarkEnd w:id="316"/>
      <w:bookmarkEnd w:id="317"/>
    </w:p>
    <w:p w:rsidR="0098697A" w:rsidRPr="00097689" w:rsidRDefault="0098697A" w:rsidP="0098697A">
      <w:pPr>
        <w:rPr>
          <w:lang w:eastAsia="zh-CN"/>
        </w:rPr>
      </w:pPr>
      <w:r w:rsidRPr="00097689">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097689">
        <w:t xml:space="preserve">"Reserve IMS Resources" procedure </w:t>
      </w:r>
      <w:r w:rsidRPr="00097689">
        <w:rPr>
          <w:lang w:eastAsia="zh-CN"/>
        </w:rPr>
        <w:t xml:space="preserve">as </w:t>
      </w:r>
      <w:r w:rsidRPr="00097689">
        <w:t xml:space="preserve">specified in </w:t>
      </w:r>
      <w:r w:rsidR="00097689">
        <w:rPr>
          <w:lang w:eastAsia="zh-CN"/>
        </w:rPr>
        <w:t>clause</w:t>
      </w:r>
      <w:r w:rsidRPr="00097689">
        <w:t xml:space="preserve"> 8.21.</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Requests a bearer termination to be added to the existing context.</w:t>
      </w:r>
    </w:p>
    <w:p w:rsidR="0098697A" w:rsidRPr="00097689" w:rsidRDefault="0098697A" w:rsidP="0098697A">
      <w:pPr>
        <w:rPr>
          <w:lang w:eastAsia="zh-CN"/>
        </w:rPr>
      </w:pPr>
      <w:r w:rsidRPr="00097689">
        <w:rPr>
          <w:lang w:eastAsia="zh-CN"/>
        </w:rPr>
        <w:t>The MRFP:</w:t>
      </w:r>
    </w:p>
    <w:p w:rsidR="0098697A" w:rsidRPr="00097689" w:rsidRDefault="0098697A" w:rsidP="0098697A">
      <w:pPr>
        <w:pStyle w:val="B10"/>
        <w:rPr>
          <w:lang w:eastAsia="zh-CN"/>
        </w:rPr>
      </w:pPr>
      <w:r w:rsidRPr="00097689">
        <w:rPr>
          <w:lang w:eastAsia="zh-CN"/>
        </w:rPr>
        <w:t>Adds a bearer termination to the existing context and notifies the MRFC about its reserved resources and connection address.</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Sends a notification to the new user about the MRFP</w:t>
      </w:r>
      <w:r w:rsidR="00097689">
        <w:rPr>
          <w:lang w:eastAsia="zh-CN"/>
        </w:rPr>
        <w:t>'</w:t>
      </w:r>
      <w:r w:rsidRPr="00097689">
        <w:rPr>
          <w:lang w:eastAsia="zh-CN"/>
        </w:rPr>
        <w:t>s resources and connection address.</w:t>
      </w:r>
    </w:p>
    <w:p w:rsidR="0098697A" w:rsidRPr="00097689" w:rsidRDefault="0098697A" w:rsidP="0098697A">
      <w:r w:rsidRPr="00097689">
        <w:t>The MRFC will then receive a trigger containing the new user</w:t>
      </w:r>
      <w:r w:rsidR="00097689">
        <w:t>'</w:t>
      </w:r>
      <w:r w:rsidRPr="00097689">
        <w:t xml:space="preserve">s address and resources. The MRFC initiates the "Configure IMS resources" procedure as specified in </w:t>
      </w:r>
      <w:r w:rsidR="00097689">
        <w:t>clause</w:t>
      </w:r>
      <w:r w:rsidRPr="00097689">
        <w:t xml:space="preserve"> 8.22.</w:t>
      </w:r>
    </w:p>
    <w:p w:rsidR="0098697A" w:rsidRPr="00097689" w:rsidRDefault="0098697A" w:rsidP="0098697A">
      <w:r w:rsidRPr="00097689">
        <w:t>The MRFC:</w:t>
      </w:r>
    </w:p>
    <w:p w:rsidR="0098697A" w:rsidRPr="00097689" w:rsidRDefault="0098697A" w:rsidP="0098697A">
      <w:pPr>
        <w:pStyle w:val="B10"/>
      </w:pPr>
      <w:r w:rsidRPr="00097689">
        <w:rPr>
          <w:lang w:eastAsia="zh-CN"/>
        </w:rPr>
        <w:t>R</w:t>
      </w:r>
      <w:r w:rsidRPr="00097689">
        <w:t>equests that remote address and resources be configured to the termination</w:t>
      </w:r>
    </w:p>
    <w:p w:rsidR="0098697A" w:rsidRPr="00097689" w:rsidRDefault="0098697A" w:rsidP="0098697A">
      <w:r w:rsidRPr="00097689">
        <w:t>The MRFP:</w:t>
      </w:r>
    </w:p>
    <w:p w:rsidR="0098697A" w:rsidRPr="00097689" w:rsidRDefault="0098697A" w:rsidP="0098697A">
      <w:pPr>
        <w:pStyle w:val="B10"/>
      </w:pPr>
      <w:r w:rsidRPr="00097689">
        <w:rPr>
          <w:lang w:eastAsia="zh-CN"/>
        </w:rPr>
        <w:t>M</w:t>
      </w:r>
      <w:r w:rsidRPr="00097689">
        <w:t>odifies the termination using the received data and confirms the action</w:t>
      </w:r>
    </w:p>
    <w:p w:rsidR="0098697A" w:rsidRPr="00097689" w:rsidRDefault="0098697A" w:rsidP="0098697A">
      <w:r w:rsidRPr="00097689">
        <w:t>The MRFC:</w:t>
      </w:r>
    </w:p>
    <w:p w:rsidR="0098697A" w:rsidRPr="00097689" w:rsidRDefault="0098697A" w:rsidP="0098697A">
      <w:pPr>
        <w:pStyle w:val="B10"/>
      </w:pPr>
      <w:r w:rsidRPr="00097689">
        <w:t>Notifies the new participant about the result</w:t>
      </w:r>
    </w:p>
    <w:p w:rsidR="0098697A" w:rsidRPr="00097689" w:rsidRDefault="0098697A" w:rsidP="0098697A">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.2</w:t>
      </w:r>
      <w:r w:rsidRPr="00097689">
        <w:t xml:space="preserve"> shows the message sequence chart</w:t>
      </w:r>
      <w:r w:rsidRPr="00097689">
        <w:rPr>
          <w:lang w:eastAsia="zh-CN"/>
        </w:rPr>
        <w:t xml:space="preserve"> example</w:t>
      </w:r>
      <w:r w:rsidRPr="00097689">
        <w:t xml:space="preserve"> for </w:t>
      </w:r>
      <w:r w:rsidRPr="00097689">
        <w:rPr>
          <w:lang w:eastAsia="zh-CN"/>
        </w:rPr>
        <w:t>dial-out procedure.</w:t>
      </w:r>
    </w:p>
    <w:p w:rsidR="0098697A" w:rsidRPr="00097689" w:rsidRDefault="0098697A" w:rsidP="0098697A">
      <w:pPr>
        <w:pStyle w:val="TH"/>
      </w:pPr>
      <w:r w:rsidRPr="00097689">
        <w:rPr>
          <w:lang w:eastAsia="zh-CN"/>
        </w:rPr>
        <w:object w:dxaOrig="7180" w:dyaOrig="5380">
          <v:shape id="_x0000_i1080" type="#_x0000_t75" style="width:359.2pt;height:269.2pt" o:ole="">
            <v:imagedata r:id="rId77" o:title=""/>
          </v:shape>
          <o:OLEObject Type="Embed" ProgID="PowerPoint.Slide.8" ShapeID="_x0000_i1080" DrawAspect="Content" ObjectID="_1668495854" r:id="rId78"/>
        </w:object>
      </w:r>
    </w:p>
    <w:p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.2 Procedure to add user in Dial-out scenario</w:t>
      </w:r>
    </w:p>
    <w:p w:rsidR="0098697A" w:rsidRPr="00097689" w:rsidRDefault="0098697A" w:rsidP="0098697A">
      <w:pPr>
        <w:pStyle w:val="Heading5"/>
        <w:rPr>
          <w:lang w:eastAsia="zh-CN"/>
        </w:rPr>
      </w:pPr>
      <w:bookmarkStart w:id="318" w:name="_Toc485587513"/>
      <w:bookmarkStart w:id="319" w:name="_Toc57882524"/>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.2.5</w:t>
      </w:r>
      <w:r w:rsidRPr="00097689">
        <w:rPr>
          <w:lang w:eastAsia="zh-CN"/>
        </w:rPr>
        <w:tab/>
        <w:t>Add subsequent user to conference; Dial-in</w:t>
      </w:r>
      <w:bookmarkEnd w:id="318"/>
      <w:bookmarkEnd w:id="319"/>
    </w:p>
    <w:p w:rsidR="0098697A" w:rsidRPr="00097689" w:rsidRDefault="0098697A" w:rsidP="0098697A">
      <w:pPr>
        <w:rPr>
          <w:lang w:eastAsia="zh-CN"/>
        </w:rPr>
      </w:pPr>
      <w:r w:rsidRPr="00097689">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097689">
        <w:rPr>
          <w:lang w:eastAsia="zh-CN"/>
        </w:rPr>
        <w:t>clause</w:t>
      </w:r>
      <w:r w:rsidRPr="00097689">
        <w:rPr>
          <w:lang w:eastAsia="zh-CN"/>
        </w:rPr>
        <w:t xml:space="preserve"> 8.20.</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Requests a new bearer termination, including the Remote Connection Address, to be added to the existing context.</w:t>
      </w:r>
    </w:p>
    <w:p w:rsidR="0098697A" w:rsidRPr="00097689" w:rsidRDefault="0098697A" w:rsidP="0098697A">
      <w:pPr>
        <w:rPr>
          <w:lang w:eastAsia="zh-CN"/>
        </w:rPr>
      </w:pPr>
      <w:r w:rsidRPr="00097689">
        <w:rPr>
          <w:lang w:eastAsia="zh-CN"/>
        </w:rPr>
        <w:t>The MRFP:</w:t>
      </w:r>
    </w:p>
    <w:p w:rsidR="0098697A" w:rsidRPr="00097689" w:rsidRDefault="0098697A" w:rsidP="0098697A">
      <w:pPr>
        <w:pStyle w:val="B10"/>
        <w:rPr>
          <w:lang w:eastAsia="zh-CN"/>
        </w:rPr>
      </w:pPr>
      <w:r w:rsidRPr="00097689">
        <w:rPr>
          <w:lang w:eastAsia="zh-CN"/>
        </w:rPr>
        <w:t>Adds a new termination to the existing context and returns the Local Connection Address.</w:t>
      </w:r>
    </w:p>
    <w:p w:rsidR="0098697A" w:rsidRPr="00097689" w:rsidRDefault="0098697A" w:rsidP="0098697A">
      <w:pPr>
        <w:rPr>
          <w:lang w:eastAsia="zh-CN"/>
        </w:rPr>
      </w:pPr>
      <w:r w:rsidRPr="00097689">
        <w:rPr>
          <w:lang w:eastAsia="zh-CN"/>
        </w:rPr>
        <w:t>The MRFC notifies the new user about the Local Connection Address.</w:t>
      </w:r>
    </w:p>
    <w:p w:rsidR="0098697A" w:rsidRPr="00097689" w:rsidRDefault="0098697A" w:rsidP="0098697A">
      <w:pPr>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.3</w:t>
      </w:r>
      <w:r w:rsidRPr="00097689">
        <w:t xml:space="preserve"> shows the message sequence chart</w:t>
      </w:r>
      <w:r w:rsidRPr="00097689">
        <w:rPr>
          <w:lang w:eastAsia="zh-CN"/>
        </w:rPr>
        <w:t xml:space="preserve"> example</w:t>
      </w:r>
      <w:r w:rsidRPr="00097689">
        <w:t xml:space="preserve"> for </w:t>
      </w:r>
      <w:r w:rsidRPr="00097689">
        <w:rPr>
          <w:lang w:eastAsia="zh-CN"/>
        </w:rPr>
        <w:t>dial-in procedure.</w:t>
      </w:r>
    </w:p>
    <w:p w:rsidR="0098697A" w:rsidRPr="00097689" w:rsidRDefault="0098697A" w:rsidP="0098697A">
      <w:pPr>
        <w:pStyle w:val="TH"/>
      </w:pPr>
      <w:r w:rsidRPr="00097689">
        <w:rPr>
          <w:lang w:eastAsia="zh-CN"/>
        </w:rPr>
        <w:object w:dxaOrig="7180" w:dyaOrig="5380">
          <v:shape id="_x0000_i1081" type="#_x0000_t75" style="width:359.2pt;height:269.2pt" o:ole="">
            <v:imagedata r:id="rId79" o:title=""/>
          </v:shape>
          <o:OLEObject Type="Embed" ProgID="PowerPoint.Slide.8" ShapeID="_x0000_i1081" DrawAspect="Content" ObjectID="_1668495855" r:id="rId80"/>
        </w:object>
      </w:r>
    </w:p>
    <w:p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.3 Procedure to add user in Dial-in scenario</w:t>
      </w:r>
    </w:p>
    <w:p w:rsidR="0098697A" w:rsidRPr="00097689" w:rsidRDefault="0098697A" w:rsidP="0098697A">
      <w:pPr>
        <w:pStyle w:val="Heading5"/>
        <w:rPr>
          <w:lang w:eastAsia="zh-CN"/>
        </w:rPr>
      </w:pPr>
      <w:bookmarkStart w:id="320" w:name="_Toc485587514"/>
      <w:bookmarkStart w:id="321" w:name="_Toc57882525"/>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.2.6</w:t>
      </w:r>
      <w:r w:rsidRPr="00097689">
        <w:rPr>
          <w:lang w:eastAsia="zh-CN"/>
        </w:rPr>
        <w:tab/>
        <w:t>Remove Conference Participant Procedure</w:t>
      </w:r>
      <w:bookmarkEnd w:id="320"/>
      <w:bookmarkEnd w:id="321"/>
    </w:p>
    <w:p w:rsidR="0098697A" w:rsidRPr="00097689" w:rsidRDefault="0098697A" w:rsidP="0098697A">
      <w:pPr>
        <w:rPr>
          <w:lang w:eastAsia="zh-CN"/>
        </w:rPr>
      </w:pPr>
      <w:r w:rsidRPr="00097689">
        <w:rPr>
          <w:lang w:eastAsia="zh-CN"/>
        </w:rPr>
        <w:t xml:space="preserve">When the MRFC receives a trigger that a user has left the conference, it initiates the "Release IMS termination" procedure as specified in </w:t>
      </w:r>
      <w:r w:rsidR="00097689">
        <w:rPr>
          <w:lang w:eastAsia="zh-CN"/>
        </w:rPr>
        <w:t>clause</w:t>
      </w:r>
      <w:r w:rsidRPr="00097689">
        <w:rPr>
          <w:lang w:eastAsia="zh-CN"/>
        </w:rPr>
        <w:t xml:space="preserve"> 8.23.</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Requests that the termination is released.</w:t>
      </w:r>
    </w:p>
    <w:p w:rsidR="0098697A" w:rsidRPr="00097689" w:rsidRDefault="0098697A" w:rsidP="0098697A">
      <w:pPr>
        <w:rPr>
          <w:lang w:eastAsia="zh-CN"/>
        </w:rPr>
      </w:pPr>
      <w:r w:rsidRPr="00097689">
        <w:rPr>
          <w:lang w:eastAsia="zh-CN"/>
        </w:rPr>
        <w:t>The MRFP:</w:t>
      </w:r>
    </w:p>
    <w:p w:rsidR="0098697A" w:rsidRPr="00097689" w:rsidRDefault="0098697A" w:rsidP="0098697A">
      <w:pPr>
        <w:pStyle w:val="B10"/>
        <w:rPr>
          <w:lang w:eastAsia="zh-CN"/>
        </w:rPr>
      </w:pPr>
      <w:r w:rsidRPr="00097689">
        <w:rPr>
          <w:lang w:eastAsia="zh-CN"/>
        </w:rPr>
        <w:t>Releases the termination and informs the MRFC about the result.</w:t>
      </w:r>
    </w:p>
    <w:p w:rsidR="0098697A" w:rsidRPr="00097689" w:rsidRDefault="0098697A" w:rsidP="0098697A">
      <w:pPr>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.4</w:t>
      </w:r>
      <w:r w:rsidRPr="00097689">
        <w:t xml:space="preserve"> shows the message sequence chart</w:t>
      </w:r>
      <w:r w:rsidRPr="00097689">
        <w:rPr>
          <w:lang w:eastAsia="zh-CN"/>
        </w:rPr>
        <w:t xml:space="preserve"> example</w:t>
      </w:r>
      <w:r w:rsidRPr="00097689">
        <w:t xml:space="preserve"> for </w:t>
      </w:r>
      <w:r w:rsidRPr="00097689">
        <w:rPr>
          <w:lang w:eastAsia="zh-CN"/>
        </w:rPr>
        <w:t>removing conference participant procedure.</w:t>
      </w:r>
    </w:p>
    <w:p w:rsidR="0098697A" w:rsidRPr="00097689" w:rsidRDefault="0098697A" w:rsidP="0098697A">
      <w:pPr>
        <w:pStyle w:val="TH"/>
      </w:pPr>
      <w:r w:rsidRPr="00097689">
        <w:object w:dxaOrig="7181" w:dyaOrig="5380">
          <v:shape id="_x0000_i1082" type="#_x0000_t75" style="width:359.2pt;height:269.2pt" o:ole="">
            <v:imagedata r:id="rId81" o:title=""/>
          </v:shape>
          <o:OLEObject Type="Embed" ProgID="PowerPoint.Slide.8" ShapeID="_x0000_i1082" DrawAspect="Content" ObjectID="_1668495856" r:id="rId82"/>
        </w:object>
      </w:r>
    </w:p>
    <w:p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6.2.9</w:t>
        </w:r>
      </w:smartTag>
      <w:r w:rsidRPr="00097689">
        <w:rPr>
          <w:lang w:eastAsia="zh-CN"/>
        </w:rPr>
        <w:t>.4 Procedure to remove conference participant</w:t>
      </w:r>
    </w:p>
    <w:p w:rsidR="0098697A" w:rsidRPr="00097689" w:rsidRDefault="0098697A" w:rsidP="0098697A">
      <w:pPr>
        <w:pStyle w:val="Heading3"/>
        <w:rPr>
          <w:lang w:eastAsia="zh-CN"/>
        </w:rPr>
      </w:pPr>
      <w:bookmarkStart w:id="322" w:name="_Toc485587515"/>
      <w:bookmarkStart w:id="323" w:name="_Toc57882526"/>
      <w:smartTag w:uri="urn:schemas-microsoft-com:office:smarttags" w:element="chsdate">
        <w:smartTagPr>
          <w:attr w:name="IsROCDate" w:val="False"/>
          <w:attr w:name="IsLunarDate" w:val="False"/>
          <w:attr w:name="Day" w:val="30"/>
          <w:attr w:name="Month" w:val="12"/>
          <w:attr w:name="Year" w:val="1899"/>
        </w:smartTagPr>
        <w:r w:rsidRPr="00097689">
          <w:t>6.2.</w:t>
        </w:r>
        <w:r w:rsidRPr="00097689">
          <w:rPr>
            <w:lang w:eastAsia="zh-CN"/>
          </w:rPr>
          <w:t>10</w:t>
        </w:r>
        <w:r w:rsidRPr="00097689">
          <w:rPr>
            <w:lang w:eastAsia="zh-CN"/>
          </w:rPr>
          <w:tab/>
        </w:r>
      </w:smartTag>
      <w:r w:rsidRPr="00097689">
        <w:rPr>
          <w:lang w:eastAsia="zh-CN"/>
        </w:rPr>
        <w:t>Multimedia Conference Procedures</w:t>
      </w:r>
      <w:bookmarkEnd w:id="322"/>
      <w:bookmarkEnd w:id="323"/>
    </w:p>
    <w:p w:rsidR="0098697A" w:rsidRPr="00097689" w:rsidRDefault="0098697A" w:rsidP="0098697A">
      <w:pPr>
        <w:pStyle w:val="Heading4"/>
      </w:pPr>
      <w:bookmarkStart w:id="324" w:name="_Toc485587516"/>
      <w:bookmarkStart w:id="325" w:name="_Toc57882527"/>
      <w:smartTag w:uri="urn:schemas-microsoft-com:office:smarttags" w:element="chsdate">
        <w:smartTagPr>
          <w:attr w:name="IsROCDate" w:val="False"/>
          <w:attr w:name="IsLunarDate" w:val="False"/>
          <w:attr w:name="Day" w:val="30"/>
          <w:attr w:name="Month" w:val="12"/>
          <w:attr w:name="Year" w:val="1899"/>
        </w:smartTagPr>
        <w:r w:rsidRPr="00097689">
          <w:t>6.2.10</w:t>
        </w:r>
      </w:smartTag>
      <w:r w:rsidRPr="00097689">
        <w:t>.1</w:t>
      </w:r>
      <w:r w:rsidRPr="00097689">
        <w:tab/>
        <w:t>Context Model</w:t>
      </w:r>
      <w:bookmarkEnd w:id="324"/>
      <w:bookmarkEnd w:id="325"/>
    </w:p>
    <w:p w:rsidR="0098697A" w:rsidRPr="00097689" w:rsidRDefault="0098697A" w:rsidP="0098697A">
      <w:r w:rsidRPr="00097689">
        <w:t>A conference consists of one context with terminations representing connections to the</w:t>
      </w:r>
      <w:r w:rsidRPr="00097689">
        <w:rPr>
          <w:lang w:eastAsia="zh-CN"/>
        </w:rPr>
        <w:t xml:space="preserve"> </w:t>
      </w:r>
      <w:r w:rsidRPr="00097689">
        <w:t>participants. Each termination shall support up to three streams, one for audio, one for messaging and one for video. The MRFP shall consider the context to represent an ad-hoc conference when three or more terminations have been through-connected.</w:t>
      </w:r>
    </w:p>
    <w:p w:rsidR="0098697A" w:rsidRPr="00097689" w:rsidRDefault="0098697A" w:rsidP="0098697A">
      <w:r w:rsidRPr="00097689">
        <w:t>It is possible for a user supporting only one media, represented by one stream, to join a conference. The user will then only participate in the part of the conference that is using the supported stream.</w:t>
      </w:r>
    </w:p>
    <w:p w:rsidR="0098697A" w:rsidRPr="00097689" w:rsidRDefault="0098697A" w:rsidP="0098697A">
      <w:pPr>
        <w:pStyle w:val="Heading4"/>
      </w:pPr>
      <w:bookmarkStart w:id="326" w:name="_Toc485587517"/>
      <w:bookmarkStart w:id="327" w:name="_Toc57882528"/>
      <w:smartTag w:uri="urn:schemas-microsoft-com:office:smarttags" w:element="chsdate">
        <w:smartTagPr>
          <w:attr w:name="IsROCDate" w:val="False"/>
          <w:attr w:name="IsLunarDate" w:val="False"/>
          <w:attr w:name="Day" w:val="30"/>
          <w:attr w:name="Month" w:val="12"/>
          <w:attr w:name="Year" w:val="1899"/>
        </w:smartTagPr>
        <w:r w:rsidRPr="00097689">
          <w:t>6.2.10</w:t>
        </w:r>
      </w:smartTag>
      <w:r w:rsidRPr="00097689">
        <w:t>.2</w:t>
      </w:r>
      <w:r w:rsidRPr="00097689">
        <w:tab/>
        <w:t>Ad-hoc Conferences</w:t>
      </w:r>
      <w:bookmarkEnd w:id="326"/>
      <w:bookmarkEnd w:id="327"/>
    </w:p>
    <w:p w:rsidR="0098697A" w:rsidRPr="00097689" w:rsidRDefault="0098697A" w:rsidP="0098697A">
      <w:pPr>
        <w:pStyle w:val="Heading5"/>
      </w:pPr>
      <w:bookmarkStart w:id="328" w:name="_Toc485587518"/>
      <w:bookmarkStart w:id="329" w:name="_Toc57882529"/>
      <w:smartTag w:uri="urn:schemas-microsoft-com:office:smarttags" w:element="chsdate">
        <w:smartTagPr>
          <w:attr w:name="IsROCDate" w:val="False"/>
          <w:attr w:name="IsLunarDate" w:val="False"/>
          <w:attr w:name="Day" w:val="30"/>
          <w:attr w:name="Month" w:val="12"/>
          <w:attr w:name="Year" w:val="1899"/>
        </w:smartTagPr>
        <w:r w:rsidRPr="00097689">
          <w:t>6.2.10</w:t>
        </w:r>
      </w:smartTag>
      <w:r w:rsidRPr="00097689">
        <w:t>.2.1</w:t>
      </w:r>
      <w:r w:rsidRPr="00097689">
        <w:tab/>
        <w:t>General</w:t>
      </w:r>
      <w:bookmarkEnd w:id="328"/>
      <w:bookmarkEnd w:id="329"/>
    </w:p>
    <w:p w:rsidR="0098697A" w:rsidRPr="00097689" w:rsidRDefault="0098697A" w:rsidP="0098697A">
      <w:pPr>
        <w:rPr>
          <w:lang w:eastAsia="zh-CN"/>
        </w:rPr>
      </w:pPr>
      <w:r w:rsidRPr="00097689">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98697A" w:rsidRPr="00097689" w:rsidRDefault="0098697A" w:rsidP="0098697A">
      <w:pPr>
        <w:pStyle w:val="Heading5"/>
        <w:rPr>
          <w:lang w:eastAsia="zh-CN"/>
        </w:rPr>
      </w:pPr>
      <w:bookmarkStart w:id="330" w:name="_Toc485587519"/>
      <w:bookmarkStart w:id="331" w:name="_Toc57882530"/>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.2.2</w:t>
      </w:r>
      <w:r w:rsidRPr="00097689">
        <w:rPr>
          <w:lang w:eastAsia="zh-CN"/>
        </w:rPr>
        <w:tab/>
        <w:t>Create Ad-hoc Multimedia Conference Procedure</w:t>
      </w:r>
      <w:bookmarkEnd w:id="330"/>
      <w:bookmarkEnd w:id="331"/>
    </w:p>
    <w:p w:rsidR="0098697A" w:rsidRPr="00097689" w:rsidRDefault="0098697A" w:rsidP="0098697A">
      <w:pPr>
        <w:rPr>
          <w:lang w:eastAsia="zh-CN"/>
        </w:rPr>
      </w:pPr>
      <w:r w:rsidRPr="00097689">
        <w:rPr>
          <w:lang w:eastAsia="zh-CN"/>
        </w:rPr>
        <w:t xml:space="preserve">The MRFC receives a trigger to create an ad-hoc conference. The MRFC then initiates the "Reserve and Configure IMS Resources" procedure as specified in </w:t>
      </w:r>
      <w:r w:rsidR="00097689">
        <w:rPr>
          <w:lang w:eastAsia="zh-CN"/>
        </w:rPr>
        <w:t>clause</w:t>
      </w:r>
      <w:r w:rsidRPr="00097689">
        <w:rPr>
          <w:lang w:eastAsia="zh-CN"/>
        </w:rPr>
        <w:t xml:space="preserve"> 8.20, where the connection address and resources shall have multiple values for speech, messaging and video.</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Requests a new context and a new bearer termination including the Remote Connection Addresses.</w:t>
      </w:r>
    </w:p>
    <w:p w:rsidR="0098697A" w:rsidRPr="00097689" w:rsidRDefault="0098697A" w:rsidP="0098697A">
      <w:pPr>
        <w:rPr>
          <w:lang w:eastAsia="zh-CN"/>
        </w:rPr>
      </w:pPr>
      <w:r w:rsidRPr="00097689">
        <w:rPr>
          <w:lang w:eastAsia="zh-CN"/>
        </w:rPr>
        <w:t>The MRFP:</w:t>
      </w:r>
    </w:p>
    <w:p w:rsidR="0098697A" w:rsidRPr="00097689" w:rsidRDefault="0098697A" w:rsidP="0098697A">
      <w:pPr>
        <w:pStyle w:val="B10"/>
        <w:rPr>
          <w:lang w:eastAsia="zh-CN"/>
        </w:rPr>
      </w:pPr>
      <w:r w:rsidRPr="00097689">
        <w:rPr>
          <w:lang w:eastAsia="zh-CN"/>
        </w:rPr>
        <w:t>Creates a new context</w:t>
      </w:r>
    </w:p>
    <w:p w:rsidR="0098697A" w:rsidRPr="00097689" w:rsidRDefault="0098697A" w:rsidP="0098697A">
      <w:pPr>
        <w:pStyle w:val="B10"/>
        <w:rPr>
          <w:lang w:eastAsia="zh-CN"/>
        </w:rPr>
      </w:pPr>
      <w:r w:rsidRPr="00097689">
        <w:rPr>
          <w:lang w:eastAsia="zh-CN"/>
        </w:rPr>
        <w:t>Adds a new termination to the context and returns the Local Connection Address.</w:t>
      </w:r>
    </w:p>
    <w:p w:rsidR="0098697A" w:rsidRPr="00097689" w:rsidRDefault="0098697A" w:rsidP="0098697A">
      <w:pPr>
        <w:rPr>
          <w:lang w:eastAsia="zh-CN"/>
        </w:rPr>
      </w:pPr>
      <w:r w:rsidRPr="00097689">
        <w:rPr>
          <w:lang w:eastAsia="zh-CN"/>
        </w:rPr>
        <w:lastRenderedPageBreak/>
        <w:t>The MRFC:</w:t>
      </w:r>
    </w:p>
    <w:p w:rsidR="0098697A" w:rsidRPr="00097689" w:rsidRDefault="0098697A" w:rsidP="0098697A">
      <w:pPr>
        <w:pStyle w:val="B10"/>
        <w:rPr>
          <w:lang w:eastAsia="zh-CN"/>
        </w:rPr>
      </w:pPr>
      <w:r w:rsidRPr="00097689">
        <w:rPr>
          <w:lang w:eastAsia="zh-CN"/>
        </w:rPr>
        <w:t xml:space="preserve">Notifies the new user about </w:t>
      </w:r>
      <w:r w:rsidRPr="00097689">
        <w:t>the</w:t>
      </w:r>
      <w:r w:rsidRPr="00097689">
        <w:rPr>
          <w:lang w:eastAsia="zh-CN"/>
        </w:rPr>
        <w:t xml:space="preserve"> Local Connection Address.</w:t>
      </w:r>
    </w:p>
    <w:p w:rsidR="0098697A" w:rsidRPr="00097689" w:rsidRDefault="0098697A" w:rsidP="0098697A">
      <w:pPr>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creating multimedia conference procedure.</w:t>
      </w:r>
    </w:p>
    <w:p w:rsidR="0098697A" w:rsidRPr="00097689" w:rsidRDefault="0098697A" w:rsidP="0098697A">
      <w:pPr>
        <w:pStyle w:val="TH"/>
      </w:pPr>
      <w:r w:rsidRPr="00097689">
        <w:rPr>
          <w:lang w:eastAsia="zh-CN"/>
        </w:rPr>
        <w:object w:dxaOrig="7194" w:dyaOrig="5390">
          <v:shape id="_x0000_i1083" type="#_x0000_t75" style="width:5in;height:269.2pt" o:ole="">
            <v:imagedata r:id="rId83" o:title=""/>
          </v:shape>
          <o:OLEObject Type="Embed" ProgID="PowerPoint.Slide.8" ShapeID="_x0000_i1083" DrawAspect="Content" ObjectID="_1668495857" r:id="rId84"/>
        </w:object>
      </w:r>
    </w:p>
    <w:p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.1 Create Ad-hoc conference</w:t>
      </w:r>
    </w:p>
    <w:p w:rsidR="0098697A" w:rsidRPr="00097689" w:rsidRDefault="0098697A" w:rsidP="0098697A">
      <w:pPr>
        <w:pStyle w:val="Heading5"/>
        <w:rPr>
          <w:lang w:eastAsia="zh-CN"/>
        </w:rPr>
      </w:pPr>
      <w:bookmarkStart w:id="332" w:name="_Toc485587520"/>
      <w:bookmarkStart w:id="333" w:name="_Toc57882531"/>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.2.3</w:t>
      </w:r>
      <w:r w:rsidRPr="00097689">
        <w:rPr>
          <w:lang w:eastAsia="zh-CN"/>
        </w:rPr>
        <w:tab/>
        <w:t>Closure of Multimedia Conference Procedure</w:t>
      </w:r>
      <w:bookmarkEnd w:id="332"/>
      <w:bookmarkEnd w:id="333"/>
    </w:p>
    <w:p w:rsidR="0098697A" w:rsidRPr="00097689" w:rsidRDefault="0098697A" w:rsidP="0098697A">
      <w:pPr>
        <w:rPr>
          <w:lang w:eastAsia="zh-CN"/>
        </w:rPr>
      </w:pPr>
      <w:r w:rsidRPr="00097689">
        <w:t>The MRFP will in accordance with the general rules of H.248.1 delete the context when the last termination has been subtracted from the context.</w:t>
      </w:r>
      <w:r w:rsidRPr="00097689">
        <w:rPr>
          <w:lang w:eastAsia="zh-CN"/>
        </w:rPr>
        <w:t>.</w:t>
      </w:r>
    </w:p>
    <w:p w:rsidR="0098697A" w:rsidRPr="00097689" w:rsidRDefault="0098697A" w:rsidP="0098697A">
      <w:pPr>
        <w:pStyle w:val="Heading5"/>
        <w:rPr>
          <w:lang w:eastAsia="zh-CN"/>
        </w:rPr>
      </w:pPr>
      <w:bookmarkStart w:id="334" w:name="_Toc485587521"/>
      <w:bookmarkStart w:id="335" w:name="_Toc57882532"/>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.2.4</w:t>
      </w:r>
      <w:r w:rsidRPr="00097689">
        <w:rPr>
          <w:lang w:eastAsia="zh-CN"/>
        </w:rPr>
        <w:tab/>
        <w:t>Add Subsequent User to Conference; Dial-out</w:t>
      </w:r>
      <w:bookmarkEnd w:id="334"/>
      <w:bookmarkEnd w:id="335"/>
    </w:p>
    <w:p w:rsidR="0098697A" w:rsidRPr="00097689" w:rsidRDefault="0098697A" w:rsidP="0098697A">
      <w:pPr>
        <w:rPr>
          <w:lang w:eastAsia="zh-CN"/>
        </w:rPr>
      </w:pPr>
      <w:r w:rsidRPr="00097689">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097689">
        <w:t xml:space="preserve">"Reserve IMS Resources" procedure </w:t>
      </w:r>
      <w:r w:rsidRPr="00097689">
        <w:rPr>
          <w:lang w:eastAsia="zh-CN"/>
        </w:rPr>
        <w:t xml:space="preserve">as </w:t>
      </w:r>
      <w:r w:rsidRPr="00097689">
        <w:t xml:space="preserve">specified in </w:t>
      </w:r>
      <w:r w:rsidR="00097689">
        <w:rPr>
          <w:lang w:eastAsia="zh-CN"/>
        </w:rPr>
        <w:t>clause</w:t>
      </w:r>
      <w:r w:rsidRPr="00097689">
        <w:t xml:space="preserve"> 8.21</w:t>
      </w:r>
      <w:r w:rsidRPr="00097689">
        <w:rPr>
          <w:lang w:eastAsia="zh-CN"/>
        </w:rPr>
        <w:t xml:space="preserve"> where the connection address and resources may have multiple values for speech, messaging and video</w:t>
      </w:r>
      <w:r w:rsidRPr="00097689">
        <w:t>.</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ab/>
        <w:t>Requests a bearer termination to be added to the existing context.</w:t>
      </w:r>
    </w:p>
    <w:p w:rsidR="0098697A" w:rsidRPr="00097689" w:rsidRDefault="0098697A" w:rsidP="0098697A">
      <w:pPr>
        <w:rPr>
          <w:lang w:eastAsia="zh-CN"/>
        </w:rPr>
      </w:pPr>
      <w:r w:rsidRPr="00097689">
        <w:rPr>
          <w:lang w:eastAsia="zh-CN"/>
        </w:rPr>
        <w:t>The MRFP:</w:t>
      </w:r>
    </w:p>
    <w:p w:rsidR="0098697A" w:rsidRPr="00097689" w:rsidRDefault="0098697A" w:rsidP="0098697A">
      <w:pPr>
        <w:pStyle w:val="B10"/>
        <w:rPr>
          <w:lang w:eastAsia="zh-CN"/>
        </w:rPr>
      </w:pPr>
      <w:r w:rsidRPr="00097689">
        <w:rPr>
          <w:lang w:eastAsia="zh-CN"/>
        </w:rPr>
        <w:tab/>
        <w:t>Adds a bearer termination to the existing context and notifies the MRFC about its reserved resources and connection address.</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ab/>
        <w:t>Sends a notification to the new user about the MRFP</w:t>
      </w:r>
      <w:r w:rsidR="00097689">
        <w:rPr>
          <w:lang w:eastAsia="zh-CN"/>
        </w:rPr>
        <w:t>'</w:t>
      </w:r>
      <w:r w:rsidRPr="00097689">
        <w:rPr>
          <w:lang w:eastAsia="zh-CN"/>
        </w:rPr>
        <w:t>s resources and connection address.</w:t>
      </w:r>
    </w:p>
    <w:p w:rsidR="0098697A" w:rsidRPr="00097689" w:rsidRDefault="0098697A" w:rsidP="0098697A">
      <w:r w:rsidRPr="00097689">
        <w:t>The MRFC will then receive a trigger containing the new user</w:t>
      </w:r>
      <w:r w:rsidR="00097689">
        <w:t>'</w:t>
      </w:r>
      <w:r w:rsidRPr="00097689">
        <w:t xml:space="preserve">s address and resources. The MRFC initiates the "Configure IMS resources" procedure as specified in </w:t>
      </w:r>
      <w:r w:rsidR="00097689">
        <w:t>clause</w:t>
      </w:r>
      <w:r w:rsidRPr="00097689">
        <w:t xml:space="preserve"> 8.22</w:t>
      </w:r>
      <w:r w:rsidRPr="00097689">
        <w:rPr>
          <w:lang w:eastAsia="zh-CN"/>
        </w:rPr>
        <w:t xml:space="preserve"> where the connection address and resources may have multiple values for speech, messaging and video</w:t>
      </w:r>
      <w:r w:rsidRPr="00097689">
        <w:t>.</w:t>
      </w:r>
    </w:p>
    <w:p w:rsidR="0098697A" w:rsidRPr="00097689" w:rsidRDefault="0098697A" w:rsidP="0098697A">
      <w:r w:rsidRPr="00097689">
        <w:t>The MRFC:</w:t>
      </w:r>
    </w:p>
    <w:p w:rsidR="0098697A" w:rsidRPr="00097689" w:rsidRDefault="0098697A" w:rsidP="0098697A">
      <w:pPr>
        <w:pStyle w:val="B10"/>
      </w:pPr>
      <w:r w:rsidRPr="00097689">
        <w:rPr>
          <w:lang w:eastAsia="zh-CN"/>
        </w:rPr>
        <w:lastRenderedPageBreak/>
        <w:tab/>
        <w:t>R</w:t>
      </w:r>
      <w:r w:rsidRPr="00097689">
        <w:t>equests that remote address and resources be configured to the termination</w:t>
      </w:r>
    </w:p>
    <w:p w:rsidR="0098697A" w:rsidRPr="00097689" w:rsidRDefault="0098697A" w:rsidP="0098697A">
      <w:r w:rsidRPr="00097689">
        <w:t>The MRFP:</w:t>
      </w:r>
    </w:p>
    <w:p w:rsidR="0098697A" w:rsidRPr="00097689" w:rsidRDefault="0098697A" w:rsidP="0098697A">
      <w:pPr>
        <w:pStyle w:val="B10"/>
      </w:pPr>
      <w:r w:rsidRPr="00097689">
        <w:rPr>
          <w:lang w:eastAsia="zh-CN"/>
        </w:rPr>
        <w:tab/>
        <w:t>M</w:t>
      </w:r>
      <w:r w:rsidRPr="00097689">
        <w:t>odifies the termination using the received data and confirms the action</w:t>
      </w:r>
    </w:p>
    <w:p w:rsidR="0098697A" w:rsidRPr="00097689" w:rsidRDefault="0098697A" w:rsidP="0098697A">
      <w:r w:rsidRPr="00097689">
        <w:t>The MRFC:</w:t>
      </w:r>
    </w:p>
    <w:p w:rsidR="0098697A" w:rsidRPr="00097689" w:rsidRDefault="0098697A" w:rsidP="0098697A">
      <w:pPr>
        <w:pStyle w:val="B10"/>
      </w:pPr>
      <w:r w:rsidRPr="00097689">
        <w:tab/>
        <w:t>Notifies the new participant about the result</w:t>
      </w:r>
    </w:p>
    <w:p w:rsidR="0098697A" w:rsidRPr="00097689" w:rsidRDefault="0098697A" w:rsidP="0098697A">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.2</w:t>
      </w:r>
      <w:r w:rsidRPr="00097689">
        <w:t xml:space="preserve"> shows the message sequence chart</w:t>
      </w:r>
      <w:r w:rsidRPr="00097689">
        <w:rPr>
          <w:lang w:eastAsia="zh-CN"/>
        </w:rPr>
        <w:t xml:space="preserve"> example</w:t>
      </w:r>
      <w:r w:rsidRPr="00097689">
        <w:t xml:space="preserve"> for </w:t>
      </w:r>
      <w:r w:rsidRPr="00097689">
        <w:rPr>
          <w:lang w:eastAsia="zh-CN"/>
        </w:rPr>
        <w:t>dial-out procedure of multimedia conference.</w:t>
      </w:r>
    </w:p>
    <w:p w:rsidR="0098697A" w:rsidRPr="00097689" w:rsidRDefault="0098697A" w:rsidP="0098697A">
      <w:pPr>
        <w:pStyle w:val="TH"/>
      </w:pPr>
      <w:r w:rsidRPr="00097689">
        <w:rPr>
          <w:lang w:eastAsia="zh-CN"/>
        </w:rPr>
        <w:object w:dxaOrig="7194" w:dyaOrig="5390">
          <v:shape id="_x0000_i1084" type="#_x0000_t75" style="width:5in;height:269.2pt" o:ole="">
            <v:imagedata r:id="rId85" o:title=""/>
          </v:shape>
          <o:OLEObject Type="Embed" ProgID="PowerPoint.Slide.8" ShapeID="_x0000_i1084" DrawAspect="Content" ObjectID="_1668495858" r:id="rId86"/>
        </w:object>
      </w:r>
    </w:p>
    <w:p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.2 Procedure to add user in Dial-out scenario</w:t>
      </w:r>
    </w:p>
    <w:p w:rsidR="0098697A" w:rsidRPr="00097689" w:rsidRDefault="0098697A" w:rsidP="0098697A">
      <w:pPr>
        <w:pStyle w:val="Heading5"/>
        <w:rPr>
          <w:lang w:eastAsia="zh-CN"/>
        </w:rPr>
      </w:pPr>
      <w:bookmarkStart w:id="336" w:name="_Toc485587522"/>
      <w:bookmarkStart w:id="337" w:name="_Toc57882533"/>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.2.5</w:t>
      </w:r>
      <w:r w:rsidRPr="00097689">
        <w:rPr>
          <w:lang w:eastAsia="zh-CN"/>
        </w:rPr>
        <w:tab/>
        <w:t>Add subsequent user to conference; Dial-in</w:t>
      </w:r>
      <w:bookmarkEnd w:id="336"/>
      <w:bookmarkEnd w:id="337"/>
    </w:p>
    <w:p w:rsidR="0098697A" w:rsidRPr="00097689" w:rsidRDefault="0098697A" w:rsidP="0098697A">
      <w:pPr>
        <w:rPr>
          <w:lang w:eastAsia="zh-CN"/>
        </w:rPr>
      </w:pPr>
      <w:r w:rsidRPr="00097689">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097689">
        <w:rPr>
          <w:lang w:eastAsia="zh-CN"/>
        </w:rPr>
        <w:t>clause</w:t>
      </w:r>
      <w:r w:rsidRPr="00097689">
        <w:rPr>
          <w:lang w:eastAsia="zh-CN"/>
        </w:rPr>
        <w:t xml:space="preserve"> 8.20 where the connection address and resources may have multiple values for speech, messaging and video.</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Requests a new bearer termination, including the Remote Connection Address, to be added to the existing context.</w:t>
      </w:r>
    </w:p>
    <w:p w:rsidR="0098697A" w:rsidRPr="00097689" w:rsidRDefault="0098697A" w:rsidP="0098697A">
      <w:pPr>
        <w:rPr>
          <w:lang w:eastAsia="zh-CN"/>
        </w:rPr>
      </w:pPr>
      <w:r w:rsidRPr="00097689">
        <w:rPr>
          <w:lang w:eastAsia="zh-CN"/>
        </w:rPr>
        <w:t>The MRFP:</w:t>
      </w:r>
    </w:p>
    <w:p w:rsidR="0098697A" w:rsidRPr="00097689" w:rsidRDefault="0098697A" w:rsidP="0098697A">
      <w:pPr>
        <w:pStyle w:val="B10"/>
        <w:rPr>
          <w:lang w:eastAsia="zh-CN"/>
        </w:rPr>
      </w:pPr>
      <w:r w:rsidRPr="00097689">
        <w:rPr>
          <w:lang w:eastAsia="zh-CN"/>
        </w:rPr>
        <w:t>Adds a new termination to the existing context and returns the Local Connection Address.</w:t>
      </w:r>
    </w:p>
    <w:p w:rsidR="0098697A" w:rsidRPr="00097689" w:rsidRDefault="0098697A" w:rsidP="0098697A">
      <w:pPr>
        <w:rPr>
          <w:lang w:eastAsia="zh-CN"/>
        </w:rPr>
      </w:pPr>
      <w:r w:rsidRPr="00097689">
        <w:rPr>
          <w:lang w:eastAsia="zh-CN"/>
        </w:rPr>
        <w:t>The MRFC notifies the new user about the Local Connection Address.</w:t>
      </w:r>
    </w:p>
    <w:p w:rsidR="0098697A" w:rsidRPr="00097689" w:rsidRDefault="0098697A" w:rsidP="0098697A">
      <w:pPr>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.3</w:t>
      </w:r>
      <w:r w:rsidRPr="00097689">
        <w:t xml:space="preserve"> shows the message sequence chart</w:t>
      </w:r>
      <w:r w:rsidRPr="00097689">
        <w:rPr>
          <w:lang w:eastAsia="zh-CN"/>
        </w:rPr>
        <w:t xml:space="preserve"> example</w:t>
      </w:r>
      <w:r w:rsidRPr="00097689">
        <w:t xml:space="preserve"> for </w:t>
      </w:r>
      <w:r w:rsidRPr="00097689">
        <w:rPr>
          <w:lang w:eastAsia="zh-CN"/>
        </w:rPr>
        <w:t>dial-in procedure of multimedia conference.</w:t>
      </w:r>
    </w:p>
    <w:p w:rsidR="0098697A" w:rsidRPr="00097689" w:rsidRDefault="0098697A" w:rsidP="0098697A">
      <w:pPr>
        <w:pStyle w:val="TH"/>
      </w:pPr>
      <w:r w:rsidRPr="00097689">
        <w:rPr>
          <w:lang w:eastAsia="zh-CN"/>
        </w:rPr>
        <w:object w:dxaOrig="7180" w:dyaOrig="5380">
          <v:shape id="_x0000_i1085" type="#_x0000_t75" style="width:359.2pt;height:269.2pt" o:ole="">
            <v:imagedata r:id="rId87" o:title=""/>
          </v:shape>
          <o:OLEObject Type="Embed" ProgID="PowerPoint.Slide.8" ShapeID="_x0000_i1085" DrawAspect="Content" ObjectID="_1668495859" r:id="rId88"/>
        </w:object>
      </w:r>
    </w:p>
    <w:p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.3 Procedure to add user in Dial-in scenario</w:t>
      </w:r>
    </w:p>
    <w:p w:rsidR="0098697A" w:rsidRPr="00097689" w:rsidRDefault="0098697A" w:rsidP="0098697A">
      <w:pPr>
        <w:pStyle w:val="Heading5"/>
        <w:rPr>
          <w:lang w:eastAsia="zh-CN"/>
        </w:rPr>
      </w:pPr>
      <w:bookmarkStart w:id="338" w:name="_Toc485587523"/>
      <w:bookmarkStart w:id="339" w:name="_Toc57882534"/>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.2.6</w:t>
      </w:r>
      <w:r w:rsidRPr="00097689">
        <w:rPr>
          <w:lang w:eastAsia="zh-CN"/>
        </w:rPr>
        <w:tab/>
        <w:t>Remove Conference Participant Procedure</w:t>
      </w:r>
      <w:bookmarkEnd w:id="338"/>
      <w:bookmarkEnd w:id="339"/>
    </w:p>
    <w:p w:rsidR="0098697A" w:rsidRPr="00097689" w:rsidRDefault="0098697A" w:rsidP="0098697A">
      <w:pPr>
        <w:rPr>
          <w:lang w:eastAsia="zh-CN"/>
        </w:rPr>
      </w:pPr>
      <w:r w:rsidRPr="00097689">
        <w:rPr>
          <w:lang w:eastAsia="zh-CN"/>
        </w:rPr>
        <w:t xml:space="preserve">When the MRFC receives a trigger that a user has left the conference, it initiates the "Release IMS termination" procedure as specified in </w:t>
      </w:r>
      <w:r w:rsidR="00097689">
        <w:rPr>
          <w:lang w:eastAsia="zh-CN"/>
        </w:rPr>
        <w:t>clause</w:t>
      </w:r>
      <w:r w:rsidRPr="00097689">
        <w:rPr>
          <w:lang w:eastAsia="zh-CN"/>
        </w:rPr>
        <w:t xml:space="preserve"> 8.23.</w:t>
      </w:r>
    </w:p>
    <w:p w:rsidR="0098697A" w:rsidRPr="00097689" w:rsidRDefault="0098697A" w:rsidP="0098697A">
      <w:pPr>
        <w:rPr>
          <w:lang w:eastAsia="zh-CN"/>
        </w:rPr>
      </w:pPr>
      <w:r w:rsidRPr="00097689">
        <w:rPr>
          <w:lang w:eastAsia="zh-CN"/>
        </w:rPr>
        <w:t>The MRFC:</w:t>
      </w:r>
    </w:p>
    <w:p w:rsidR="0098697A" w:rsidRPr="00097689" w:rsidRDefault="0098697A" w:rsidP="0098697A">
      <w:pPr>
        <w:pStyle w:val="B10"/>
        <w:rPr>
          <w:lang w:eastAsia="zh-CN"/>
        </w:rPr>
      </w:pPr>
      <w:r w:rsidRPr="00097689">
        <w:rPr>
          <w:lang w:eastAsia="zh-CN"/>
        </w:rPr>
        <w:t xml:space="preserve">Requests that </w:t>
      </w:r>
      <w:r w:rsidRPr="00097689">
        <w:t>the</w:t>
      </w:r>
      <w:r w:rsidRPr="00097689">
        <w:rPr>
          <w:lang w:eastAsia="zh-CN"/>
        </w:rPr>
        <w:t xml:space="preserve"> termination is released.</w:t>
      </w:r>
    </w:p>
    <w:p w:rsidR="0098697A" w:rsidRPr="00097689" w:rsidRDefault="0098697A" w:rsidP="0098697A">
      <w:pPr>
        <w:rPr>
          <w:lang w:eastAsia="zh-CN"/>
        </w:rPr>
      </w:pPr>
      <w:r w:rsidRPr="00097689">
        <w:rPr>
          <w:lang w:eastAsia="zh-CN"/>
        </w:rPr>
        <w:t>The MRFP:</w:t>
      </w:r>
    </w:p>
    <w:p w:rsidR="0098697A" w:rsidRPr="00097689" w:rsidRDefault="0098697A" w:rsidP="0098697A">
      <w:pPr>
        <w:pStyle w:val="B10"/>
        <w:rPr>
          <w:lang w:eastAsia="zh-CN"/>
        </w:rPr>
      </w:pPr>
      <w:r w:rsidRPr="00097689">
        <w:rPr>
          <w:lang w:eastAsia="zh-CN"/>
        </w:rPr>
        <w:t>Releases the termination and informs the MRFC about the result.</w:t>
      </w:r>
    </w:p>
    <w:p w:rsidR="0098697A" w:rsidRPr="00097689" w:rsidRDefault="0098697A" w:rsidP="0098697A">
      <w:pPr>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.4</w:t>
      </w:r>
      <w:r w:rsidRPr="00097689">
        <w:t xml:space="preserve"> shows the message sequence chart</w:t>
      </w:r>
      <w:r w:rsidRPr="00097689">
        <w:rPr>
          <w:lang w:eastAsia="zh-CN"/>
        </w:rPr>
        <w:t xml:space="preserve"> example</w:t>
      </w:r>
      <w:r w:rsidRPr="00097689">
        <w:t xml:space="preserve"> for </w:t>
      </w:r>
      <w:r w:rsidRPr="00097689">
        <w:rPr>
          <w:lang w:eastAsia="zh-CN"/>
        </w:rPr>
        <w:t>removing multimedia conference participant procedure.</w:t>
      </w:r>
    </w:p>
    <w:p w:rsidR="0098697A" w:rsidRPr="00097689" w:rsidRDefault="0098697A" w:rsidP="0098697A">
      <w:pPr>
        <w:pStyle w:val="TH"/>
      </w:pPr>
      <w:r w:rsidRPr="00097689">
        <w:object w:dxaOrig="7196" w:dyaOrig="5390">
          <v:shape id="_x0000_i1086" type="#_x0000_t75" style="width:5in;height:269.2pt" o:ole="">
            <v:imagedata r:id="rId89" o:title=""/>
          </v:shape>
          <o:OLEObject Type="Embed" ProgID="PowerPoint.Slide.8" ShapeID="_x0000_i1086" DrawAspect="Content" ObjectID="_1668495860" r:id="rId90"/>
        </w:object>
      </w:r>
    </w:p>
    <w:p w:rsidR="0098697A" w:rsidRPr="00097689" w:rsidRDefault="0098697A" w:rsidP="0098697A">
      <w:pPr>
        <w:pStyle w:val="TF"/>
        <w:rPr>
          <w:lang w:eastAsia="zh-CN"/>
        </w:rPr>
      </w:pPr>
      <w:r w:rsidRPr="00097689">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6.2.10</w:t>
        </w:r>
      </w:smartTag>
      <w:r w:rsidRPr="00097689">
        <w:rPr>
          <w:lang w:eastAsia="zh-CN"/>
        </w:rPr>
        <w:t>.4 Procedu</w:t>
      </w:r>
      <w:r w:rsidRPr="00097689">
        <w:t>r</w:t>
      </w:r>
      <w:r w:rsidRPr="00097689">
        <w:rPr>
          <w:lang w:eastAsia="zh-CN"/>
        </w:rPr>
        <w:t>e to remove conference participant</w:t>
      </w:r>
    </w:p>
    <w:p w:rsidR="0098697A" w:rsidRPr="00097689" w:rsidRDefault="0098697A" w:rsidP="0098697A">
      <w:pPr>
        <w:pStyle w:val="Heading4"/>
        <w:rPr>
          <w:lang w:eastAsia="zh-CN"/>
        </w:rPr>
      </w:pPr>
      <w:bookmarkStart w:id="340" w:name="_Toc485587524"/>
      <w:bookmarkStart w:id="341" w:name="_Toc57882535"/>
      <w:r w:rsidRPr="00097689">
        <w:t>6.2.10.</w:t>
      </w:r>
      <w:r w:rsidRPr="00097689">
        <w:rPr>
          <w:lang w:eastAsia="zh-CN"/>
        </w:rPr>
        <w:t>3</w:t>
      </w:r>
      <w:r w:rsidRPr="00097689">
        <w:tab/>
        <w:t>Message Conferencing</w:t>
      </w:r>
      <w:bookmarkEnd w:id="340"/>
      <w:bookmarkEnd w:id="341"/>
    </w:p>
    <w:p w:rsidR="0098697A" w:rsidRPr="00097689" w:rsidRDefault="0098697A" w:rsidP="0098697A">
      <w:pPr>
        <w:rPr>
          <w:lang w:eastAsia="zh-CN"/>
        </w:rPr>
      </w:pPr>
      <w:r w:rsidRPr="00097689">
        <w:t xml:space="preserve">The procedures specified in </w:t>
      </w:r>
      <w:r w:rsidRPr="00097689">
        <w:rPr>
          <w:lang w:eastAsia="zh-CN"/>
        </w:rPr>
        <w:t xml:space="preserve">clauses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6.2.10</w:t>
        </w:r>
      </w:smartTag>
      <w:r w:rsidRPr="00097689">
        <w:rPr>
          <w:lang w:eastAsia="zh-CN"/>
        </w:rPr>
        <w:t>.1- 6.2.10.6</w:t>
      </w:r>
      <w:r w:rsidRPr="00097689">
        <w:t xml:space="preserve"> for "General Multimedia Conferencing" shall be followed. The following clauses describe the additional requirements for the </w:t>
      </w:r>
      <w:r w:rsidRPr="00097689">
        <w:rPr>
          <w:lang w:eastAsia="zh-CN"/>
        </w:rPr>
        <w:t>message conferencing</w:t>
      </w:r>
      <w:r w:rsidRPr="00097689">
        <w:t>.</w:t>
      </w:r>
    </w:p>
    <w:p w:rsidR="0098697A" w:rsidRPr="00097689" w:rsidRDefault="0098697A" w:rsidP="0098697A">
      <w:pPr>
        <w:pStyle w:val="Heading5"/>
        <w:ind w:left="0" w:firstLine="0"/>
        <w:rPr>
          <w:lang w:eastAsia="zh-CN"/>
        </w:rPr>
      </w:pPr>
      <w:bookmarkStart w:id="342" w:name="_Toc485587525"/>
      <w:bookmarkStart w:id="343" w:name="_Toc57882536"/>
      <w:r w:rsidRPr="00097689">
        <w:t>6.2.10.</w:t>
      </w:r>
      <w:r w:rsidRPr="00097689">
        <w:rPr>
          <w:lang w:eastAsia="zh-CN"/>
        </w:rPr>
        <w:t>3</w:t>
      </w:r>
      <w:r w:rsidRPr="00097689">
        <w:t>.1</w:t>
      </w:r>
      <w:r w:rsidRPr="00097689">
        <w:rPr>
          <w:lang w:eastAsia="zh-CN"/>
        </w:rPr>
        <w:tab/>
        <w:t>General</w:t>
      </w:r>
      <w:bookmarkEnd w:id="342"/>
      <w:bookmarkEnd w:id="343"/>
    </w:p>
    <w:p w:rsidR="0098697A" w:rsidRPr="00097689" w:rsidRDefault="0098697A" w:rsidP="0098697A">
      <w:pPr>
        <w:rPr>
          <w:lang w:eastAsia="zh-CN"/>
        </w:rPr>
      </w:pPr>
      <w:r w:rsidRPr="00097689">
        <w:rPr>
          <w:noProof/>
          <w:lang w:eastAsia="zh-CN"/>
        </w:rPr>
        <w:t xml:space="preserve">For message conferencing, the Message Session Relay Protocol (MSRP) (see IETF RFC 4975 [18]) shall be used to transport messages. The message content may carry different media including text, image, video and audio. The Media types shall be MIME encoded. The TCP connection that the MSRP runs over shall be </w:t>
      </w:r>
      <w:r w:rsidRPr="00097689">
        <w:rPr>
          <w:noProof/>
        </w:rPr>
        <w:t>establish</w:t>
      </w:r>
      <w:r w:rsidRPr="00097689">
        <w:rPr>
          <w:noProof/>
          <w:lang w:eastAsia="zh-CN"/>
        </w:rPr>
        <w:t xml:space="preserve">ed when adding a new participant into the conference according to </w:t>
      </w:r>
      <w:r w:rsidR="00097689">
        <w:rPr>
          <w:noProof/>
          <w:lang w:eastAsia="zh-CN"/>
        </w:rPr>
        <w:t>clause</w:t>
      </w:r>
      <w:r w:rsidRPr="00097689">
        <w:rPr>
          <w:noProof/>
          <w:lang w:eastAsia="zh-CN"/>
        </w:rPr>
        <w:t> 6.2.20.</w:t>
      </w:r>
      <w:r w:rsidRPr="00097689">
        <w:rPr>
          <w:lang w:eastAsia="zh-CN"/>
        </w:rPr>
        <w:t xml:space="preserve"> </w:t>
      </w:r>
    </w:p>
    <w:p w:rsidR="0098697A" w:rsidRPr="00097689" w:rsidRDefault="0098697A" w:rsidP="0098697A">
      <w:pPr>
        <w:rPr>
          <w:lang w:eastAsia="zh-CN"/>
        </w:rPr>
      </w:pPr>
      <w:r w:rsidRPr="00097689">
        <w:rPr>
          <w:lang w:eastAsia="zh-CN"/>
        </w:rPr>
        <w:t>In order to manage the message conferencing, the following features may be supported:</w:t>
      </w:r>
    </w:p>
    <w:p w:rsidR="0098697A" w:rsidRPr="00097689" w:rsidRDefault="0098697A" w:rsidP="0098697A">
      <w:pPr>
        <w:ind w:firstLine="284"/>
        <w:rPr>
          <w:lang w:val="da-DK" w:eastAsia="zh-CN"/>
        </w:rPr>
      </w:pPr>
      <w:r w:rsidRPr="00097689">
        <w:rPr>
          <w:lang w:val="da-DK" w:eastAsia="zh-CN"/>
        </w:rPr>
        <w:t>-</w:t>
      </w:r>
      <w:r w:rsidRPr="00097689">
        <w:rPr>
          <w:lang w:val="da-DK" w:eastAsia="zh-CN"/>
        </w:rPr>
        <w:tab/>
      </w:r>
      <w:r w:rsidRPr="00097689">
        <w:rPr>
          <w:noProof/>
          <w:lang w:val="da-DK" w:eastAsia="zh-CN"/>
        </w:rPr>
        <w:t>Message statistics</w:t>
      </w:r>
      <w:r w:rsidRPr="00097689">
        <w:rPr>
          <w:lang w:val="da-DK" w:eastAsia="zh-CN"/>
        </w:rPr>
        <w:t>.</w:t>
      </w:r>
    </w:p>
    <w:p w:rsidR="0098697A" w:rsidRPr="00097689" w:rsidRDefault="0098697A" w:rsidP="0098697A">
      <w:pPr>
        <w:ind w:firstLine="284"/>
        <w:rPr>
          <w:lang w:val="da-DK" w:eastAsia="zh-CN"/>
        </w:rPr>
      </w:pPr>
      <w:r w:rsidRPr="00097689">
        <w:rPr>
          <w:lang w:val="da-DK" w:eastAsia="zh-CN"/>
        </w:rPr>
        <w:t>-</w:t>
      </w:r>
      <w:r w:rsidRPr="00097689">
        <w:rPr>
          <w:lang w:val="da-DK" w:eastAsia="zh-CN"/>
        </w:rPr>
        <w:tab/>
        <w:t>Message filtering.</w:t>
      </w:r>
    </w:p>
    <w:p w:rsidR="0098697A" w:rsidRPr="00097689" w:rsidRDefault="0098697A" w:rsidP="0098697A">
      <w:pPr>
        <w:rPr>
          <w:noProof/>
        </w:rPr>
      </w:pPr>
      <w:r w:rsidRPr="00097689">
        <w:rPr>
          <w:noProof/>
        </w:rPr>
        <w:t xml:space="preserve">An MRFC and an MRFP that support </w:t>
      </w:r>
      <w:r w:rsidRPr="00097689">
        <w:rPr>
          <w:noProof/>
          <w:lang w:eastAsia="zh-CN"/>
        </w:rPr>
        <w:t xml:space="preserve">a </w:t>
      </w:r>
      <w:r w:rsidRPr="00097689">
        <w:rPr>
          <w:noProof/>
        </w:rPr>
        <w:t>session based messaging, as defined in IETF RFC 4975 [18], shall support the following procedures.</w:t>
      </w:r>
    </w:p>
    <w:p w:rsidR="0098697A" w:rsidRPr="00097689" w:rsidRDefault="0098697A" w:rsidP="0098697A">
      <w:pPr>
        <w:rPr>
          <w:noProof/>
        </w:rPr>
      </w:pPr>
      <w:r w:rsidRPr="00097689">
        <w:rPr>
          <w:noProof/>
        </w:rPr>
        <w:t>When receiving an SDP offer for a MSRP media, the MRFC:</w:t>
      </w:r>
    </w:p>
    <w:p w:rsidR="0098697A" w:rsidRPr="00097689" w:rsidRDefault="0098697A" w:rsidP="0098697A">
      <w:pPr>
        <w:pStyle w:val="B10"/>
        <w:rPr>
          <w:noProof/>
        </w:rPr>
      </w:pPr>
      <w:r w:rsidRPr="00097689">
        <w:rPr>
          <w:noProof/>
        </w:rPr>
        <w:t>-</w:t>
      </w:r>
      <w:r w:rsidRPr="00097689">
        <w:rPr>
          <w:noProof/>
        </w:rPr>
        <w:tab/>
        <w:t xml:space="preserve">shall provide the value of the received "a=path" SDP attribute (defined in </w:t>
      </w:r>
      <w:r w:rsidRPr="00097689">
        <w:rPr>
          <w:noProof/>
          <w:lang w:eastAsia="zh-CN"/>
        </w:rPr>
        <w:t xml:space="preserve">IETF RFC 4975 [18]) </w:t>
      </w:r>
      <w:r w:rsidRPr="00097689">
        <w:rPr>
          <w:noProof/>
        </w:rPr>
        <w:t>to the MRFP in the "MSRP URI Path" information element, as part of a remote descriptor;</w:t>
      </w:r>
    </w:p>
    <w:p w:rsidR="0098697A" w:rsidRPr="00097689" w:rsidRDefault="0098697A" w:rsidP="0098697A">
      <w:pPr>
        <w:pStyle w:val="B10"/>
        <w:rPr>
          <w:noProof/>
        </w:rPr>
      </w:pPr>
      <w:r w:rsidRPr="00097689">
        <w:rPr>
          <w:noProof/>
        </w:rPr>
        <w:t>-</w:t>
      </w:r>
      <w:r w:rsidRPr="00097689">
        <w:rPr>
          <w:noProof/>
        </w:rPr>
        <w:tab/>
        <w:t>shall indicate "TCP/MSRP" or "TCP/TLS/MSRP" (if e2e media security is applied) as transport protocol to the MRFP;</w:t>
      </w:r>
    </w:p>
    <w:p w:rsidR="0098697A" w:rsidRPr="00097689" w:rsidRDefault="0098697A" w:rsidP="0098697A">
      <w:pPr>
        <w:pStyle w:val="B10"/>
        <w:rPr>
          <w:noProof/>
        </w:rPr>
      </w:pPr>
      <w:r w:rsidRPr="00097689">
        <w:rPr>
          <w:noProof/>
        </w:rPr>
        <w:t>-</w:t>
      </w:r>
      <w:r w:rsidRPr="00097689">
        <w:rPr>
          <w:noProof/>
        </w:rPr>
        <w:tab/>
        <w:t xml:space="preserve">if the "a=msrp-cema" SDP attribute, as defined in </w:t>
      </w:r>
      <w:r w:rsidRPr="00097689">
        <w:rPr>
          <w:noProof/>
          <w:lang w:eastAsia="zh-CN"/>
        </w:rPr>
        <w:t>IETF RFC 6714 40,</w:t>
      </w:r>
      <w:r w:rsidRPr="00097689">
        <w:rPr>
          <w:noProof/>
        </w:rPr>
        <w:t xml:space="preserve"> is not contained in the SDP offer, should use the IP address and port within the first entry of the "a=path" SDP attribute from the received SDP offer to configure the remote IP address and port at the MRFP;</w:t>
      </w:r>
    </w:p>
    <w:p w:rsidR="0098697A" w:rsidRPr="00097689" w:rsidRDefault="0098697A" w:rsidP="0098697A">
      <w:pPr>
        <w:pStyle w:val="NO"/>
        <w:rPr>
          <w:noProof/>
        </w:rPr>
      </w:pPr>
      <w:r w:rsidRPr="00097689">
        <w:rPr>
          <w:noProof/>
        </w:rPr>
        <w:t>NOTE 1:</w:t>
      </w:r>
      <w:r w:rsidRPr="00097689">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rsidR="0098697A" w:rsidRPr="00097689" w:rsidRDefault="0098697A" w:rsidP="0098697A">
      <w:pPr>
        <w:pStyle w:val="B10"/>
        <w:rPr>
          <w:noProof/>
        </w:rPr>
      </w:pPr>
      <w:r w:rsidRPr="00097689">
        <w:rPr>
          <w:noProof/>
        </w:rPr>
        <w:lastRenderedPageBreak/>
        <w:t>-</w:t>
      </w:r>
      <w:r w:rsidRPr="00097689">
        <w:rPr>
          <w:noProof/>
        </w:rPr>
        <w:tab/>
        <w:t>shall request the MRFP to allocate the IP address, TCP port and MSRP session-id and provide this information in the "MSRP URI Path" information element;</w:t>
      </w:r>
    </w:p>
    <w:p w:rsidR="0098697A" w:rsidRPr="00097689" w:rsidRDefault="0098697A" w:rsidP="0098697A">
      <w:pPr>
        <w:pStyle w:val="B10"/>
        <w:rPr>
          <w:noProof/>
        </w:rPr>
      </w:pPr>
      <w:r w:rsidRPr="00097689">
        <w:rPr>
          <w:noProof/>
        </w:rPr>
        <w:t>-</w:t>
      </w:r>
      <w:r w:rsidRPr="00097689">
        <w:rPr>
          <w:noProof/>
        </w:rPr>
        <w:tab/>
        <w:t>shall include the "a=path" SDP attribute received from the MRFP in an SDP answer it sends; and</w:t>
      </w:r>
    </w:p>
    <w:p w:rsidR="0098697A" w:rsidRPr="00097689" w:rsidRDefault="0098697A" w:rsidP="0098697A">
      <w:pPr>
        <w:pStyle w:val="B10"/>
        <w:rPr>
          <w:noProof/>
        </w:rPr>
      </w:pPr>
      <w:r w:rsidRPr="00097689">
        <w:rPr>
          <w:noProof/>
        </w:rPr>
        <w:t>-</w:t>
      </w:r>
      <w:r w:rsidRPr="00097689">
        <w:rPr>
          <w:noProof/>
        </w:rPr>
        <w:tab/>
        <w:t>if the SDP offer included the "a=msrp-cema" SDP attribute, shall include the "a=msrp-cema" SDP attribute in the SDP answer.</w:t>
      </w:r>
    </w:p>
    <w:p w:rsidR="0098697A" w:rsidRPr="00097689" w:rsidRDefault="0098697A" w:rsidP="0098697A">
      <w:pPr>
        <w:rPr>
          <w:noProof/>
        </w:rPr>
      </w:pPr>
      <w:r w:rsidRPr="00097689">
        <w:rPr>
          <w:noProof/>
        </w:rPr>
        <w:t>When sending an SDP offer for MSRP media, the MRFC:</w:t>
      </w:r>
    </w:p>
    <w:p w:rsidR="0098697A" w:rsidRPr="00097689" w:rsidRDefault="0098697A" w:rsidP="0098697A">
      <w:pPr>
        <w:pStyle w:val="B10"/>
        <w:rPr>
          <w:noProof/>
        </w:rPr>
      </w:pPr>
      <w:r w:rsidRPr="00097689">
        <w:rPr>
          <w:noProof/>
        </w:rPr>
        <w:t>-</w:t>
      </w:r>
      <w:r w:rsidRPr="00097689">
        <w:rPr>
          <w:noProof/>
        </w:rPr>
        <w:tab/>
        <w:t>shall request the MRFP to allocate an IP address, TCP port and MSRP session-id and provide this information in the "MSRP URI Path" information element;</w:t>
      </w:r>
    </w:p>
    <w:p w:rsidR="0098697A" w:rsidRPr="00097689" w:rsidRDefault="0098697A" w:rsidP="0098697A">
      <w:pPr>
        <w:pStyle w:val="B10"/>
        <w:rPr>
          <w:noProof/>
        </w:rPr>
      </w:pPr>
      <w:r w:rsidRPr="00097689">
        <w:rPr>
          <w:noProof/>
        </w:rPr>
        <w:t>-</w:t>
      </w:r>
      <w:r w:rsidRPr="00097689">
        <w:rPr>
          <w:noProof/>
        </w:rPr>
        <w:tab/>
        <w:t>shall indicate "TCP/MSRP" or "TCP/TLS/MSRP" (if e2e media security is applied) as transport protocol to the MRFP;</w:t>
      </w:r>
    </w:p>
    <w:p w:rsidR="0098697A" w:rsidRPr="00097689" w:rsidRDefault="0098697A" w:rsidP="0098697A">
      <w:pPr>
        <w:pStyle w:val="B10"/>
        <w:rPr>
          <w:noProof/>
        </w:rPr>
      </w:pPr>
      <w:r w:rsidRPr="00097689">
        <w:rPr>
          <w:noProof/>
        </w:rPr>
        <w:t>-</w:t>
      </w:r>
      <w:r w:rsidRPr="00097689">
        <w:rPr>
          <w:noProof/>
        </w:rPr>
        <w:tab/>
        <w:t>shall include the value of the "MSRP URI Path" information element received from the MRFP in the "a=path" SDP attribute of the SDP offer it sends; and</w:t>
      </w:r>
    </w:p>
    <w:p w:rsidR="0098697A" w:rsidRPr="00097689" w:rsidRDefault="0098697A" w:rsidP="0098697A">
      <w:pPr>
        <w:pStyle w:val="B10"/>
        <w:rPr>
          <w:noProof/>
        </w:rPr>
      </w:pPr>
      <w:r w:rsidRPr="00097689">
        <w:rPr>
          <w:noProof/>
        </w:rPr>
        <w:t>-</w:t>
      </w:r>
      <w:r w:rsidRPr="00097689">
        <w:rPr>
          <w:noProof/>
        </w:rPr>
        <w:tab/>
        <w:t>should include the "a=msrp-cema" SDP attribute in the SDP offer.</w:t>
      </w:r>
    </w:p>
    <w:p w:rsidR="0098697A" w:rsidRPr="00097689" w:rsidRDefault="0098697A" w:rsidP="0098697A">
      <w:pPr>
        <w:rPr>
          <w:noProof/>
        </w:rPr>
      </w:pPr>
      <w:r w:rsidRPr="00097689">
        <w:rPr>
          <w:noProof/>
        </w:rPr>
        <w:t>When receiving a corresponding SDP answer for MSRP media, the MRFC:</w:t>
      </w:r>
    </w:p>
    <w:p w:rsidR="0098697A" w:rsidRPr="00097689" w:rsidRDefault="0098697A" w:rsidP="0098697A">
      <w:pPr>
        <w:pStyle w:val="B10"/>
        <w:rPr>
          <w:noProof/>
        </w:rPr>
      </w:pPr>
      <w:r w:rsidRPr="00097689">
        <w:rPr>
          <w:noProof/>
        </w:rPr>
        <w:t>-</w:t>
      </w:r>
      <w:r w:rsidRPr="00097689">
        <w:rPr>
          <w:noProof/>
        </w:rPr>
        <w:tab/>
        <w:t>shall provide the value of the received "a=path" SDP attribute to the MRFP in the "MSRP URI Path" information element; and</w:t>
      </w:r>
    </w:p>
    <w:p w:rsidR="0098697A" w:rsidRPr="00097689" w:rsidRDefault="0098697A" w:rsidP="0098697A">
      <w:pPr>
        <w:pStyle w:val="B10"/>
        <w:rPr>
          <w:noProof/>
        </w:rPr>
      </w:pPr>
      <w:r w:rsidRPr="00097689">
        <w:rPr>
          <w:noProof/>
        </w:rPr>
        <w:t>-</w:t>
      </w:r>
      <w:r w:rsidRPr="00097689">
        <w:rPr>
          <w:noProof/>
        </w:rPr>
        <w:tab/>
        <w:t>if the "a=msrp-cema" SDP attribute is not contained in the SDP answer, should use the IP address and TCP port within the first entry of the "a=path" SDP attribute from the received SDP answer to configure the remote IP address and port at the MRFP.</w:t>
      </w:r>
    </w:p>
    <w:p w:rsidR="0098697A" w:rsidRPr="00097689" w:rsidRDefault="0098697A" w:rsidP="0098697A">
      <w:pPr>
        <w:rPr>
          <w:noProof/>
        </w:rPr>
      </w:pPr>
      <w:r w:rsidRPr="00097689">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rsidR="0098697A" w:rsidRPr="00097689" w:rsidRDefault="0098697A" w:rsidP="0098697A">
      <w:pPr>
        <w:pStyle w:val="NO"/>
        <w:rPr>
          <w:noProof/>
        </w:rPr>
      </w:pPr>
      <w:r w:rsidRPr="00097689">
        <w:rPr>
          <w:noProof/>
        </w:rPr>
        <w:t>NOTE 2:</w:t>
      </w:r>
      <w:r w:rsidRPr="00097689">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rsidR="0098697A" w:rsidRPr="00097689" w:rsidRDefault="0098697A" w:rsidP="0098697A">
      <w:pPr>
        <w:rPr>
          <w:noProof/>
        </w:rPr>
      </w:pPr>
      <w:r w:rsidRPr="00097689">
        <w:rPr>
          <w:noProof/>
        </w:rPr>
        <w:t>The MRFP shall include MSRP URI(s) received in the "MSRP URI Path" information element from the MRFC in the "To-Path" header field of MSRP packets it sends.</w:t>
      </w:r>
    </w:p>
    <w:p w:rsidR="0098697A" w:rsidRPr="00097689" w:rsidRDefault="0098697A" w:rsidP="0098697A">
      <w:pPr>
        <w:pStyle w:val="Heading5"/>
        <w:rPr>
          <w:lang w:val="da-DK" w:eastAsia="zh-CN"/>
        </w:rPr>
      </w:pPr>
      <w:bookmarkStart w:id="344" w:name="_Toc485587526"/>
      <w:bookmarkStart w:id="345" w:name="_Toc57882537"/>
      <w:r w:rsidRPr="00097689">
        <w:rPr>
          <w:lang w:val="da-DK"/>
        </w:rPr>
        <w:t>6.2.10.</w:t>
      </w:r>
      <w:r w:rsidRPr="00097689">
        <w:rPr>
          <w:lang w:val="da-DK" w:eastAsia="zh-CN"/>
        </w:rPr>
        <w:t>3</w:t>
      </w:r>
      <w:r w:rsidRPr="00097689">
        <w:rPr>
          <w:lang w:val="da-DK"/>
        </w:rPr>
        <w:t>.</w:t>
      </w:r>
      <w:r w:rsidRPr="00097689">
        <w:rPr>
          <w:lang w:val="da-DK" w:eastAsia="zh-CN"/>
        </w:rPr>
        <w:t>2</w:t>
      </w:r>
      <w:r w:rsidRPr="00097689">
        <w:rPr>
          <w:lang w:val="da-DK" w:eastAsia="zh-CN"/>
        </w:rPr>
        <w:tab/>
        <w:t>Messages S</w:t>
      </w:r>
      <w:r w:rsidRPr="00097689">
        <w:rPr>
          <w:lang w:val="da-DK"/>
        </w:rPr>
        <w:t>tatistics</w:t>
      </w:r>
      <w:bookmarkEnd w:id="344"/>
      <w:bookmarkEnd w:id="345"/>
    </w:p>
    <w:p w:rsidR="0098697A" w:rsidRPr="00097689" w:rsidRDefault="0098697A" w:rsidP="0098697A">
      <w:pPr>
        <w:rPr>
          <w:noProof/>
          <w:lang w:eastAsia="zh-CN"/>
        </w:rPr>
      </w:pPr>
      <w:r w:rsidRPr="00097689">
        <w:rPr>
          <w:noProof/>
          <w:lang w:eastAsia="zh-CN"/>
        </w:rPr>
        <w:t>The MRFP may report the statistics for the number of messages sent and/or received in two ways described as following.</w:t>
      </w:r>
    </w:p>
    <w:p w:rsidR="0098697A" w:rsidRPr="00097689" w:rsidRDefault="0098697A" w:rsidP="0098697A">
      <w:pPr>
        <w:pStyle w:val="B10"/>
        <w:rPr>
          <w:lang w:eastAsia="zh-CN"/>
        </w:rPr>
      </w:pPr>
      <w:r w:rsidRPr="00097689">
        <w:rPr>
          <w:lang w:eastAsia="zh-CN"/>
        </w:rPr>
        <w:t>1)</w:t>
      </w:r>
      <w:r w:rsidRPr="00097689">
        <w:rPr>
          <w:lang w:eastAsia="zh-CN"/>
        </w:rPr>
        <w:tab/>
        <w:t>The MRFC indicates quotas granted to the MRFP. The granted quotas indicate the</w:t>
      </w:r>
      <w:r w:rsidRPr="00097689">
        <w:t xml:space="preserve"> units specifying the </w:t>
      </w:r>
      <w:r w:rsidRPr="00097689">
        <w:rPr>
          <w:noProof/>
          <w:lang w:eastAsia="zh-CN"/>
        </w:rPr>
        <w:t>number of messages</w:t>
      </w:r>
      <w:r w:rsidRPr="00097689">
        <w:t xml:space="preserve"> or </w:t>
      </w:r>
      <w:r w:rsidRPr="00097689">
        <w:rPr>
          <w:noProof/>
          <w:lang w:eastAsia="zh-CN"/>
        </w:rPr>
        <w:t>volume of messages</w:t>
      </w:r>
      <w:r w:rsidRPr="00097689">
        <w:t xml:space="preserve"> allowed</w:t>
      </w:r>
      <w:r w:rsidRPr="00097689">
        <w:rPr>
          <w:lang w:eastAsia="zh-CN"/>
        </w:rPr>
        <w:t xml:space="preserve"> to be </w:t>
      </w:r>
      <w:r w:rsidRPr="00097689">
        <w:rPr>
          <w:noProof/>
          <w:lang w:eastAsia="zh-CN"/>
        </w:rPr>
        <w:t>received or sent by users</w:t>
      </w:r>
      <w:r w:rsidRPr="00097689">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097689">
        <w:rPr>
          <w:noProof/>
          <w:lang w:eastAsia="zh-CN"/>
        </w:rPr>
        <w:t xml:space="preserve">as </w:t>
      </w:r>
      <w:r w:rsidRPr="00097689">
        <w:rPr>
          <w:lang w:eastAsia="zh-CN"/>
        </w:rPr>
        <w:t xml:space="preserve">specified in </w:t>
      </w:r>
      <w:r w:rsidR="00097689">
        <w:rPr>
          <w:lang w:eastAsia="zh-CN"/>
        </w:rPr>
        <w:t>clause</w:t>
      </w:r>
      <w:r w:rsidRPr="00097689">
        <w:rPr>
          <w:lang w:eastAsia="zh-CN"/>
        </w:rPr>
        <w:t xml:space="preserve"> 8.50. The quotas granted by MRFC may include any of the following:</w:t>
      </w:r>
    </w:p>
    <w:p w:rsidR="0098697A" w:rsidRPr="00097689" w:rsidRDefault="0098697A" w:rsidP="0098697A">
      <w:pPr>
        <w:pStyle w:val="B2"/>
        <w:rPr>
          <w:noProof/>
          <w:lang w:eastAsia="zh-CN"/>
        </w:rPr>
      </w:pPr>
      <w:r w:rsidRPr="00097689">
        <w:rPr>
          <w:noProof/>
          <w:lang w:eastAsia="zh-CN"/>
        </w:rPr>
        <w:t>-</w:t>
      </w:r>
      <w:r w:rsidRPr="00097689">
        <w:rPr>
          <w:noProof/>
          <w:lang w:eastAsia="zh-CN"/>
        </w:rPr>
        <w:tab/>
        <w:t>Quota for number of messages sent</w:t>
      </w:r>
    </w:p>
    <w:p w:rsidR="0098697A" w:rsidRPr="00097689" w:rsidRDefault="0098697A" w:rsidP="0098697A">
      <w:pPr>
        <w:pStyle w:val="B2"/>
        <w:rPr>
          <w:noProof/>
          <w:lang w:eastAsia="zh-CN"/>
        </w:rPr>
      </w:pPr>
      <w:r w:rsidRPr="00097689">
        <w:rPr>
          <w:noProof/>
          <w:lang w:eastAsia="zh-CN"/>
        </w:rPr>
        <w:t>-</w:t>
      </w:r>
      <w:r w:rsidRPr="00097689">
        <w:rPr>
          <w:noProof/>
          <w:lang w:eastAsia="zh-CN"/>
        </w:rPr>
        <w:tab/>
        <w:t>Quota for number of messages received</w:t>
      </w:r>
    </w:p>
    <w:p w:rsidR="0098697A" w:rsidRPr="00097689" w:rsidRDefault="0098697A" w:rsidP="0098697A">
      <w:pPr>
        <w:pStyle w:val="B2"/>
        <w:rPr>
          <w:noProof/>
          <w:lang w:eastAsia="zh-CN"/>
        </w:rPr>
      </w:pPr>
      <w:r w:rsidRPr="00097689">
        <w:rPr>
          <w:noProof/>
          <w:lang w:eastAsia="zh-CN"/>
        </w:rPr>
        <w:t>-</w:t>
      </w:r>
      <w:r w:rsidRPr="00097689">
        <w:rPr>
          <w:noProof/>
          <w:lang w:eastAsia="zh-CN"/>
        </w:rPr>
        <w:tab/>
        <w:t xml:space="preserve">Quota for volume (size) of messages sent </w:t>
      </w:r>
    </w:p>
    <w:p w:rsidR="0098697A" w:rsidRPr="00097689" w:rsidRDefault="0098697A" w:rsidP="0098697A">
      <w:pPr>
        <w:pStyle w:val="B2"/>
        <w:rPr>
          <w:noProof/>
          <w:lang w:eastAsia="zh-CN"/>
        </w:rPr>
      </w:pPr>
      <w:r w:rsidRPr="00097689">
        <w:rPr>
          <w:noProof/>
          <w:lang w:eastAsia="zh-CN"/>
        </w:rPr>
        <w:t>-</w:t>
      </w:r>
      <w:r w:rsidRPr="00097689">
        <w:rPr>
          <w:noProof/>
          <w:lang w:eastAsia="zh-CN"/>
        </w:rPr>
        <w:tab/>
        <w:t>Quota for volume (size) of messages received</w:t>
      </w:r>
    </w:p>
    <w:p w:rsidR="0098697A" w:rsidRPr="00097689" w:rsidRDefault="0098697A" w:rsidP="0098697A">
      <w:pPr>
        <w:ind w:left="720"/>
        <w:rPr>
          <w:noProof/>
          <w:lang w:eastAsia="zh-CN"/>
        </w:rPr>
      </w:pPr>
      <w:r w:rsidRPr="00097689">
        <w:rPr>
          <w:lang w:eastAsia="zh-CN"/>
        </w:rPr>
        <w:t xml:space="preserve">When the quota granted is reached or the valid time elapses the MRFP shall report </w:t>
      </w:r>
      <w:r w:rsidRPr="00097689">
        <w:rPr>
          <w:noProof/>
          <w:lang w:eastAsia="zh-CN"/>
        </w:rPr>
        <w:t>statistics information of messages according to the indication by the MRFC</w:t>
      </w:r>
      <w:r w:rsidRPr="00097689">
        <w:rPr>
          <w:lang w:eastAsia="zh-CN"/>
        </w:rPr>
        <w:t xml:space="preserve">. The MRFP uses the "Report Message Statistics" procedure </w:t>
      </w:r>
      <w:r w:rsidRPr="00097689">
        <w:rPr>
          <w:noProof/>
          <w:lang w:eastAsia="zh-CN"/>
        </w:rPr>
        <w:lastRenderedPageBreak/>
        <w:t xml:space="preserve">as </w:t>
      </w:r>
      <w:r w:rsidRPr="00097689">
        <w:rPr>
          <w:lang w:eastAsia="zh-CN"/>
        </w:rPr>
        <w:t xml:space="preserve">specified in </w:t>
      </w:r>
      <w:r w:rsidR="00097689">
        <w:rPr>
          <w:lang w:eastAsia="zh-CN"/>
        </w:rPr>
        <w:t>clause</w:t>
      </w:r>
      <w:r w:rsidRPr="00097689">
        <w:rPr>
          <w:lang w:eastAsia="zh-CN"/>
        </w:rPr>
        <w:t xml:space="preserve"> 8.51 to report </w:t>
      </w:r>
      <w:r w:rsidRPr="00097689">
        <w:rPr>
          <w:noProof/>
          <w:lang w:eastAsia="zh-CN"/>
        </w:rPr>
        <w:t>the statistics of messages. The statstistics of messages sent and/or received may include any of the following:</w:t>
      </w:r>
    </w:p>
    <w:p w:rsidR="0098697A" w:rsidRPr="00097689" w:rsidRDefault="0098697A" w:rsidP="0098697A">
      <w:pPr>
        <w:pStyle w:val="B2"/>
        <w:rPr>
          <w:noProof/>
          <w:lang w:eastAsia="zh-CN"/>
        </w:rPr>
      </w:pPr>
      <w:r w:rsidRPr="00097689">
        <w:rPr>
          <w:noProof/>
          <w:lang w:eastAsia="zh-CN"/>
        </w:rPr>
        <w:t>-</w:t>
      </w:r>
      <w:r w:rsidRPr="00097689">
        <w:rPr>
          <w:noProof/>
          <w:lang w:eastAsia="zh-CN"/>
        </w:rPr>
        <w:tab/>
        <w:t>number of messages sent</w:t>
      </w:r>
    </w:p>
    <w:p w:rsidR="0098697A" w:rsidRPr="00097689" w:rsidRDefault="0098697A" w:rsidP="0098697A">
      <w:pPr>
        <w:pStyle w:val="B2"/>
        <w:rPr>
          <w:noProof/>
          <w:lang w:eastAsia="zh-CN"/>
        </w:rPr>
      </w:pPr>
      <w:r w:rsidRPr="00097689">
        <w:rPr>
          <w:noProof/>
          <w:lang w:eastAsia="zh-CN"/>
        </w:rPr>
        <w:t>-</w:t>
      </w:r>
      <w:r w:rsidRPr="00097689">
        <w:rPr>
          <w:noProof/>
          <w:lang w:eastAsia="zh-CN"/>
        </w:rPr>
        <w:tab/>
        <w:t>number of messages received</w:t>
      </w:r>
    </w:p>
    <w:p w:rsidR="0098697A" w:rsidRPr="00097689" w:rsidRDefault="0098697A" w:rsidP="0098697A">
      <w:pPr>
        <w:pStyle w:val="B2"/>
        <w:rPr>
          <w:noProof/>
          <w:lang w:eastAsia="zh-CN"/>
        </w:rPr>
      </w:pPr>
      <w:r w:rsidRPr="00097689">
        <w:rPr>
          <w:noProof/>
          <w:lang w:eastAsia="zh-CN"/>
        </w:rPr>
        <w:t>-</w:t>
      </w:r>
      <w:r w:rsidRPr="00097689">
        <w:rPr>
          <w:noProof/>
          <w:lang w:eastAsia="zh-CN"/>
        </w:rPr>
        <w:tab/>
        <w:t xml:space="preserve">volume (size) of messages sent </w:t>
      </w:r>
    </w:p>
    <w:p w:rsidR="0098697A" w:rsidRPr="00097689" w:rsidRDefault="0098697A" w:rsidP="0098697A">
      <w:pPr>
        <w:pStyle w:val="B2"/>
        <w:rPr>
          <w:noProof/>
          <w:lang w:eastAsia="zh-CN"/>
        </w:rPr>
      </w:pPr>
      <w:r w:rsidRPr="00097689">
        <w:rPr>
          <w:noProof/>
          <w:lang w:eastAsia="zh-CN"/>
        </w:rPr>
        <w:t>-</w:t>
      </w:r>
      <w:r w:rsidRPr="00097689">
        <w:rPr>
          <w:noProof/>
          <w:lang w:eastAsia="zh-CN"/>
        </w:rPr>
        <w:tab/>
        <w:t>volume (size) of messages received</w:t>
      </w:r>
    </w:p>
    <w:p w:rsidR="0098697A" w:rsidRPr="00097689" w:rsidRDefault="0098697A" w:rsidP="0098697A">
      <w:pPr>
        <w:pStyle w:val="B2"/>
        <w:rPr>
          <w:noProof/>
          <w:lang w:eastAsia="zh-CN"/>
        </w:rPr>
      </w:pPr>
      <w:r w:rsidRPr="00097689">
        <w:rPr>
          <w:lang w:eastAsia="zh-CN"/>
        </w:rPr>
        <w:t>-</w:t>
      </w:r>
      <w:r w:rsidRPr="00097689">
        <w:rPr>
          <w:lang w:eastAsia="zh-CN"/>
        </w:rPr>
        <w:tab/>
        <w:t>reason for report i.e. quota reached or granted time elapsed</w:t>
      </w:r>
    </w:p>
    <w:p w:rsidR="0098697A" w:rsidRPr="00097689" w:rsidRDefault="0098697A" w:rsidP="0098697A">
      <w:pPr>
        <w:pStyle w:val="B10"/>
        <w:rPr>
          <w:lang w:eastAsia="zh-CN"/>
        </w:rPr>
      </w:pPr>
      <w:r w:rsidRPr="00097689">
        <w:rPr>
          <w:lang w:eastAsia="zh-CN"/>
        </w:rPr>
        <w:t>2)</w:t>
      </w:r>
      <w:r w:rsidRPr="00097689">
        <w:rPr>
          <w:lang w:eastAsia="zh-CN"/>
        </w:rPr>
        <w:tab/>
        <w:t>T</w:t>
      </w:r>
      <w:r w:rsidRPr="00097689">
        <w:rPr>
          <w:noProof/>
          <w:lang w:eastAsia="zh-CN"/>
        </w:rPr>
        <w:t xml:space="preserve">he MRFC requests the MRFP to report the statistics information of messages sent and/or received </w:t>
      </w:r>
      <w:r w:rsidRPr="00097689">
        <w:rPr>
          <w:lang w:eastAsia="zh-CN"/>
        </w:rPr>
        <w:t>at the end of the session or during the session</w:t>
      </w:r>
      <w:r w:rsidRPr="00097689">
        <w:rPr>
          <w:noProof/>
          <w:lang w:eastAsia="zh-CN"/>
        </w:rPr>
        <w:t>. In this case, the quotas or the valid time is not required, and the MRFP should report the statistics of message as requested by the MRFC. The statstistics of messages are the same as described above.</w:t>
      </w:r>
    </w:p>
    <w:p w:rsidR="0098697A" w:rsidRPr="00097689" w:rsidRDefault="0098697A" w:rsidP="0098697A">
      <w:pPr>
        <w:rPr>
          <w:lang w:eastAsia="zh-CN"/>
        </w:rPr>
      </w:pPr>
      <w:r w:rsidRPr="00097689">
        <w:t>Figure 6.</w:t>
      </w:r>
      <w:r w:rsidRPr="00097689">
        <w:rPr>
          <w:lang w:eastAsia="zh-CN"/>
        </w:rPr>
        <w:t>2.10</w:t>
      </w:r>
      <w:r w:rsidRPr="00097689">
        <w:t>.</w:t>
      </w:r>
      <w:r w:rsidRPr="00097689">
        <w:rPr>
          <w:lang w:eastAsia="zh-CN"/>
        </w:rPr>
        <w:t>3</w:t>
      </w:r>
      <w:r w:rsidRPr="00097689">
        <w:t>.</w:t>
      </w:r>
      <w:r w:rsidRPr="00097689">
        <w:rPr>
          <w:lang w:eastAsia="zh-CN"/>
        </w:rPr>
        <w:t>2.1</w:t>
      </w:r>
      <w:r w:rsidRPr="00097689">
        <w:t xml:space="preserve"> shows the message sequence chart example for </w:t>
      </w:r>
      <w:r w:rsidRPr="00097689">
        <w:rPr>
          <w:lang w:eastAsia="zh-CN"/>
        </w:rPr>
        <w:t>reporting message statistics</w:t>
      </w:r>
      <w:r w:rsidRPr="00097689">
        <w:t>.</w:t>
      </w:r>
    </w:p>
    <w:p w:rsidR="0098697A" w:rsidRPr="00097689" w:rsidRDefault="0098697A" w:rsidP="0098697A">
      <w:pPr>
        <w:pStyle w:val="TH"/>
        <w:rPr>
          <w:lang w:eastAsia="zh-CN"/>
        </w:rPr>
      </w:pPr>
      <w:r w:rsidRPr="00097689">
        <w:object w:dxaOrig="7110" w:dyaOrig="9252">
          <v:shape id="_x0000_i1087" type="#_x0000_t75" style="width:355.9pt;height:462.25pt" o:ole="">
            <v:imagedata r:id="rId91" o:title=""/>
          </v:shape>
          <o:OLEObject Type="Embed" ProgID="Visio.Drawing.11" ShapeID="_x0000_i1087" DrawAspect="Content" ObjectID="_1668495861" r:id="rId92"/>
        </w:object>
      </w:r>
    </w:p>
    <w:p w:rsidR="0098697A" w:rsidRPr="00097689" w:rsidRDefault="0098697A" w:rsidP="0098697A">
      <w:pPr>
        <w:pStyle w:val="TF"/>
        <w:rPr>
          <w:lang w:eastAsia="zh-CN"/>
        </w:rPr>
      </w:pPr>
      <w:r w:rsidRPr="00097689">
        <w:t>Figure 6.</w:t>
      </w:r>
      <w:r w:rsidRPr="00097689">
        <w:rPr>
          <w:lang w:eastAsia="zh-CN"/>
        </w:rPr>
        <w:t>2.10</w:t>
      </w:r>
      <w:r w:rsidRPr="00097689">
        <w:t>.</w:t>
      </w:r>
      <w:r w:rsidRPr="00097689">
        <w:rPr>
          <w:lang w:eastAsia="zh-CN"/>
        </w:rPr>
        <w:t>3</w:t>
      </w:r>
      <w:r w:rsidRPr="00097689">
        <w:t>.</w:t>
      </w:r>
      <w:r w:rsidRPr="00097689">
        <w:rPr>
          <w:lang w:eastAsia="zh-CN"/>
        </w:rPr>
        <w:t>2.1 Message statistics according to the granted quota</w:t>
      </w:r>
    </w:p>
    <w:p w:rsidR="0098697A" w:rsidRPr="00097689" w:rsidRDefault="0098697A" w:rsidP="0098697A">
      <w:pPr>
        <w:pStyle w:val="Heading6"/>
        <w:rPr>
          <w:lang w:eastAsia="zh-CN"/>
        </w:rPr>
      </w:pPr>
      <w:bookmarkStart w:id="346" w:name="_Toc485587527"/>
      <w:bookmarkStart w:id="347" w:name="_Toc57882538"/>
      <w:r w:rsidRPr="00097689">
        <w:rPr>
          <w:lang w:eastAsia="zh-CN"/>
        </w:rPr>
        <w:lastRenderedPageBreak/>
        <w:t>6.2.10.3.3</w:t>
      </w:r>
      <w:r w:rsidRPr="00097689">
        <w:rPr>
          <w:lang w:eastAsia="zh-CN"/>
        </w:rPr>
        <w:tab/>
        <w:t>Message Filtering</w:t>
      </w:r>
      <w:bookmarkEnd w:id="346"/>
      <w:bookmarkEnd w:id="347"/>
    </w:p>
    <w:p w:rsidR="0098697A" w:rsidRPr="00097689" w:rsidRDefault="0098697A" w:rsidP="0098697A">
      <w:pPr>
        <w:rPr>
          <w:lang w:eastAsia="zh-CN"/>
        </w:rPr>
      </w:pPr>
      <w:r w:rsidRPr="00097689">
        <w:rPr>
          <w:lang w:eastAsia="zh-CN"/>
        </w:rPr>
        <w:t xml:space="preserve">When the MRFC receives the trigger to config the filtering rules, the MRFC may initiate the "Configure Filtering Rules" procedure </w:t>
      </w:r>
      <w:r w:rsidRPr="00097689">
        <w:rPr>
          <w:noProof/>
          <w:lang w:eastAsia="zh-CN"/>
        </w:rPr>
        <w:t xml:space="preserve">as </w:t>
      </w:r>
      <w:r w:rsidRPr="00097689">
        <w:rPr>
          <w:lang w:eastAsia="zh-CN"/>
        </w:rPr>
        <w:t xml:space="preserve">specified in </w:t>
      </w:r>
      <w:r w:rsidR="00097689">
        <w:rPr>
          <w:lang w:eastAsia="zh-CN"/>
        </w:rPr>
        <w:t>clause</w:t>
      </w:r>
      <w:r w:rsidRPr="00097689">
        <w:rPr>
          <w:lang w:eastAsia="zh-CN"/>
        </w:rPr>
        <w:t xml:space="preserve"> 8.52 to set filtering rules in the MRFP. The filtering rule is composed of two parts: the criteria and the treatment of the filtered message. The MRFP should handle messages according to the filtering rules.</w:t>
      </w:r>
      <w:r w:rsidRPr="00097689" w:rsidDel="008718F2">
        <w:rPr>
          <w:lang w:eastAsia="zh-CN"/>
        </w:rPr>
        <w:t xml:space="preserve"> </w:t>
      </w:r>
    </w:p>
    <w:p w:rsidR="0098697A" w:rsidRPr="00097689" w:rsidRDefault="0098697A" w:rsidP="0098697A">
      <w:pPr>
        <w:rPr>
          <w:lang w:eastAsia="zh-CN"/>
        </w:rPr>
      </w:pPr>
      <w:r w:rsidRPr="00097689">
        <w:rPr>
          <w:lang w:eastAsia="zh-CN"/>
        </w:rPr>
        <w:t xml:space="preserve">The MRFC may indicate to the MRFP the </w:t>
      </w:r>
      <w:r w:rsidRPr="00097689">
        <w:t>following criteria</w:t>
      </w:r>
      <w:r w:rsidRPr="00097689">
        <w:rPr>
          <w:lang w:eastAsia="zh-CN"/>
        </w:rPr>
        <w:t>s:</w:t>
      </w:r>
    </w:p>
    <w:p w:rsidR="0098697A" w:rsidRPr="00097689" w:rsidRDefault="0098697A" w:rsidP="0098697A">
      <w:pPr>
        <w:ind w:firstLine="284"/>
        <w:rPr>
          <w:lang w:eastAsia="zh-CN"/>
        </w:rPr>
      </w:pPr>
      <w:r w:rsidRPr="00097689">
        <w:rPr>
          <w:lang w:eastAsia="zh-CN"/>
        </w:rPr>
        <w:t>Sender address</w:t>
      </w:r>
    </w:p>
    <w:p w:rsidR="0098697A" w:rsidRPr="00097689" w:rsidRDefault="0098697A" w:rsidP="0098697A">
      <w:pPr>
        <w:ind w:firstLine="284"/>
        <w:rPr>
          <w:lang w:eastAsia="zh-CN"/>
        </w:rPr>
      </w:pPr>
      <w:r w:rsidRPr="00097689">
        <w:rPr>
          <w:lang w:eastAsia="zh-CN"/>
        </w:rPr>
        <w:t>Message size</w:t>
      </w:r>
    </w:p>
    <w:p w:rsidR="0098697A" w:rsidRPr="00097689" w:rsidRDefault="0098697A" w:rsidP="0098697A">
      <w:pPr>
        <w:ind w:firstLine="284"/>
        <w:rPr>
          <w:lang w:eastAsia="zh-CN"/>
        </w:rPr>
      </w:pPr>
      <w:r w:rsidRPr="00097689">
        <w:rPr>
          <w:lang w:eastAsia="zh-CN"/>
        </w:rPr>
        <w:t>Message content type (e.g. video, audio)</w:t>
      </w:r>
    </w:p>
    <w:p w:rsidR="0098697A" w:rsidRPr="00097689" w:rsidRDefault="0098697A" w:rsidP="0098697A">
      <w:pPr>
        <w:ind w:firstLine="284"/>
        <w:rPr>
          <w:lang w:eastAsia="zh-CN"/>
        </w:rPr>
      </w:pPr>
      <w:r w:rsidRPr="00097689">
        <w:rPr>
          <w:lang w:eastAsia="zh-CN"/>
        </w:rPr>
        <w:t>Message content format(e.g. mpeg, jpeg)</w:t>
      </w:r>
    </w:p>
    <w:p w:rsidR="0098697A" w:rsidRPr="00097689" w:rsidRDefault="0098697A" w:rsidP="0098697A">
      <w:pPr>
        <w:ind w:firstLine="284"/>
        <w:rPr>
          <w:lang w:eastAsia="zh-CN"/>
        </w:rPr>
      </w:pPr>
      <w:r w:rsidRPr="00097689">
        <w:rPr>
          <w:lang w:eastAsia="zh-CN"/>
        </w:rPr>
        <w:t>Message subject</w:t>
      </w:r>
    </w:p>
    <w:p w:rsidR="0098697A" w:rsidRPr="00097689" w:rsidRDefault="0098697A" w:rsidP="0098697A">
      <w:pPr>
        <w:pStyle w:val="B10"/>
        <w:ind w:left="0" w:firstLine="0"/>
        <w:rPr>
          <w:lang w:eastAsia="zh-CN"/>
        </w:rPr>
      </w:pPr>
      <w:r w:rsidRPr="00097689">
        <w:rPr>
          <w:lang w:eastAsia="zh-CN"/>
        </w:rPr>
        <w:t>The MRFC may indicate to the MRFP t</w:t>
      </w:r>
      <w:r w:rsidRPr="00097689">
        <w:t>he following message treatments</w:t>
      </w:r>
      <w:r w:rsidRPr="00097689">
        <w:rPr>
          <w:lang w:eastAsia="zh-CN"/>
        </w:rPr>
        <w:t>:</w:t>
      </w:r>
    </w:p>
    <w:p w:rsidR="0098697A" w:rsidRPr="00097689" w:rsidRDefault="0098697A" w:rsidP="0098697A">
      <w:pPr>
        <w:ind w:left="284"/>
        <w:rPr>
          <w:noProof/>
          <w:lang w:eastAsia="zh-CN"/>
        </w:rPr>
      </w:pPr>
      <w:r w:rsidRPr="00097689">
        <w:rPr>
          <w:noProof/>
          <w:lang w:eastAsia="zh-CN"/>
        </w:rPr>
        <w:t>Block the delivery of the message content</w:t>
      </w:r>
    </w:p>
    <w:p w:rsidR="0098697A" w:rsidRPr="00097689" w:rsidRDefault="0098697A" w:rsidP="0098697A">
      <w:pPr>
        <w:ind w:left="284"/>
        <w:rPr>
          <w:noProof/>
          <w:lang w:eastAsia="zh-CN"/>
        </w:rPr>
      </w:pPr>
      <w:r w:rsidRPr="00097689">
        <w:rPr>
          <w:noProof/>
          <w:lang w:eastAsia="zh-CN"/>
        </w:rPr>
        <w:t xml:space="preserve">Store the message content </w:t>
      </w:r>
    </w:p>
    <w:p w:rsidR="0098697A" w:rsidRPr="00097689" w:rsidRDefault="0098697A" w:rsidP="0098697A">
      <w:pPr>
        <w:ind w:left="284"/>
        <w:rPr>
          <w:noProof/>
          <w:lang w:eastAsia="zh-CN"/>
        </w:rPr>
      </w:pPr>
      <w:r w:rsidRPr="00097689">
        <w:rPr>
          <w:noProof/>
          <w:lang w:eastAsia="zh-CN"/>
        </w:rPr>
        <w:t>Redirect the message to another address</w:t>
      </w:r>
    </w:p>
    <w:p w:rsidR="0098697A" w:rsidRPr="00097689" w:rsidRDefault="0098697A" w:rsidP="0098697A">
      <w:pPr>
        <w:rPr>
          <w:lang w:eastAsia="zh-CN"/>
        </w:rPr>
      </w:pPr>
      <w:r w:rsidRPr="00097689">
        <w:rPr>
          <w:lang w:eastAsia="zh-CN"/>
        </w:rPr>
        <w:t>The MRFC may indicate to the MRFP the "store url" when messages storage is needed, or the MRFC may indicate the MRFP to allocate the "store url" and return the generated "store url" to the MRFC.</w:t>
      </w:r>
    </w:p>
    <w:p w:rsidR="0098697A" w:rsidRPr="00097689" w:rsidRDefault="0098697A" w:rsidP="0098697A">
      <w:pPr>
        <w:rPr>
          <w:lang w:eastAsia="zh-CN"/>
        </w:rPr>
      </w:pPr>
      <w:r w:rsidRPr="00097689">
        <w:rPr>
          <w:lang w:eastAsia="zh-CN"/>
        </w:rPr>
        <w:t>The MRFC may indicate to the MRFP the "</w:t>
      </w:r>
      <w:r w:rsidRPr="00097689">
        <w:rPr>
          <w:noProof/>
          <w:lang w:eastAsia="zh-CN"/>
        </w:rPr>
        <w:t xml:space="preserve">redirect </w:t>
      </w:r>
      <w:r w:rsidRPr="00097689">
        <w:rPr>
          <w:lang w:eastAsia="zh-CN"/>
        </w:rPr>
        <w:t>url" when messages redirection is needed.</w:t>
      </w:r>
    </w:p>
    <w:p w:rsidR="0098697A" w:rsidRPr="00097689" w:rsidRDefault="0098697A" w:rsidP="0098697A">
      <w:pPr>
        <w:rPr>
          <w:lang w:eastAsia="zh-CN"/>
        </w:rPr>
      </w:pPr>
      <w:r w:rsidRPr="00097689">
        <w:t>Figure 6.</w:t>
      </w:r>
      <w:r w:rsidRPr="00097689">
        <w:rPr>
          <w:lang w:eastAsia="zh-CN"/>
        </w:rPr>
        <w:t>2.10</w:t>
      </w:r>
      <w:r w:rsidRPr="00097689">
        <w:t>.</w:t>
      </w:r>
      <w:r w:rsidRPr="00097689">
        <w:rPr>
          <w:lang w:eastAsia="zh-CN"/>
        </w:rPr>
        <w:t>3</w:t>
      </w:r>
      <w:r w:rsidRPr="00097689">
        <w:t>.</w:t>
      </w:r>
      <w:r w:rsidRPr="00097689">
        <w:rPr>
          <w:lang w:eastAsia="zh-CN"/>
        </w:rPr>
        <w:t>3.1</w:t>
      </w:r>
      <w:r w:rsidRPr="00097689">
        <w:t xml:space="preserve"> shows the message sequence chart example </w:t>
      </w:r>
      <w:r w:rsidRPr="00097689">
        <w:rPr>
          <w:lang w:eastAsia="zh-CN"/>
        </w:rPr>
        <w:t>to</w:t>
      </w:r>
      <w:r w:rsidRPr="00097689">
        <w:t xml:space="preserve"> </w:t>
      </w:r>
      <w:r w:rsidRPr="00097689">
        <w:rPr>
          <w:lang w:eastAsia="zh-CN"/>
        </w:rPr>
        <w:t>config the filtering rules</w:t>
      </w:r>
      <w:r w:rsidRPr="00097689">
        <w:t>.</w:t>
      </w:r>
    </w:p>
    <w:p w:rsidR="0098697A" w:rsidRPr="00097689" w:rsidRDefault="0098697A" w:rsidP="0098697A">
      <w:pPr>
        <w:pStyle w:val="TH"/>
        <w:rPr>
          <w:lang w:eastAsia="zh-CN"/>
        </w:rPr>
      </w:pPr>
      <w:r w:rsidRPr="00097689">
        <w:object w:dxaOrig="7265" w:dyaOrig="4752">
          <v:shape id="_x0000_i1088" type="#_x0000_t75" style="width:363.25pt;height:237.25pt" o:ole="">
            <v:imagedata r:id="rId93" o:title=""/>
          </v:shape>
          <o:OLEObject Type="Embed" ProgID="Visio.Drawing.11" ShapeID="_x0000_i1088" DrawAspect="Content" ObjectID="_1668495862" r:id="rId94"/>
        </w:object>
      </w:r>
    </w:p>
    <w:p w:rsidR="0098697A" w:rsidRPr="00097689" w:rsidRDefault="0098697A" w:rsidP="0098697A">
      <w:pPr>
        <w:pStyle w:val="TF"/>
        <w:rPr>
          <w:lang w:eastAsia="zh-CN"/>
        </w:rPr>
      </w:pPr>
      <w:r w:rsidRPr="00097689">
        <w:t>Figure 6.</w:t>
      </w:r>
      <w:r w:rsidRPr="00097689">
        <w:rPr>
          <w:lang w:eastAsia="zh-CN"/>
        </w:rPr>
        <w:t>2.10</w:t>
      </w:r>
      <w:r w:rsidRPr="00097689">
        <w:t>.</w:t>
      </w:r>
      <w:r w:rsidRPr="00097689">
        <w:rPr>
          <w:lang w:eastAsia="zh-CN"/>
        </w:rPr>
        <w:t>3</w:t>
      </w:r>
      <w:r w:rsidRPr="00097689">
        <w:t>.</w:t>
      </w:r>
      <w:r w:rsidRPr="00097689">
        <w:rPr>
          <w:lang w:eastAsia="zh-CN"/>
        </w:rPr>
        <w:t>3.1 Configure the filtering rules</w:t>
      </w:r>
    </w:p>
    <w:p w:rsidR="0098697A" w:rsidRPr="00097689" w:rsidRDefault="0098697A" w:rsidP="0098697A">
      <w:pPr>
        <w:pStyle w:val="Heading3"/>
        <w:rPr>
          <w:lang w:eastAsia="zh-CN"/>
        </w:rPr>
      </w:pPr>
      <w:bookmarkStart w:id="348" w:name="_Toc485587528"/>
      <w:bookmarkStart w:id="349" w:name="_Toc57882539"/>
      <w:smartTag w:uri="urn:schemas-microsoft-com:office:smarttags" w:element="chsdate">
        <w:smartTagPr>
          <w:attr w:name="IsROCDate" w:val="False"/>
          <w:attr w:name="IsLunarDate" w:val="False"/>
          <w:attr w:name="Day" w:val="30"/>
          <w:attr w:name="Month" w:val="12"/>
          <w:attr w:name="Year" w:val="1899"/>
        </w:smartTagPr>
        <w:r w:rsidRPr="00097689">
          <w:t>6.2.</w:t>
        </w:r>
        <w:r w:rsidRPr="00097689">
          <w:rPr>
            <w:lang w:eastAsia="zh-CN"/>
          </w:rPr>
          <w:t>11</w:t>
        </w:r>
        <w:r w:rsidRPr="00097689">
          <w:rPr>
            <w:lang w:eastAsia="zh-CN"/>
          </w:rPr>
          <w:tab/>
          <w:t>A</w:t>
        </w:r>
      </w:smartTag>
      <w:r w:rsidRPr="00097689">
        <w:rPr>
          <w:lang w:eastAsia="zh-CN"/>
        </w:rPr>
        <w:t>udio Transcoding Procedure</w:t>
      </w:r>
      <w:bookmarkEnd w:id="348"/>
      <w:bookmarkEnd w:id="349"/>
    </w:p>
    <w:p w:rsidR="0098697A" w:rsidRPr="00097689" w:rsidRDefault="0098697A" w:rsidP="0098697A">
      <w:pPr>
        <w:rPr>
          <w:lang w:eastAsia="zh-CN"/>
        </w:rPr>
      </w:pPr>
      <w:r w:rsidRPr="00097689">
        <w:rPr>
          <w:lang w:eastAsia="zh-CN"/>
        </w:rPr>
        <w:t xml:space="preserve">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w:t>
      </w:r>
      <w:r w:rsidRPr="00097689">
        <w:rPr>
          <w:lang w:eastAsia="zh-CN"/>
        </w:rPr>
        <w:lastRenderedPageBreak/>
        <w:t>stream modes permit data flow between these terminations and where the source encodings are not compatible then the MRFP transcodes the stream between these terminations.</w:t>
      </w:r>
    </w:p>
    <w:p w:rsidR="0098697A" w:rsidRPr="00097689" w:rsidRDefault="0098697A" w:rsidP="0098697A">
      <w:pPr>
        <w:pStyle w:val="Heading3"/>
        <w:rPr>
          <w:lang w:eastAsia="zh-CN"/>
        </w:rPr>
      </w:pPr>
      <w:bookmarkStart w:id="350" w:name="_Toc485587529"/>
      <w:bookmarkStart w:id="351" w:name="_Toc57882540"/>
      <w:smartTag w:uri="urn:schemas-microsoft-com:office:smarttags" w:element="chsdate">
        <w:smartTagPr>
          <w:attr w:name="IsROCDate" w:val="False"/>
          <w:attr w:name="IsLunarDate" w:val="False"/>
          <w:attr w:name="Day" w:val="30"/>
          <w:attr w:name="Month" w:val="12"/>
          <w:attr w:name="Year" w:val="1899"/>
        </w:smartTagPr>
        <w:r w:rsidRPr="00097689">
          <w:t>6.2.</w:t>
        </w:r>
        <w:r w:rsidRPr="00097689">
          <w:rPr>
            <w:lang w:eastAsia="zh-CN"/>
          </w:rPr>
          <w:t>12</w:t>
        </w:r>
        <w:r w:rsidRPr="00097689">
          <w:rPr>
            <w:lang w:eastAsia="zh-CN"/>
          </w:rPr>
          <w:tab/>
        </w:r>
      </w:smartTag>
      <w:r w:rsidRPr="00097689">
        <w:rPr>
          <w:lang w:eastAsia="zh-CN"/>
        </w:rPr>
        <w:t>Video Transcoding Procedure</w:t>
      </w:r>
      <w:bookmarkEnd w:id="350"/>
      <w:bookmarkEnd w:id="351"/>
    </w:p>
    <w:p w:rsidR="0098697A" w:rsidRPr="00097689" w:rsidRDefault="0098697A" w:rsidP="0098697A">
      <w:pPr>
        <w:rPr>
          <w:lang w:eastAsia="zh-CN"/>
        </w:rPr>
      </w:pPr>
      <w:r w:rsidRPr="00097689">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097689" w:rsidDel="005C6919">
        <w:rPr>
          <w:lang w:eastAsia="zh-CN"/>
        </w:rPr>
        <w:t xml:space="preserve"> </w:t>
      </w:r>
      <w:r w:rsidRPr="00097689">
        <w:rPr>
          <w:lang w:eastAsia="zh-CN"/>
        </w:rPr>
        <w:t>then the MRFP transcodes the stream between these terminations.</w:t>
      </w:r>
    </w:p>
    <w:p w:rsidR="0098697A" w:rsidRPr="00097689" w:rsidRDefault="0098697A" w:rsidP="0098697A">
      <w:pPr>
        <w:pStyle w:val="Heading3"/>
        <w:rPr>
          <w:lang w:eastAsia="zh-CN"/>
        </w:rPr>
      </w:pPr>
      <w:bookmarkStart w:id="352" w:name="_Toc485587530"/>
      <w:bookmarkStart w:id="353" w:name="_Toc57882541"/>
      <w:r w:rsidRPr="00097689">
        <w:t>6.2.13</w:t>
      </w:r>
      <w:r w:rsidRPr="00097689">
        <w:tab/>
        <w:t>Floor Control</w:t>
      </w:r>
      <w:bookmarkEnd w:id="352"/>
      <w:bookmarkEnd w:id="353"/>
    </w:p>
    <w:p w:rsidR="0098697A" w:rsidRPr="00097689" w:rsidRDefault="0098697A" w:rsidP="0098697A">
      <w:pPr>
        <w:pStyle w:val="Heading4"/>
      </w:pPr>
      <w:bookmarkStart w:id="354" w:name="_Toc485587531"/>
      <w:bookmarkStart w:id="355" w:name="_Toc57882542"/>
      <w:r w:rsidRPr="00097689">
        <w:t>6.2.13.1</w:t>
      </w:r>
      <w:r w:rsidRPr="00097689">
        <w:tab/>
        <w:t>General</w:t>
      </w:r>
      <w:bookmarkEnd w:id="354"/>
      <w:bookmarkEnd w:id="355"/>
    </w:p>
    <w:p w:rsidR="0098697A" w:rsidRPr="00097689" w:rsidRDefault="0098697A" w:rsidP="0098697A">
      <w:pPr>
        <w:rPr>
          <w:noProof/>
          <w:lang w:eastAsia="zh-CN"/>
        </w:rPr>
      </w:pPr>
      <w:r w:rsidRPr="00097689">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rejecting) Floor control requests is done by the one or more Floor chairs or by the FCS itself, depending on the Floor Control Policy. </w:t>
      </w:r>
    </w:p>
    <w:p w:rsidR="0098697A" w:rsidRPr="00097689" w:rsidRDefault="0098697A" w:rsidP="0098697A">
      <w:pPr>
        <w:rPr>
          <w:noProof/>
          <w:lang w:eastAsia="zh-CN"/>
        </w:rPr>
      </w:pPr>
      <w:r w:rsidRPr="00097689">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rsidR="0098697A" w:rsidRPr="00097689" w:rsidRDefault="0098697A" w:rsidP="0098697A">
      <w:pPr>
        <w:pStyle w:val="Heading4"/>
        <w:rPr>
          <w:noProof/>
          <w:lang w:eastAsia="zh-CN"/>
        </w:rPr>
      </w:pPr>
      <w:bookmarkStart w:id="356" w:name="_Toc485587532"/>
      <w:bookmarkStart w:id="357" w:name="_Toc57882543"/>
      <w:r w:rsidRPr="00097689">
        <w:rPr>
          <w:noProof/>
          <w:lang w:eastAsia="zh-CN"/>
        </w:rPr>
        <w:t>6.2.13.2</w:t>
      </w:r>
      <w:r w:rsidRPr="00097689">
        <w:rPr>
          <w:noProof/>
          <w:lang w:eastAsia="zh-CN"/>
        </w:rPr>
        <w:tab/>
        <w:t>Floor Control within the MRFP</w:t>
      </w:r>
      <w:bookmarkEnd w:id="356"/>
      <w:bookmarkEnd w:id="357"/>
    </w:p>
    <w:p w:rsidR="0098697A" w:rsidRPr="00097689" w:rsidRDefault="0098697A" w:rsidP="0098697A">
      <w:pPr>
        <w:pStyle w:val="Heading5"/>
      </w:pPr>
      <w:bookmarkStart w:id="358" w:name="_Toc485587533"/>
      <w:bookmarkStart w:id="359" w:name="_Toc57882544"/>
      <w:r w:rsidRPr="00097689">
        <w:t>6.2.13.2.1</w:t>
      </w:r>
      <w:r w:rsidRPr="00097689">
        <w:tab/>
        <w:t>Floor Control Connection Establishment</w:t>
      </w:r>
      <w:bookmarkEnd w:id="358"/>
      <w:bookmarkEnd w:id="359"/>
    </w:p>
    <w:p w:rsidR="0098697A" w:rsidRPr="00097689" w:rsidRDefault="0098697A" w:rsidP="0098697A">
      <w:pPr>
        <w:pStyle w:val="B10"/>
        <w:ind w:left="0" w:firstLine="0"/>
        <w:rPr>
          <w:lang w:eastAsia="zh-CN"/>
        </w:rPr>
      </w:pPr>
      <w:r w:rsidRPr="00097689">
        <w:rPr>
          <w:lang w:eastAsia="zh-CN"/>
        </w:rPr>
        <w:t xml:space="preserve">The set of data to establish a BFCP connection </w:t>
      </w:r>
      <w:r w:rsidRPr="00097689">
        <w:t xml:space="preserve">shall be </w:t>
      </w:r>
      <w:r w:rsidRPr="00097689">
        <w:rPr>
          <w:lang w:eastAsia="zh-CN"/>
        </w:rPr>
        <w:t>exchanged</w:t>
      </w:r>
      <w:r w:rsidRPr="00097689">
        <w:t xml:space="preserve"> in accordance with </w:t>
      </w:r>
      <w:r w:rsidRPr="00097689">
        <w:rPr>
          <w:lang w:eastAsia="zh-CN"/>
        </w:rPr>
        <w:t>IETF RFC 4583 [21]. A Floor control connection, which requires a BFCP/TCP protocol termination property, shall be established between the UE and the Floor Control Server, located in the MRFP. The MRFC shall initiate the "Configure BFCP Termination" procedure as specified in clause 8.44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rsidR="0098697A" w:rsidRPr="00097689" w:rsidRDefault="0098697A" w:rsidP="0098697A">
      <w:pPr>
        <w:pStyle w:val="B10"/>
        <w:rPr>
          <w:lang w:eastAsia="zh-CN"/>
        </w:rPr>
      </w:pPr>
      <w:r w:rsidRPr="00097689">
        <w:rPr>
          <w:lang w:eastAsia="zh-CN"/>
        </w:rPr>
        <w:t>-</w:t>
      </w:r>
      <w:r w:rsidRPr="00097689">
        <w:rPr>
          <w:lang w:eastAsia="zh-CN"/>
        </w:rPr>
        <w:tab/>
        <w:t xml:space="preserve">It is a prerequisite that the conference is configured using "Configure Conference for Floor Control" procedure as described in clause 6.2.13.2.2, which is used to set the common data of the conference for Floor control. </w:t>
      </w:r>
    </w:p>
    <w:p w:rsidR="0098697A" w:rsidRPr="00097689" w:rsidRDefault="0098697A" w:rsidP="0098697A">
      <w:pPr>
        <w:pStyle w:val="B10"/>
        <w:ind w:left="0" w:firstLine="0"/>
        <w:rPr>
          <w:lang w:eastAsia="zh-CN"/>
        </w:rPr>
      </w:pPr>
      <w:r w:rsidRPr="00097689">
        <w:t>The combined sequence is shown in Figure 6.2.13.2.1.1</w:t>
      </w:r>
    </w:p>
    <w:p w:rsidR="0098697A" w:rsidRPr="00097689" w:rsidRDefault="0098697A" w:rsidP="0098697A">
      <w:pPr>
        <w:pStyle w:val="TH"/>
      </w:pPr>
      <w:r w:rsidRPr="00097689">
        <w:object w:dxaOrig="8895" w:dyaOrig="5175">
          <v:shape id="_x0000_i1089" type="#_x0000_t75" style="width:384.55pt;height:224.2pt" o:ole="">
            <v:imagedata r:id="rId95" o:title=""/>
          </v:shape>
          <o:OLEObject Type="Embed" ProgID="Visio.Drawing.11" ShapeID="_x0000_i1089" DrawAspect="Content" ObjectID="_1668495863" r:id="rId96"/>
        </w:object>
      </w:r>
    </w:p>
    <w:p w:rsidR="0098697A" w:rsidRPr="00097689" w:rsidRDefault="0098697A" w:rsidP="0098697A">
      <w:pPr>
        <w:pStyle w:val="TF"/>
      </w:pPr>
      <w:r w:rsidRPr="00097689">
        <w:t>Figure 6.2.13.2.1.1: Combined procedures to Configure Conference and add a Floor Control Termination</w:t>
      </w:r>
    </w:p>
    <w:p w:rsidR="0098697A" w:rsidRPr="00097689" w:rsidRDefault="0098697A" w:rsidP="0098697A">
      <w:pPr>
        <w:pStyle w:val="Heading5"/>
      </w:pPr>
      <w:bookmarkStart w:id="360" w:name="_Toc485587534"/>
      <w:bookmarkStart w:id="361" w:name="_Toc57882545"/>
      <w:r w:rsidRPr="00097689">
        <w:t>6.2.13.2.2</w:t>
      </w:r>
      <w:r w:rsidRPr="00097689">
        <w:tab/>
        <w:t>Configure Conference and Floor Control Policy Indication</w:t>
      </w:r>
      <w:bookmarkEnd w:id="360"/>
      <w:bookmarkEnd w:id="361"/>
    </w:p>
    <w:p w:rsidR="0098697A" w:rsidRPr="00097689" w:rsidRDefault="0098697A" w:rsidP="0098697A">
      <w:pPr>
        <w:rPr>
          <w:lang w:eastAsia="zh-CN"/>
        </w:rPr>
      </w:pPr>
      <w:r w:rsidRPr="00097689">
        <w:rPr>
          <w:lang w:eastAsia="zh-CN"/>
        </w:rPr>
        <w:t>The "Configure Conference For Floor Control" procedure, specified in Clause 8.45 shall be used to set up a conference and to modify FCS properties such as the Floor Control Policy. The procedure defines common data for all BFCP users, these properties are defined on Context level.</w:t>
      </w:r>
    </w:p>
    <w:p w:rsidR="0098697A" w:rsidRPr="00097689" w:rsidRDefault="0098697A" w:rsidP="0098697A">
      <w:pPr>
        <w:rPr>
          <w:lang w:eastAsia="zh-CN"/>
        </w:rPr>
      </w:pPr>
      <w:r w:rsidRPr="00097689">
        <w:rPr>
          <w:lang w:eastAsia="zh-CN"/>
        </w:rPr>
        <w:t>The common data include:</w:t>
      </w:r>
    </w:p>
    <w:p w:rsidR="0098697A" w:rsidRPr="00097689" w:rsidRDefault="0098697A" w:rsidP="0098697A">
      <w:pPr>
        <w:pStyle w:val="B10"/>
      </w:pPr>
      <w:r w:rsidRPr="00097689">
        <w:rPr>
          <w:noProof/>
          <w:lang w:eastAsia="zh-CN"/>
        </w:rPr>
        <w:t>-</w:t>
      </w:r>
      <w:r w:rsidRPr="00097689">
        <w:rPr>
          <w:noProof/>
          <w:lang w:eastAsia="zh-CN"/>
        </w:rPr>
        <w:tab/>
        <w:t>Flo</w:t>
      </w:r>
      <w:r w:rsidRPr="00097689">
        <w:t>or</w:t>
      </w:r>
      <w:r w:rsidRPr="00097689">
        <w:rPr>
          <w:lang w:eastAsia="zh-CN"/>
        </w:rPr>
        <w:t>-R</w:t>
      </w:r>
      <w:r w:rsidRPr="00097689">
        <w:t xml:space="preserve">esource </w:t>
      </w:r>
      <w:r w:rsidRPr="00097689">
        <w:rPr>
          <w:lang w:eastAsia="zh-CN"/>
        </w:rPr>
        <w:t>A</w:t>
      </w:r>
      <w:r w:rsidRPr="00097689">
        <w:t>ss</w:t>
      </w:r>
      <w:r w:rsidRPr="00097689">
        <w:rPr>
          <w:lang w:eastAsia="zh-CN"/>
        </w:rPr>
        <w:t>o</w:t>
      </w:r>
      <w:r w:rsidRPr="00097689">
        <w:t>ciations,</w:t>
      </w:r>
      <w:r w:rsidRPr="00097689">
        <w:rPr>
          <w:lang w:eastAsia="zh-CN"/>
        </w:rPr>
        <w:t xml:space="preserve"> which </w:t>
      </w:r>
      <w:r w:rsidRPr="00097689">
        <w:t xml:space="preserve">indicates the </w:t>
      </w:r>
      <w:r w:rsidRPr="00097689">
        <w:rPr>
          <w:lang w:eastAsia="zh-CN"/>
        </w:rPr>
        <w:t>correlation between Floor ID and media properties</w:t>
      </w:r>
      <w:r w:rsidRPr="00097689">
        <w:t xml:space="preserve"> for the MRFP to identif</w:t>
      </w:r>
      <w:r w:rsidRPr="00097689">
        <w:rPr>
          <w:lang w:eastAsia="zh-CN"/>
        </w:rPr>
        <w:t>y</w:t>
      </w:r>
      <w:r w:rsidRPr="00097689">
        <w:t xml:space="preserve"> the </w:t>
      </w:r>
      <w:r w:rsidRPr="00097689">
        <w:rPr>
          <w:lang w:eastAsia="zh-CN"/>
        </w:rPr>
        <w:t>Floor(</w:t>
      </w:r>
      <w:r w:rsidRPr="00097689">
        <w:t>s</w:t>
      </w:r>
      <w:r w:rsidRPr="00097689">
        <w:rPr>
          <w:lang w:eastAsia="zh-CN"/>
        </w:rPr>
        <w:t>)</w:t>
      </w:r>
      <w:r w:rsidRPr="00097689">
        <w:t xml:space="preserve"> when receiving BFCP requests and notifying the MRFC of decisions to change the floor permissions for a given user (termination).</w:t>
      </w:r>
    </w:p>
    <w:p w:rsidR="0098697A" w:rsidRPr="00097689" w:rsidRDefault="0098697A" w:rsidP="0098697A">
      <w:pPr>
        <w:pStyle w:val="B10"/>
      </w:pPr>
      <w:r w:rsidRPr="00097689">
        <w:rPr>
          <w:lang w:eastAsia="zh-CN"/>
        </w:rPr>
        <w:t>-</w:t>
      </w:r>
      <w:r w:rsidRPr="00097689">
        <w:rPr>
          <w:lang w:eastAsia="zh-CN"/>
        </w:rPr>
        <w:tab/>
        <w:t>C</w:t>
      </w:r>
      <w:r w:rsidRPr="00097689">
        <w:t xml:space="preserve">onference </w:t>
      </w:r>
      <w:r w:rsidRPr="00097689">
        <w:rPr>
          <w:lang w:eastAsia="zh-CN"/>
        </w:rPr>
        <w:t>I</w:t>
      </w:r>
      <w:r w:rsidRPr="00097689">
        <w:t>dentifier</w:t>
      </w:r>
      <w:r w:rsidRPr="00097689">
        <w:rPr>
          <w:lang w:eastAsia="zh-CN"/>
        </w:rPr>
        <w:t xml:space="preserve">, which </w:t>
      </w:r>
      <w:r w:rsidRPr="00097689">
        <w:t>indicate</w:t>
      </w:r>
      <w:r w:rsidRPr="00097689">
        <w:rPr>
          <w:lang w:eastAsia="zh-CN"/>
        </w:rPr>
        <w:t>s</w:t>
      </w:r>
      <w:r w:rsidRPr="00097689">
        <w:t xml:space="preserve"> the Conference Identifier for the BFCP client to identif</w:t>
      </w:r>
      <w:r w:rsidRPr="00097689">
        <w:rPr>
          <w:lang w:eastAsia="zh-CN"/>
        </w:rPr>
        <w:t>y</w:t>
      </w:r>
      <w:r w:rsidRPr="00097689">
        <w:t xml:space="preserve"> the conference when sending BFCP requests.</w:t>
      </w:r>
    </w:p>
    <w:p w:rsidR="0098697A" w:rsidRPr="00097689" w:rsidRDefault="0098697A" w:rsidP="0098697A">
      <w:r w:rsidRPr="00097689">
        <w:t>Floor Control Policy. This consists of:</w:t>
      </w:r>
    </w:p>
    <w:p w:rsidR="0098697A" w:rsidRPr="00097689" w:rsidRDefault="0098697A" w:rsidP="0098697A">
      <w:pPr>
        <w:pStyle w:val="B10"/>
        <w:rPr>
          <w:lang w:eastAsia="zh-CN"/>
        </w:rPr>
      </w:pPr>
      <w:r w:rsidRPr="00097689">
        <w:rPr>
          <w:lang w:eastAsia="zh-CN"/>
        </w:rPr>
        <w:t>-</w:t>
      </w:r>
      <w:r w:rsidRPr="00097689">
        <w:rPr>
          <w:lang w:eastAsia="zh-CN"/>
        </w:rPr>
        <w:tab/>
        <w:t>The Floor control algorithm to be used in granting the Floor, either:</w:t>
      </w:r>
    </w:p>
    <w:p w:rsidR="0098697A" w:rsidRPr="00097689" w:rsidRDefault="0098697A" w:rsidP="0098697A">
      <w:pPr>
        <w:pStyle w:val="B2"/>
        <w:rPr>
          <w:lang w:eastAsia="zh-CN"/>
        </w:rPr>
      </w:pPr>
      <w:r w:rsidRPr="00097689">
        <w:rPr>
          <w:lang w:eastAsia="zh-CN"/>
        </w:rPr>
        <w:t>-</w:t>
      </w:r>
      <w:r w:rsidRPr="00097689">
        <w:rPr>
          <w:lang w:eastAsia="zh-CN"/>
        </w:rPr>
        <w:tab/>
        <w:t>The FCFS algorithm or</w:t>
      </w:r>
    </w:p>
    <w:p w:rsidR="0098697A" w:rsidRPr="00097689" w:rsidRDefault="0098697A" w:rsidP="0098697A">
      <w:pPr>
        <w:pStyle w:val="B2"/>
        <w:rPr>
          <w:lang w:eastAsia="zh-CN"/>
        </w:rPr>
      </w:pPr>
      <w:r w:rsidRPr="00097689">
        <w:rPr>
          <w:lang w:eastAsia="zh-CN"/>
        </w:rPr>
        <w:t>-</w:t>
      </w:r>
      <w:r w:rsidRPr="00097689">
        <w:rPr>
          <w:lang w:eastAsia="zh-CN"/>
        </w:rPr>
        <w:tab/>
        <w:t>The chair-controlled algorithm.</w:t>
      </w:r>
    </w:p>
    <w:p w:rsidR="0098697A" w:rsidRPr="00097689" w:rsidRDefault="0098697A" w:rsidP="0098697A">
      <w:pPr>
        <w:pStyle w:val="B2"/>
        <w:rPr>
          <w:lang w:eastAsia="zh-CN"/>
        </w:rPr>
      </w:pPr>
      <w:r w:rsidRPr="00097689">
        <w:rPr>
          <w:lang w:eastAsia="zh-CN"/>
        </w:rPr>
        <w:t>-</w:t>
      </w:r>
      <w:r w:rsidRPr="00097689">
        <w:rPr>
          <w:lang w:eastAsia="zh-CN"/>
        </w:rPr>
        <w:tab/>
        <w:t>The maximum number of users who can hold the Floor at the same time.</w:t>
      </w:r>
    </w:p>
    <w:p w:rsidR="0098697A" w:rsidRPr="00097689" w:rsidRDefault="0098697A" w:rsidP="0098697A">
      <w:r w:rsidRPr="00097689">
        <w:t>Figure 6.2.13.2.2.</w:t>
      </w:r>
      <w:r w:rsidRPr="00097689">
        <w:rPr>
          <w:lang w:eastAsia="zh-CN"/>
        </w:rPr>
        <w:t>1</w:t>
      </w:r>
      <w:r w:rsidRPr="00097689">
        <w:t xml:space="preserve"> shows the message sequence chart example for configuring a conference for </w:t>
      </w:r>
      <w:r w:rsidRPr="00097689">
        <w:rPr>
          <w:rFonts w:eastAsia="SimSun"/>
          <w:lang w:eastAsia="zh-CN"/>
        </w:rPr>
        <w:t>F</w:t>
      </w:r>
      <w:r w:rsidRPr="00097689">
        <w:t>loor control.</w:t>
      </w:r>
    </w:p>
    <w:p w:rsidR="0098697A" w:rsidRPr="00097689" w:rsidRDefault="0098697A" w:rsidP="0098697A">
      <w:pPr>
        <w:pStyle w:val="TH"/>
      </w:pPr>
      <w:r w:rsidRPr="00097689">
        <w:object w:dxaOrig="7589" w:dyaOrig="4097">
          <v:shape id="_x0000_i1090" type="#_x0000_t75" style="width:319.1pt;height:172.65pt" o:ole="">
            <v:imagedata r:id="rId97" o:title=""/>
          </v:shape>
          <o:OLEObject Type="Embed" ProgID="Visio.Drawing.11" ShapeID="_x0000_i1090" DrawAspect="Content" ObjectID="_1668495864" r:id="rId98"/>
        </w:object>
      </w:r>
    </w:p>
    <w:p w:rsidR="0098697A" w:rsidRPr="00097689" w:rsidRDefault="0098697A" w:rsidP="0098697A">
      <w:pPr>
        <w:pStyle w:val="TF"/>
        <w:rPr>
          <w:lang w:eastAsia="zh-CN"/>
        </w:rPr>
      </w:pPr>
      <w:r w:rsidRPr="00097689">
        <w:t>Figure 6.2.13.2.2.1 Procedure to Configure Conference for Floor Control</w:t>
      </w:r>
    </w:p>
    <w:p w:rsidR="0098697A" w:rsidRPr="00097689" w:rsidRDefault="0098697A" w:rsidP="0098697A">
      <w:pPr>
        <w:pStyle w:val="Heading5"/>
      </w:pPr>
      <w:bookmarkStart w:id="362" w:name="_Toc485587535"/>
      <w:bookmarkStart w:id="363" w:name="_Toc57882546"/>
      <w:r w:rsidRPr="00097689">
        <w:t>6.2.13.2.3</w:t>
      </w:r>
      <w:r w:rsidRPr="00097689">
        <w:tab/>
        <w:t>Floor Chair Designation</w:t>
      </w:r>
      <w:bookmarkEnd w:id="362"/>
      <w:bookmarkEnd w:id="363"/>
    </w:p>
    <w:p w:rsidR="0098697A" w:rsidRPr="00097689" w:rsidRDefault="0098697A" w:rsidP="0098697A">
      <w:pPr>
        <w:rPr>
          <w:lang w:eastAsia="zh-CN"/>
        </w:rPr>
      </w:pPr>
      <w:r w:rsidRPr="00097689">
        <w:rPr>
          <w:lang w:eastAsia="zh-CN"/>
        </w:rPr>
        <w:t>If the Floor Control Policy indicates that the conference is Chair-controlled, the MRFC shall indicate to the MRFP which termination represents the Floor Chair and which Floor(s) the Floor Chair controls using the "Designate Floor Chair" procedure as specified in clause 8.46.</w:t>
      </w:r>
    </w:p>
    <w:p w:rsidR="0098697A" w:rsidRPr="00097689" w:rsidRDefault="0098697A" w:rsidP="0098697A">
      <w:pPr>
        <w:rPr>
          <w:lang w:eastAsia="zh-CN"/>
        </w:rPr>
      </w:pPr>
      <w:r w:rsidRPr="00097689">
        <w:rPr>
          <w:lang w:eastAsia="zh-CN"/>
        </w:rPr>
        <w:t>The MRFC may also change the Floor Chair as needed using the "Designate Floor Chair" procedure as specified in clause 8.46.</w:t>
      </w:r>
    </w:p>
    <w:p w:rsidR="0098697A" w:rsidRPr="00097689" w:rsidRDefault="0098697A" w:rsidP="0098697A">
      <w:pPr>
        <w:pStyle w:val="NO"/>
        <w:rPr>
          <w:lang w:eastAsia="zh-CN"/>
        </w:rPr>
      </w:pPr>
      <w:r w:rsidRPr="00097689">
        <w:rPr>
          <w:lang w:eastAsia="zh-CN"/>
        </w:rPr>
        <w:t>NOTE:</w:t>
      </w:r>
      <w:r w:rsidR="00097689">
        <w:rPr>
          <w:lang w:eastAsia="zh-CN"/>
        </w:rPr>
        <w:tab/>
      </w:r>
      <w:r w:rsidRPr="00097689">
        <w:rPr>
          <w:lang w:eastAsia="zh-CN"/>
        </w:rPr>
        <w:t>There may be one or more Floor Chairs in a conference</w:t>
      </w:r>
      <w:r w:rsidRPr="00097689" w:rsidDel="000A6FAD">
        <w:rPr>
          <w:lang w:eastAsia="zh-CN"/>
        </w:rPr>
        <w:t>.</w:t>
      </w:r>
      <w:r w:rsidRPr="00097689">
        <w:rPr>
          <w:lang w:eastAsia="zh-CN"/>
        </w:rPr>
        <w:t xml:space="preserve"> But one media stream can be controlled by only one chair.</w:t>
      </w:r>
    </w:p>
    <w:p w:rsidR="0098697A" w:rsidRPr="00097689" w:rsidRDefault="0098697A" w:rsidP="0098697A">
      <w:pPr>
        <w:rPr>
          <w:lang w:eastAsia="zh-CN"/>
        </w:rPr>
      </w:pPr>
      <w:r w:rsidRPr="00097689">
        <w:rPr>
          <w:lang w:eastAsia="zh-CN"/>
        </w:rPr>
        <w:t>It is a prerequisite that the conference is configured and the termination configured for BFCP using "Configure Conference for Floor Control" and "Configure BFCP Termination" procedures respectively.</w:t>
      </w:r>
    </w:p>
    <w:p w:rsidR="0098697A" w:rsidRPr="00097689" w:rsidRDefault="0098697A" w:rsidP="0098697A">
      <w:pPr>
        <w:pStyle w:val="NO"/>
      </w:pPr>
      <w:r w:rsidRPr="00097689">
        <w:t>NOTE:</w:t>
      </w:r>
      <w:r w:rsidRPr="00097689">
        <w:tab/>
        <w:t>These procedures may be requested at same time.</w:t>
      </w:r>
    </w:p>
    <w:p w:rsidR="0098697A" w:rsidRPr="00097689" w:rsidRDefault="0098697A" w:rsidP="0098697A">
      <w:pPr>
        <w:rPr>
          <w:lang w:eastAsia="zh-CN"/>
        </w:rPr>
      </w:pPr>
      <w:r w:rsidRPr="00097689">
        <w:t xml:space="preserve">Figure </w:t>
      </w:r>
      <w:r w:rsidRPr="00097689">
        <w:rPr>
          <w:lang w:eastAsia="zh-CN"/>
        </w:rPr>
        <w:t>6.2.13</w:t>
      </w:r>
      <w:r w:rsidRPr="00097689">
        <w:t>.2.</w:t>
      </w:r>
      <w:r w:rsidRPr="00097689">
        <w:rPr>
          <w:lang w:eastAsia="zh-CN"/>
        </w:rPr>
        <w:t>3.1</w:t>
      </w:r>
      <w:r w:rsidRPr="00097689">
        <w:t xml:space="preserve"> shows the message sequence chart</w:t>
      </w:r>
      <w:r w:rsidRPr="00097689">
        <w:rPr>
          <w:lang w:eastAsia="zh-CN"/>
        </w:rPr>
        <w:t xml:space="preserve"> example</w:t>
      </w:r>
      <w:r w:rsidRPr="00097689">
        <w:t xml:space="preserve"> for</w:t>
      </w:r>
      <w:r w:rsidRPr="00097689">
        <w:rPr>
          <w:lang w:eastAsia="zh-CN"/>
        </w:rPr>
        <w:t xml:space="preserve"> designating Floor Chair.</w:t>
      </w:r>
    </w:p>
    <w:p w:rsidR="0098697A" w:rsidRPr="00097689" w:rsidRDefault="0098697A" w:rsidP="0098697A">
      <w:pPr>
        <w:pStyle w:val="TH"/>
        <w:rPr>
          <w:lang w:eastAsia="zh-CN"/>
        </w:rPr>
      </w:pPr>
      <w:r w:rsidRPr="00097689">
        <w:object w:dxaOrig="7661" w:dyaOrig="4097">
          <v:shape id="_x0000_i1091" type="#_x0000_t75" style="width:340.35pt;height:182.45pt" o:ole="">
            <v:imagedata r:id="rId99" o:title=""/>
          </v:shape>
          <o:OLEObject Type="Embed" ProgID="Visio.Drawing.11" ShapeID="_x0000_i1091" DrawAspect="Content" ObjectID="_1668495865" r:id="rId100"/>
        </w:object>
      </w:r>
    </w:p>
    <w:p w:rsidR="0098697A" w:rsidRPr="00097689" w:rsidRDefault="0098697A" w:rsidP="0098697A">
      <w:pPr>
        <w:pStyle w:val="TF"/>
        <w:rPr>
          <w:lang w:eastAsia="zh-CN"/>
        </w:rPr>
      </w:pPr>
      <w:r w:rsidRPr="00097689">
        <w:t>Figure 6.2.13.2.3.1 Procedure to designate Floor Chair</w:t>
      </w:r>
    </w:p>
    <w:p w:rsidR="0098697A" w:rsidRPr="00097689" w:rsidRDefault="0098697A" w:rsidP="0098697A">
      <w:pPr>
        <w:pStyle w:val="Heading5"/>
      </w:pPr>
      <w:bookmarkStart w:id="364" w:name="_Toc485587536"/>
      <w:bookmarkStart w:id="365" w:name="_Toc57882547"/>
      <w:r w:rsidRPr="00097689">
        <w:t>6.2.13.2.4</w:t>
      </w:r>
      <w:r w:rsidRPr="00097689">
        <w:tab/>
        <w:t xml:space="preserve">Floor </w:t>
      </w:r>
      <w:r w:rsidRPr="00097689">
        <w:rPr>
          <w:lang w:eastAsia="zh-CN"/>
        </w:rPr>
        <w:t>Request</w:t>
      </w:r>
      <w:r w:rsidRPr="00097689">
        <w:t xml:space="preserve"> Decision</w:t>
      </w:r>
      <w:bookmarkEnd w:id="364"/>
      <w:bookmarkEnd w:id="365"/>
    </w:p>
    <w:p w:rsidR="0098697A" w:rsidRPr="00097689" w:rsidRDefault="0098697A" w:rsidP="0098697A">
      <w:pPr>
        <w:rPr>
          <w:lang w:eastAsia="zh-CN"/>
        </w:rPr>
      </w:pPr>
      <w:r w:rsidRPr="00097689">
        <w:rPr>
          <w:lang w:eastAsia="zh-CN"/>
        </w:rPr>
        <w:t>The MRFC shall request the MRFP to notify the decision of Floor request using the "Floor Decision Request" procedure as specified in clause 8.47. The MRFP shall then notify the MRFC the outcome of the Floor Request, when the FCS has made the decision to change the status to "</w:t>
      </w:r>
      <w:r w:rsidRPr="00097689">
        <w:t>Granted</w:t>
      </w:r>
      <w:r w:rsidRPr="00097689">
        <w:rPr>
          <w:lang w:eastAsia="zh-CN"/>
        </w:rPr>
        <w:t>", "</w:t>
      </w:r>
      <w:r w:rsidRPr="00097689">
        <w:t xml:space="preserve"> Released</w:t>
      </w:r>
      <w:r w:rsidRPr="00097689">
        <w:rPr>
          <w:lang w:eastAsia="zh-CN"/>
        </w:rPr>
        <w:t xml:space="preserve"> " or "</w:t>
      </w:r>
      <w:r w:rsidRPr="00097689">
        <w:t xml:space="preserve"> Revoked</w:t>
      </w:r>
      <w:r w:rsidRPr="00097689">
        <w:rPr>
          <w:lang w:eastAsia="zh-CN"/>
        </w:rPr>
        <w:t xml:space="preserve"> " (</w:t>
      </w:r>
      <w:r w:rsidRPr="00097689">
        <w:t xml:space="preserve"> </w:t>
      </w:r>
      <w:r w:rsidRPr="00097689">
        <w:rPr>
          <w:lang w:eastAsia="zh-CN"/>
        </w:rPr>
        <w:t xml:space="preserve">The status is defined as </w:t>
      </w:r>
      <w:r w:rsidRPr="00097689">
        <w:rPr>
          <w:lang w:eastAsia="zh-CN"/>
        </w:rPr>
        <w:lastRenderedPageBreak/>
        <w:t>REQUEST-STATUS in</w:t>
      </w:r>
      <w:r w:rsidRPr="00097689">
        <w:t xml:space="preserve"> IETF RFC 4582[20]</w:t>
      </w:r>
      <w:r w:rsidRPr="00097689">
        <w:rPr>
          <w:lang w:eastAsia="zh-CN"/>
        </w:rPr>
        <w:t>), using the "Report Floor Status Decision" procedure as specified in clause 8.48.</w:t>
      </w:r>
    </w:p>
    <w:p w:rsidR="0098697A" w:rsidRPr="00097689" w:rsidRDefault="0098697A" w:rsidP="0098697A">
      <w:pPr>
        <w:rPr>
          <w:lang w:eastAsia="zh-CN"/>
        </w:rPr>
      </w:pPr>
      <w:r w:rsidRPr="00097689">
        <w:rPr>
          <w:lang w:eastAsia="zh-CN"/>
        </w:rPr>
        <w:t>The Floor Request Decision information is used by the MRFC to decide how to set the media properties of the associated Termination/Stream on the MRFP.</w:t>
      </w:r>
    </w:p>
    <w:p w:rsidR="0098697A" w:rsidRPr="00097689" w:rsidRDefault="0098697A" w:rsidP="0098697A">
      <w:pPr>
        <w:rPr>
          <w:lang w:eastAsia="zh-CN"/>
        </w:rPr>
      </w:pPr>
      <w:r w:rsidRPr="00097689">
        <w:rPr>
          <w:lang w:eastAsia="zh-CN"/>
        </w:rPr>
        <w:t>The MRFP shall indicate the Floor Identity or Identities to which the Floor dec</w:t>
      </w:r>
      <w:r w:rsidRPr="00097689">
        <w:rPr>
          <w:rFonts w:eastAsia="SimSun"/>
          <w:lang w:eastAsia="zh-CN"/>
        </w:rPr>
        <w:t>i</w:t>
      </w:r>
      <w:r w:rsidRPr="00097689">
        <w:rPr>
          <w:lang w:eastAsia="zh-CN"/>
        </w:rPr>
        <w:t>sion is associated. The MRFP sends one notification per Floor decision for a given termination and only one notification per termination shall be outstanding at any time.</w:t>
      </w:r>
    </w:p>
    <w:p w:rsidR="0098697A" w:rsidRPr="00097689" w:rsidRDefault="0098697A" w:rsidP="0098697A">
      <w:pPr>
        <w:rPr>
          <w:lang w:eastAsia="zh-CN"/>
        </w:rPr>
      </w:pPr>
      <w:r w:rsidRPr="00097689">
        <w:t xml:space="preserve">Figure </w:t>
      </w:r>
      <w:r w:rsidRPr="00097689">
        <w:rPr>
          <w:lang w:eastAsia="zh-CN"/>
        </w:rPr>
        <w:t>6.2.13</w:t>
      </w:r>
      <w:r w:rsidRPr="00097689">
        <w:t>.2.</w:t>
      </w:r>
      <w:r w:rsidRPr="00097689">
        <w:rPr>
          <w:lang w:eastAsia="zh-CN"/>
        </w:rPr>
        <w:t>4.1</w:t>
      </w:r>
      <w:r w:rsidRPr="00097689">
        <w:t xml:space="preserve"> shows the message sequence chart</w:t>
      </w:r>
      <w:r w:rsidRPr="00097689">
        <w:rPr>
          <w:lang w:eastAsia="zh-CN"/>
        </w:rPr>
        <w:t xml:space="preserve"> example</w:t>
      </w:r>
      <w:r w:rsidRPr="00097689">
        <w:t xml:space="preserve"> for</w:t>
      </w:r>
      <w:r w:rsidRPr="00097689">
        <w:rPr>
          <w:lang w:eastAsia="zh-CN"/>
        </w:rPr>
        <w:t xml:space="preserve"> requesting and reporting Floor Request decisions.</w:t>
      </w:r>
    </w:p>
    <w:p w:rsidR="0098697A" w:rsidRPr="00097689" w:rsidRDefault="0098697A" w:rsidP="0098697A">
      <w:pPr>
        <w:pStyle w:val="TH"/>
      </w:pPr>
      <w:r w:rsidRPr="00097689">
        <w:object w:dxaOrig="5529" w:dyaOrig="5433">
          <v:shape id="_x0000_i1092" type="#_x0000_t75" style="width:325.65pt;height:297.8pt" o:ole="">
            <v:imagedata r:id="rId101" o:title=""/>
          </v:shape>
          <o:OLEObject Type="Embed" ProgID="Visio.Drawing.11" ShapeID="_x0000_i1092" DrawAspect="Content" ObjectID="_1668495866" r:id="rId102"/>
        </w:object>
      </w:r>
    </w:p>
    <w:p w:rsidR="0098697A" w:rsidRPr="00097689" w:rsidRDefault="0098697A" w:rsidP="0098697A">
      <w:pPr>
        <w:pStyle w:val="TF"/>
        <w:rPr>
          <w:lang w:eastAsia="zh-CN"/>
        </w:rPr>
      </w:pPr>
      <w:r w:rsidRPr="00097689">
        <w:t>Figure 6.2.13.2.4.1 Procedure to request and report Floor Request decisions</w:t>
      </w:r>
    </w:p>
    <w:p w:rsidR="0098697A" w:rsidRPr="00097689" w:rsidRDefault="0098697A" w:rsidP="0098697A">
      <w:pPr>
        <w:pStyle w:val="Heading5"/>
        <w:rPr>
          <w:lang w:eastAsia="zh-CN"/>
        </w:rPr>
      </w:pPr>
      <w:bookmarkStart w:id="366" w:name="_Toc485587537"/>
      <w:bookmarkStart w:id="367" w:name="_Toc57882548"/>
      <w:r w:rsidRPr="00097689">
        <w:t>6.2.13.2.</w:t>
      </w:r>
      <w:r w:rsidRPr="00097689">
        <w:rPr>
          <w:lang w:eastAsia="zh-CN"/>
        </w:rPr>
        <w:t>5</w:t>
      </w:r>
      <w:r w:rsidRPr="00097689">
        <w:tab/>
      </w:r>
      <w:r w:rsidRPr="00097689">
        <w:rPr>
          <w:lang w:eastAsia="zh-CN"/>
        </w:rPr>
        <w:t>Media Update and Confirmation</w:t>
      </w:r>
      <w:bookmarkEnd w:id="366"/>
      <w:bookmarkEnd w:id="367"/>
    </w:p>
    <w:p w:rsidR="0098697A" w:rsidRPr="00097689" w:rsidRDefault="0098697A" w:rsidP="0098697A">
      <w:pPr>
        <w:pStyle w:val="BodyText"/>
        <w:rPr>
          <w:lang w:eastAsia="zh-CN"/>
        </w:rPr>
      </w:pPr>
      <w:r w:rsidRPr="00097689">
        <w:rPr>
          <w:lang w:eastAsia="zh-CN"/>
        </w:rPr>
        <w:t>The MRFC modifies media properties associated with the Floor Request Decision received from the MRFP using the "Modify Media" procedure defined in Clause 8.59; this will be either adding permissions if the "status" was granted or removing the permissions if the "status" was revoked or released.</w:t>
      </w:r>
      <w:r w:rsidRPr="00097689" w:rsidDel="00426C5A">
        <w:rPr>
          <w:lang w:eastAsia="zh-CN"/>
        </w:rPr>
        <w:t xml:space="preserve"> </w:t>
      </w:r>
      <w:r w:rsidRPr="00097689">
        <w:rPr>
          <w:lang w:eastAsia="zh-CN"/>
        </w:rPr>
        <w:t>The MRFC shall indicate to the MRFP when it has successfully modified the media properties based on the provided Floor Request Dec</w:t>
      </w:r>
      <w:r w:rsidRPr="00097689">
        <w:rPr>
          <w:rFonts w:eastAsia="SimSun"/>
          <w:lang w:eastAsia="zh-CN"/>
        </w:rPr>
        <w:t>i</w:t>
      </w:r>
      <w:r w:rsidRPr="00097689">
        <w:rPr>
          <w:lang w:eastAsia="zh-CN"/>
        </w:rPr>
        <w:t>sions notif</w:t>
      </w:r>
      <w:r w:rsidRPr="00097689">
        <w:rPr>
          <w:rFonts w:eastAsia="SimSun"/>
          <w:lang w:eastAsia="zh-CN"/>
        </w:rPr>
        <w:t>i</w:t>
      </w:r>
      <w:r w:rsidRPr="00097689">
        <w:rPr>
          <w:lang w:eastAsia="zh-CN"/>
        </w:rPr>
        <w:t xml:space="preserve">cation using the "Confirm Media Update " procedure as specified in clause 8.49. The MRFP shall then modify the Floor status of the associated Client. </w:t>
      </w:r>
    </w:p>
    <w:p w:rsidR="0098697A" w:rsidRPr="00097689" w:rsidRDefault="0098697A" w:rsidP="0098697A">
      <w:pPr>
        <w:pStyle w:val="B10"/>
        <w:ind w:left="0" w:firstLine="0"/>
        <w:rPr>
          <w:lang w:eastAsia="zh-CN"/>
        </w:rPr>
      </w:pPr>
      <w:r w:rsidRPr="00097689">
        <w:t xml:space="preserve">Figure </w:t>
      </w:r>
      <w:r w:rsidRPr="00097689">
        <w:rPr>
          <w:lang w:eastAsia="zh-CN"/>
        </w:rPr>
        <w:t>6.2.13</w:t>
      </w:r>
      <w:r w:rsidRPr="00097689">
        <w:t>.2.</w:t>
      </w:r>
      <w:r w:rsidRPr="00097689">
        <w:rPr>
          <w:lang w:eastAsia="zh-CN"/>
        </w:rPr>
        <w:t>5.1</w:t>
      </w:r>
      <w:r w:rsidRPr="00097689">
        <w:t xml:space="preserve"> shows the message sequence chart</w:t>
      </w:r>
      <w:r w:rsidRPr="00097689">
        <w:rPr>
          <w:lang w:eastAsia="zh-CN"/>
        </w:rPr>
        <w:t xml:space="preserve"> example</w:t>
      </w:r>
      <w:r w:rsidRPr="00097689">
        <w:t xml:space="preserve"> for</w:t>
      </w:r>
      <w:r w:rsidRPr="00097689">
        <w:rPr>
          <w:lang w:eastAsia="zh-CN"/>
        </w:rPr>
        <w:t xml:space="preserve"> modifying the media and confirming media update based on Floor Request status</w:t>
      </w:r>
      <w:smartTag w:uri="urn:schemas-microsoft-com:office:smarttags" w:element="PersonName">
        <w:r w:rsidRPr="00097689">
          <w:rPr>
            <w:lang w:eastAsia="zh-CN"/>
          </w:rPr>
          <w:t>.</w:t>
        </w:r>
      </w:smartTag>
    </w:p>
    <w:p w:rsidR="0098697A" w:rsidRPr="00097689" w:rsidRDefault="0098697A" w:rsidP="0098697A">
      <w:pPr>
        <w:pStyle w:val="B10"/>
        <w:ind w:left="0" w:firstLine="0"/>
        <w:jc w:val="center"/>
      </w:pPr>
    </w:p>
    <w:p w:rsidR="0098697A" w:rsidRPr="00097689" w:rsidRDefault="0098697A" w:rsidP="0098697A">
      <w:pPr>
        <w:pStyle w:val="B10"/>
        <w:ind w:left="0" w:firstLine="0"/>
        <w:jc w:val="center"/>
        <w:rPr>
          <w:rFonts w:eastAsia="SimSun"/>
          <w:lang w:eastAsia="zh-CN"/>
        </w:rPr>
      </w:pPr>
    </w:p>
    <w:p w:rsidR="0098697A" w:rsidRPr="00097689" w:rsidRDefault="0098697A" w:rsidP="0098697A">
      <w:pPr>
        <w:pStyle w:val="TH"/>
        <w:rPr>
          <w:rFonts w:eastAsia="SimSun"/>
          <w:lang w:eastAsia="zh-CN"/>
        </w:rPr>
      </w:pPr>
      <w:r w:rsidRPr="00097689">
        <w:object w:dxaOrig="5515" w:dyaOrig="3001">
          <v:shape id="_x0000_i1093" type="#_x0000_t75" style="width:349.35pt;height:189pt" o:ole="">
            <v:imagedata r:id="rId103" o:title=""/>
          </v:shape>
          <o:OLEObject Type="Embed" ProgID="Visio.Drawing.11" ShapeID="_x0000_i1093" DrawAspect="Content" ObjectID="_1668495867" r:id="rId104"/>
        </w:object>
      </w:r>
    </w:p>
    <w:p w:rsidR="0098697A" w:rsidRPr="00097689" w:rsidRDefault="0098697A" w:rsidP="0098697A">
      <w:pPr>
        <w:pStyle w:val="TF"/>
      </w:pPr>
      <w:r w:rsidRPr="00097689">
        <w:t>Figure 6.2.13.2.5.1 Procedures to modify the media and confirm media update</w:t>
      </w:r>
    </w:p>
    <w:p w:rsidR="0098697A" w:rsidRPr="00097689" w:rsidRDefault="0098697A" w:rsidP="0098697A">
      <w:pPr>
        <w:pStyle w:val="Heading5"/>
      </w:pPr>
      <w:bookmarkStart w:id="368" w:name="_Toc485587538"/>
      <w:bookmarkStart w:id="369" w:name="_Toc57882549"/>
      <w:r w:rsidRPr="00097689">
        <w:t>6.2.13.2.</w:t>
      </w:r>
      <w:r w:rsidRPr="00097689">
        <w:rPr>
          <w:lang w:eastAsia="zh-CN"/>
        </w:rPr>
        <w:t>6</w:t>
      </w:r>
      <w:r w:rsidRPr="00097689">
        <w:tab/>
        <w:t>Floor Control Procedure</w:t>
      </w:r>
      <w:bookmarkEnd w:id="368"/>
      <w:bookmarkEnd w:id="369"/>
    </w:p>
    <w:p w:rsidR="0098697A" w:rsidRPr="00097689" w:rsidRDefault="0098697A" w:rsidP="0098697A">
      <w:pPr>
        <w:rPr>
          <w:lang w:eastAsia="zh-CN"/>
        </w:rPr>
      </w:pPr>
      <w:r w:rsidRPr="00097689">
        <w:rPr>
          <w:lang w:eastAsia="zh-CN"/>
        </w:rPr>
        <w:t>A Floor Participant may request one or more Floors by sending a BFCP request message to the MRFP (FCS).</w:t>
      </w:r>
    </w:p>
    <w:p w:rsidR="0098697A" w:rsidRPr="00097689" w:rsidRDefault="0098697A" w:rsidP="0098697A">
      <w:pPr>
        <w:rPr>
          <w:lang w:eastAsia="zh-CN"/>
        </w:rPr>
      </w:pPr>
      <w:r w:rsidRPr="00097689">
        <w:rPr>
          <w:lang w:eastAsia="zh-CN"/>
        </w:rPr>
        <w:t>The MRFP (FCS) informs the Floor Chair, if present, about a Floor Participant's Floor request via BFCP.</w:t>
      </w:r>
    </w:p>
    <w:p w:rsidR="0098697A" w:rsidRPr="00097689" w:rsidRDefault="0098697A" w:rsidP="0098697A">
      <w:pPr>
        <w:rPr>
          <w:lang w:eastAsia="zh-CN"/>
        </w:rPr>
      </w:pPr>
      <w:r w:rsidRPr="00097689">
        <w:rPr>
          <w:lang w:eastAsia="zh-CN"/>
        </w:rPr>
        <w:t>The Floor Chair sends to the MRFP (FCS) the decision to the Floor Participant's Floor requests. If the Floor is not Chair-controlled, the FCS located in the MRFP shall make the decision itself according to the Floor Control Algorithm.</w:t>
      </w:r>
    </w:p>
    <w:p w:rsidR="0098697A" w:rsidRPr="00097689" w:rsidRDefault="0098697A" w:rsidP="0098697A">
      <w:pPr>
        <w:pStyle w:val="BodyText"/>
        <w:rPr>
          <w:rFonts w:eastAsia="SimSun"/>
          <w:lang w:eastAsia="zh-CN"/>
        </w:rPr>
      </w:pPr>
      <w:r w:rsidRPr="00097689">
        <w:rPr>
          <w:lang w:eastAsia="zh-CN"/>
        </w:rPr>
        <w:t xml:space="preserve">The MRFP shall notify the MRFC the Floor change request decision via the "Report Floor Request Decision" procedure described in Clause </w:t>
      </w:r>
      <w:smartTag w:uri="urn:schemas-microsoft-com:office:smarttags" w:element="chsdate">
        <w:smartTagPr>
          <w:attr w:name="Year" w:val="1899"/>
          <w:attr w:name="Month" w:val="12"/>
          <w:attr w:name="Day" w:val="30"/>
          <w:attr w:name="IsLunarDate" w:val="False"/>
          <w:attr w:name="IsROCDate" w:val="False"/>
        </w:smartTagPr>
        <w:r w:rsidRPr="00097689">
          <w:rPr>
            <w:lang w:eastAsia="zh-CN"/>
          </w:rPr>
          <w:t>6.2.13</w:t>
        </w:r>
      </w:smartTag>
      <w:r w:rsidRPr="00097689">
        <w:rPr>
          <w:lang w:eastAsia="zh-CN"/>
        </w:rPr>
        <w:t>.2.4.</w:t>
      </w:r>
    </w:p>
    <w:p w:rsidR="0098697A" w:rsidRPr="00097689" w:rsidRDefault="0098697A" w:rsidP="0098697A">
      <w:pPr>
        <w:rPr>
          <w:lang w:eastAsia="zh-CN"/>
        </w:rPr>
      </w:pPr>
      <w:r w:rsidRPr="00097689">
        <w:rPr>
          <w:lang w:eastAsia="zh-CN"/>
        </w:rPr>
        <w:t>The MRFC requests the MRFP to modify the media properties associated with the Floor Request decision as described in Clause 6.2.13.2.5.</w:t>
      </w:r>
    </w:p>
    <w:p w:rsidR="0098697A" w:rsidRPr="00097689" w:rsidRDefault="0098697A" w:rsidP="0098697A">
      <w:pPr>
        <w:pStyle w:val="BodyText"/>
        <w:rPr>
          <w:lang w:eastAsia="zh-CN"/>
        </w:rPr>
      </w:pPr>
      <w:r w:rsidRPr="00097689">
        <w:rPr>
          <w:lang w:eastAsia="zh-CN"/>
        </w:rPr>
        <w:t>The MRFC informs the MRFP that the requested media changes to satisfy the new Floor permissions have been completed using the "Confirm Media Update" procedure, see Clause 8.49.</w:t>
      </w:r>
    </w:p>
    <w:p w:rsidR="0098697A" w:rsidRPr="00097689" w:rsidRDefault="0098697A" w:rsidP="0098697A">
      <w:pPr>
        <w:pStyle w:val="BodyText"/>
        <w:rPr>
          <w:lang w:eastAsia="zh-CN"/>
        </w:rPr>
      </w:pPr>
      <w:r w:rsidRPr="00097689">
        <w:rPr>
          <w:color w:val="000000"/>
          <w:lang w:eastAsia="zh-CN"/>
        </w:rPr>
        <w:t xml:space="preserve">The MRFC may </w:t>
      </w:r>
      <w:r w:rsidRPr="00097689">
        <w:rPr>
          <w:lang w:eastAsia="zh-CN"/>
        </w:rPr>
        <w:t>request the MRFP to play tones or announcements for indicating when a user gains or loses Floor permissions.</w:t>
      </w:r>
    </w:p>
    <w:p w:rsidR="0098697A" w:rsidRPr="00097689" w:rsidRDefault="0098697A" w:rsidP="0098697A">
      <w:pPr>
        <w:pStyle w:val="Heading5"/>
      </w:pPr>
      <w:bookmarkStart w:id="370" w:name="_Toc485587539"/>
      <w:bookmarkStart w:id="371" w:name="_Toc57882550"/>
      <w:r w:rsidRPr="00097689">
        <w:t>6.2.13.2.</w:t>
      </w:r>
      <w:r w:rsidRPr="00097689">
        <w:rPr>
          <w:lang w:eastAsia="zh-CN"/>
        </w:rPr>
        <w:t>7</w:t>
      </w:r>
      <w:r w:rsidRPr="00097689">
        <w:tab/>
        <w:t>Floor Control Connection Release</w:t>
      </w:r>
      <w:bookmarkEnd w:id="370"/>
      <w:bookmarkEnd w:id="371"/>
    </w:p>
    <w:p w:rsidR="0098697A" w:rsidRPr="00097689" w:rsidRDefault="0098697A" w:rsidP="0098697A">
      <w:pPr>
        <w:rPr>
          <w:lang w:eastAsia="zh-CN"/>
        </w:rPr>
      </w:pPr>
      <w:r w:rsidRPr="00097689">
        <w:rPr>
          <w:lang w:eastAsia="zh-CN"/>
        </w:rPr>
        <w:t>When the MRFC receives an indication that the Floor control connection is to be closed, the MRFC shall command the MRFP to release the Floor control connections.</w:t>
      </w:r>
    </w:p>
    <w:p w:rsidR="0098697A" w:rsidRPr="00097689" w:rsidRDefault="0098697A" w:rsidP="0098697A">
      <w:pPr>
        <w:rPr>
          <w:lang w:eastAsia="zh-CN"/>
        </w:rPr>
      </w:pPr>
      <w:r w:rsidRPr="00097689">
        <w:rPr>
          <w:lang w:eastAsia="zh-CN"/>
        </w:rPr>
        <w:t>The Floor control connection shall also be released by the MRFP when the termination for that connection is removed.</w:t>
      </w:r>
    </w:p>
    <w:p w:rsidR="0098697A" w:rsidRPr="00097689" w:rsidRDefault="0098697A" w:rsidP="0098697A">
      <w:pPr>
        <w:rPr>
          <w:lang w:eastAsia="zh-CN"/>
        </w:rPr>
      </w:pPr>
      <w:r w:rsidRPr="00097689">
        <w:rPr>
          <w:lang w:eastAsia="zh-CN"/>
        </w:rPr>
        <w:t xml:space="preserve">The Floor related </w:t>
      </w:r>
      <w:r w:rsidRPr="00097689">
        <w:t xml:space="preserve">BFCP signalling </w:t>
      </w:r>
      <w:r w:rsidRPr="00097689">
        <w:rPr>
          <w:lang w:eastAsia="zh-CN"/>
        </w:rPr>
        <w:t>resources are released by the MRFP when the Floor control connection is released.</w:t>
      </w:r>
    </w:p>
    <w:p w:rsidR="0098697A" w:rsidRPr="00097689" w:rsidRDefault="0098697A" w:rsidP="0098697A">
      <w:pPr>
        <w:rPr>
          <w:noProof/>
          <w:lang w:eastAsia="zh-CN"/>
        </w:rPr>
      </w:pPr>
      <w:r w:rsidRPr="00097689">
        <w:rPr>
          <w:noProof/>
          <w:lang w:eastAsia="zh-CN"/>
        </w:rPr>
        <w:t>If a Floor Participant owns a Floor when releasing the Floor control connection, the MRFP(FCS) shall revoke the Floor permission.</w:t>
      </w:r>
    </w:p>
    <w:p w:rsidR="0098697A" w:rsidRPr="00097689" w:rsidRDefault="0098697A" w:rsidP="0098697A">
      <w:pPr>
        <w:pStyle w:val="Heading5"/>
      </w:pPr>
      <w:bookmarkStart w:id="372" w:name="_Toc485587540"/>
      <w:bookmarkStart w:id="373" w:name="_Toc57882551"/>
      <w:r w:rsidRPr="00097689">
        <w:t>6.2.13.2.</w:t>
      </w:r>
      <w:r w:rsidRPr="00097689">
        <w:rPr>
          <w:lang w:eastAsia="zh-CN"/>
        </w:rPr>
        <w:t>8</w:t>
      </w:r>
      <w:r w:rsidRPr="00097689">
        <w:tab/>
        <w:t>Example Message sequence chart</w:t>
      </w:r>
      <w:bookmarkEnd w:id="372"/>
      <w:bookmarkEnd w:id="373"/>
    </w:p>
    <w:p w:rsidR="0098697A" w:rsidRPr="00097689" w:rsidRDefault="0098697A" w:rsidP="0098697A">
      <w:pPr>
        <w:rPr>
          <w:lang w:eastAsia="zh-CN"/>
        </w:rPr>
      </w:pPr>
      <w:r w:rsidRPr="00097689">
        <w:t xml:space="preserve">Figure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6.2.13</w:t>
        </w:r>
      </w:smartTag>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noProof/>
          <w:lang w:eastAsia="zh-CN"/>
        </w:rPr>
        <w:t>Floor</w:t>
      </w:r>
      <w:r w:rsidRPr="00097689">
        <w:rPr>
          <w:lang w:eastAsia="zh-CN"/>
        </w:rPr>
        <w:t xml:space="preserve"> control on a termination which is not the Floor Chair.</w:t>
      </w:r>
    </w:p>
    <w:p w:rsidR="0098697A" w:rsidRPr="00097689" w:rsidRDefault="0098697A" w:rsidP="0098697A">
      <w:pPr>
        <w:pStyle w:val="TH"/>
        <w:rPr>
          <w:lang w:eastAsia="zh-CN"/>
        </w:rPr>
      </w:pPr>
      <w:r w:rsidRPr="00097689">
        <w:object w:dxaOrig="5646" w:dyaOrig="11611">
          <v:shape id="_x0000_i1094" type="#_x0000_t75" style="width:445.9pt;height:918.8pt" o:ole="">
            <v:imagedata r:id="rId105" o:title=""/>
          </v:shape>
          <o:OLEObject Type="Embed" ProgID="Visio.Drawing.11" ShapeID="_x0000_i1094" DrawAspect="Content" ObjectID="_1668495868" r:id="rId106"/>
        </w:object>
      </w:r>
    </w:p>
    <w:p w:rsidR="0098697A" w:rsidRPr="00097689" w:rsidRDefault="0098697A" w:rsidP="0098697A">
      <w:pPr>
        <w:pStyle w:val="TF"/>
      </w:pPr>
      <w:r w:rsidRPr="00097689">
        <w:rPr>
          <w:lang w:eastAsia="zh-CN"/>
        </w:rPr>
        <w:lastRenderedPageBreak/>
        <w:t>Figure 6.2.13.1 Floor control</w:t>
      </w:r>
      <w:r w:rsidRPr="00097689">
        <w:t xml:space="preserve"> (message sequence chart)</w:t>
      </w:r>
    </w:p>
    <w:p w:rsidR="0098697A" w:rsidRPr="00097689" w:rsidRDefault="0098697A" w:rsidP="0098697A">
      <w:pPr>
        <w:pStyle w:val="Heading3"/>
      </w:pPr>
      <w:bookmarkStart w:id="374" w:name="_Toc485587541"/>
      <w:bookmarkStart w:id="375" w:name="_Toc57882552"/>
      <w:r w:rsidRPr="00097689">
        <w:t>6.2.14</w:t>
      </w:r>
      <w:r w:rsidRPr="00097689">
        <w:tab/>
        <w:t>Explicit Congestion Notification Support</w:t>
      </w:r>
      <w:bookmarkEnd w:id="374"/>
      <w:bookmarkEnd w:id="375"/>
    </w:p>
    <w:p w:rsidR="0098697A" w:rsidRPr="00097689" w:rsidRDefault="0098697A" w:rsidP="0098697A">
      <w:pPr>
        <w:pStyle w:val="Heading4"/>
      </w:pPr>
      <w:bookmarkStart w:id="376" w:name="_Toc485587542"/>
      <w:bookmarkStart w:id="377" w:name="_Toc57882553"/>
      <w:r w:rsidRPr="00097689">
        <w:t>6.2.14.1</w:t>
      </w:r>
      <w:r w:rsidRPr="00097689">
        <w:tab/>
        <w:t>General</w:t>
      </w:r>
      <w:bookmarkEnd w:id="376"/>
      <w:bookmarkEnd w:id="377"/>
    </w:p>
    <w:p w:rsidR="0098697A" w:rsidRPr="00097689" w:rsidRDefault="0098697A" w:rsidP="0098697A">
      <w:r w:rsidRPr="00097689">
        <w:t xml:space="preserve">If the MRFC receives a SDP Offer containing ECN negotiation, see IETF RFC 6679 [25], and the MRFC and MRFP support ECN and at least some of the initialisation methods offered within the "a=ecn-capable-rtp" attribute, </w:t>
      </w:r>
    </w:p>
    <w:p w:rsidR="0098697A" w:rsidRPr="00097689" w:rsidRDefault="0098697A" w:rsidP="0098697A">
      <w:pPr>
        <w:pStyle w:val="NO"/>
      </w:pPr>
      <w:r w:rsidRPr="00097689">
        <w:t>NOTE:</w:t>
      </w:r>
      <w:r w:rsidRPr="00097689">
        <w:tab/>
        <w:t>Only the "leap" initialisation method is supported over the Mp interface in this release.</w:t>
      </w:r>
    </w:p>
    <w:p w:rsidR="0098697A" w:rsidRPr="00097689" w:rsidRDefault="0098697A" w:rsidP="0098697A">
      <w:r w:rsidRPr="00097689">
        <w:t xml:space="preserve">the MRFC shall: </w:t>
      </w:r>
    </w:p>
    <w:p w:rsidR="0098697A" w:rsidRPr="00097689" w:rsidRDefault="0098697A" w:rsidP="0098697A">
      <w:pPr>
        <w:pStyle w:val="B10"/>
      </w:pPr>
      <w:r w:rsidRPr="00097689">
        <w:t>-</w:t>
      </w:r>
      <w:r w:rsidRPr="00097689">
        <w:tab/>
        <w:t>act as an end point for ECN;</w:t>
      </w:r>
    </w:p>
    <w:p w:rsidR="0098697A" w:rsidRPr="00097689" w:rsidRDefault="0098697A" w:rsidP="0098697A">
      <w:pPr>
        <w:pStyle w:val="B10"/>
      </w:pPr>
      <w:r w:rsidRPr="00097689">
        <w:t>-</w:t>
      </w:r>
      <w:r w:rsidRPr="00097689">
        <w:tab/>
        <w:t>return a SDP Answer according to 3GPP TS 26.114 [23] and the capabilities of the MRFP, containing the "a=ecn-capable-rtp" attribute; and</w:t>
      </w:r>
    </w:p>
    <w:p w:rsidR="0098697A" w:rsidRPr="00097689" w:rsidRDefault="0098697A" w:rsidP="0098697A">
      <w:pPr>
        <w:pStyle w:val="B10"/>
      </w:pPr>
      <w:r w:rsidRPr="00097689">
        <w:t>-</w:t>
      </w:r>
      <w:r w:rsidRPr="00097689">
        <w:tab/>
        <w:t xml:space="preserve">indicate to the MRFP that it shall apply the ECN procedures (according to 3GPP TS 26.114 [23]) and act as an ECT endpoint. </w:t>
      </w:r>
    </w:p>
    <w:p w:rsidR="0098697A" w:rsidRPr="00097689" w:rsidRDefault="0098697A" w:rsidP="0098697A">
      <w:pPr>
        <w:pStyle w:val="NO"/>
      </w:pPr>
      <w:r w:rsidRPr="00097689">
        <w:t>NOTE:</w:t>
      </w:r>
      <w:r w:rsidRPr="00097689">
        <w:tab/>
        <w:t>ECN XR summary reports and RTCP AVPF ECN feedback message are not supported in this release.</w:t>
      </w:r>
    </w:p>
    <w:p w:rsidR="0098697A" w:rsidRPr="00097689" w:rsidRDefault="0098697A" w:rsidP="0098697A">
      <w:r w:rsidRPr="00097689">
        <w:t xml:space="preserve">When creating the SDP Offer the MRFC may initiate ECN negotiation (in accordance with 3GPP TS 26.114 [23]), indicating the capabilities of the MRFP.  </w:t>
      </w:r>
    </w:p>
    <w:p w:rsidR="0098697A" w:rsidRPr="00097689" w:rsidRDefault="0098697A" w:rsidP="0098697A">
      <w:r w:rsidRPr="00097689">
        <w:t xml:space="preserve">If the MRFC receives the SDP Answer also containing ECN attributes (indicating successful ECN negotiation) then it shall indicate to the MRFP that it shall apply the ECN procedures (according to 3GPP TS 26.114 [23]) and act as an ECT endpoint. </w:t>
      </w:r>
    </w:p>
    <w:p w:rsidR="0098697A" w:rsidRPr="00097689" w:rsidRDefault="0098697A" w:rsidP="0098697A">
      <w:r w:rsidRPr="00097689">
        <w:t>The following ECN parameters are preconfigured in the MRFP:</w:t>
      </w:r>
    </w:p>
    <w:p w:rsidR="0098697A" w:rsidRPr="00097689" w:rsidRDefault="0098697A" w:rsidP="0098697A">
      <w:pPr>
        <w:pStyle w:val="B10"/>
      </w:pPr>
      <w:r w:rsidRPr="00097689">
        <w:t>-</w:t>
      </w:r>
      <w:r w:rsidRPr="00097689">
        <w:tab/>
        <w:t>Initialisation = "leap";</w:t>
      </w:r>
    </w:p>
    <w:p w:rsidR="0098697A" w:rsidRPr="00097689" w:rsidRDefault="0098697A" w:rsidP="0098697A">
      <w:pPr>
        <w:pStyle w:val="B10"/>
      </w:pPr>
      <w:r w:rsidRPr="00097689">
        <w:t>-</w:t>
      </w:r>
      <w:r w:rsidRPr="00097689">
        <w:tab/>
        <w:t>Mode = "setread";</w:t>
      </w:r>
    </w:p>
    <w:p w:rsidR="0098697A" w:rsidRPr="00097689" w:rsidRDefault="0098697A" w:rsidP="0098697A">
      <w:pPr>
        <w:pStyle w:val="B10"/>
      </w:pPr>
      <w:r w:rsidRPr="00097689">
        <w:t>-</w:t>
      </w:r>
      <w:r w:rsidRPr="00097689">
        <w:tab/>
        <w:t>ECT Marking  = ECT-0;</w:t>
      </w:r>
    </w:p>
    <w:p w:rsidR="0098697A" w:rsidRPr="00097689" w:rsidRDefault="0098697A" w:rsidP="0098697A">
      <w:pPr>
        <w:pStyle w:val="B10"/>
      </w:pPr>
      <w:r w:rsidRPr="00097689">
        <w:t>-</w:t>
      </w:r>
      <w:r w:rsidRPr="00097689">
        <w:tab/>
        <w:t>Feedback is via Application Specific Adaptation Requests (i.e. Receiver Driven Congestion Control).</w:t>
      </w:r>
    </w:p>
    <w:p w:rsidR="0098697A" w:rsidRPr="00097689" w:rsidRDefault="0098697A" w:rsidP="0098697A">
      <w:r w:rsidRPr="00097689">
        <w:t>The MRFP should not send RTCP XR ECN summary reports.</w:t>
      </w:r>
    </w:p>
    <w:p w:rsidR="0098697A" w:rsidRPr="00097689" w:rsidRDefault="0098697A" w:rsidP="0098697A">
      <w:r w:rsidRPr="00097689">
        <w:t>The procedure to configure the MRFP for ECN may be combined with any other procedure requesting media resource from the MRFP.</w:t>
      </w:r>
    </w:p>
    <w:p w:rsidR="0098697A" w:rsidRPr="00097689" w:rsidRDefault="0098697A" w:rsidP="0098697A">
      <w:pPr>
        <w:pStyle w:val="Heading4"/>
        <w:rPr>
          <w:rFonts w:eastAsia="Batang"/>
        </w:rPr>
      </w:pPr>
      <w:bookmarkStart w:id="378" w:name="_Toc485587543"/>
      <w:bookmarkStart w:id="379" w:name="_Toc57882554"/>
      <w:r w:rsidRPr="00097689">
        <w:rPr>
          <w:rFonts w:eastAsia="Batang"/>
        </w:rPr>
        <w:t>6.2.14.2</w:t>
      </w:r>
      <w:r w:rsidRPr="00097689">
        <w:tab/>
      </w:r>
      <w:r w:rsidRPr="00097689">
        <w:rPr>
          <w:rFonts w:eastAsia="Batang"/>
        </w:rPr>
        <w:t>Message sequence chart, Request ECN</w:t>
      </w:r>
      <w:bookmarkEnd w:id="378"/>
      <w:bookmarkEnd w:id="379"/>
    </w:p>
    <w:p w:rsidR="0098697A" w:rsidRPr="00097689" w:rsidRDefault="0098697A" w:rsidP="0098697A">
      <w:r w:rsidRPr="00097689">
        <w:t xml:space="preserve">Figure </w:t>
      </w:r>
      <w:r w:rsidRPr="00097689">
        <w:rPr>
          <w:lang w:eastAsia="zh-CN"/>
        </w:rPr>
        <w:t>6.2.14.2.1</w:t>
      </w:r>
      <w:r w:rsidRPr="00097689">
        <w:t xml:space="preserve"> shows the message sequence chart</w:t>
      </w:r>
      <w:r w:rsidRPr="00097689">
        <w:rPr>
          <w:lang w:eastAsia="zh-CN"/>
        </w:rPr>
        <w:t xml:space="preserve"> example</w:t>
      </w:r>
      <w:r w:rsidRPr="00097689">
        <w:t xml:space="preserve"> for </w:t>
      </w:r>
      <w:r w:rsidRPr="00097689">
        <w:rPr>
          <w:lang w:eastAsia="zh-CN"/>
        </w:rPr>
        <w:t>requesting Explicit Congestion Notification.</w:t>
      </w:r>
      <w:r w:rsidRPr="00097689">
        <w:t xml:space="preserve"> </w:t>
      </w:r>
    </w:p>
    <w:p w:rsidR="0098697A" w:rsidRPr="00097689" w:rsidRDefault="0098697A" w:rsidP="0098697A"/>
    <w:p w:rsidR="0098697A" w:rsidRPr="00097689" w:rsidRDefault="0098697A" w:rsidP="0098697A">
      <w:pPr>
        <w:pStyle w:val="TH"/>
      </w:pPr>
      <w:r w:rsidRPr="00097689">
        <w:object w:dxaOrig="8062" w:dyaOrig="4039">
          <v:shape id="_x0000_i1095" type="#_x0000_t75" style="width:363.25pt;height:182.45pt" o:ole="">
            <v:imagedata r:id="rId107" o:title=""/>
          </v:shape>
          <o:OLEObject Type="Embed" ProgID="Visio.Drawing.11" ShapeID="_x0000_i1095" DrawAspect="Content" ObjectID="_1668495869" r:id="rId108"/>
        </w:object>
      </w:r>
    </w:p>
    <w:p w:rsidR="0098697A" w:rsidRPr="00097689" w:rsidRDefault="0098697A" w:rsidP="0098697A">
      <w:pPr>
        <w:pStyle w:val="TF"/>
        <w:rPr>
          <w:lang w:eastAsia="zh-CN"/>
        </w:rPr>
      </w:pPr>
      <w:r w:rsidRPr="00097689">
        <w:t>Figure 6.2.14.2.1: Procedure to Request ECN</w:t>
      </w:r>
    </w:p>
    <w:p w:rsidR="0098697A" w:rsidRPr="00097689" w:rsidRDefault="0098697A" w:rsidP="0098697A">
      <w:r w:rsidRPr="00097689">
        <w:t>Upon receipt of a request to apply Explicit Congestion Notification the MRFP shall set the ECN field of the IP header in accordance with 3GPP TS 26.114 [23] when sending any data packets.</w:t>
      </w:r>
    </w:p>
    <w:p w:rsidR="0098697A" w:rsidRPr="00097689" w:rsidRDefault="0098697A" w:rsidP="0098697A">
      <w:r w:rsidRPr="00097689">
        <w:t>Upon receipt of any IP headers indicating Congestion Experienced (ECN-CE) the MRFP shall trigger rate adaptation in accordance with 3GPP TS 26.114 [23].</w:t>
      </w:r>
    </w:p>
    <w:p w:rsidR="0098697A" w:rsidRPr="00097689" w:rsidRDefault="0098697A" w:rsidP="0098697A">
      <w:pPr>
        <w:pStyle w:val="Heading4"/>
        <w:rPr>
          <w:rFonts w:eastAsia="Batang"/>
        </w:rPr>
      </w:pPr>
      <w:bookmarkStart w:id="380" w:name="_Toc485587544"/>
      <w:bookmarkStart w:id="381" w:name="_Toc57882555"/>
      <w:r w:rsidRPr="00097689">
        <w:rPr>
          <w:rFonts w:eastAsia="Batang"/>
        </w:rPr>
        <w:t>6.2.14.3</w:t>
      </w:r>
      <w:r w:rsidRPr="00097689">
        <w:tab/>
      </w:r>
      <w:r w:rsidRPr="00097689">
        <w:rPr>
          <w:rFonts w:eastAsia="Batang"/>
        </w:rPr>
        <w:t>Message sequence chart, Report ECN Failure Event</w:t>
      </w:r>
      <w:bookmarkEnd w:id="380"/>
      <w:bookmarkEnd w:id="381"/>
    </w:p>
    <w:p w:rsidR="0098697A" w:rsidRPr="00097689" w:rsidRDefault="0098697A" w:rsidP="0098697A">
      <w:r w:rsidRPr="00097689">
        <w:t xml:space="preserve">Figure </w:t>
      </w:r>
      <w:r w:rsidRPr="00097689">
        <w:rPr>
          <w:lang w:eastAsia="zh-CN"/>
        </w:rPr>
        <w:t>6.2.14.3.1</w:t>
      </w:r>
      <w:r w:rsidRPr="00097689">
        <w:t xml:space="preserve"> shows the message sequence chart</w:t>
      </w:r>
      <w:r w:rsidRPr="00097689">
        <w:rPr>
          <w:lang w:eastAsia="zh-CN"/>
        </w:rPr>
        <w:t xml:space="preserve"> example</w:t>
      </w:r>
      <w:r w:rsidRPr="00097689">
        <w:t xml:space="preserve"> for </w:t>
      </w:r>
      <w:r w:rsidRPr="00097689">
        <w:rPr>
          <w:lang w:eastAsia="zh-CN"/>
        </w:rPr>
        <w:t>ECN Failure Event.</w:t>
      </w:r>
      <w:r w:rsidRPr="00097689">
        <w:t xml:space="preserve"> </w:t>
      </w:r>
    </w:p>
    <w:p w:rsidR="0098697A" w:rsidRPr="00097689" w:rsidRDefault="0098697A" w:rsidP="0098697A"/>
    <w:p w:rsidR="0098697A" w:rsidRPr="00097689" w:rsidRDefault="0098697A" w:rsidP="0098697A">
      <w:pPr>
        <w:pStyle w:val="TH"/>
      </w:pPr>
      <w:r w:rsidRPr="00097689">
        <w:object w:dxaOrig="7982" w:dyaOrig="4050">
          <v:shape id="_x0000_i1096" type="#_x0000_t75" style="width:359.2pt;height:182.45pt" o:ole="">
            <v:imagedata r:id="rId109" o:title=""/>
          </v:shape>
          <o:OLEObject Type="Embed" ProgID="Visio.Drawing.11" ShapeID="_x0000_i1096" DrawAspect="Content" ObjectID="_1668495870" r:id="rId110"/>
        </w:object>
      </w:r>
    </w:p>
    <w:p w:rsidR="0098697A" w:rsidRPr="00097689" w:rsidRDefault="0098697A" w:rsidP="0098697A">
      <w:pPr>
        <w:pStyle w:val="TF"/>
        <w:rPr>
          <w:lang w:eastAsia="zh-CN"/>
        </w:rPr>
      </w:pPr>
      <w:r w:rsidRPr="00097689">
        <w:t>Figure 6.2.14.3.1: Procedure to Report ECN Failure</w:t>
      </w:r>
    </w:p>
    <w:p w:rsidR="0098697A" w:rsidRPr="00097689" w:rsidRDefault="0098697A" w:rsidP="0098697A">
      <w:r w:rsidRPr="00097689">
        <w:t>When the MRFC receives a Notification indicating that an error has occurred it may trigger a new SDP offer to remove ECN.</w:t>
      </w:r>
    </w:p>
    <w:p w:rsidR="0098697A" w:rsidRPr="00097689" w:rsidRDefault="0098697A" w:rsidP="0098697A">
      <w:pPr>
        <w:pStyle w:val="Heading3"/>
      </w:pPr>
      <w:bookmarkStart w:id="382" w:name="_Toc485587545"/>
      <w:bookmarkStart w:id="383" w:name="_Toc57882556"/>
      <w:r w:rsidRPr="00097689">
        <w:t>6.2.15</w:t>
      </w:r>
      <w:r w:rsidRPr="00097689">
        <w:tab/>
        <w:t>Multimedia Priority Service Congestion Control Procedures</w:t>
      </w:r>
      <w:bookmarkEnd w:id="382"/>
      <w:bookmarkEnd w:id="383"/>
    </w:p>
    <w:p w:rsidR="0098697A" w:rsidRPr="00097689" w:rsidRDefault="0098697A" w:rsidP="0098697A">
      <w:pPr>
        <w:pStyle w:val="Heading4"/>
      </w:pPr>
      <w:bookmarkStart w:id="384" w:name="_Toc485587546"/>
      <w:bookmarkStart w:id="385" w:name="_Toc57882557"/>
      <w:r w:rsidRPr="00097689">
        <w:t>6.2.15.1</w:t>
      </w:r>
      <w:r w:rsidRPr="00097689">
        <w:tab/>
        <w:t>General</w:t>
      </w:r>
      <w:bookmarkEnd w:id="384"/>
      <w:bookmarkEnd w:id="385"/>
    </w:p>
    <w:p w:rsidR="0098697A" w:rsidRPr="00097689" w:rsidRDefault="0098697A" w:rsidP="0098697A">
      <w:pPr>
        <w:rPr>
          <w:lang w:eastAsia="ko-KR"/>
        </w:rPr>
      </w:pPr>
      <w:r w:rsidRPr="00097689">
        <w:t xml:space="preserve">The MRFC and MRFP may support the priority treatment of a call/session identified as an MPS call/session. </w:t>
      </w:r>
      <w:r w:rsidRPr="00097689">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097689">
        <w:rPr>
          <w:lang w:eastAsia="ko-KR"/>
        </w:rPr>
        <w:lastRenderedPageBreak/>
        <w:t>depending on the network configuration (e.g. whether the MRFP is shared by multiple MRFCs or whether the MRFC controls multiple MRFPs for a given route – Media Gateway Group).</w:t>
      </w:r>
    </w:p>
    <w:p w:rsidR="0098697A" w:rsidRPr="00097689" w:rsidRDefault="0098697A" w:rsidP="0098697A">
      <w:pPr>
        <w:rPr>
          <w:lang w:eastAsia="ko-KR"/>
        </w:rPr>
      </w:pPr>
      <w:r w:rsidRPr="00097689">
        <w:rPr>
          <w:lang w:eastAsia="ko-KR"/>
        </w:rPr>
        <w:t>The MRFC can receive a SIP INVITE with MPS priority information (see 3GPP</w:t>
      </w:r>
      <w:r w:rsidRPr="00097689">
        <w:t> </w:t>
      </w:r>
      <w:r w:rsidRPr="00097689">
        <w:rPr>
          <w:lang w:eastAsia="ko-KR"/>
        </w:rPr>
        <w:t>TS</w:t>
      </w:r>
      <w:r w:rsidRPr="00097689">
        <w:t> </w:t>
      </w:r>
      <w:r w:rsidRPr="00097689">
        <w:rPr>
          <w:lang w:eastAsia="ko-KR"/>
        </w:rPr>
        <w:t>23.228</w:t>
      </w:r>
      <w:r w:rsidRPr="00097689">
        <w:t> </w:t>
      </w:r>
      <w:r w:rsidRPr="00097689">
        <w:rPr>
          <w:lang w:eastAsia="ko-KR"/>
        </w:rPr>
        <w:t xml:space="preserve">[1], </w:t>
      </w:r>
      <w:r w:rsidR="00097689">
        <w:rPr>
          <w:lang w:eastAsia="ko-KR"/>
        </w:rPr>
        <w:t>clause</w:t>
      </w:r>
      <w:r w:rsidRPr="00097689">
        <w:rPr>
          <w:lang w:eastAsia="ko-KR"/>
        </w:rPr>
        <w:t xml:space="preserve"> 5.21).</w:t>
      </w:r>
    </w:p>
    <w:p w:rsidR="0098697A" w:rsidRPr="00097689" w:rsidRDefault="0098697A" w:rsidP="0098697A">
      <w:pPr>
        <w:pStyle w:val="Heading4"/>
      </w:pPr>
      <w:bookmarkStart w:id="386" w:name="_Toc485587547"/>
      <w:bookmarkStart w:id="387" w:name="_Toc57882558"/>
      <w:r w:rsidRPr="00097689">
        <w:t>6.2.15.2</w:t>
      </w:r>
      <w:r w:rsidRPr="00097689">
        <w:tab/>
        <w:t>MRFP Resource Congestion in ADD response, request is queued</w:t>
      </w:r>
      <w:bookmarkEnd w:id="386"/>
      <w:bookmarkEnd w:id="387"/>
    </w:p>
    <w:p w:rsidR="0098697A" w:rsidRPr="00097689" w:rsidRDefault="0098697A" w:rsidP="0098697A">
      <w:pPr>
        <w:rPr>
          <w:lang w:eastAsia="zh-CN"/>
        </w:rPr>
      </w:pPr>
      <w:r w:rsidRPr="00097689">
        <w:t xml:space="preserve">If the MRFC requests a resource via the </w:t>
      </w:r>
      <w:r w:rsidRPr="00097689">
        <w:rPr>
          <w:lang w:eastAsia="zh-CN"/>
        </w:rPr>
        <w:t xml:space="preserve">Reserve and Configure IMS Resources </w:t>
      </w:r>
      <w:r w:rsidRPr="00097689">
        <w:t xml:space="preserve">procedure </w:t>
      </w:r>
      <w:r w:rsidRPr="00097689">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097689">
        <w:t>/session,</w:t>
      </w:r>
      <w:r w:rsidRPr="00097689">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097689">
        <w:t> </w:t>
      </w:r>
      <w:r w:rsidRPr="00097689">
        <w:rPr>
          <w:lang w:eastAsia="zh-CN"/>
        </w:rPr>
        <w:t>6.2.15.2.1.</w:t>
      </w:r>
    </w:p>
    <w:p w:rsidR="0098697A" w:rsidRPr="00097689" w:rsidRDefault="0098697A" w:rsidP="0098697A">
      <w:pPr>
        <w:pStyle w:val="TH"/>
      </w:pPr>
      <w:r w:rsidRPr="00097689">
        <w:object w:dxaOrig="11129" w:dyaOrig="6027">
          <v:shape id="_x0000_i1097" type="#_x0000_t75" style="width:445.1pt;height:241.35pt" o:ole="">
            <v:imagedata r:id="rId111" o:title=""/>
          </v:shape>
          <o:OLEObject Type="Embed" ProgID="Visio.Drawing.11" ShapeID="_x0000_i1097" DrawAspect="Content" ObjectID="_1668495871" r:id="rId112"/>
        </w:object>
      </w:r>
    </w:p>
    <w:p w:rsidR="0098697A" w:rsidRPr="00097689" w:rsidRDefault="0098697A" w:rsidP="0098697A">
      <w:pPr>
        <w:pStyle w:val="TF"/>
      </w:pPr>
      <w:r w:rsidRPr="00097689">
        <w:t>Figure 6.2.15.2.1: Request to Reserve MPS priority call resources when MRFP is congested</w:t>
      </w:r>
    </w:p>
    <w:p w:rsidR="0098697A" w:rsidRPr="00097689" w:rsidRDefault="0098697A" w:rsidP="0098697A">
      <w:pPr>
        <w:pStyle w:val="Heading4"/>
      </w:pPr>
      <w:bookmarkStart w:id="388" w:name="_Toc485587548"/>
      <w:bookmarkStart w:id="389" w:name="_Toc57882559"/>
      <w:r w:rsidRPr="00097689">
        <w:t>6.2.15.3</w:t>
      </w:r>
      <w:r w:rsidRPr="00097689">
        <w:tab/>
        <w:t>MRFP Resource Congestion in ADD response, MRFC seizes new MRFP</w:t>
      </w:r>
      <w:bookmarkEnd w:id="388"/>
      <w:bookmarkEnd w:id="389"/>
    </w:p>
    <w:p w:rsidR="0098697A" w:rsidRPr="00097689" w:rsidRDefault="0098697A" w:rsidP="0098697A">
      <w:pPr>
        <w:rPr>
          <w:lang w:eastAsia="zh-CN"/>
        </w:rPr>
      </w:pPr>
      <w:r w:rsidRPr="00097689">
        <w:t xml:space="preserve">If the MRFC requests a resource via the </w:t>
      </w:r>
      <w:r w:rsidRPr="00097689">
        <w:rPr>
          <w:lang w:eastAsia="zh-CN"/>
        </w:rPr>
        <w:t xml:space="preserve">Reserve and Configure IMS Resources </w:t>
      </w:r>
      <w:r w:rsidRPr="00097689">
        <w:t>procedure</w:t>
      </w:r>
      <w:r w:rsidRPr="00097689">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097689">
        <w:t>the MRFC</w:t>
      </w:r>
      <w:r w:rsidRPr="00097689">
        <w:rPr>
          <w:lang w:eastAsia="zh-CN"/>
        </w:rPr>
        <w:t xml:space="preserve"> seizes a new MRFP from the same Media Gateway Group before resorting to any queuing of the priority call/session (as described in 6.2.15.2) to enable the MPS call/session to proceed as early as possible.</w:t>
      </w:r>
    </w:p>
    <w:p w:rsidR="0098697A" w:rsidRPr="00097689" w:rsidRDefault="0098697A" w:rsidP="0098697A">
      <w:pPr>
        <w:pStyle w:val="Heading4"/>
      </w:pPr>
      <w:bookmarkStart w:id="390" w:name="_Toc485587549"/>
      <w:bookmarkStart w:id="391" w:name="_Toc57882560"/>
      <w:r w:rsidRPr="00097689">
        <w:t>6.2.15.4</w:t>
      </w:r>
      <w:r w:rsidRPr="00097689">
        <w:tab/>
        <w:t>MRFP Priority Resource Allocation</w:t>
      </w:r>
      <w:bookmarkEnd w:id="390"/>
      <w:bookmarkEnd w:id="391"/>
    </w:p>
    <w:p w:rsidR="0098697A" w:rsidRPr="00097689" w:rsidRDefault="0098697A" w:rsidP="0098697A">
      <w:pPr>
        <w:rPr>
          <w:lang w:eastAsia="zh-CN"/>
        </w:rPr>
      </w:pPr>
      <w:r w:rsidRPr="00097689">
        <w:t xml:space="preserve">If the MRFP supports the Priority information (determined through provisioning or package profile), the MRFC requests a resource via the </w:t>
      </w:r>
      <w:r w:rsidRPr="00097689">
        <w:rPr>
          <w:lang w:eastAsia="zh-CN"/>
        </w:rPr>
        <w:t xml:space="preserve">Reserve and Configure IMS Resources </w:t>
      </w:r>
      <w:r w:rsidRPr="00097689">
        <w:t xml:space="preserve">procedure </w:t>
      </w:r>
      <w:r w:rsidRPr="00097689">
        <w:rPr>
          <w:lang w:eastAsia="zh-CN"/>
        </w:rPr>
        <w:t xml:space="preserve">or Reserve IMS Resources </w:t>
      </w:r>
      <w:r w:rsidRPr="00097689">
        <w:t>p</w:t>
      </w:r>
      <w:r w:rsidRPr="00097689">
        <w:rPr>
          <w:lang w:eastAsia="zh-CN"/>
        </w:rPr>
        <w:t>rocedure and includes the Priority information. The MRFP may then provide priority allocation of resources once a congestion threshold is reached.</w:t>
      </w:r>
      <w:bookmarkStart w:id="392" w:name="OLE_LINK4"/>
      <w:bookmarkStart w:id="393" w:name="OLE_LINK5"/>
      <w:r w:rsidRPr="00097689">
        <w:rPr>
          <w:lang w:eastAsia="zh-CN"/>
        </w:rPr>
        <w:t xml:space="preserve"> </w:t>
      </w:r>
      <w:bookmarkEnd w:id="392"/>
      <w:bookmarkEnd w:id="393"/>
      <w:r w:rsidRPr="00097689">
        <w:rPr>
          <w:lang w:eastAsia="zh-CN"/>
        </w:rPr>
        <w:t>The example sequence is shown in Figure</w:t>
      </w:r>
      <w:r w:rsidRPr="00097689">
        <w:t> </w:t>
      </w:r>
      <w:r w:rsidRPr="00097689">
        <w:rPr>
          <w:lang w:eastAsia="zh-CN"/>
        </w:rPr>
        <w:t xml:space="preserve">6.2.15.4.1. If the MRFP is completely congested it shall indicate this to the MRFC as described in 6.2.15.2. </w:t>
      </w:r>
    </w:p>
    <w:p w:rsidR="0098697A" w:rsidRPr="00097689" w:rsidRDefault="0098697A" w:rsidP="0098697A">
      <w:pPr>
        <w:pStyle w:val="TH"/>
      </w:pPr>
      <w:r w:rsidRPr="00097689">
        <w:object w:dxaOrig="10988" w:dyaOrig="3476">
          <v:shape id="_x0000_i1098" type="#_x0000_t75" style="width:439.35pt;height:139.1pt" o:ole="">
            <v:imagedata r:id="rId113" o:title=""/>
          </v:shape>
          <o:OLEObject Type="Embed" ProgID="Visio.Drawing.11" ShapeID="_x0000_i1098" DrawAspect="Content" ObjectID="_1668495872" r:id="rId114"/>
        </w:object>
      </w:r>
    </w:p>
    <w:p w:rsidR="0098697A" w:rsidRPr="00097689" w:rsidRDefault="0098697A" w:rsidP="0098697A">
      <w:pPr>
        <w:pStyle w:val="TF"/>
      </w:pPr>
      <w:r w:rsidRPr="00097689">
        <w:t>Figure 6.2.15.4.1: Request to reserve MPS priority call resources when MRFP is congested, priority resources are allocated</w:t>
      </w:r>
    </w:p>
    <w:p w:rsidR="0098697A" w:rsidRPr="00097689" w:rsidRDefault="0098697A" w:rsidP="0098697A">
      <w:pPr>
        <w:pStyle w:val="Heading4"/>
      </w:pPr>
      <w:bookmarkStart w:id="394" w:name="_Toc485587550"/>
      <w:bookmarkStart w:id="395" w:name="_Toc57882561"/>
      <w:r w:rsidRPr="00097689">
        <w:t>6.2.15.5</w:t>
      </w:r>
      <w:r w:rsidRPr="00097689">
        <w:tab/>
        <w:t>MRFP Priority User Data marking</w:t>
      </w:r>
      <w:bookmarkEnd w:id="394"/>
      <w:bookmarkEnd w:id="395"/>
    </w:p>
    <w:p w:rsidR="0098697A" w:rsidRPr="00097689" w:rsidRDefault="0098697A" w:rsidP="0098697A">
      <w:pPr>
        <w:rPr>
          <w:lang w:eastAsia="zh-CN"/>
        </w:rPr>
      </w:pPr>
      <w:r w:rsidRPr="00097689">
        <w:t xml:space="preserve">The MRFC may request the streams associated to an MPS call/session to be marked with certain priority code point. The MRFP shall then mark each IP packet header accordingly. </w:t>
      </w:r>
      <w:r w:rsidRPr="00097689">
        <w:rPr>
          <w:lang w:eastAsia="zh-CN"/>
        </w:rPr>
        <w:t>The example sequence is shown in Figure</w:t>
      </w:r>
      <w:r w:rsidRPr="00097689">
        <w:t> </w:t>
      </w:r>
      <w:r w:rsidRPr="00097689">
        <w:rPr>
          <w:lang w:eastAsia="zh-CN"/>
        </w:rPr>
        <w:t>6.2.15.5.1.</w:t>
      </w:r>
    </w:p>
    <w:p w:rsidR="0098697A" w:rsidRPr="00097689" w:rsidRDefault="0098697A" w:rsidP="0098697A">
      <w:pPr>
        <w:pStyle w:val="TH"/>
      </w:pPr>
      <w:r w:rsidRPr="00097689">
        <w:object w:dxaOrig="10988" w:dyaOrig="3476">
          <v:shape id="_x0000_i1099" type="#_x0000_t75" style="width:439.35pt;height:139.1pt" o:ole="">
            <v:imagedata r:id="rId115" o:title=""/>
          </v:shape>
          <o:OLEObject Type="Embed" ProgID="Visio.Drawing.11" ShapeID="_x0000_i1099" DrawAspect="Content" ObjectID="_1668495873" r:id="rId116"/>
        </w:object>
      </w:r>
    </w:p>
    <w:p w:rsidR="0098697A" w:rsidRPr="00097689" w:rsidRDefault="0098697A" w:rsidP="0098697A">
      <w:pPr>
        <w:pStyle w:val="TF"/>
      </w:pPr>
      <w:r w:rsidRPr="00097689">
        <w:t>Figure 6.2.15.5.1: Request to reserve IMS resources and apply DSCP marking for MPS</w:t>
      </w:r>
    </w:p>
    <w:p w:rsidR="0098697A" w:rsidRPr="00097689" w:rsidRDefault="0098697A" w:rsidP="0098697A">
      <w:r w:rsidRPr="00097689">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rsidR="0098697A" w:rsidRPr="00097689" w:rsidRDefault="0098697A" w:rsidP="0098697A">
      <w:pPr>
        <w:pStyle w:val="Heading3"/>
      </w:pPr>
      <w:bookmarkStart w:id="396" w:name="_Toc485587551"/>
      <w:bookmarkStart w:id="397" w:name="_Toc57882562"/>
      <w:r w:rsidRPr="00097689">
        <w:t>6.2.16</w:t>
      </w:r>
      <w:r w:rsidRPr="00097689">
        <w:tab/>
        <w:t>Coordination of Video Orientation</w:t>
      </w:r>
      <w:bookmarkEnd w:id="396"/>
      <w:bookmarkEnd w:id="397"/>
    </w:p>
    <w:p w:rsidR="0098697A" w:rsidRPr="00097689" w:rsidRDefault="0098697A" w:rsidP="0098697A">
      <w:r w:rsidRPr="00097689">
        <w:t>Figure </w:t>
      </w:r>
      <w:r w:rsidRPr="00097689">
        <w:rPr>
          <w:lang w:eastAsia="zh-CN"/>
        </w:rPr>
        <w:t>6.2.16.1</w:t>
      </w:r>
      <w:r w:rsidRPr="00097689">
        <w:t xml:space="preserve"> shows the message sequence chart</w:t>
      </w:r>
      <w:r w:rsidRPr="00097689">
        <w:rPr>
          <w:lang w:eastAsia="zh-CN"/>
        </w:rPr>
        <w:t xml:space="preserve"> example</w:t>
      </w:r>
      <w:r w:rsidRPr="00097689">
        <w:t xml:space="preserve"> for </w:t>
      </w:r>
      <w:r w:rsidRPr="00097689">
        <w:rPr>
          <w:lang w:eastAsia="zh-CN"/>
        </w:rPr>
        <w:t xml:space="preserve">indicating extended RTP header for </w:t>
      </w:r>
      <w:r w:rsidRPr="00097689">
        <w:t>the Coordination of Video Orientation (CVO)</w:t>
      </w:r>
      <w:r w:rsidRPr="00097689">
        <w:rPr>
          <w:lang w:eastAsia="zh-CN"/>
        </w:rPr>
        <w:t>.</w:t>
      </w:r>
    </w:p>
    <w:p w:rsidR="0098697A" w:rsidRPr="00097689" w:rsidRDefault="0098697A" w:rsidP="0098697A">
      <w:pPr>
        <w:pStyle w:val="TH"/>
      </w:pPr>
      <w:r w:rsidRPr="00097689">
        <w:object w:dxaOrig="9328" w:dyaOrig="4049">
          <v:shape id="_x0000_i1100" type="#_x0000_t75" style="width:419.75pt;height:182.45pt" o:ole="">
            <v:imagedata r:id="rId117" o:title=""/>
          </v:shape>
          <o:OLEObject Type="Embed" ProgID="Visio.Drawing.11" ShapeID="_x0000_i1100" DrawAspect="Content" ObjectID="_1668495874" r:id="rId118"/>
        </w:object>
      </w:r>
    </w:p>
    <w:p w:rsidR="0098697A" w:rsidRPr="00097689" w:rsidRDefault="0098697A" w:rsidP="0098697A">
      <w:pPr>
        <w:pStyle w:val="TF"/>
      </w:pPr>
      <w:r w:rsidRPr="00097689">
        <w:rPr>
          <w:lang w:eastAsia="ja-JP"/>
        </w:rPr>
        <w:t>Figure 6.2.16.1: Procedure to indicate RTP extension header for CVO</w:t>
      </w:r>
    </w:p>
    <w:p w:rsidR="0098697A" w:rsidRPr="00097689" w:rsidRDefault="0098697A" w:rsidP="0098697A">
      <w:pPr>
        <w:rPr>
          <w:lang w:eastAsia="ja-JP"/>
        </w:rPr>
      </w:pPr>
      <w:r w:rsidRPr="00097689">
        <w:t xml:space="preserve">When the MRFC requests the IMS resources from the MRFP, the MRFC may optionally </w:t>
      </w:r>
      <w:r w:rsidRPr="00097689">
        <w:rPr>
          <w:lang w:eastAsia="ja-JP"/>
        </w:rPr>
        <w:t>request the MRFP to support the RTP header extension capability as defined in IETF RFC 5285 [27].</w:t>
      </w:r>
    </w:p>
    <w:p w:rsidR="0098697A" w:rsidRPr="00097689" w:rsidRDefault="0098697A" w:rsidP="0098697A">
      <w:pPr>
        <w:pStyle w:val="Heading3"/>
      </w:pPr>
      <w:bookmarkStart w:id="398" w:name="_Toc485587552"/>
      <w:bookmarkStart w:id="399" w:name="_Toc57882563"/>
      <w:r w:rsidRPr="00097689">
        <w:t>6.2.17</w:t>
      </w:r>
      <w:r w:rsidRPr="00097689">
        <w:tab/>
        <w:t>Support of generic image attributes</w:t>
      </w:r>
      <w:bookmarkEnd w:id="398"/>
      <w:bookmarkEnd w:id="399"/>
    </w:p>
    <w:p w:rsidR="0098697A" w:rsidRPr="00097689" w:rsidRDefault="0098697A" w:rsidP="0098697A">
      <w:pPr>
        <w:pStyle w:val="Heading4"/>
      </w:pPr>
      <w:bookmarkStart w:id="400" w:name="_Toc485587553"/>
      <w:bookmarkStart w:id="401" w:name="_Toc57882564"/>
      <w:r w:rsidRPr="00097689">
        <w:t>6.2.17.1</w:t>
      </w:r>
      <w:r w:rsidRPr="00097689">
        <w:tab/>
        <w:t>General</w:t>
      </w:r>
      <w:bookmarkEnd w:id="400"/>
      <w:bookmarkEnd w:id="401"/>
    </w:p>
    <w:p w:rsidR="0098697A" w:rsidRPr="00097689" w:rsidRDefault="0098697A" w:rsidP="0098697A">
      <w:r w:rsidRPr="00097689">
        <w:t xml:space="preserve">The MRFC and the MRFP may support the media-level SDP image attribute defined in IETF RFC 6236 [28] as required by 3GPP TS 26.114 [23]. </w:t>
      </w:r>
    </w:p>
    <w:p w:rsidR="0098697A" w:rsidRPr="00097689" w:rsidRDefault="0098697A" w:rsidP="0098697A">
      <w:r w:rsidRPr="00097689">
        <w:t xml:space="preserve">If the MRFP and the MRFC support </w:t>
      </w:r>
      <w:r w:rsidRPr="00097689">
        <w:rPr>
          <w:lang w:eastAsia="ko-KR"/>
        </w:rPr>
        <w:t xml:space="preserve">the </w:t>
      </w:r>
      <w:r w:rsidRPr="00097689">
        <w:t xml:space="preserve">negotiation of the image size and if the MRFC receives the SDP image attribute(s) "a=imageattr" then the MRFC may send the generic image attribute parameter to the MRFP when seizing or modifying a termination. </w:t>
      </w:r>
    </w:p>
    <w:p w:rsidR="0098697A" w:rsidRPr="00097689" w:rsidRDefault="0098697A" w:rsidP="0098697A">
      <w:r w:rsidRPr="00097689">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rsidR="0098697A" w:rsidRPr="00097689" w:rsidRDefault="0098697A" w:rsidP="0098697A">
      <w:pPr>
        <w:pStyle w:val="Heading4"/>
      </w:pPr>
      <w:bookmarkStart w:id="402" w:name="_Toc485587554"/>
      <w:bookmarkStart w:id="403" w:name="_Toc57882565"/>
      <w:r w:rsidRPr="00097689">
        <w:t>6.2.17.2</w:t>
      </w:r>
      <w:r w:rsidRPr="00097689">
        <w:tab/>
        <w:t>Indication of generic image attributes</w:t>
      </w:r>
      <w:bookmarkEnd w:id="402"/>
      <w:bookmarkEnd w:id="403"/>
    </w:p>
    <w:p w:rsidR="0098697A" w:rsidRPr="00097689" w:rsidRDefault="0098697A" w:rsidP="0098697A">
      <w:pPr>
        <w:rPr>
          <w:lang w:eastAsia="zh-CN"/>
        </w:rPr>
      </w:pPr>
      <w:r w:rsidRPr="00097689">
        <w:t xml:space="preserve">The MRFC may include the generic image attributes to the MRFP. </w:t>
      </w:r>
      <w:r w:rsidRPr="00097689">
        <w:rPr>
          <w:lang w:eastAsia="zh-CN"/>
        </w:rPr>
        <w:t>The example sequence is shown in figure</w:t>
      </w:r>
      <w:r w:rsidRPr="00097689">
        <w:t> </w:t>
      </w:r>
      <w:r w:rsidRPr="00097689">
        <w:rPr>
          <w:lang w:eastAsia="zh-CN"/>
        </w:rPr>
        <w:t>6.2.17.2.1.</w:t>
      </w:r>
    </w:p>
    <w:p w:rsidR="0098697A" w:rsidRPr="00097689" w:rsidRDefault="0098697A" w:rsidP="0098697A">
      <w:pPr>
        <w:pStyle w:val="TH"/>
      </w:pPr>
      <w:r w:rsidRPr="00097689">
        <w:object w:dxaOrig="9328" w:dyaOrig="4060">
          <v:shape id="_x0000_i1101" type="#_x0000_t75" style="width:420.55pt;height:183.25pt" o:ole="">
            <v:imagedata r:id="rId119" o:title=""/>
          </v:shape>
          <o:OLEObject Type="Embed" ProgID="Visio.Drawing.11" ShapeID="_x0000_i1101" DrawAspect="Content" ObjectID="_1668495875" r:id="rId120"/>
        </w:object>
      </w:r>
    </w:p>
    <w:p w:rsidR="0098697A" w:rsidRPr="00097689" w:rsidRDefault="0098697A" w:rsidP="0098697A">
      <w:pPr>
        <w:pStyle w:val="TF"/>
      </w:pPr>
      <w:r w:rsidRPr="00097689">
        <w:t>Figure 6.2.17.2.1: Request to reserve IMS resources with generic image attribute</w:t>
      </w:r>
    </w:p>
    <w:p w:rsidR="0098697A" w:rsidRPr="00097689" w:rsidRDefault="0098697A" w:rsidP="0098697A">
      <w:pPr>
        <w:pStyle w:val="Heading3"/>
        <w:rPr>
          <w:lang w:eastAsia="zh-CN"/>
        </w:rPr>
      </w:pPr>
      <w:bookmarkStart w:id="404" w:name="_Toc485587555"/>
      <w:bookmarkStart w:id="405" w:name="_Toc57882566"/>
      <w:r w:rsidRPr="00097689">
        <w:lastRenderedPageBreak/>
        <w:t>6.2.</w:t>
      </w:r>
      <w:r w:rsidRPr="00097689">
        <w:rPr>
          <w:rFonts w:hint="eastAsia"/>
          <w:lang w:eastAsia="zh-CN"/>
        </w:rPr>
        <w:t>18</w:t>
      </w:r>
      <w:r w:rsidRPr="00097689">
        <w:tab/>
        <w:t>Interactive Connectivity Establishment</w:t>
      </w:r>
      <w:r w:rsidRPr="00097689">
        <w:rPr>
          <w:rFonts w:hint="eastAsia"/>
          <w:lang w:eastAsia="zh-CN"/>
        </w:rPr>
        <w:t xml:space="preserve"> Support</w:t>
      </w:r>
      <w:bookmarkEnd w:id="404"/>
      <w:bookmarkEnd w:id="405"/>
    </w:p>
    <w:p w:rsidR="0098697A" w:rsidRPr="00097689" w:rsidRDefault="0098697A" w:rsidP="0098697A">
      <w:pPr>
        <w:pStyle w:val="Heading4"/>
        <w:rPr>
          <w:rFonts w:hint="eastAsia"/>
        </w:rPr>
      </w:pPr>
      <w:bookmarkStart w:id="406" w:name="_Toc485587556"/>
      <w:bookmarkStart w:id="407" w:name="_Toc57882567"/>
      <w:r w:rsidRPr="00097689">
        <w:t>6.2.18.1</w:t>
      </w:r>
      <w:r w:rsidRPr="00097689">
        <w:tab/>
        <w:t>ICE lite</w:t>
      </w:r>
      <w:bookmarkEnd w:id="406"/>
      <w:bookmarkEnd w:id="407"/>
      <w:r w:rsidRPr="00097689">
        <w:t xml:space="preserve"> </w:t>
      </w:r>
    </w:p>
    <w:p w:rsidR="0098697A" w:rsidRPr="00097689" w:rsidRDefault="0098697A" w:rsidP="0098697A">
      <w:pPr>
        <w:rPr>
          <w:i/>
        </w:rPr>
      </w:pPr>
      <w:r w:rsidRPr="00097689">
        <w:t>Figure </w:t>
      </w:r>
      <w:r w:rsidRPr="00097689">
        <w:rPr>
          <w:lang w:eastAsia="zh-CN"/>
        </w:rPr>
        <w:t>6.2.18.1</w:t>
      </w:r>
      <w:r w:rsidRPr="00097689">
        <w:rPr>
          <w:rFonts w:hint="eastAsia"/>
          <w:lang w:eastAsia="zh-CN"/>
        </w:rPr>
        <w:t>.</w:t>
      </w:r>
      <w:r w:rsidRPr="00097689">
        <w:rPr>
          <w:lang w:eastAsia="zh-CN"/>
        </w:rPr>
        <w:t>1</w:t>
      </w:r>
      <w:r w:rsidRPr="00097689">
        <w:t xml:space="preserve"> shows a message sequence chart</w:t>
      </w:r>
      <w:r w:rsidRPr="00097689">
        <w:rPr>
          <w:lang w:eastAsia="zh-CN"/>
        </w:rPr>
        <w:t xml:space="preserve"> example</w:t>
      </w:r>
      <w:r w:rsidRPr="00097689">
        <w:t xml:space="preserve"> for performing the ICE lite procedure towards the offerer</w:t>
      </w:r>
      <w:r w:rsidRPr="00097689">
        <w:rPr>
          <w:lang w:eastAsia="zh-CN"/>
        </w:rPr>
        <w:t xml:space="preserve">. </w:t>
      </w:r>
    </w:p>
    <w:p w:rsidR="0098697A" w:rsidRPr="00097689" w:rsidRDefault="0098697A" w:rsidP="0098697A">
      <w:pPr>
        <w:pStyle w:val="TH"/>
        <w:rPr>
          <w:lang w:eastAsia="zh-CN"/>
        </w:rPr>
      </w:pPr>
      <w:r w:rsidRPr="00097689">
        <w:object w:dxaOrig="8662" w:dyaOrig="7686">
          <v:shape id="_x0000_i1102" type="#_x0000_t75" style="width:385.35pt;height:342pt" o:ole="">
            <v:imagedata r:id="rId121" o:title=""/>
          </v:shape>
          <o:OLEObject Type="Embed" ProgID="Visio.Drawing.11" ShapeID="_x0000_i1102" DrawAspect="Content" ObjectID="_1668495876" r:id="rId122"/>
        </w:object>
      </w:r>
    </w:p>
    <w:p w:rsidR="0098697A" w:rsidRPr="00097689" w:rsidRDefault="0098697A" w:rsidP="0098697A">
      <w:pPr>
        <w:pStyle w:val="TF"/>
      </w:pPr>
      <w:r w:rsidRPr="00097689">
        <w:t>Figure 6.2.</w:t>
      </w:r>
      <w:r w:rsidRPr="00097689">
        <w:rPr>
          <w:lang w:eastAsia="zh-CN"/>
        </w:rPr>
        <w:t>18</w:t>
      </w:r>
      <w:r w:rsidRPr="00097689">
        <w:t xml:space="preserve">.1: </w:t>
      </w:r>
      <w:r w:rsidRPr="00097689">
        <w:rPr>
          <w:lang w:eastAsia="ja-JP"/>
        </w:rPr>
        <w:t>Procedure for i</w:t>
      </w:r>
      <w:r w:rsidRPr="00097689">
        <w:t>nteractive connectivity establishment using ICE lite towards the offerer</w:t>
      </w:r>
    </w:p>
    <w:p w:rsidR="0098697A" w:rsidRPr="00097689" w:rsidRDefault="0098697A" w:rsidP="0098697A">
      <w:pPr>
        <w:pStyle w:val="Heading4"/>
      </w:pPr>
      <w:bookmarkStart w:id="408" w:name="_Toc485587557"/>
      <w:bookmarkStart w:id="409" w:name="_Toc57882568"/>
      <w:r w:rsidRPr="00097689">
        <w:t>6.2.18.2</w:t>
      </w:r>
      <w:r w:rsidRPr="00097689">
        <w:tab/>
        <w:t>Full ICE</w:t>
      </w:r>
      <w:bookmarkEnd w:id="408"/>
      <w:bookmarkEnd w:id="409"/>
    </w:p>
    <w:p w:rsidR="0098697A" w:rsidRPr="00097689" w:rsidRDefault="0098697A" w:rsidP="0098697A">
      <w:pPr>
        <w:rPr>
          <w:i/>
        </w:rPr>
      </w:pPr>
      <w:r w:rsidRPr="00097689">
        <w:t>Figure </w:t>
      </w:r>
      <w:r w:rsidRPr="00097689">
        <w:rPr>
          <w:lang w:eastAsia="zh-CN"/>
        </w:rPr>
        <w:t>6.2.18.</w:t>
      </w:r>
      <w:r w:rsidRPr="00097689">
        <w:rPr>
          <w:rFonts w:hint="eastAsia"/>
          <w:lang w:eastAsia="zh-CN"/>
        </w:rPr>
        <w:t>2.</w:t>
      </w:r>
      <w:r w:rsidRPr="00097689">
        <w:rPr>
          <w:lang w:eastAsia="zh-CN"/>
        </w:rPr>
        <w:t>1</w:t>
      </w:r>
      <w:r w:rsidRPr="00097689">
        <w:t xml:space="preserve"> shows a message sequence chart</w:t>
      </w:r>
      <w:r w:rsidRPr="00097689">
        <w:rPr>
          <w:lang w:eastAsia="zh-CN"/>
        </w:rPr>
        <w:t xml:space="preserve"> example</w:t>
      </w:r>
      <w:r w:rsidRPr="00097689">
        <w:t xml:space="preserve"> for performing the </w:t>
      </w:r>
      <w:r w:rsidRPr="00097689">
        <w:rPr>
          <w:rFonts w:hint="eastAsia"/>
          <w:lang w:eastAsia="zh-CN"/>
        </w:rPr>
        <w:t xml:space="preserve">full </w:t>
      </w:r>
      <w:r w:rsidRPr="00097689">
        <w:t>ICE procedure towards the offerer</w:t>
      </w:r>
      <w:r w:rsidRPr="00097689">
        <w:rPr>
          <w:lang w:eastAsia="zh-CN"/>
        </w:rPr>
        <w:t xml:space="preserve">. </w:t>
      </w:r>
    </w:p>
    <w:p w:rsidR="0098697A" w:rsidRPr="00097689" w:rsidRDefault="0098697A" w:rsidP="0098697A">
      <w:pPr>
        <w:pStyle w:val="TH"/>
      </w:pPr>
      <w:r w:rsidRPr="00097689">
        <w:object w:dxaOrig="8662" w:dyaOrig="7686">
          <v:shape id="_x0000_i1103" type="#_x0000_t75" style="width:385.35pt;height:342pt" o:ole="">
            <v:imagedata r:id="rId123" o:title=""/>
          </v:shape>
          <o:OLEObject Type="Embed" ProgID="Visio.Drawing.11" ShapeID="_x0000_i1103" DrawAspect="Content" ObjectID="_1668495877" r:id="rId124"/>
        </w:object>
      </w:r>
    </w:p>
    <w:p w:rsidR="0098697A" w:rsidRPr="00097689" w:rsidRDefault="0098697A" w:rsidP="0098697A">
      <w:pPr>
        <w:pStyle w:val="TF"/>
      </w:pPr>
      <w:r w:rsidRPr="00097689">
        <w:rPr>
          <w:lang w:eastAsia="ja-JP"/>
        </w:rPr>
        <w:t>Figure 6.2.18.</w:t>
      </w:r>
      <w:r w:rsidRPr="00097689">
        <w:rPr>
          <w:rFonts w:hint="eastAsia"/>
          <w:lang w:eastAsia="zh-CN"/>
        </w:rPr>
        <w:t>2</w:t>
      </w:r>
      <w:r w:rsidRPr="00097689">
        <w:rPr>
          <w:lang w:eastAsia="ja-JP"/>
        </w:rPr>
        <w:t>.1: Procedure for i</w:t>
      </w:r>
      <w:r w:rsidRPr="00097689">
        <w:t xml:space="preserve">nteractive connectivity establishment using </w:t>
      </w:r>
      <w:r w:rsidRPr="00097689">
        <w:rPr>
          <w:rFonts w:hint="eastAsia"/>
          <w:lang w:eastAsia="zh-CN"/>
        </w:rPr>
        <w:t xml:space="preserve">full </w:t>
      </w:r>
      <w:r w:rsidRPr="00097689">
        <w:t>ICE towards the offerer</w:t>
      </w:r>
    </w:p>
    <w:p w:rsidR="0098697A" w:rsidRPr="00097689" w:rsidRDefault="0098697A" w:rsidP="0098697A">
      <w:pPr>
        <w:pStyle w:val="Heading4"/>
      </w:pPr>
      <w:bookmarkStart w:id="410" w:name="_Toc485587558"/>
      <w:bookmarkStart w:id="411" w:name="_Toc57882569"/>
      <w:r w:rsidRPr="00097689">
        <w:t>6.2.18.</w:t>
      </w:r>
      <w:r w:rsidRPr="00097689">
        <w:rPr>
          <w:rFonts w:hint="eastAsia"/>
          <w:lang w:eastAsia="zh-CN"/>
        </w:rPr>
        <w:t>3</w:t>
      </w:r>
      <w:r w:rsidRPr="00097689">
        <w:tab/>
      </w:r>
      <w:r w:rsidRPr="00097689">
        <w:rPr>
          <w:rFonts w:hint="eastAsia"/>
          <w:lang w:eastAsia="zh-CN"/>
        </w:rPr>
        <w:t>Connectivity check result notification</w:t>
      </w:r>
      <w:r w:rsidRPr="00097689">
        <w:t xml:space="preserve"> (</w:t>
      </w:r>
      <w:r w:rsidRPr="00097689">
        <w:rPr>
          <w:rFonts w:hint="eastAsia"/>
          <w:lang w:eastAsia="zh-CN"/>
        </w:rPr>
        <w:t>full ICE</w:t>
      </w:r>
      <w:r w:rsidRPr="00097689">
        <w:t>)</w:t>
      </w:r>
      <w:bookmarkEnd w:id="410"/>
      <w:bookmarkEnd w:id="411"/>
    </w:p>
    <w:p w:rsidR="0098697A" w:rsidRPr="00097689" w:rsidRDefault="0098697A" w:rsidP="0098697A">
      <w:r w:rsidRPr="00097689">
        <w:t xml:space="preserve">Figure </w:t>
      </w:r>
      <w:r w:rsidRPr="00097689">
        <w:rPr>
          <w:lang w:eastAsia="zh-CN"/>
        </w:rPr>
        <w:t>6.2.18.</w:t>
      </w:r>
      <w:r w:rsidRPr="00097689">
        <w:rPr>
          <w:rFonts w:hint="eastAsia"/>
          <w:lang w:eastAsia="zh-CN"/>
        </w:rPr>
        <w:t>3</w:t>
      </w:r>
      <w:r w:rsidRPr="00097689">
        <w:rPr>
          <w:lang w:eastAsia="zh-CN"/>
        </w:rPr>
        <w:t>.1</w:t>
      </w:r>
      <w:r w:rsidRPr="00097689">
        <w:t xml:space="preserve"> shows the message sequence chart</w:t>
      </w:r>
      <w:r w:rsidRPr="00097689">
        <w:rPr>
          <w:lang w:eastAsia="zh-CN"/>
        </w:rPr>
        <w:t xml:space="preserve"> example</w:t>
      </w:r>
      <w:r w:rsidRPr="00097689">
        <w:t xml:space="preserve"> for </w:t>
      </w:r>
      <w:r w:rsidRPr="00097689">
        <w:rPr>
          <w:lang w:eastAsia="zh-CN"/>
        </w:rPr>
        <w:t xml:space="preserve">an </w:t>
      </w:r>
      <w:r w:rsidRPr="00097689">
        <w:rPr>
          <w:rFonts w:hint="eastAsia"/>
          <w:lang w:eastAsia="zh-CN"/>
        </w:rPr>
        <w:t>ICE connectivity check result</w:t>
      </w:r>
      <w:r w:rsidRPr="00097689">
        <w:rPr>
          <w:lang w:eastAsia="zh-CN"/>
        </w:rPr>
        <w:t xml:space="preserve"> Event.</w:t>
      </w:r>
      <w:r w:rsidRPr="00097689">
        <w:t xml:space="preserve"> </w:t>
      </w:r>
    </w:p>
    <w:p w:rsidR="0098697A" w:rsidRPr="00097689" w:rsidRDefault="0098697A" w:rsidP="0098697A">
      <w:pPr>
        <w:pStyle w:val="TH"/>
      </w:pPr>
      <w:r w:rsidRPr="00097689">
        <w:object w:dxaOrig="7566" w:dyaOrig="3542">
          <v:shape id="_x0000_i1104" type="#_x0000_t75" style="width:378pt;height:176.75pt" o:ole="">
            <v:imagedata r:id="rId125" o:title=""/>
          </v:shape>
          <o:OLEObject Type="Embed" ProgID="Visio.Drawing.11" ShapeID="_x0000_i1104" DrawAspect="Content" ObjectID="_1668495878" r:id="rId126"/>
        </w:object>
      </w:r>
    </w:p>
    <w:p w:rsidR="0098697A" w:rsidRPr="00097689" w:rsidRDefault="0098697A" w:rsidP="0098697A">
      <w:pPr>
        <w:pStyle w:val="TF"/>
        <w:rPr>
          <w:lang w:eastAsia="zh-CN"/>
        </w:rPr>
      </w:pPr>
      <w:r w:rsidRPr="00097689">
        <w:t xml:space="preserve">Figure </w:t>
      </w:r>
      <w:r w:rsidRPr="00097689">
        <w:rPr>
          <w:lang w:eastAsia="zh-CN"/>
        </w:rPr>
        <w:t>6.2.18.</w:t>
      </w:r>
      <w:r w:rsidRPr="00097689">
        <w:rPr>
          <w:rFonts w:hint="eastAsia"/>
          <w:lang w:eastAsia="zh-CN"/>
        </w:rPr>
        <w:t>3</w:t>
      </w:r>
      <w:r w:rsidRPr="00097689">
        <w:rPr>
          <w:lang w:eastAsia="zh-CN"/>
        </w:rPr>
        <w:t>.1</w:t>
      </w:r>
      <w:r w:rsidRPr="00097689">
        <w:t xml:space="preserve">: Procedure to </w:t>
      </w:r>
      <w:r w:rsidRPr="00097689">
        <w:rPr>
          <w:rFonts w:hint="eastAsia"/>
          <w:lang w:eastAsia="zh-CN"/>
        </w:rPr>
        <w:t>r</w:t>
      </w:r>
      <w:r w:rsidRPr="00097689">
        <w:t xml:space="preserve">eport </w:t>
      </w:r>
      <w:r w:rsidRPr="00097689">
        <w:rPr>
          <w:rFonts w:hint="eastAsia"/>
          <w:lang w:eastAsia="zh-CN"/>
        </w:rPr>
        <w:t>ICE connectivity check result</w:t>
      </w:r>
    </w:p>
    <w:p w:rsidR="0098697A" w:rsidRPr="00097689" w:rsidRDefault="0098697A" w:rsidP="0098697A">
      <w:pPr>
        <w:pStyle w:val="Heading4"/>
      </w:pPr>
      <w:bookmarkStart w:id="412" w:name="_Toc485587559"/>
      <w:bookmarkStart w:id="413" w:name="_Toc57882570"/>
      <w:r w:rsidRPr="00097689">
        <w:t>6.2.18.</w:t>
      </w:r>
      <w:r w:rsidRPr="00097689">
        <w:rPr>
          <w:rFonts w:hint="eastAsia"/>
          <w:lang w:eastAsia="zh-CN"/>
        </w:rPr>
        <w:t>4</w:t>
      </w:r>
      <w:r w:rsidRPr="00097689">
        <w:tab/>
      </w:r>
      <w:r w:rsidRPr="00097689">
        <w:rPr>
          <w:lang w:eastAsia="zh-CN"/>
        </w:rPr>
        <w:t>New peer reflexive candidate</w:t>
      </w:r>
      <w:r w:rsidRPr="00097689">
        <w:t xml:space="preserve"> notification (</w:t>
      </w:r>
      <w:r w:rsidRPr="00097689">
        <w:rPr>
          <w:rFonts w:hint="eastAsia"/>
          <w:lang w:eastAsia="zh-CN"/>
        </w:rPr>
        <w:t>full ICE</w:t>
      </w:r>
      <w:r w:rsidRPr="00097689">
        <w:t>)</w:t>
      </w:r>
      <w:bookmarkEnd w:id="412"/>
      <w:bookmarkEnd w:id="413"/>
    </w:p>
    <w:p w:rsidR="0098697A" w:rsidRPr="00097689" w:rsidRDefault="0098697A" w:rsidP="0098697A">
      <w:r w:rsidRPr="00097689">
        <w:t xml:space="preserve">Figure </w:t>
      </w:r>
      <w:r w:rsidRPr="00097689">
        <w:rPr>
          <w:lang w:eastAsia="zh-CN"/>
        </w:rPr>
        <w:t>6.2.18.</w:t>
      </w:r>
      <w:r w:rsidRPr="00097689">
        <w:rPr>
          <w:rFonts w:hint="eastAsia"/>
          <w:lang w:eastAsia="zh-CN"/>
        </w:rPr>
        <w:t>4</w:t>
      </w:r>
      <w:r w:rsidRPr="00097689">
        <w:rPr>
          <w:lang w:eastAsia="zh-CN"/>
        </w:rPr>
        <w:t>.1</w:t>
      </w:r>
      <w:r w:rsidRPr="00097689">
        <w:t xml:space="preserve"> shows the message sequence chart</w:t>
      </w:r>
      <w:r w:rsidRPr="00097689">
        <w:rPr>
          <w:lang w:eastAsia="zh-CN"/>
        </w:rPr>
        <w:t xml:space="preserve"> example</w:t>
      </w:r>
      <w:r w:rsidRPr="00097689">
        <w:t xml:space="preserve"> </w:t>
      </w:r>
      <w:r w:rsidRPr="00097689">
        <w:rPr>
          <w:rFonts w:hint="eastAsia"/>
          <w:lang w:eastAsia="zh-CN"/>
        </w:rPr>
        <w:t>for additional connectivity check when</w:t>
      </w:r>
      <w:r w:rsidRPr="00097689">
        <w:t xml:space="preserve"> </w:t>
      </w:r>
      <w:r w:rsidRPr="00097689">
        <w:rPr>
          <w:rFonts w:hint="eastAsia"/>
          <w:lang w:eastAsia="zh-CN"/>
        </w:rPr>
        <w:t xml:space="preserve">new peer reflexive candidate is </w:t>
      </w:r>
      <w:r w:rsidRPr="00097689">
        <w:rPr>
          <w:lang w:eastAsia="zh-CN"/>
        </w:rPr>
        <w:t>discovered</w:t>
      </w:r>
      <w:r w:rsidRPr="00097689">
        <w:rPr>
          <w:rFonts w:hint="eastAsia"/>
          <w:lang w:eastAsia="zh-CN"/>
        </w:rPr>
        <w:t xml:space="preserve"> in full ICE</w:t>
      </w:r>
      <w:r w:rsidRPr="00097689">
        <w:rPr>
          <w:lang w:eastAsia="zh-CN"/>
        </w:rPr>
        <w:t>.</w:t>
      </w:r>
      <w:r w:rsidRPr="00097689">
        <w:t xml:space="preserve"> </w:t>
      </w:r>
    </w:p>
    <w:p w:rsidR="0098697A" w:rsidRPr="00097689" w:rsidRDefault="0098697A" w:rsidP="0098697A">
      <w:pPr>
        <w:pStyle w:val="TH"/>
      </w:pPr>
      <w:r w:rsidRPr="00097689">
        <w:object w:dxaOrig="7100" w:dyaOrig="4348">
          <v:shape id="_x0000_i1105" type="#_x0000_t75" style="width:355.1pt;height:217.65pt" o:ole="">
            <v:imagedata r:id="rId127" o:title=""/>
          </v:shape>
          <o:OLEObject Type="Embed" ProgID="Visio.Drawing.11" ShapeID="_x0000_i1105" DrawAspect="Content" ObjectID="_1668495879" r:id="rId128"/>
        </w:object>
      </w:r>
    </w:p>
    <w:p w:rsidR="0098697A" w:rsidRPr="00097689" w:rsidRDefault="0098697A" w:rsidP="0098697A">
      <w:pPr>
        <w:pStyle w:val="TF"/>
        <w:rPr>
          <w:lang w:eastAsia="zh-CN"/>
        </w:rPr>
      </w:pPr>
      <w:r w:rsidRPr="00097689">
        <w:t xml:space="preserve">Figure </w:t>
      </w:r>
      <w:r w:rsidRPr="00097689">
        <w:rPr>
          <w:lang w:eastAsia="zh-CN"/>
        </w:rPr>
        <w:t>6.2.18.4.1</w:t>
      </w:r>
      <w:r w:rsidRPr="00097689">
        <w:t xml:space="preserve">: Procedure to </w:t>
      </w:r>
      <w:r w:rsidRPr="00097689">
        <w:rPr>
          <w:rFonts w:hint="eastAsia"/>
          <w:lang w:eastAsia="zh-CN"/>
        </w:rPr>
        <w:t>perform additional connectivity check upon the r</w:t>
      </w:r>
      <w:r w:rsidRPr="00097689">
        <w:t xml:space="preserve">eport </w:t>
      </w:r>
      <w:r w:rsidRPr="00097689">
        <w:rPr>
          <w:rFonts w:hint="eastAsia"/>
          <w:lang w:eastAsia="zh-CN"/>
        </w:rPr>
        <w:t>of new peer reflexive candidate</w:t>
      </w:r>
    </w:p>
    <w:p w:rsidR="0098697A" w:rsidRPr="00097689" w:rsidRDefault="0098697A" w:rsidP="0098697A">
      <w:pPr>
        <w:pStyle w:val="Heading3"/>
      </w:pPr>
      <w:bookmarkStart w:id="414" w:name="_Toc485587560"/>
      <w:bookmarkStart w:id="415" w:name="_Toc57882571"/>
      <w:r w:rsidRPr="00097689">
        <w:t>6.2.19</w:t>
      </w:r>
      <w:r w:rsidRPr="00097689">
        <w:tab/>
        <w:t>End-to-end security for TCP based media using TLS</w:t>
      </w:r>
      <w:bookmarkEnd w:id="414"/>
      <w:bookmarkEnd w:id="415"/>
    </w:p>
    <w:p w:rsidR="0098697A" w:rsidRPr="00097689" w:rsidRDefault="0098697A" w:rsidP="0098697A">
      <w:pPr>
        <w:pStyle w:val="Heading4"/>
      </w:pPr>
      <w:bookmarkStart w:id="416" w:name="_Toc485587561"/>
      <w:bookmarkStart w:id="417" w:name="_Toc57882572"/>
      <w:r w:rsidRPr="00097689">
        <w:t>6.2.19.1</w:t>
      </w:r>
      <w:r w:rsidRPr="00097689">
        <w:tab/>
        <w:t>General</w:t>
      </w:r>
      <w:bookmarkEnd w:id="416"/>
      <w:bookmarkEnd w:id="417"/>
    </w:p>
    <w:p w:rsidR="0098697A" w:rsidRPr="00097689" w:rsidRDefault="0098697A" w:rsidP="0098697A">
      <w:r w:rsidRPr="00097689">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rsidR="0098697A" w:rsidRPr="00097689" w:rsidRDefault="0098697A" w:rsidP="0098697A">
      <w:pPr>
        <w:rPr>
          <w:lang w:eastAsia="ko-KR"/>
        </w:rPr>
      </w:pPr>
      <w:r w:rsidRPr="00097689">
        <w:t xml:space="preserve">The following </w:t>
      </w:r>
      <w:r w:rsidR="00097689">
        <w:t>clause</w:t>
      </w:r>
      <w:r w:rsidRPr="00097689">
        <w:t xml:space="preserve">s </w:t>
      </w:r>
      <w:r w:rsidRPr="00097689">
        <w:rPr>
          <w:lang w:eastAsia="ko-KR"/>
        </w:rPr>
        <w:t xml:space="preserve">describe extensions to the Mp signalling procedures and their interactions with SIP signalling in control plane and with user plane procedures </w:t>
      </w:r>
      <w:r w:rsidRPr="00097689">
        <w:t>if the e2e security for TCP based media using TLS and KMS is supported by the MRFC and the MFRP</w:t>
      </w:r>
      <w:r w:rsidRPr="00097689">
        <w:rPr>
          <w:lang w:eastAsia="ko-KR"/>
        </w:rPr>
        <w:t>.</w:t>
      </w:r>
    </w:p>
    <w:p w:rsidR="0098697A" w:rsidRPr="00097689" w:rsidRDefault="0098697A" w:rsidP="0098697A">
      <w:pPr>
        <w:pStyle w:val="Heading4"/>
      </w:pPr>
      <w:bookmarkStart w:id="418" w:name="_Toc485587562"/>
      <w:bookmarkStart w:id="419" w:name="_Toc57882573"/>
      <w:r w:rsidRPr="00097689">
        <w:t>6.2.19.2</w:t>
      </w:r>
      <w:r w:rsidRPr="00097689">
        <w:tab/>
        <w:t>Specific procedures for session based messaging (MSRP)</w:t>
      </w:r>
      <w:bookmarkEnd w:id="418"/>
      <w:bookmarkEnd w:id="419"/>
    </w:p>
    <w:p w:rsidR="0098697A" w:rsidRPr="00097689" w:rsidRDefault="0098697A" w:rsidP="0098697A">
      <w:pPr>
        <w:pStyle w:val="Heading5"/>
      </w:pPr>
      <w:bookmarkStart w:id="420" w:name="_Toc485587563"/>
      <w:bookmarkStart w:id="421" w:name="_Toc57882574"/>
      <w:r w:rsidRPr="00097689">
        <w:t>6.2.19.2.1</w:t>
      </w:r>
      <w:r w:rsidRPr="00097689">
        <w:tab/>
        <w:t>IMS UE originating procedures ("dial-in" scenario) for e2e</w:t>
      </w:r>
      <w:bookmarkEnd w:id="420"/>
      <w:bookmarkEnd w:id="421"/>
    </w:p>
    <w:p w:rsidR="0098697A" w:rsidRPr="00097689" w:rsidRDefault="0098697A" w:rsidP="0098697A">
      <w:r w:rsidRPr="00097689">
        <w:t xml:space="preserve">Figure 6.2.19.2.1.1 shows a </w:t>
      </w:r>
      <w:r w:rsidRPr="00097689">
        <w:rPr>
          <w:lang w:eastAsia="zh-CN"/>
        </w:rPr>
        <w:t>"dial-in" conference</w:t>
      </w:r>
      <w:r w:rsidRPr="00097689">
        <w:t xml:space="preserve"> procedure for one MSRP session using TLS and KMS based security.</w:t>
      </w:r>
    </w:p>
    <w:p w:rsidR="0098697A" w:rsidRPr="00097689" w:rsidRDefault="0098697A" w:rsidP="0098697A">
      <w:pPr>
        <w:pStyle w:val="NO"/>
      </w:pPr>
      <w:r w:rsidRPr="00097689">
        <w:t>NOTE:</w:t>
      </w:r>
      <w:r w:rsidRPr="00097689">
        <w:tab/>
        <w:t>In the shown example it is assumed that the UE-A and the MRFC/MRFP support IETF RFC 6714 [n1].</w:t>
      </w:r>
    </w:p>
    <w:p w:rsidR="0098697A" w:rsidRPr="00097689" w:rsidRDefault="0098697A" w:rsidP="0098697A">
      <w:pPr>
        <w:pStyle w:val="TH"/>
      </w:pPr>
      <w:r w:rsidRPr="00097689">
        <w:object w:dxaOrig="10831" w:dyaOrig="13011">
          <v:shape id="_x0000_i1106" type="#_x0000_t75" style="width:433.65pt;height:520.35pt" o:ole="">
            <v:imagedata r:id="rId129" o:title=""/>
          </v:shape>
          <o:OLEObject Type="Embed" ProgID="Visio.Drawing.11" ShapeID="_x0000_i1106" DrawAspect="Content" ObjectID="_1668495880" r:id="rId130"/>
        </w:object>
      </w:r>
    </w:p>
    <w:p w:rsidR="0098697A" w:rsidRPr="00097689" w:rsidRDefault="0098697A" w:rsidP="0098697A">
      <w:pPr>
        <w:pStyle w:val="TF"/>
      </w:pPr>
      <w:r w:rsidRPr="00097689">
        <w:t>Figure 6.2.19.2.1.1: UE connecting into a messaging conference - example call flow for e2e case</w:t>
      </w:r>
    </w:p>
    <w:p w:rsidR="0098697A" w:rsidRPr="00097689" w:rsidRDefault="0098697A" w:rsidP="0098697A">
      <w:r w:rsidRPr="00097689">
        <w:t xml:space="preserve">The IMS UE-A and the MRFC perform an IMS </w:t>
      </w:r>
      <w:r w:rsidRPr="00097689">
        <w:rPr>
          <w:lang w:eastAsia="zh-CN"/>
        </w:rPr>
        <w:t xml:space="preserve">conference </w:t>
      </w:r>
      <w:r w:rsidRPr="00097689">
        <w:t>session set-up according to 3GPP TS 23.</w:t>
      </w:r>
      <w:r w:rsidRPr="00097689">
        <w:rPr>
          <w:rFonts w:cs="Arial"/>
        </w:rPr>
        <w:t xml:space="preserve">228 [1], </w:t>
      </w:r>
      <w:r w:rsidRPr="00097689">
        <w:t xml:space="preserve">3GPP TS 24.247 [17] and </w:t>
      </w:r>
      <w:r w:rsidRPr="00097689">
        <w:rPr>
          <w:rFonts w:cs="Arial"/>
        </w:rPr>
        <w:t xml:space="preserve">with modifications described in 3GPP TS 33.328 [31]. </w:t>
      </w:r>
      <w:r w:rsidRPr="00097689">
        <w:t>The procedure in the figure 6.2.19.2.1.1 for requesting e2e security for a media stream is described step-by-step with an emphasis on the additional aspects for the MRFC and the MRFP of the e2e media protection using TLS and KMS.</w:t>
      </w:r>
    </w:p>
    <w:p w:rsidR="0098697A" w:rsidRPr="00097689" w:rsidRDefault="0098697A" w:rsidP="0098697A">
      <w:pPr>
        <w:pStyle w:val="B10"/>
      </w:pPr>
      <w:r w:rsidRPr="00097689">
        <w:t>1.</w:t>
      </w:r>
      <w:r w:rsidRPr="00097689">
        <w:tab/>
        <w:t>Depending on the KMS and a local policy, the IMS UE-A will either interact with the KMS to obtain keys and a MIKEY-TICKET ticket usable for the MRFC, or it will create the ticket by itself.</w:t>
      </w:r>
    </w:p>
    <w:p w:rsidR="0098697A" w:rsidRPr="00097689" w:rsidRDefault="0098697A" w:rsidP="0098697A">
      <w:pPr>
        <w:pStyle w:val="B10"/>
      </w:pPr>
      <w:r w:rsidRPr="00097689">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rsidR="0098697A" w:rsidRPr="00097689" w:rsidRDefault="0098697A" w:rsidP="0098697A">
      <w:pPr>
        <w:pStyle w:val="B10"/>
      </w:pPr>
      <w:r w:rsidRPr="00097689">
        <w:tab/>
        <w:t xml:space="preserve">The IMS UE-A creates an SDP offer with an MSRP based media over TLS transport protocol and inserts "a=setup:actpass" SDP attribute specified in IETF RFC 4145 [36] and key management protocol "a=key-mgmt" </w:t>
      </w:r>
      <w:r w:rsidRPr="00097689">
        <w:lastRenderedPageBreak/>
        <w:t>SDP attribute specified in IETF RFC 4567 [35] which indicates use of the MIKEY-TICKET ticket and contains the TRANSFER_INIT message encapsulated in a keymgmt-data field.</w:t>
      </w:r>
    </w:p>
    <w:p w:rsidR="0098697A" w:rsidRPr="00097689" w:rsidRDefault="0098697A" w:rsidP="0098697A">
      <w:pPr>
        <w:pStyle w:val="B10"/>
      </w:pPr>
      <w:r w:rsidRPr="00097689">
        <w:t>2.</w:t>
      </w:r>
      <w:r w:rsidRPr="00097689">
        <w:tab/>
        <w:t>The IMS UE-A sends the SIP INVITE request with the SDP offer.</w:t>
      </w:r>
    </w:p>
    <w:p w:rsidR="0098697A" w:rsidRPr="00097689" w:rsidRDefault="0098697A" w:rsidP="0098697A">
      <w:pPr>
        <w:pStyle w:val="B10"/>
      </w:pPr>
      <w:r w:rsidRPr="00097689">
        <w:t>3.</w:t>
      </w:r>
      <w:r w:rsidRPr="00097689">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rsidR="0098697A" w:rsidRPr="00097689" w:rsidRDefault="0098697A" w:rsidP="0098697A">
      <w:pPr>
        <w:pStyle w:val="B10"/>
      </w:pPr>
      <w:r w:rsidRPr="00097689">
        <w:t>4. - 6.</w:t>
      </w:r>
      <w:r w:rsidRPr="00097689">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rsidR="0098697A" w:rsidRPr="00097689" w:rsidRDefault="0098697A" w:rsidP="0098697A">
      <w:pPr>
        <w:pStyle w:val="B10"/>
      </w:pPr>
      <w:r w:rsidRPr="00097689">
        <w:t>7.</w:t>
      </w:r>
      <w:r w:rsidRPr="00097689">
        <w:tab/>
        <w:t>The MRFP sends a TCP SYN message towards the IMS UE-A to establish a TCP connection. The IMS UE-A answers with a TCP SYN ACK message and the MRFP replies with a TCP ACK message, completing the TCP connection establishment.</w:t>
      </w:r>
    </w:p>
    <w:p w:rsidR="0098697A" w:rsidRPr="00097689" w:rsidRDefault="0098697A" w:rsidP="0098697A">
      <w:pPr>
        <w:pStyle w:val="B10"/>
      </w:pPr>
      <w:r w:rsidRPr="00097689">
        <w:t>8.</w:t>
      </w:r>
      <w:r w:rsidRPr="00097689">
        <w:tab/>
        <w:t>Upon completion of the TCP connection establishment, the MRFP starts a TLS session establishment using the received Pre-Shared Key information element to set-up a TLS-PSK tunnel to protect MSRP messages.</w:t>
      </w:r>
    </w:p>
    <w:p w:rsidR="0098697A" w:rsidRPr="00097689" w:rsidRDefault="0098697A" w:rsidP="0098697A">
      <w:pPr>
        <w:pStyle w:val="B10"/>
      </w:pPr>
      <w:r w:rsidRPr="00097689">
        <w:t>9.</w:t>
      </w:r>
      <w:r w:rsidRPr="00097689">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rsidR="0098697A" w:rsidRPr="00097689" w:rsidRDefault="0098697A" w:rsidP="0098697A">
      <w:pPr>
        <w:pStyle w:val="B10"/>
      </w:pPr>
      <w:r w:rsidRPr="00097689">
        <w:t>10.</w:t>
      </w:r>
      <w:r w:rsidRPr="00097689">
        <w:tab/>
        <w:t>The MRFC sends the SIP 200 (OK) final response (or 18x provisional response) to the SIP INVITE request with the SDP answer to the IMS UE-A.</w:t>
      </w:r>
    </w:p>
    <w:p w:rsidR="0098697A" w:rsidRPr="00097689" w:rsidRDefault="0098697A" w:rsidP="0098697A">
      <w:pPr>
        <w:pStyle w:val="B10"/>
      </w:pPr>
      <w:r w:rsidRPr="00097689">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rsidR="0098697A" w:rsidRPr="00097689" w:rsidRDefault="0098697A" w:rsidP="0098697A">
      <w:pPr>
        <w:pStyle w:val="Heading5"/>
      </w:pPr>
      <w:bookmarkStart w:id="422" w:name="_Toc485587564"/>
      <w:bookmarkStart w:id="423" w:name="_Toc57882575"/>
      <w:r w:rsidRPr="00097689">
        <w:t>6.2.19.2.2</w:t>
      </w:r>
      <w:r w:rsidRPr="00097689">
        <w:tab/>
        <w:t>IMS UE terminating procedures ("dial-out" scenario) for e2e</w:t>
      </w:r>
      <w:bookmarkEnd w:id="422"/>
      <w:bookmarkEnd w:id="423"/>
    </w:p>
    <w:p w:rsidR="0098697A" w:rsidRPr="00097689" w:rsidRDefault="0098697A" w:rsidP="0098697A">
      <w:r w:rsidRPr="00097689">
        <w:t xml:space="preserve">Figure 6.2.19.2.2.1 shows a </w:t>
      </w:r>
      <w:r w:rsidRPr="00097689">
        <w:rPr>
          <w:lang w:eastAsia="zh-CN"/>
        </w:rPr>
        <w:t>"dial-out" conference</w:t>
      </w:r>
      <w:r w:rsidRPr="00097689">
        <w:t xml:space="preserve"> procedure for one MSRP session using TLS and KMS based security.</w:t>
      </w:r>
    </w:p>
    <w:p w:rsidR="0098697A" w:rsidRPr="00097689" w:rsidRDefault="0098697A" w:rsidP="0098697A">
      <w:pPr>
        <w:pStyle w:val="NO"/>
      </w:pPr>
      <w:r w:rsidRPr="00097689">
        <w:t>NOTE:</w:t>
      </w:r>
      <w:r w:rsidRPr="00097689">
        <w:tab/>
        <w:t>In the shown example it is assumed that the UE-B and the MRFC/MRFP support IETF RFC 6714 [n1].</w:t>
      </w:r>
    </w:p>
    <w:p w:rsidR="0098697A" w:rsidRPr="00097689" w:rsidRDefault="0098697A" w:rsidP="0098697A">
      <w:pPr>
        <w:pStyle w:val="TH"/>
      </w:pPr>
      <w:r w:rsidRPr="00097689">
        <w:object w:dxaOrig="10874" w:dyaOrig="14262">
          <v:shape id="_x0000_i1107" type="#_x0000_t75" style="width:435.25pt;height:570.25pt" o:ole="">
            <v:imagedata r:id="rId131" o:title=""/>
          </v:shape>
          <o:OLEObject Type="Embed" ProgID="Visio.Drawing.11" ShapeID="_x0000_i1107" DrawAspect="Content" ObjectID="_1668495881" r:id="rId132"/>
        </w:object>
      </w:r>
    </w:p>
    <w:p w:rsidR="0098697A" w:rsidRPr="00097689" w:rsidRDefault="0098697A" w:rsidP="0098697A">
      <w:pPr>
        <w:pStyle w:val="TF"/>
      </w:pPr>
      <w:r w:rsidRPr="00097689">
        <w:t>Figure 6.2.19.2.2.1: Terminating ("dial-out") example call flow for e2e case</w:t>
      </w:r>
    </w:p>
    <w:p w:rsidR="0098697A" w:rsidRPr="00097689" w:rsidRDefault="0098697A" w:rsidP="0098697A">
      <w:r w:rsidRPr="00097689">
        <w:t xml:space="preserve">The MRFC and the IMS UE-B performs an IMS </w:t>
      </w:r>
      <w:r w:rsidRPr="00097689">
        <w:rPr>
          <w:lang w:eastAsia="zh-CN"/>
        </w:rPr>
        <w:t xml:space="preserve">"dial-out" conference </w:t>
      </w:r>
      <w:r w:rsidRPr="00097689">
        <w:t>session set-up according to 3GPP TS 23.</w:t>
      </w:r>
      <w:r w:rsidRPr="00097689">
        <w:rPr>
          <w:rFonts w:cs="Arial"/>
        </w:rPr>
        <w:t xml:space="preserve">228 [1], </w:t>
      </w:r>
      <w:r w:rsidRPr="00097689">
        <w:t xml:space="preserve">3GPP TS 24.147 [4] and </w:t>
      </w:r>
      <w:r w:rsidRPr="00097689">
        <w:rPr>
          <w:rFonts w:cs="Arial"/>
        </w:rPr>
        <w:t>with modifications described in 3GPP TS 33.328 [31].</w:t>
      </w:r>
    </w:p>
    <w:p w:rsidR="0098697A" w:rsidRPr="00097689" w:rsidRDefault="0098697A" w:rsidP="0098697A">
      <w:r w:rsidRPr="00097689">
        <w:t>The procedure in the figure 6.2.19.2.2.1 for requesting e2e security for a media stream is described step-by-step with an emphasis on the additional aspects for the MRFC and the MRFP of the e2e media protection using TLS and KMS.</w:t>
      </w:r>
    </w:p>
    <w:p w:rsidR="0098697A" w:rsidRPr="00097689" w:rsidRDefault="0098697A" w:rsidP="0098697A">
      <w:pPr>
        <w:pStyle w:val="B10"/>
      </w:pPr>
      <w:r w:rsidRPr="00097689">
        <w:t>1.</w:t>
      </w:r>
      <w:r w:rsidRPr="00097689">
        <w:tab/>
      </w:r>
      <w:r w:rsidRPr="00097689">
        <w:rPr>
          <w:lang w:eastAsia="zh-CN"/>
        </w:rPr>
        <w:t xml:space="preserve">The MRFC receives a trigger to create an ad-hoc conference. </w:t>
      </w:r>
      <w:r w:rsidRPr="00097689">
        <w:t xml:space="preserve">Depending on the KMS and a local policy, the </w:t>
      </w:r>
      <w:r w:rsidRPr="00097689">
        <w:rPr>
          <w:lang w:eastAsia="zh-CN"/>
        </w:rPr>
        <w:t>MRFC</w:t>
      </w:r>
      <w:r w:rsidRPr="00097689">
        <w:t xml:space="preserve"> will either interact with the KMS to obtain keys and a MIKEY-TICKET ticket usable for the IMS UE-B, or it will create the ticket by itself. In the latter case, MIKEY-TICKET mode 3 as specified in </w:t>
      </w:r>
      <w:r w:rsidRPr="00097689">
        <w:lastRenderedPageBreak/>
        <w:t xml:space="preserve">IETF RFC 6043 [33] is used, and the </w:t>
      </w:r>
      <w:r w:rsidRPr="00097689">
        <w:rPr>
          <w:lang w:eastAsia="zh-CN"/>
        </w:rPr>
        <w:t>MRFC</w:t>
      </w:r>
      <w:r w:rsidRPr="00097689">
        <w:t xml:space="preserve"> will then perform all key and ticket generation functions otherwise performed by the KMS.</w:t>
      </w:r>
    </w:p>
    <w:p w:rsidR="0098697A" w:rsidRPr="00097689" w:rsidRDefault="0098697A" w:rsidP="0098697A">
      <w:pPr>
        <w:pStyle w:val="B10"/>
      </w:pPr>
      <w:r w:rsidRPr="00097689">
        <w:tab/>
        <w:t xml:space="preserve">The </w:t>
      </w:r>
      <w:r w:rsidRPr="00097689">
        <w:rPr>
          <w:lang w:eastAsia="zh-CN"/>
        </w:rPr>
        <w:t>MRFC</w:t>
      </w:r>
      <w:r w:rsidRPr="00097689">
        <w:t xml:space="preserve"> generates the TRANSFER_INIT message according to IETF RFC 6043 [33]. The identities of the initiator and the responder in the message are the KMS user identities derived from the URI's in the To and From header fields in the SIP INVITE request.</w:t>
      </w:r>
    </w:p>
    <w:p w:rsidR="0098697A" w:rsidRPr="00097689" w:rsidRDefault="0098697A" w:rsidP="0098697A">
      <w:pPr>
        <w:pStyle w:val="B10"/>
      </w:pPr>
      <w:r w:rsidRPr="00097689">
        <w:tab/>
        <w:t>A single Crypto Session is included in the TRANSFER_INIT message as described in Annex H.3 of 3GPP TS 33.328 [31]. The protocol type in the Crypto Session is set to TLS.</w:t>
      </w:r>
    </w:p>
    <w:p w:rsidR="0098697A" w:rsidRPr="00097689" w:rsidRDefault="0098697A" w:rsidP="0098697A">
      <w:pPr>
        <w:pStyle w:val="B10"/>
      </w:pPr>
      <w:r w:rsidRPr="00097689">
        <w:t>2. - 4.</w:t>
      </w:r>
      <w:r w:rsidRPr="00097689">
        <w:tab/>
        <w:t>The MRFC uses the "Reserve IMS resources" procedure to request a termination for "TCP/TLS/MSRP" media towards the IMS UE-B.</w:t>
      </w:r>
    </w:p>
    <w:p w:rsidR="0098697A" w:rsidRPr="00097689" w:rsidRDefault="0098697A" w:rsidP="0098697A">
      <w:pPr>
        <w:pStyle w:val="B10"/>
      </w:pPr>
      <w:r w:rsidRPr="00097689">
        <w:t>5.</w:t>
      </w:r>
      <w:r w:rsidRPr="00097689">
        <w:tab/>
        <w:t xml:space="preserve">The </w:t>
      </w:r>
      <w:r w:rsidRPr="00097689">
        <w:rPr>
          <w:lang w:eastAsia="zh-CN"/>
        </w:rPr>
        <w:t>MRFC</w:t>
      </w:r>
      <w:r w:rsidRPr="00097689">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rsidR="0098697A" w:rsidRPr="00097689" w:rsidRDefault="0098697A" w:rsidP="0098697A">
      <w:pPr>
        <w:pStyle w:val="B10"/>
      </w:pPr>
      <w:r w:rsidRPr="00097689">
        <w:t>6.</w:t>
      </w:r>
      <w:r w:rsidRPr="00097689">
        <w:tab/>
        <w:t xml:space="preserve">The </w:t>
      </w:r>
      <w:r w:rsidRPr="00097689">
        <w:rPr>
          <w:lang w:eastAsia="zh-CN"/>
        </w:rPr>
        <w:t>MRFC</w:t>
      </w:r>
      <w:r w:rsidRPr="00097689">
        <w:t xml:space="preserve"> sends the SIP INVITE request with the SDP offer to the IMS UE-B.</w:t>
      </w:r>
    </w:p>
    <w:p w:rsidR="0098697A" w:rsidRPr="00097689" w:rsidRDefault="0098697A" w:rsidP="0098697A">
      <w:pPr>
        <w:pStyle w:val="B10"/>
      </w:pPr>
      <w:r w:rsidRPr="00097689">
        <w:t>7.</w:t>
      </w:r>
      <w:r w:rsidRPr="00097689">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rsidR="0098697A" w:rsidRPr="00097689" w:rsidRDefault="0098697A" w:rsidP="0098697A">
      <w:pPr>
        <w:pStyle w:val="B10"/>
      </w:pPr>
      <w:r w:rsidRPr="00097689">
        <w:t>8.</w:t>
      </w:r>
      <w:r w:rsidRPr="00097689">
        <w:tab/>
        <w:t>The IMS UE-B includes the MIKEY-TICKET response in the TRANSFER_RESP message created according to IETF RFC 6043 [33]. The IMS UE-B inserts the key management protocol "a=key-mgmt" SDP attribute specified in IETF RFC 4567 [35].</w:t>
      </w:r>
    </w:p>
    <w:p w:rsidR="0098697A" w:rsidRPr="00097689" w:rsidRDefault="0098697A" w:rsidP="0098697A">
      <w:pPr>
        <w:pStyle w:val="B10"/>
      </w:pPr>
      <w:r w:rsidRPr="00097689">
        <w:tab/>
        <w:t>The IMS UE-B sends the SIP 200 (OK) final response (or 18x provisional response) to the SIP INVITE request with an SDP answer.</w:t>
      </w:r>
    </w:p>
    <w:p w:rsidR="0098697A" w:rsidRPr="00097689" w:rsidRDefault="0098697A" w:rsidP="0098697A">
      <w:pPr>
        <w:pStyle w:val="B10"/>
      </w:pPr>
      <w:r w:rsidRPr="00097689">
        <w:t>9. - 11.</w:t>
      </w:r>
      <w:r w:rsidRPr="00097689">
        <w:tab/>
        <w:t xml:space="preserve">After receiving the SIP 200 (OK) final response (or 18x provisional response) to the SIP INVITE request with the SDP answer the </w:t>
      </w:r>
      <w:r w:rsidRPr="00097689">
        <w:rPr>
          <w:lang w:eastAsia="zh-CN"/>
        </w:rPr>
        <w:t>MRFC</w:t>
      </w:r>
      <w:r w:rsidRPr="00097689">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rsidR="0098697A" w:rsidRPr="00097689" w:rsidRDefault="0098697A" w:rsidP="0098697A">
      <w:pPr>
        <w:pStyle w:val="B10"/>
      </w:pPr>
      <w:r w:rsidRPr="00097689">
        <w:tab/>
        <w:t xml:space="preserve">The </w:t>
      </w:r>
      <w:r w:rsidRPr="00097689">
        <w:rPr>
          <w:lang w:eastAsia="zh-CN"/>
        </w:rPr>
        <w:t>MRFC</w:t>
      </w:r>
      <w:r w:rsidRPr="00097689">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rsidR="0098697A" w:rsidRPr="00097689" w:rsidRDefault="0098697A" w:rsidP="0098697A">
      <w:pPr>
        <w:pStyle w:val="B10"/>
      </w:pPr>
      <w:r w:rsidRPr="00097689">
        <w:t>12.</w:t>
      </w:r>
      <w:r w:rsidRPr="00097689">
        <w:tab/>
        <w:t xml:space="preserve">The IMS UE-B sends a TCP SYN message towards the </w:t>
      </w:r>
      <w:r w:rsidRPr="00097689">
        <w:rPr>
          <w:lang w:eastAsia="zh-CN"/>
        </w:rPr>
        <w:t>MRFP</w:t>
      </w:r>
      <w:r w:rsidRPr="00097689">
        <w:t xml:space="preserve"> to establish a TCP connection. The </w:t>
      </w:r>
      <w:r w:rsidRPr="00097689">
        <w:rPr>
          <w:lang w:eastAsia="zh-CN"/>
        </w:rPr>
        <w:t>MRFP</w:t>
      </w:r>
      <w:r w:rsidRPr="00097689">
        <w:t xml:space="preserve"> answers with a TCP SYN ACK message and the IMS UE-B replies with a TCP ACK message, completing the TCP connection establishment.</w:t>
      </w:r>
    </w:p>
    <w:p w:rsidR="0098697A" w:rsidRPr="00097689" w:rsidRDefault="0098697A" w:rsidP="0098697A">
      <w:pPr>
        <w:pStyle w:val="B10"/>
      </w:pPr>
      <w:r w:rsidRPr="00097689">
        <w:t>13.</w:t>
      </w:r>
      <w:r w:rsidRPr="00097689">
        <w:tab/>
        <w:t>Upon completion of the TCP connection establishment, the IMS UE-B starts a TLS session establishment using the received Pre-Shared Key information element to set-up a TLS-PSK tunnel to protect MSRP messages.</w:t>
      </w:r>
    </w:p>
    <w:p w:rsidR="0098697A" w:rsidRPr="00097689" w:rsidRDefault="0098697A" w:rsidP="0098697A">
      <w:pPr>
        <w:pStyle w:val="Heading4"/>
      </w:pPr>
      <w:bookmarkStart w:id="424" w:name="_Toc485587565"/>
      <w:bookmarkStart w:id="425" w:name="_Toc57882576"/>
      <w:r w:rsidRPr="00097689">
        <w:t>6.2.19.3</w:t>
      </w:r>
      <w:r w:rsidRPr="00097689">
        <w:tab/>
        <w:t>Specific procedures for Floor Control Service (BFCP)</w:t>
      </w:r>
      <w:bookmarkEnd w:id="424"/>
      <w:bookmarkEnd w:id="425"/>
    </w:p>
    <w:p w:rsidR="0098697A" w:rsidRPr="00097689" w:rsidRDefault="0098697A" w:rsidP="0098697A">
      <w:pPr>
        <w:pStyle w:val="Heading5"/>
      </w:pPr>
      <w:bookmarkStart w:id="426" w:name="_Toc485587566"/>
      <w:bookmarkStart w:id="427" w:name="_Toc57882577"/>
      <w:r w:rsidRPr="00097689">
        <w:t>6.2.19.3.1</w:t>
      </w:r>
      <w:r w:rsidRPr="00097689">
        <w:tab/>
        <w:t>IMS UE requesting e2e protected Floor control connection</w:t>
      </w:r>
      <w:bookmarkEnd w:id="426"/>
      <w:bookmarkEnd w:id="427"/>
    </w:p>
    <w:p w:rsidR="0098697A" w:rsidRPr="00097689" w:rsidRDefault="0098697A" w:rsidP="0098697A">
      <w:r w:rsidRPr="00097689">
        <w:t xml:space="preserve">Figure 6.2.19.3.1.1 shows a </w:t>
      </w:r>
      <w:r w:rsidRPr="00097689">
        <w:rPr>
          <w:lang w:eastAsia="zh-CN"/>
        </w:rPr>
        <w:t>"dial-in" conference</w:t>
      </w:r>
      <w:r w:rsidRPr="00097689">
        <w:t xml:space="preserve"> procedure for one BFCP session with an e2e media protection using TLS and KMS based security.</w:t>
      </w:r>
    </w:p>
    <w:p w:rsidR="0098697A" w:rsidRPr="00097689" w:rsidRDefault="0098697A" w:rsidP="0098697A">
      <w:pPr>
        <w:pStyle w:val="TH"/>
      </w:pPr>
      <w:r w:rsidRPr="00097689">
        <w:object w:dxaOrig="10761" w:dyaOrig="12844">
          <v:shape id="_x0000_i1108" type="#_x0000_t75" style="width:430.35pt;height:513.8pt" o:ole="">
            <v:imagedata r:id="rId133" o:title=""/>
          </v:shape>
          <o:OLEObject Type="Embed" ProgID="Visio.Drawing.11" ShapeID="_x0000_i1108" DrawAspect="Content" ObjectID="_1668495882" r:id="rId134"/>
        </w:object>
      </w:r>
    </w:p>
    <w:p w:rsidR="0098697A" w:rsidRPr="00097689" w:rsidRDefault="0098697A" w:rsidP="0098697A">
      <w:pPr>
        <w:pStyle w:val="TF"/>
      </w:pPr>
      <w:r w:rsidRPr="00097689">
        <w:t>Figure 6.2.19.3.1.1: UE requesting Floor control connection with FCS/MRFP - example call flow for e2e case</w:t>
      </w:r>
    </w:p>
    <w:p w:rsidR="0098697A" w:rsidRPr="00097689" w:rsidRDefault="0098697A" w:rsidP="0098697A">
      <w:r w:rsidRPr="00097689">
        <w:t xml:space="preserve">The IMS UE-A wants </w:t>
      </w:r>
      <w:r w:rsidRPr="00097689">
        <w:rPr>
          <w:color w:val="000000"/>
          <w:lang w:eastAsia="zh-CN"/>
        </w:rPr>
        <w:t xml:space="preserve">to establish a </w:t>
      </w:r>
      <w:r w:rsidRPr="00097689">
        <w:rPr>
          <w:lang w:eastAsia="zh-CN"/>
        </w:rPr>
        <w:t>Floor control connection</w:t>
      </w:r>
      <w:r w:rsidRPr="00097689">
        <w:rPr>
          <w:color w:val="000000"/>
          <w:lang w:eastAsia="zh-CN"/>
        </w:rPr>
        <w:t xml:space="preserve"> with </w:t>
      </w:r>
      <w:r w:rsidRPr="00097689">
        <w:rPr>
          <w:lang w:eastAsia="zh-CN"/>
        </w:rPr>
        <w:t>a Floor Control Server (FCS), located in the MRFP</w:t>
      </w:r>
      <w:r w:rsidRPr="00097689">
        <w:t xml:space="preserve">. The IMS UE-A and the MRFC perform a </w:t>
      </w:r>
      <w:r w:rsidRPr="00097689">
        <w:rPr>
          <w:lang w:eastAsia="zh-CN"/>
        </w:rPr>
        <w:t>Floor control connection</w:t>
      </w:r>
      <w:r w:rsidRPr="00097689">
        <w:rPr>
          <w:color w:val="000000"/>
          <w:lang w:eastAsia="zh-CN"/>
        </w:rPr>
        <w:t xml:space="preserve"> </w:t>
      </w:r>
      <w:r w:rsidRPr="00097689">
        <w:t>set-up according to 3GPP TS 23.</w:t>
      </w:r>
      <w:r w:rsidRPr="00097689">
        <w:rPr>
          <w:rFonts w:cs="Arial"/>
        </w:rPr>
        <w:t xml:space="preserve">228 [3], </w:t>
      </w:r>
      <w:r w:rsidRPr="00097689">
        <w:t xml:space="preserve">3GPP TS 24.147 [21] and </w:t>
      </w:r>
      <w:r w:rsidRPr="00097689">
        <w:rPr>
          <w:rFonts w:cs="Arial"/>
        </w:rPr>
        <w:t>with modifications described in 3GPP TS 33.328 [2].</w:t>
      </w:r>
    </w:p>
    <w:p w:rsidR="0098697A" w:rsidRPr="00097689" w:rsidRDefault="0098697A" w:rsidP="0098697A">
      <w:r w:rsidRPr="00097689">
        <w:t xml:space="preserve">The procedure in the figure 6.2.19.3.1.1 for requesting e2e security of the </w:t>
      </w:r>
      <w:r w:rsidRPr="00097689">
        <w:rPr>
          <w:lang w:eastAsia="zh-CN"/>
        </w:rPr>
        <w:t>Floor control connection</w:t>
      </w:r>
      <w:r w:rsidRPr="00097689">
        <w:rPr>
          <w:color w:val="000000"/>
          <w:lang w:eastAsia="zh-CN"/>
        </w:rPr>
        <w:t xml:space="preserve"> </w:t>
      </w:r>
      <w:r w:rsidRPr="00097689">
        <w:t>is described step-by-step with an emphasis on the additional aspects for the MRFC and the MRFP of the e2e media protection using TLS and KMS.</w:t>
      </w:r>
    </w:p>
    <w:p w:rsidR="0098697A" w:rsidRPr="00097689" w:rsidRDefault="0098697A" w:rsidP="0098697A">
      <w:pPr>
        <w:pStyle w:val="B10"/>
      </w:pPr>
      <w:r w:rsidRPr="00097689">
        <w:t>1.</w:t>
      </w:r>
      <w:r w:rsidRPr="00097689">
        <w:tab/>
        <w:t xml:space="preserve">As step 1 in </w:t>
      </w:r>
      <w:r w:rsidR="00097689">
        <w:t>clause</w:t>
      </w:r>
      <w:r w:rsidRPr="00097689">
        <w:t> 6.2.19.2.1.</w:t>
      </w:r>
    </w:p>
    <w:p w:rsidR="0098697A" w:rsidRPr="00097689" w:rsidRDefault="0098697A" w:rsidP="0098697A">
      <w:pPr>
        <w:pStyle w:val="B10"/>
      </w:pPr>
      <w:r w:rsidRPr="00097689">
        <w:t>2.</w:t>
      </w:r>
      <w:r w:rsidRPr="00097689">
        <w:tab/>
        <w:t xml:space="preserve">As step 2 in </w:t>
      </w:r>
      <w:r w:rsidR="00097689">
        <w:t>clause</w:t>
      </w:r>
      <w:r w:rsidRPr="00097689">
        <w:t> 6.2.19.2.1 with the exception that SDP offer indicates "TCP/TLS/BFCP" as transport protocol.</w:t>
      </w:r>
    </w:p>
    <w:p w:rsidR="0098697A" w:rsidRPr="00097689" w:rsidRDefault="0098697A" w:rsidP="0098697A">
      <w:pPr>
        <w:pStyle w:val="B10"/>
      </w:pPr>
      <w:r w:rsidRPr="00097689">
        <w:t>3.</w:t>
      </w:r>
      <w:r w:rsidRPr="00097689">
        <w:tab/>
        <w:t xml:space="preserve">As step 3 in </w:t>
      </w:r>
      <w:r w:rsidR="00097689">
        <w:t>clause</w:t>
      </w:r>
      <w:r w:rsidRPr="00097689">
        <w:t> 6.2.19.2.1.</w:t>
      </w:r>
    </w:p>
    <w:p w:rsidR="0098697A" w:rsidRPr="00097689" w:rsidRDefault="0098697A" w:rsidP="0098697A">
      <w:pPr>
        <w:pStyle w:val="B10"/>
      </w:pPr>
      <w:r w:rsidRPr="00097689">
        <w:lastRenderedPageBreak/>
        <w:t>4. - 6.</w:t>
      </w:r>
      <w:r w:rsidRPr="00097689">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rsidR="0098697A" w:rsidRPr="00097689" w:rsidRDefault="0098697A" w:rsidP="0098697A">
      <w:pPr>
        <w:pStyle w:val="B10"/>
      </w:pPr>
      <w:r w:rsidRPr="00097689">
        <w:t>7.</w:t>
      </w:r>
      <w:r w:rsidRPr="00097689">
        <w:tab/>
        <w:t xml:space="preserve">As step 7 in </w:t>
      </w:r>
      <w:r w:rsidR="00097689">
        <w:t>clause</w:t>
      </w:r>
      <w:r w:rsidRPr="00097689">
        <w:t> 6.2.19.2.1.</w:t>
      </w:r>
    </w:p>
    <w:p w:rsidR="0098697A" w:rsidRPr="00097689" w:rsidRDefault="0098697A" w:rsidP="0098697A">
      <w:pPr>
        <w:pStyle w:val="B10"/>
      </w:pPr>
      <w:r w:rsidRPr="00097689">
        <w:t>8.</w:t>
      </w:r>
      <w:r w:rsidRPr="00097689">
        <w:tab/>
        <w:t xml:space="preserve">As step 9 in </w:t>
      </w:r>
      <w:r w:rsidR="00097689">
        <w:t>clause</w:t>
      </w:r>
      <w:r w:rsidRPr="00097689">
        <w:t> 6.2.19.2.1.</w:t>
      </w:r>
    </w:p>
    <w:p w:rsidR="0098697A" w:rsidRPr="00097689" w:rsidRDefault="0098697A" w:rsidP="0098697A">
      <w:pPr>
        <w:pStyle w:val="B10"/>
      </w:pPr>
      <w:r w:rsidRPr="00097689">
        <w:t>9.</w:t>
      </w:r>
      <w:r w:rsidRPr="00097689">
        <w:tab/>
        <w:t xml:space="preserve">As step 10 in </w:t>
      </w:r>
      <w:r w:rsidR="00097689">
        <w:t>clause</w:t>
      </w:r>
      <w:r w:rsidRPr="00097689">
        <w:t> 6.2.19.2.1 with the exception that the SDP answer indicates "TCP/TLS/BFCP" as transport protocol.</w:t>
      </w:r>
    </w:p>
    <w:p w:rsidR="0098697A" w:rsidRPr="00097689" w:rsidRDefault="0098697A" w:rsidP="0098697A">
      <w:pPr>
        <w:pStyle w:val="B10"/>
      </w:pPr>
      <w:r w:rsidRPr="00097689">
        <w:t>10.</w:t>
      </w:r>
      <w:r w:rsidRPr="00097689">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rsidR="0098697A" w:rsidRPr="00097689" w:rsidRDefault="0098697A" w:rsidP="0098697A">
      <w:pPr>
        <w:pStyle w:val="Heading4"/>
        <w:rPr>
          <w:lang w:val="fr-FR"/>
        </w:rPr>
      </w:pPr>
      <w:bookmarkStart w:id="428" w:name="_Toc485587567"/>
      <w:bookmarkStart w:id="429" w:name="_Toc57882578"/>
      <w:r w:rsidRPr="00097689">
        <w:rPr>
          <w:lang w:val="fr-FR"/>
        </w:rPr>
        <w:t>6.2.19.4</w:t>
      </w:r>
      <w:r w:rsidRPr="00097689">
        <w:rPr>
          <w:lang w:val="fr-FR"/>
        </w:rPr>
        <w:tab/>
        <w:t>TLS session establishment Failure Indication</w:t>
      </w:r>
      <w:bookmarkEnd w:id="428"/>
      <w:bookmarkEnd w:id="429"/>
    </w:p>
    <w:p w:rsidR="0098697A" w:rsidRPr="00097689" w:rsidRDefault="0098697A" w:rsidP="0098697A">
      <w:r w:rsidRPr="00097689">
        <w:t>The MRFP shall use a Notify TLS session establishment Failure Indication procedure to report TLS session establishment related failures.</w:t>
      </w:r>
    </w:p>
    <w:p w:rsidR="0098697A" w:rsidRPr="00097689" w:rsidRDefault="0098697A" w:rsidP="0098697A">
      <w:r w:rsidRPr="00097689">
        <w:t xml:space="preserve">The </w:t>
      </w:r>
      <w:r w:rsidRPr="00097689">
        <w:rPr>
          <w:lang w:eastAsia="zh-CN"/>
        </w:rPr>
        <w:t>figure </w:t>
      </w:r>
      <w:r w:rsidRPr="00097689">
        <w:t>6.2.</w:t>
      </w:r>
      <w:r w:rsidRPr="00097689">
        <w:rPr>
          <w:lang w:eastAsia="ko-KR"/>
        </w:rPr>
        <w:t xml:space="preserve">19.4.1 </w:t>
      </w:r>
      <w:r w:rsidRPr="00097689">
        <w:t>shows the message sequence chart</w:t>
      </w:r>
      <w:r w:rsidRPr="00097689">
        <w:rPr>
          <w:lang w:eastAsia="zh-CN"/>
        </w:rPr>
        <w:t xml:space="preserve"> example</w:t>
      </w:r>
      <w:r w:rsidRPr="00097689">
        <w:t xml:space="preserve"> when the MRFP reports an unsuccessful TLS session set-up to the MRFC.</w:t>
      </w:r>
    </w:p>
    <w:p w:rsidR="0098697A" w:rsidRPr="00097689" w:rsidRDefault="0098697A" w:rsidP="0098697A">
      <w:pPr>
        <w:pStyle w:val="TH"/>
      </w:pPr>
      <w:r w:rsidRPr="00097689">
        <w:object w:dxaOrig="7855" w:dyaOrig="4610">
          <v:shape id="_x0000_i1109" type="#_x0000_t75" style="width:392.75pt;height:229.9pt" o:ole="">
            <v:imagedata r:id="rId135" o:title=""/>
          </v:shape>
          <o:OLEObject Type="Embed" ProgID="Visio.Drawing.11" ShapeID="_x0000_i1109" DrawAspect="Content" ObjectID="_1668495883" r:id="rId136"/>
        </w:object>
      </w:r>
    </w:p>
    <w:p w:rsidR="0098697A" w:rsidRPr="00097689" w:rsidRDefault="0098697A" w:rsidP="0098697A">
      <w:pPr>
        <w:pStyle w:val="TF"/>
        <w:rPr>
          <w:lang w:val="fr-FR"/>
        </w:rPr>
      </w:pPr>
      <w:r w:rsidRPr="00097689">
        <w:rPr>
          <w:lang w:val="fr-FR"/>
        </w:rPr>
        <w:t>Figure 6.2.19.4.1: TLS session establishment Failure Indication</w:t>
      </w:r>
    </w:p>
    <w:p w:rsidR="0098697A" w:rsidRPr="00097689" w:rsidRDefault="0098697A" w:rsidP="0098697A">
      <w:pPr>
        <w:pStyle w:val="Heading3"/>
      </w:pPr>
      <w:bookmarkStart w:id="430" w:name="_Toc485587568"/>
      <w:bookmarkStart w:id="431" w:name="_Toc57882579"/>
      <w:r w:rsidRPr="00097689">
        <w:t>6.2.20</w:t>
      </w:r>
      <w:r w:rsidRPr="00097689">
        <w:tab/>
        <w:t>TCP bearer connection control</w:t>
      </w:r>
      <w:bookmarkEnd w:id="430"/>
      <w:bookmarkEnd w:id="431"/>
    </w:p>
    <w:p w:rsidR="0098697A" w:rsidRPr="00097689" w:rsidRDefault="0098697A" w:rsidP="0098697A">
      <w:pPr>
        <w:pStyle w:val="Heading4"/>
      </w:pPr>
      <w:bookmarkStart w:id="432" w:name="_Toc485587569"/>
      <w:bookmarkStart w:id="433" w:name="_Toc57882580"/>
      <w:r w:rsidRPr="00097689">
        <w:t>6.2.20.1</w:t>
      </w:r>
      <w:r w:rsidRPr="00097689">
        <w:tab/>
        <w:t>TCP connection establishment</w:t>
      </w:r>
      <w:bookmarkEnd w:id="432"/>
      <w:bookmarkEnd w:id="433"/>
    </w:p>
    <w:p w:rsidR="0098697A" w:rsidRPr="00097689" w:rsidRDefault="0098697A" w:rsidP="0098697A">
      <w:r w:rsidRPr="00097689">
        <w:t>Figure 6.2.20.1.1 shows an example call flow for a MSRP session set-up procedure, where the UE wants to join a messaging conference.</w:t>
      </w:r>
    </w:p>
    <w:p w:rsidR="0098697A" w:rsidRPr="00097689" w:rsidRDefault="0098697A" w:rsidP="0098697A">
      <w:pPr>
        <w:pStyle w:val="TH"/>
      </w:pPr>
      <w:r w:rsidRPr="00097689">
        <w:object w:dxaOrig="11129" w:dyaOrig="11129">
          <v:shape id="_x0000_i1110" type="#_x0000_t75" style="width:445.1pt;height:445.1pt" o:ole="">
            <v:imagedata r:id="rId137" o:title=""/>
          </v:shape>
          <o:OLEObject Type="Embed" ProgID="Visio.Drawing.11" ShapeID="_x0000_i1110" DrawAspect="Content" ObjectID="_1668495884" r:id="rId138"/>
        </w:object>
      </w:r>
    </w:p>
    <w:p w:rsidR="0098697A" w:rsidRPr="00097689" w:rsidRDefault="0098697A" w:rsidP="0098697A">
      <w:pPr>
        <w:pStyle w:val="NF"/>
      </w:pPr>
      <w:r w:rsidRPr="00097689">
        <w:t>NOTE:</w:t>
      </w:r>
      <w:r w:rsidRPr="00097689">
        <w:tab/>
        <w:t>In the shown example it is assumed that the UE-A and the MRFC/MRFP support IETF RFC 6714 40.</w:t>
      </w:r>
    </w:p>
    <w:p w:rsidR="0098697A" w:rsidRPr="00097689" w:rsidRDefault="0098697A" w:rsidP="0098697A">
      <w:pPr>
        <w:pStyle w:val="NF"/>
      </w:pPr>
    </w:p>
    <w:p w:rsidR="0098697A" w:rsidRPr="00097689" w:rsidRDefault="0098697A" w:rsidP="0098697A">
      <w:pPr>
        <w:pStyle w:val="TF"/>
      </w:pPr>
      <w:r w:rsidRPr="00097689">
        <w:t>Figure 6.2.20.1.1: UE connecting into a messaging conference</w:t>
      </w:r>
    </w:p>
    <w:p w:rsidR="0098697A" w:rsidRPr="00097689" w:rsidRDefault="0098697A" w:rsidP="0098697A">
      <w:r w:rsidRPr="00097689">
        <w:t xml:space="preserve">The IMS UE-A and the MRFC perform an IMS </w:t>
      </w:r>
      <w:r w:rsidRPr="00097689">
        <w:rPr>
          <w:lang w:eastAsia="zh-CN"/>
        </w:rPr>
        <w:t xml:space="preserve">conference </w:t>
      </w:r>
      <w:r w:rsidRPr="00097689">
        <w:t>session set-up according to 3GPP TS 23.</w:t>
      </w:r>
      <w:r w:rsidRPr="00097689">
        <w:rPr>
          <w:rFonts w:cs="Arial"/>
        </w:rPr>
        <w:t xml:space="preserve">228 [1], </w:t>
      </w:r>
      <w:r w:rsidRPr="00097689">
        <w:t>3GPP TS 24.247 [17] and 3GPP TS 24.147 [4]</w:t>
      </w:r>
      <w:r w:rsidRPr="00097689">
        <w:rPr>
          <w:rFonts w:cs="Arial"/>
        </w:rPr>
        <w:t xml:space="preserve">. </w:t>
      </w:r>
      <w:r w:rsidRPr="00097689">
        <w:t>The procedure in the figure 6.2.20.1.1 is described step-by-step with an emphasis on the additional aspects for the MRFC and the MRFP of the TCP connection establishment.</w:t>
      </w:r>
    </w:p>
    <w:p w:rsidR="0098697A" w:rsidRPr="00097689" w:rsidRDefault="0098697A" w:rsidP="0098697A">
      <w:pPr>
        <w:pStyle w:val="B10"/>
      </w:pPr>
      <w:r w:rsidRPr="00097689">
        <w:t>1.</w:t>
      </w:r>
      <w:r w:rsidRPr="00097689">
        <w:tab/>
        <w:t>The IMS UE-A wants to join a messaging conference. For this purpose the IMS UE-A assigns a local TCP port number for the MSRP communication and builds an SDP offer containing the "a=setup:actpass" SDP attribute specified in IETF RFC 4145 [36].</w:t>
      </w:r>
    </w:p>
    <w:p w:rsidR="0098697A" w:rsidRPr="00097689" w:rsidRDefault="0098697A" w:rsidP="0098697A">
      <w:pPr>
        <w:pStyle w:val="B10"/>
      </w:pPr>
      <w:r w:rsidRPr="00097689">
        <w:tab/>
        <w:t>The IMS UE-A sends the SIP INVITE request with the SDP offer.</w:t>
      </w:r>
    </w:p>
    <w:p w:rsidR="0098697A" w:rsidRPr="00097689" w:rsidRDefault="0098697A" w:rsidP="0098697A">
      <w:pPr>
        <w:pStyle w:val="B10"/>
      </w:pPr>
      <w:r w:rsidRPr="00097689">
        <w:t>2. - 4.</w:t>
      </w:r>
      <w:r w:rsidRPr="00097689">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097689">
        <w:rPr>
          <w:noProof/>
        </w:rPr>
        <w:t>as part of a remote descriptor</w:t>
      </w:r>
      <w:r w:rsidRPr="00097689">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rsidR="0098697A" w:rsidRPr="00097689" w:rsidRDefault="0098697A" w:rsidP="0098697A">
      <w:pPr>
        <w:pStyle w:val="B10"/>
      </w:pPr>
      <w:r w:rsidRPr="00097689">
        <w:lastRenderedPageBreak/>
        <w:t>5.</w:t>
      </w:r>
      <w:r w:rsidRPr="00097689">
        <w:tab/>
        <w:t>The MRFP sends a TCP SYN message towards the IMS UE-A to establish a TCP connection. The IMS UE-A answers with a TCP SYN ACK message and the MRFP replies with a TCP ACK message, completing the TCP connection establishment.</w:t>
      </w:r>
    </w:p>
    <w:p w:rsidR="0098697A" w:rsidRPr="00097689" w:rsidRDefault="0098697A" w:rsidP="0098697A">
      <w:pPr>
        <w:pStyle w:val="B10"/>
      </w:pPr>
      <w:r w:rsidRPr="00097689">
        <w:t>6.</w:t>
      </w:r>
      <w:r w:rsidRPr="00097689">
        <w:tab/>
        <w:t>The MRFC builds the SDP answer containing the "a=setup:active" SDP attribute and inserts the IP address and TCP port received from the MRFP.</w:t>
      </w:r>
    </w:p>
    <w:p w:rsidR="0098697A" w:rsidRPr="00097689" w:rsidRDefault="0098697A" w:rsidP="0098697A">
      <w:pPr>
        <w:pStyle w:val="B10"/>
      </w:pPr>
      <w:r w:rsidRPr="00097689">
        <w:t>7.</w:t>
      </w:r>
      <w:r w:rsidRPr="00097689">
        <w:tab/>
        <w:t>The MRFC sends the 200 (OK) final response (or 18x provisional response) to the SIP INVITE request with the SDP answer for the MSRP session towards the IMS UE-A.</w:t>
      </w:r>
    </w:p>
    <w:p w:rsidR="0098697A" w:rsidRPr="00097689" w:rsidRDefault="0098697A" w:rsidP="0098697A">
      <w:pPr>
        <w:pStyle w:val="Heading4"/>
      </w:pPr>
      <w:bookmarkStart w:id="434" w:name="_Toc485587570"/>
      <w:bookmarkStart w:id="435" w:name="_Toc57882581"/>
      <w:r w:rsidRPr="00097689">
        <w:t>6.2.20.2</w:t>
      </w:r>
      <w:r w:rsidRPr="00097689">
        <w:tab/>
        <w:t>TCP connection establishment Failure Indication</w:t>
      </w:r>
      <w:bookmarkEnd w:id="434"/>
      <w:bookmarkEnd w:id="435"/>
    </w:p>
    <w:p w:rsidR="0098697A" w:rsidRPr="00097689" w:rsidRDefault="0098697A" w:rsidP="0098697A">
      <w:r w:rsidRPr="00097689">
        <w:t>The MRFP shall use a Notify TCP connection establishment Failure Indication procedure to report TCP connection establishment related failures.</w:t>
      </w:r>
    </w:p>
    <w:p w:rsidR="0098697A" w:rsidRPr="00097689" w:rsidRDefault="0098697A" w:rsidP="0098697A">
      <w:r w:rsidRPr="00097689">
        <w:t xml:space="preserve">The </w:t>
      </w:r>
      <w:r w:rsidRPr="00097689">
        <w:rPr>
          <w:lang w:eastAsia="zh-CN"/>
        </w:rPr>
        <w:t>figure </w:t>
      </w:r>
      <w:r w:rsidRPr="00097689">
        <w:t>6.2.20</w:t>
      </w:r>
      <w:r w:rsidRPr="00097689">
        <w:rPr>
          <w:lang w:eastAsia="ko-KR"/>
        </w:rPr>
        <w:t xml:space="preserve">.2.1 </w:t>
      </w:r>
      <w:r w:rsidRPr="00097689">
        <w:t>shows the message sequence chart</w:t>
      </w:r>
      <w:r w:rsidRPr="00097689">
        <w:rPr>
          <w:lang w:eastAsia="zh-CN"/>
        </w:rPr>
        <w:t xml:space="preserve"> example</w:t>
      </w:r>
      <w:r w:rsidRPr="00097689">
        <w:t xml:space="preserve"> when the MRFP reports an unsuccessful TCP connection set-up to the MRFC.</w:t>
      </w:r>
    </w:p>
    <w:p w:rsidR="0098697A" w:rsidRPr="00097689" w:rsidRDefault="0098697A" w:rsidP="0098697A">
      <w:pPr>
        <w:pStyle w:val="TH"/>
      </w:pPr>
      <w:r w:rsidRPr="00097689">
        <w:object w:dxaOrig="7855" w:dyaOrig="4610">
          <v:shape id="_x0000_i1111" type="#_x0000_t75" style="width:333.8pt;height:195.55pt" o:ole="">
            <v:imagedata r:id="rId139" o:title=""/>
          </v:shape>
          <o:OLEObject Type="Embed" ProgID="Visio.Drawing.11" ShapeID="_x0000_i1111" DrawAspect="Content" ObjectID="_1668495885" r:id="rId140"/>
        </w:object>
      </w:r>
    </w:p>
    <w:p w:rsidR="0098697A" w:rsidRPr="00097689" w:rsidRDefault="0098697A" w:rsidP="0098697A">
      <w:pPr>
        <w:pStyle w:val="TF"/>
        <w:rPr>
          <w:lang w:val="fr-FR"/>
        </w:rPr>
      </w:pPr>
      <w:r w:rsidRPr="00097689">
        <w:rPr>
          <w:lang w:val="fr-FR"/>
        </w:rPr>
        <w:t>Figure 6.2.20.2.1: TCP connection establishment Failure Indication</w:t>
      </w:r>
    </w:p>
    <w:p w:rsidR="0098697A" w:rsidRPr="00097689" w:rsidRDefault="0098697A" w:rsidP="0098697A">
      <w:pPr>
        <w:pStyle w:val="Heading3"/>
        <w:rPr>
          <w:lang w:eastAsia="zh-CN"/>
        </w:rPr>
      </w:pPr>
      <w:bookmarkStart w:id="436" w:name="_Toc485587571"/>
      <w:bookmarkStart w:id="437" w:name="_Toc57882582"/>
      <w:r w:rsidRPr="00097689">
        <w:t>6.2.21</w:t>
      </w:r>
      <w:r w:rsidRPr="00097689">
        <w:tab/>
      </w:r>
      <w:r w:rsidRPr="00097689">
        <w:rPr>
          <w:rFonts w:hint="eastAsia"/>
          <w:lang w:eastAsia="zh-CN"/>
        </w:rPr>
        <w:t>Telepresence Procedures</w:t>
      </w:r>
      <w:bookmarkEnd w:id="436"/>
      <w:bookmarkEnd w:id="437"/>
    </w:p>
    <w:p w:rsidR="0098697A" w:rsidRPr="00097689" w:rsidRDefault="0098697A" w:rsidP="0098697A">
      <w:pPr>
        <w:keepNext/>
        <w:keepLines/>
        <w:spacing w:before="120"/>
        <w:ind w:left="1418" w:hanging="1418"/>
        <w:outlineLvl w:val="3"/>
        <w:rPr>
          <w:rFonts w:ascii="Arial" w:hAnsi="Arial"/>
          <w:sz w:val="24"/>
          <w:lang w:val="en-US"/>
        </w:rPr>
      </w:pPr>
      <w:r w:rsidRPr="00097689">
        <w:rPr>
          <w:rFonts w:ascii="Arial" w:hAnsi="Arial" w:hint="eastAsia"/>
          <w:sz w:val="24"/>
          <w:lang w:val="en-US" w:eastAsia="zh-CN"/>
        </w:rPr>
        <w:t>6.2.21</w:t>
      </w:r>
      <w:r w:rsidRPr="00097689">
        <w:rPr>
          <w:rFonts w:ascii="Arial" w:hAnsi="Arial"/>
          <w:sz w:val="24"/>
          <w:lang w:val="en-US"/>
        </w:rPr>
        <w:t>.1</w:t>
      </w:r>
      <w:r w:rsidRPr="00097689">
        <w:rPr>
          <w:rFonts w:ascii="Arial" w:hAnsi="Arial"/>
          <w:sz w:val="24"/>
          <w:lang w:val="en-US"/>
        </w:rPr>
        <w:tab/>
        <w:t>CLUE data channel establishment</w:t>
      </w:r>
    </w:p>
    <w:p w:rsidR="0098697A" w:rsidRPr="00097689" w:rsidRDefault="0098697A" w:rsidP="0098697A">
      <w:pPr>
        <w:rPr>
          <w:lang w:eastAsia="zh-CN"/>
        </w:rPr>
      </w:pPr>
      <w:r w:rsidRPr="00097689">
        <w:t>Figure </w:t>
      </w:r>
      <w:r w:rsidRPr="00097689">
        <w:rPr>
          <w:lang w:eastAsia="zh-CN"/>
        </w:rPr>
        <w:t>6.2.21</w:t>
      </w:r>
      <w:r w:rsidRPr="00097689">
        <w:rPr>
          <w:rFonts w:hint="eastAsia"/>
          <w:lang w:eastAsia="zh-CN"/>
        </w:rPr>
        <w:t>.1.</w:t>
      </w:r>
      <w:r w:rsidRPr="00097689">
        <w:rPr>
          <w:lang w:eastAsia="zh-CN"/>
        </w:rPr>
        <w:t>1</w:t>
      </w:r>
      <w:r w:rsidRPr="00097689">
        <w:t xml:space="preserve"> shows a message sequence chart</w:t>
      </w:r>
      <w:r w:rsidRPr="00097689">
        <w:rPr>
          <w:lang w:eastAsia="zh-CN"/>
        </w:rPr>
        <w:t xml:space="preserve"> example</w:t>
      </w:r>
      <w:r w:rsidRPr="00097689">
        <w:t xml:space="preserve"> for </w:t>
      </w:r>
      <w:r w:rsidRPr="00097689">
        <w:rPr>
          <w:rFonts w:hint="eastAsia"/>
          <w:lang w:eastAsia="zh-CN"/>
        </w:rPr>
        <w:t>CLUE data channel establishment</w:t>
      </w:r>
      <w:r w:rsidRPr="00097689">
        <w:t xml:space="preserve"> procedure towards the </w:t>
      </w:r>
      <w:r w:rsidRPr="00097689">
        <w:rPr>
          <w:rFonts w:hint="eastAsia"/>
          <w:lang w:eastAsia="zh-CN"/>
        </w:rPr>
        <w:t xml:space="preserve">SDP </w:t>
      </w:r>
      <w:r w:rsidRPr="00097689">
        <w:t>offerer</w:t>
      </w:r>
      <w:r w:rsidRPr="00097689">
        <w:rPr>
          <w:rFonts w:hint="eastAsia"/>
          <w:lang w:eastAsia="zh-CN"/>
        </w:rPr>
        <w:t xml:space="preserve"> (e.g. TP UE)</w:t>
      </w:r>
      <w:r w:rsidRPr="00097689">
        <w:rPr>
          <w:lang w:eastAsia="zh-CN"/>
        </w:rPr>
        <w:t>.</w:t>
      </w:r>
    </w:p>
    <w:p w:rsidR="0098697A" w:rsidRPr="00097689" w:rsidRDefault="0098697A" w:rsidP="0098697A">
      <w:pPr>
        <w:pStyle w:val="TH"/>
        <w:rPr>
          <w:rFonts w:hint="eastAsia"/>
          <w:lang w:eastAsia="zh-CN"/>
        </w:rPr>
      </w:pPr>
      <w:r w:rsidRPr="00097689">
        <w:object w:dxaOrig="11269" w:dyaOrig="16941">
          <v:shape id="_x0000_i1112" type="#_x0000_t75" style="width:475.35pt;height:714.25pt" o:ole="">
            <v:imagedata r:id="rId141" o:title=""/>
          </v:shape>
          <o:OLEObject Type="Embed" ProgID="Visio.Drawing.11" ShapeID="_x0000_i1112" DrawAspect="Content" ObjectID="_1668495886" r:id="rId142"/>
        </w:object>
      </w:r>
    </w:p>
    <w:p w:rsidR="0098697A" w:rsidRPr="00097689" w:rsidRDefault="0098697A" w:rsidP="0098697A">
      <w:pPr>
        <w:pStyle w:val="TF"/>
      </w:pPr>
      <w:r w:rsidRPr="00097689">
        <w:lastRenderedPageBreak/>
        <w:t>Figure 6.2.21.</w:t>
      </w:r>
      <w:r w:rsidRPr="00097689">
        <w:rPr>
          <w:rFonts w:hint="eastAsia"/>
          <w:lang w:eastAsia="zh-CN"/>
        </w:rPr>
        <w:t>1.</w:t>
      </w:r>
      <w:r w:rsidRPr="00097689">
        <w:t xml:space="preserve">1: Procedure for </w:t>
      </w:r>
      <w:r w:rsidRPr="00097689">
        <w:rPr>
          <w:rFonts w:hint="eastAsia"/>
          <w:lang w:eastAsia="zh-CN"/>
        </w:rPr>
        <w:t xml:space="preserve">CLUE </w:t>
      </w:r>
      <w:r w:rsidRPr="00097689">
        <w:rPr>
          <w:rFonts w:hint="eastAsia"/>
        </w:rPr>
        <w:t>data channel establishment towards the of</w:t>
      </w:r>
      <w:r w:rsidRPr="00097689">
        <w:t>ferer</w:t>
      </w:r>
    </w:p>
    <w:p w:rsidR="0098697A" w:rsidRPr="00097689" w:rsidRDefault="0098697A" w:rsidP="0098697A">
      <w:pPr>
        <w:keepNext/>
        <w:keepLines/>
        <w:spacing w:before="120"/>
        <w:ind w:left="1418" w:hanging="1418"/>
        <w:outlineLvl w:val="3"/>
        <w:rPr>
          <w:rFonts w:ascii="Arial" w:hAnsi="Arial"/>
          <w:sz w:val="24"/>
          <w:lang w:val="en-US"/>
        </w:rPr>
      </w:pPr>
      <w:r w:rsidRPr="00097689">
        <w:rPr>
          <w:rFonts w:ascii="Arial" w:hAnsi="Arial" w:hint="eastAsia"/>
          <w:sz w:val="24"/>
          <w:lang w:val="en-US" w:eastAsia="zh-CN"/>
        </w:rPr>
        <w:t>6.2.21</w:t>
      </w:r>
      <w:r w:rsidRPr="00097689">
        <w:rPr>
          <w:rFonts w:ascii="Arial" w:hAnsi="Arial"/>
          <w:sz w:val="24"/>
          <w:lang w:val="en-US"/>
        </w:rPr>
        <w:t>.</w:t>
      </w:r>
      <w:r w:rsidRPr="00097689">
        <w:rPr>
          <w:rFonts w:ascii="Arial" w:hAnsi="Arial" w:hint="eastAsia"/>
          <w:sz w:val="24"/>
          <w:lang w:val="en-US" w:eastAsia="zh-CN"/>
        </w:rPr>
        <w:t>2</w:t>
      </w:r>
      <w:r w:rsidRPr="00097689">
        <w:rPr>
          <w:rFonts w:ascii="Arial" w:hAnsi="Arial"/>
          <w:sz w:val="24"/>
          <w:lang w:val="en-US"/>
        </w:rPr>
        <w:tab/>
        <w:t>CLUE transport between MRFC and MRFP</w:t>
      </w:r>
    </w:p>
    <w:p w:rsidR="0098697A" w:rsidRPr="00097689" w:rsidRDefault="0098697A" w:rsidP="0098697A">
      <w:pPr>
        <w:rPr>
          <w:i/>
        </w:rPr>
      </w:pPr>
      <w:r w:rsidRPr="00097689">
        <w:t>Figure </w:t>
      </w:r>
      <w:r w:rsidRPr="00097689">
        <w:rPr>
          <w:lang w:eastAsia="zh-CN"/>
        </w:rPr>
        <w:t>6.2.21</w:t>
      </w:r>
      <w:r w:rsidRPr="00097689">
        <w:rPr>
          <w:rFonts w:hint="eastAsia"/>
          <w:lang w:eastAsia="zh-CN"/>
        </w:rPr>
        <w:t>.2</w:t>
      </w:r>
      <w:r w:rsidRPr="00097689">
        <w:rPr>
          <w:lang w:eastAsia="zh-CN"/>
        </w:rPr>
        <w:t>.1</w:t>
      </w:r>
      <w:r w:rsidRPr="00097689">
        <w:t xml:space="preserve"> shows a message sequence chart</w:t>
      </w:r>
      <w:r w:rsidRPr="00097689">
        <w:rPr>
          <w:lang w:eastAsia="zh-CN"/>
        </w:rPr>
        <w:t xml:space="preserve"> example</w:t>
      </w:r>
      <w:r w:rsidRPr="00097689">
        <w:t xml:space="preserve"> for </w:t>
      </w:r>
      <w:r w:rsidRPr="00097689">
        <w:rPr>
          <w:rFonts w:hint="eastAsia"/>
          <w:lang w:eastAsia="zh-CN"/>
        </w:rPr>
        <w:t xml:space="preserve">the initiation of </w:t>
      </w:r>
      <w:r w:rsidRPr="00097689">
        <w:rPr>
          <w:lang w:eastAsia="zh-CN"/>
        </w:rPr>
        <w:t xml:space="preserve">CLUE message </w:t>
      </w:r>
      <w:r w:rsidRPr="00097689">
        <w:rPr>
          <w:rFonts w:hint="eastAsia"/>
          <w:lang w:eastAsia="zh-CN"/>
        </w:rPr>
        <w:t>exchange</w:t>
      </w:r>
      <w:r w:rsidRPr="00097689">
        <w:t xml:space="preserve"> procedure </w:t>
      </w:r>
      <w:r w:rsidRPr="00097689">
        <w:rPr>
          <w:rFonts w:hint="eastAsia"/>
          <w:lang w:eastAsia="zh-CN"/>
        </w:rPr>
        <w:t>over Mp interface with the detection and notification of CLUE message received from</w:t>
      </w:r>
      <w:r w:rsidRPr="00097689">
        <w:t xml:space="preserve"> the </w:t>
      </w:r>
      <w:r w:rsidRPr="00097689">
        <w:rPr>
          <w:lang w:eastAsia="zh-CN"/>
        </w:rPr>
        <w:t>TP UE.</w:t>
      </w:r>
    </w:p>
    <w:p w:rsidR="0098697A" w:rsidRPr="00097689" w:rsidRDefault="0098697A" w:rsidP="0098697A">
      <w:pPr>
        <w:pStyle w:val="TH"/>
        <w:rPr>
          <w:lang w:eastAsia="zh-CN"/>
        </w:rPr>
      </w:pPr>
      <w:r w:rsidRPr="00097689">
        <w:rPr>
          <w:lang w:eastAsia="zh-CN"/>
        </w:rPr>
        <w:object w:dxaOrig="8975" w:dyaOrig="5236">
          <v:shape id="_x0000_i1113" type="#_x0000_t75" style="width:448.35pt;height:261.8pt" o:ole="">
            <v:imagedata r:id="rId143" o:title=""/>
          </v:shape>
          <o:OLEObject Type="Embed" ProgID="Visio.Drawing.11" ShapeID="_x0000_i1113" DrawAspect="Content" ObjectID="_1668495887" r:id="rId144"/>
        </w:object>
      </w:r>
    </w:p>
    <w:p w:rsidR="0098697A" w:rsidRPr="00097689" w:rsidRDefault="0098697A" w:rsidP="0098697A">
      <w:pPr>
        <w:pStyle w:val="NF"/>
        <w:rPr>
          <w:lang w:val="en-US"/>
        </w:rPr>
      </w:pPr>
      <w:r w:rsidRPr="00097689">
        <w:t>NOTE:</w:t>
      </w:r>
      <w:r w:rsidRPr="00097689">
        <w:tab/>
      </w:r>
      <w:r w:rsidRPr="00097689">
        <w:rPr>
          <w:lang w:val="en-US"/>
        </w:rPr>
        <w:t>Other IEs for Telepresence are shown in CLUE data channel establishment procedure.</w:t>
      </w:r>
    </w:p>
    <w:p w:rsidR="0098697A" w:rsidRPr="00097689" w:rsidRDefault="0098697A" w:rsidP="0098697A">
      <w:pPr>
        <w:pStyle w:val="TF"/>
      </w:pPr>
      <w:r w:rsidRPr="00097689">
        <w:t>Figure 6.2.21</w:t>
      </w:r>
      <w:r w:rsidRPr="00097689">
        <w:rPr>
          <w:rFonts w:hint="eastAsia"/>
        </w:rPr>
        <w:t>.2</w:t>
      </w:r>
      <w:r w:rsidRPr="00097689">
        <w:t xml:space="preserve">.1: Procedure for </w:t>
      </w:r>
      <w:r w:rsidRPr="00097689">
        <w:rPr>
          <w:rFonts w:hint="eastAsia"/>
        </w:rPr>
        <w:t xml:space="preserve">detection and notification of </w:t>
      </w:r>
      <w:r w:rsidRPr="00097689">
        <w:t xml:space="preserve">CLUE message </w:t>
      </w:r>
      <w:r w:rsidRPr="00097689">
        <w:rPr>
          <w:rFonts w:hint="eastAsia"/>
        </w:rPr>
        <w:t>received</w:t>
      </w:r>
    </w:p>
    <w:p w:rsidR="0098697A" w:rsidRPr="00097689" w:rsidRDefault="0098697A" w:rsidP="0098697A">
      <w:pPr>
        <w:rPr>
          <w:i/>
        </w:rPr>
      </w:pPr>
      <w:r w:rsidRPr="00097689">
        <w:t>Figure </w:t>
      </w:r>
      <w:r w:rsidRPr="00097689">
        <w:rPr>
          <w:lang w:eastAsia="zh-CN"/>
        </w:rPr>
        <w:t>6.2.21</w:t>
      </w:r>
      <w:r w:rsidRPr="00097689">
        <w:rPr>
          <w:rFonts w:hint="eastAsia"/>
          <w:lang w:eastAsia="zh-CN"/>
        </w:rPr>
        <w:t>.2</w:t>
      </w:r>
      <w:r w:rsidRPr="00097689">
        <w:rPr>
          <w:lang w:eastAsia="zh-CN"/>
        </w:rPr>
        <w:t>.</w:t>
      </w:r>
      <w:r w:rsidRPr="00097689">
        <w:rPr>
          <w:rFonts w:hint="eastAsia"/>
          <w:lang w:eastAsia="zh-CN"/>
        </w:rPr>
        <w:t>2</w:t>
      </w:r>
      <w:r w:rsidRPr="00097689">
        <w:t xml:space="preserve"> shows a message sequence chart</w:t>
      </w:r>
      <w:r w:rsidRPr="00097689">
        <w:rPr>
          <w:lang w:eastAsia="zh-CN"/>
        </w:rPr>
        <w:t xml:space="preserve"> example</w:t>
      </w:r>
      <w:r w:rsidRPr="00097689">
        <w:t xml:space="preserve"> for </w:t>
      </w:r>
      <w:r w:rsidRPr="00097689">
        <w:rPr>
          <w:lang w:eastAsia="zh-CN"/>
        </w:rPr>
        <w:t xml:space="preserve">CLUE message </w:t>
      </w:r>
      <w:r w:rsidRPr="00097689">
        <w:rPr>
          <w:rFonts w:hint="eastAsia"/>
          <w:lang w:eastAsia="zh-CN"/>
        </w:rPr>
        <w:t>carriage</w:t>
      </w:r>
      <w:r w:rsidRPr="00097689">
        <w:t xml:space="preserve"> procedure towards the </w:t>
      </w:r>
      <w:r w:rsidRPr="00097689">
        <w:rPr>
          <w:lang w:eastAsia="zh-CN"/>
        </w:rPr>
        <w:t>TP UE.</w:t>
      </w:r>
    </w:p>
    <w:p w:rsidR="0098697A" w:rsidRPr="00097689" w:rsidRDefault="0098697A" w:rsidP="0098697A">
      <w:pPr>
        <w:pStyle w:val="TH"/>
      </w:pPr>
      <w:r w:rsidRPr="00097689">
        <w:object w:dxaOrig="7485" w:dyaOrig="4068">
          <v:shape id="_x0000_i1114" type="#_x0000_t75" style="width:374.75pt;height:203.75pt" o:ole="">
            <v:imagedata r:id="rId145" o:title=""/>
          </v:shape>
          <o:OLEObject Type="Embed" ProgID="Visio.Drawing.11" ShapeID="_x0000_i1114" DrawAspect="Content" ObjectID="_1668495888" r:id="rId146"/>
        </w:object>
      </w:r>
    </w:p>
    <w:p w:rsidR="0098697A" w:rsidRPr="00097689" w:rsidRDefault="0098697A" w:rsidP="0098697A">
      <w:pPr>
        <w:pStyle w:val="TF"/>
      </w:pPr>
      <w:r w:rsidRPr="00097689">
        <w:t>Figure 6.2.21</w:t>
      </w:r>
      <w:r w:rsidRPr="00097689">
        <w:rPr>
          <w:rFonts w:hint="eastAsia"/>
          <w:lang w:eastAsia="zh-CN"/>
        </w:rPr>
        <w:t>.2</w:t>
      </w:r>
      <w:r w:rsidRPr="00097689">
        <w:t>.</w:t>
      </w:r>
      <w:r w:rsidRPr="00097689">
        <w:rPr>
          <w:rFonts w:hint="eastAsia"/>
          <w:lang w:eastAsia="zh-CN"/>
        </w:rPr>
        <w:t>2</w:t>
      </w:r>
      <w:r w:rsidRPr="00097689">
        <w:t xml:space="preserve">: Procedure for </w:t>
      </w:r>
      <w:r w:rsidRPr="00097689">
        <w:rPr>
          <w:rFonts w:hint="eastAsia"/>
          <w:lang w:eastAsia="zh-CN"/>
        </w:rPr>
        <w:t xml:space="preserve">sending </w:t>
      </w:r>
      <w:r w:rsidRPr="00097689">
        <w:t>CLUE message</w:t>
      </w:r>
    </w:p>
    <w:p w:rsidR="0098697A" w:rsidRPr="00097689" w:rsidRDefault="0098697A" w:rsidP="0098697A">
      <w:pPr>
        <w:pStyle w:val="Heading1"/>
        <w:rPr>
          <w:lang w:eastAsia="zh-CN"/>
        </w:rPr>
      </w:pPr>
      <w:bookmarkStart w:id="438" w:name="_Toc485587572"/>
      <w:bookmarkStart w:id="439" w:name="_Toc57882583"/>
      <w:r w:rsidRPr="00097689">
        <w:rPr>
          <w:lang w:eastAsia="zh-CN"/>
        </w:rPr>
        <w:t>7</w:t>
      </w:r>
      <w:r w:rsidRPr="00097689">
        <w:tab/>
      </w:r>
      <w:r w:rsidRPr="00097689">
        <w:rPr>
          <w:lang w:eastAsia="zh-CN"/>
        </w:rPr>
        <w:t>Charging</w:t>
      </w:r>
      <w:bookmarkEnd w:id="438"/>
      <w:bookmarkEnd w:id="439"/>
    </w:p>
    <w:p w:rsidR="0098697A" w:rsidRPr="00097689" w:rsidRDefault="0098697A" w:rsidP="0098697A">
      <w:pPr>
        <w:rPr>
          <w:rFonts w:eastAsia="SimSun"/>
          <w:lang w:eastAsia="zh-CN"/>
        </w:rPr>
      </w:pPr>
      <w:r w:rsidRPr="00097689">
        <w:rPr>
          <w:lang w:eastAsia="zh-CN"/>
        </w:rPr>
        <w:t>The charging is specified in 3GPP TS 32.260[14]; no requirements are identified for the Mp interface.</w:t>
      </w:r>
    </w:p>
    <w:p w:rsidR="0098697A" w:rsidRPr="00097689" w:rsidRDefault="0098697A" w:rsidP="0098697A">
      <w:pPr>
        <w:pStyle w:val="Heading1"/>
        <w:rPr>
          <w:lang w:eastAsia="zh-CN"/>
        </w:rPr>
      </w:pPr>
      <w:bookmarkStart w:id="440" w:name="_Toc485587573"/>
      <w:bookmarkStart w:id="441" w:name="_Toc57882584"/>
      <w:r w:rsidRPr="00097689">
        <w:rPr>
          <w:lang w:eastAsia="zh-CN"/>
        </w:rPr>
        <w:lastRenderedPageBreak/>
        <w:t>8</w:t>
      </w:r>
      <w:r w:rsidRPr="00097689">
        <w:tab/>
      </w:r>
      <w:r w:rsidRPr="00097689">
        <w:rPr>
          <w:lang w:eastAsia="zh-CN"/>
        </w:rPr>
        <w:t>Messages/Procedures and contents</w:t>
      </w:r>
      <w:bookmarkEnd w:id="440"/>
      <w:bookmarkEnd w:id="441"/>
    </w:p>
    <w:p w:rsidR="0098697A" w:rsidRPr="00097689" w:rsidRDefault="0098697A" w:rsidP="0098697A">
      <w:pPr>
        <w:pStyle w:val="Heading2"/>
        <w:rPr>
          <w:lang w:eastAsia="zh-CN"/>
        </w:rPr>
      </w:pPr>
      <w:bookmarkStart w:id="442" w:name="_Toc485587574"/>
      <w:bookmarkStart w:id="443" w:name="_Toc57882585"/>
      <w:r w:rsidRPr="00097689">
        <w:rPr>
          <w:lang w:eastAsia="zh-CN"/>
        </w:rPr>
        <w:t>8.1</w:t>
      </w:r>
      <w:r w:rsidRPr="00097689">
        <w:rPr>
          <w:lang w:eastAsia="zh-CN"/>
        </w:rPr>
        <w:tab/>
        <w:t>General</w:t>
      </w:r>
      <w:bookmarkEnd w:id="442"/>
      <w:bookmarkEnd w:id="443"/>
    </w:p>
    <w:p w:rsidR="0098697A" w:rsidRPr="00097689" w:rsidRDefault="0098697A" w:rsidP="0098697A">
      <w:r w:rsidRPr="00097689">
        <w:t>This</w:t>
      </w:r>
      <w:r w:rsidRPr="00097689">
        <w:rPr>
          <w:noProof/>
          <w:szCs w:val="24"/>
        </w:rPr>
        <w:t xml:space="preserve"> </w:t>
      </w:r>
      <w:r w:rsidRPr="00097689">
        <w:t>clause</w:t>
      </w:r>
      <w:r w:rsidRPr="00097689">
        <w:rPr>
          <w:noProof/>
          <w:szCs w:val="24"/>
        </w:rPr>
        <w:t xml:space="preserve"> </w:t>
      </w:r>
      <w:r w:rsidRPr="00097689">
        <w:t>describes logical signalling procedures between the MRFC and MRFP. The procedures within this clause</w:t>
      </w:r>
      <w:r w:rsidRPr="00097689">
        <w:rPr>
          <w:noProof/>
          <w:szCs w:val="24"/>
        </w:rPr>
        <w:t xml:space="preserve"> </w:t>
      </w:r>
      <w:r w:rsidRPr="00097689">
        <w:t xml:space="preserve">are intended to be implemented using the standard H.248 procedure as defined in ITU recommendation H.248.1 </w:t>
      </w:r>
      <w:r w:rsidRPr="00097689">
        <w:rPr>
          <w:lang w:eastAsia="zh-CN"/>
        </w:rPr>
        <w:t>[3</w:t>
      </w:r>
      <w:r w:rsidRPr="00097689">
        <w:t>] with appropriate parameter combinations.</w:t>
      </w:r>
    </w:p>
    <w:p w:rsidR="0098697A" w:rsidRPr="00097689" w:rsidRDefault="0098697A" w:rsidP="0098697A">
      <w:pPr>
        <w:pStyle w:val="Heading2"/>
        <w:rPr>
          <w:lang w:eastAsia="zh-CN"/>
        </w:rPr>
      </w:pPr>
      <w:bookmarkStart w:id="444" w:name="_Toc485587575"/>
      <w:bookmarkStart w:id="445" w:name="_Toc57882586"/>
      <w:r w:rsidRPr="00097689">
        <w:rPr>
          <w:lang w:eastAsia="zh-CN"/>
        </w:rPr>
        <w:t>8.2</w:t>
      </w:r>
      <w:r w:rsidRPr="00097689">
        <w:rPr>
          <w:lang w:eastAsia="zh-CN"/>
        </w:rPr>
        <w:tab/>
        <w:t>Send tone</w:t>
      </w:r>
      <w:bookmarkEnd w:id="444"/>
      <w:bookmarkEnd w:id="445"/>
    </w:p>
    <w:p w:rsidR="0098697A" w:rsidRPr="00097689" w:rsidRDefault="0098697A" w:rsidP="0098697A">
      <w:pPr>
        <w:keepNext/>
      </w:pPr>
      <w:r w:rsidRPr="00097689">
        <w:t>This procedure is used to send a tone.</w:t>
      </w:r>
    </w:p>
    <w:p w:rsidR="0098697A" w:rsidRPr="00097689" w:rsidRDefault="0098697A" w:rsidP="0098697A">
      <w:pPr>
        <w:pStyle w:val="TH"/>
      </w:pPr>
      <w:r w:rsidRPr="00097689">
        <w:t xml:space="preserve">Table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8.2.1</w:t>
        </w:r>
      </w:smartTag>
      <w:r w:rsidRPr="00097689">
        <w:t xml:space="preserve">: Procedures between </w:t>
      </w:r>
      <w:r w:rsidRPr="00097689">
        <w:rPr>
          <w:lang w:eastAsia="zh-CN"/>
        </w:rPr>
        <w:t>MRFC</w:t>
      </w:r>
      <w:r w:rsidRPr="00097689">
        <w:t xml:space="preserve"> and M</w:t>
      </w:r>
      <w:r w:rsidRPr="00097689">
        <w:rPr>
          <w:lang w:eastAsia="zh-CN"/>
        </w:rPr>
        <w:t>RFP</w:t>
      </w:r>
      <w:r w:rsidRPr="00097689">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2717" w:type="dxa"/>
            <w:gridSpan w:val="2"/>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Send Tone</w:t>
            </w:r>
          </w:p>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MRFC</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2717" w:type="dxa"/>
            <w:gridSpan w:val="2"/>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Termination/Bearer Termination Request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 or requests a new bearer termination where the tone is sent.</w:t>
            </w:r>
          </w:p>
        </w:tc>
      </w:tr>
      <w:tr w:rsidR="0098697A" w:rsidRPr="00097689" w:rsidTr="00097689">
        <w:tblPrEx>
          <w:tblCellMar>
            <w:top w:w="0" w:type="dxa"/>
            <w:bottom w:w="0" w:type="dxa"/>
          </w:tblCellMar>
        </w:tblPrEx>
        <w:trPr>
          <w:cantSplit/>
          <w:jc w:val="center"/>
        </w:trPr>
        <w:tc>
          <w:tcPr>
            <w:tcW w:w="2717" w:type="dxa"/>
            <w:gridSpan w:val="2"/>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Tone</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tone to be generated.</w:t>
            </w:r>
          </w:p>
        </w:tc>
      </w:tr>
      <w:tr w:rsidR="0098697A" w:rsidRPr="00097689" w:rsidTr="00097689">
        <w:tblPrEx>
          <w:tblCellMar>
            <w:top w:w="0" w:type="dxa"/>
            <w:bottom w:w="0" w:type="dxa"/>
          </w:tblCellMar>
        </w:tblPrEx>
        <w:trPr>
          <w:cantSplit/>
          <w:jc w:val="center"/>
        </w:trPr>
        <w:tc>
          <w:tcPr>
            <w:tcW w:w="2717" w:type="dxa"/>
            <w:gridSpan w:val="2"/>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Notify Tone Completion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of a completed tone.</w:t>
            </w:r>
          </w:p>
        </w:tc>
      </w:tr>
      <w:tr w:rsidR="0098697A" w:rsidRPr="00097689" w:rsidTr="00097689">
        <w:tblPrEx>
          <w:tblCellMar>
            <w:top w:w="0" w:type="dxa"/>
            <w:bottom w:w="0" w:type="dxa"/>
          </w:tblCellMar>
        </w:tblPrEx>
        <w:trPr>
          <w:cantSplit/>
          <w:jc w:val="center"/>
        </w:trPr>
        <w:tc>
          <w:tcPr>
            <w:tcW w:w="2717" w:type="dxa"/>
            <w:gridSpan w:val="2"/>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Tone Direction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tone direction in the bearer termination.</w:t>
            </w:r>
          </w:p>
        </w:tc>
      </w:tr>
      <w:tr w:rsidR="0098697A" w:rsidRPr="00097689" w:rsidTr="00097689">
        <w:tblPrEx>
          <w:tblCellMar>
            <w:top w:w="0" w:type="dxa"/>
            <w:bottom w:w="0" w:type="dxa"/>
          </w:tblCellMar>
        </w:tblPrEx>
        <w:trPr>
          <w:cantSplit/>
          <w:jc w:val="center"/>
        </w:trPr>
        <w:tc>
          <w:tcPr>
            <w:tcW w:w="2717" w:type="dxa"/>
            <w:gridSpan w:val="2"/>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Tone Timing</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time for the tone.</w:t>
            </w:r>
          </w:p>
        </w:tc>
      </w:tr>
      <w:tr w:rsidR="0098697A" w:rsidRPr="00097689" w:rsidTr="00097689">
        <w:tblPrEx>
          <w:tblCellMar>
            <w:top w:w="0" w:type="dxa"/>
            <w:bottom w:w="0" w:type="dxa"/>
          </w:tblCellMar>
        </w:tblPrEx>
        <w:trPr>
          <w:cantSplit/>
          <w:jc w:val="center"/>
        </w:trPr>
        <w:tc>
          <w:tcPr>
            <w:tcW w:w="2717" w:type="dxa"/>
            <w:gridSpan w:val="2"/>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DTMF trigger</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w:t>
            </w:r>
            <w:r w:rsidRPr="00097689">
              <w:rPr>
                <w:rFonts w:ascii="Arial" w:hAnsi="Arial"/>
                <w:sz w:val="18"/>
                <w:lang w:eastAsia="zh-CN"/>
              </w:rPr>
              <w:t xml:space="preserve"> the MRFP to detect the DTMF and the MRFP should stop the tone when a DTMF digit is detected.</w:t>
            </w:r>
          </w:p>
        </w:tc>
      </w:tr>
      <w:tr w:rsidR="0098697A" w:rsidRPr="00097689" w:rsidTr="00097689">
        <w:tblPrEx>
          <w:tblCellMar>
            <w:top w:w="0" w:type="dxa"/>
            <w:bottom w:w="0" w:type="dxa"/>
          </w:tblCellMar>
        </w:tblPrEx>
        <w:trPr>
          <w:cantSplit/>
          <w:jc w:val="center"/>
        </w:trPr>
        <w:tc>
          <w:tcPr>
            <w:tcW w:w="2717" w:type="dxa"/>
            <w:gridSpan w:val="2"/>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Notify termination heartbeat</w:t>
            </w:r>
          </w:p>
        </w:tc>
        <w:tc>
          <w:tcPr>
            <w:tcW w:w="1260" w:type="dxa"/>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Send Tone Ack</w:t>
            </w:r>
          </w:p>
        </w:tc>
        <w:tc>
          <w:tcPr>
            <w:tcW w:w="1080" w:type="dxa"/>
            <w:vMerge w:val="restart"/>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rPr>
              <w:t>M</w:t>
            </w:r>
            <w:r w:rsidRPr="00097689">
              <w:rPr>
                <w:rFonts w:ascii="Arial" w:hAnsi="Arial"/>
                <w:sz w:val="18"/>
                <w:lang w:eastAsia="zh-CN"/>
              </w:rPr>
              <w:t>RFP</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pStyle w:val="NO"/>
      </w:pPr>
      <w:r w:rsidRPr="00097689">
        <w:t>NOTE</w:t>
      </w:r>
      <w:r w:rsidRPr="00097689">
        <w:tab/>
        <w:t>This procedure may be combined with other procedures such as to ADD bearer connections.</w:t>
      </w:r>
    </w:p>
    <w:p w:rsidR="0098697A" w:rsidRPr="00097689" w:rsidRDefault="0098697A" w:rsidP="0098697A">
      <w:pPr>
        <w:pStyle w:val="Heading2"/>
        <w:rPr>
          <w:lang w:eastAsia="zh-CN"/>
        </w:rPr>
      </w:pPr>
      <w:bookmarkStart w:id="446" w:name="_Toc485587576"/>
      <w:bookmarkStart w:id="447" w:name="_Toc57882587"/>
      <w:r w:rsidRPr="00097689">
        <w:rPr>
          <w:lang w:eastAsia="zh-CN"/>
        </w:rPr>
        <w:lastRenderedPageBreak/>
        <w:t>8.3</w:t>
      </w:r>
      <w:r w:rsidRPr="00097689">
        <w:rPr>
          <w:lang w:eastAsia="zh-CN"/>
        </w:rPr>
        <w:tab/>
        <w:t>Stop tone</w:t>
      </w:r>
      <w:bookmarkEnd w:id="446"/>
      <w:bookmarkEnd w:id="447"/>
      <w:r w:rsidRPr="00097689">
        <w:rPr>
          <w:lang w:eastAsia="zh-CN"/>
        </w:rPr>
        <w:t xml:space="preserve"> </w:t>
      </w:r>
    </w:p>
    <w:p w:rsidR="0098697A" w:rsidRPr="00097689" w:rsidRDefault="0098697A" w:rsidP="0098697A">
      <w:pPr>
        <w:keepNext/>
      </w:pPr>
      <w:r w:rsidRPr="00097689">
        <w:t>This procedure is used to stop the tone.</w:t>
      </w:r>
    </w:p>
    <w:p w:rsidR="0098697A" w:rsidRPr="00097689" w:rsidRDefault="0098697A" w:rsidP="0098697A">
      <w:pPr>
        <w:pStyle w:val="TH"/>
      </w:pPr>
      <w:r w:rsidRPr="00097689">
        <w:t xml:space="preserve">Table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8</w:t>
        </w:r>
        <w:r w:rsidRPr="00097689">
          <w:t>.</w:t>
        </w:r>
        <w:r w:rsidRPr="00097689">
          <w:rPr>
            <w:lang w:eastAsia="zh-CN"/>
          </w:rPr>
          <w:t>3.1</w:t>
        </w:r>
      </w:smartTag>
      <w:r w:rsidRPr="00097689">
        <w:t xml:space="preserve">: Procedures between </w:t>
      </w:r>
      <w:r w:rsidRPr="00097689">
        <w:rPr>
          <w:lang w:eastAsia="zh-CN"/>
        </w:rPr>
        <w:t>MRFC and MRFP</w:t>
      </w:r>
      <w:r w:rsidRPr="00097689">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Stop Tone</w:t>
            </w:r>
          </w:p>
        </w:tc>
        <w:tc>
          <w:tcPr>
            <w:tcW w:w="1080" w:type="dxa"/>
            <w:vMerge w:val="restart"/>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MRFC</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tone is stopped.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Stop Tone</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that tone generation is stopped.</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Stop Tone Ack</w:t>
            </w:r>
          </w:p>
        </w:tc>
        <w:tc>
          <w:tcPr>
            <w:tcW w:w="1080" w:type="dxa"/>
            <w:vMerge w:val="restart"/>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MRFP</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48" w:name="_Toc485587577"/>
      <w:bookmarkStart w:id="449" w:name="_Toc57882588"/>
      <w:r w:rsidRPr="00097689">
        <w:rPr>
          <w:lang w:eastAsia="zh-CN"/>
        </w:rPr>
        <w:t>8.4</w:t>
      </w:r>
      <w:r w:rsidRPr="00097689">
        <w:rPr>
          <w:lang w:eastAsia="zh-CN"/>
        </w:rPr>
        <w:tab/>
        <w:t>Tone completed</w:t>
      </w:r>
      <w:bookmarkEnd w:id="448"/>
      <w:bookmarkEnd w:id="449"/>
    </w:p>
    <w:p w:rsidR="0098697A" w:rsidRPr="00097689" w:rsidRDefault="0098697A" w:rsidP="0098697A">
      <w:pPr>
        <w:keepNext/>
      </w:pPr>
      <w:r w:rsidRPr="00097689">
        <w:t>This procedure is used to notify the completed tone.</w:t>
      </w:r>
    </w:p>
    <w:p w:rsidR="0098697A" w:rsidRPr="00097689" w:rsidRDefault="0098697A" w:rsidP="0098697A">
      <w:pPr>
        <w:pStyle w:val="TH"/>
      </w:pPr>
      <w:r w:rsidRPr="00097689">
        <w:t xml:space="preserve">Table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8</w:t>
        </w:r>
        <w:r w:rsidRPr="00097689">
          <w:t>.</w:t>
        </w:r>
        <w:r w:rsidRPr="00097689">
          <w:rPr>
            <w:lang w:eastAsia="zh-CN"/>
          </w:rPr>
          <w:t>4.</w:t>
        </w:r>
        <w:r w:rsidRPr="00097689">
          <w:t>1</w:t>
        </w:r>
      </w:smartTag>
      <w:r w:rsidRPr="00097689">
        <w:t xml:space="preserve">: Procedures between </w:t>
      </w:r>
      <w:r w:rsidRPr="00097689">
        <w:rPr>
          <w:lang w:eastAsia="zh-CN"/>
        </w:rPr>
        <w:t>MRFC</w:t>
      </w:r>
      <w:r w:rsidRPr="00097689">
        <w:t xml:space="preserve"> and </w:t>
      </w:r>
      <w:r w:rsidRPr="00097689">
        <w:rPr>
          <w:lang w:eastAsia="zh-CN"/>
        </w:rPr>
        <w:t>MRFP</w:t>
      </w:r>
      <w:r w:rsidRPr="00097689">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Tone Completed</w:t>
            </w:r>
          </w:p>
        </w:tc>
        <w:tc>
          <w:tcPr>
            <w:tcW w:w="1080" w:type="dxa"/>
            <w:vMerge w:val="restart"/>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MRFP</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tone was completed.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Tone Completed</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completion of the tone.</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Cause</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cause of tone completion.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Tone Completed Ack</w:t>
            </w:r>
          </w:p>
        </w:tc>
        <w:tc>
          <w:tcPr>
            <w:tcW w:w="1080" w:type="dxa"/>
            <w:vMerge w:val="restart"/>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MRFC</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50" w:name="_Toc485587578"/>
      <w:bookmarkStart w:id="451" w:name="_Toc57882589"/>
      <w:r w:rsidRPr="00097689">
        <w:rPr>
          <w:lang w:eastAsia="zh-CN"/>
        </w:rPr>
        <w:t>8.5</w:t>
      </w:r>
      <w:r w:rsidRPr="00097689">
        <w:rPr>
          <w:lang w:eastAsia="zh-CN"/>
        </w:rPr>
        <w:tab/>
        <w:t>Start announcement</w:t>
      </w:r>
      <w:bookmarkEnd w:id="450"/>
      <w:bookmarkEnd w:id="451"/>
    </w:p>
    <w:p w:rsidR="0098697A" w:rsidRPr="00097689" w:rsidRDefault="0098697A" w:rsidP="0098697A">
      <w:pPr>
        <w:rPr>
          <w:lang w:eastAsia="zh-CN"/>
        </w:rPr>
      </w:pPr>
      <w:r w:rsidRPr="00097689">
        <w:t xml:space="preserve">This procedure is used to request to start </w:t>
      </w:r>
      <w:r w:rsidRPr="00097689">
        <w:rPr>
          <w:lang w:eastAsia="zh-CN"/>
        </w:rPr>
        <w:t>announcement.</w:t>
      </w:r>
    </w:p>
    <w:p w:rsidR="0098697A" w:rsidRPr="00097689" w:rsidRDefault="0098697A" w:rsidP="0098697A">
      <w:pPr>
        <w:pStyle w:val="TH"/>
        <w:rPr>
          <w:lang w:eastAsia="zh-CN"/>
        </w:rPr>
      </w:pPr>
      <w:r w:rsidRPr="00097689">
        <w:t>Table</w:t>
      </w:r>
      <w:r w:rsidRPr="00097689">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8.5.1</w:t>
        </w:r>
      </w:smartTag>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Start a</w:t>
      </w:r>
      <w:r w:rsidRPr="00097689">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86"/>
        <w:gridCol w:w="826"/>
        <w:gridCol w:w="2149"/>
        <w:gridCol w:w="1433"/>
        <w:gridCol w:w="3639"/>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gridSpan w:val="2"/>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Start</w:t>
            </w:r>
            <w:r w:rsidRPr="00097689">
              <w:rPr>
                <w:rFonts w:ascii="Arial" w:hAnsi="Arial"/>
                <w:sz w:val="18"/>
              </w:rPr>
              <w:t xml:space="preserve"> </w:t>
            </w:r>
            <w:r w:rsidRPr="00097689">
              <w:rPr>
                <w:rFonts w:ascii="Arial" w:hAnsi="Arial"/>
                <w:sz w:val="18"/>
                <w:lang w:eastAsia="zh-CN"/>
              </w:rPr>
              <w:t>a</w:t>
            </w:r>
            <w:r w:rsidRPr="00097689">
              <w:rPr>
                <w:rFonts w:ascii="Arial" w:hAnsi="Arial"/>
                <w:sz w:val="18"/>
              </w:rPr>
              <w:t>nnouncement</w:t>
            </w:r>
          </w:p>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Bearer Termination/Bearer Termination Request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announcement</w:t>
            </w:r>
            <w:r w:rsidRPr="00097689">
              <w:rPr>
                <w:rFonts w:ascii="Arial" w:hAnsi="Arial"/>
                <w:sz w:val="18"/>
              </w:rPr>
              <w:t xml:space="preserve"> is sent.</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Announcement identifier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indicates the announcement </w:t>
            </w:r>
            <w:r w:rsidRPr="00097689">
              <w:rPr>
                <w:rFonts w:ascii="Arial" w:hAnsi="Arial"/>
                <w:sz w:val="18"/>
                <w:lang w:eastAsia="zh-CN"/>
              </w:rPr>
              <w:t xml:space="preserve">or announcement list </w:t>
            </w:r>
            <w:r w:rsidRPr="00097689">
              <w:rPr>
                <w:rFonts w:ascii="Arial" w:hAnsi="Arial"/>
                <w:sz w:val="18"/>
              </w:rPr>
              <w:t>to be played.</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Audio file format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audio file type, such as the 3GPP file type.</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Direction</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announcement direction in the bearer termination.</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Iterations</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number of times the announcement shall be played</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Variable</w:t>
            </w:r>
            <w:r w:rsidRPr="00097689">
              <w:rPr>
                <w:rFonts w:ascii="Arial" w:hAnsi="Arial"/>
                <w:sz w:val="18"/>
                <w:lang w:eastAsia="zh-CN"/>
              </w:rPr>
              <w:t xml:space="preserve"> List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variable </w:t>
            </w:r>
            <w:r w:rsidRPr="00097689">
              <w:rPr>
                <w:rFonts w:ascii="Arial" w:hAnsi="Arial"/>
                <w:sz w:val="18"/>
                <w:lang w:eastAsia="zh-CN"/>
              </w:rPr>
              <w:t xml:space="preserve">or variable list </w:t>
            </w:r>
            <w:r w:rsidRPr="00097689">
              <w:rPr>
                <w:rFonts w:ascii="Arial" w:hAnsi="Arial"/>
                <w:sz w:val="18"/>
              </w:rPr>
              <w:t>to be played.</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Notify Announcement Completed</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requests a notification of a completed announcement.</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DTMF stop announcement</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w:t>
            </w:r>
            <w:r w:rsidRPr="00097689">
              <w:rPr>
                <w:rFonts w:ascii="Arial" w:hAnsi="Arial"/>
                <w:sz w:val="18"/>
                <w:lang w:eastAsia="zh-CN"/>
              </w:rPr>
              <w:t xml:space="preserve"> whether the MRFP should stop the announcement when a DTMF digit is detected.</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lang w:eastAsia="zh-CN"/>
              </w:rPr>
              <w:t xml:space="preserve">Start announcement </w:t>
            </w:r>
            <w:r w:rsidRPr="00097689">
              <w:rPr>
                <w:rFonts w:ascii="Arial" w:hAnsi="Arial"/>
                <w:sz w:val="18"/>
              </w:rPr>
              <w:t>Ack</w:t>
            </w:r>
          </w:p>
        </w:tc>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Bearer</w:t>
            </w:r>
            <w:r w:rsidRPr="00097689">
              <w:rPr>
                <w:rFonts w:ascii="Arial" w:hAnsi="Arial"/>
                <w:sz w:val="18"/>
              </w:rPr>
              <w:t xml:space="preserve">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w:t>
            </w:r>
            <w:r w:rsidRPr="00097689">
              <w:rPr>
                <w:rFonts w:ascii="Arial" w:hAnsi="Arial"/>
                <w:sz w:val="18"/>
                <w:lang w:eastAsia="zh-CN"/>
              </w:rPr>
              <w:t xml:space="preserve">bearer </w:t>
            </w:r>
            <w:r w:rsidRPr="00097689">
              <w:rPr>
                <w:rFonts w:ascii="Arial" w:hAnsi="Arial"/>
                <w:sz w:val="18"/>
              </w:rPr>
              <w:t>termination where the command was executed.</w:t>
            </w:r>
          </w:p>
        </w:tc>
      </w:tr>
    </w:tbl>
    <w:p w:rsidR="0098697A" w:rsidRPr="00097689" w:rsidRDefault="0098697A" w:rsidP="0098697A">
      <w:pPr>
        <w:pStyle w:val="NO"/>
        <w:rPr>
          <w:lang w:eastAsia="zh-CN"/>
        </w:rPr>
      </w:pPr>
      <w:r w:rsidRPr="00097689">
        <w:t>NOTE</w:t>
      </w:r>
      <w:r w:rsidRPr="00097689">
        <w:tab/>
        <w:t>This procedure may be combined with other procedures such as to ADD bearer connections.</w:t>
      </w:r>
    </w:p>
    <w:p w:rsidR="0098697A" w:rsidRPr="00097689" w:rsidRDefault="0098697A" w:rsidP="0098697A">
      <w:pPr>
        <w:pStyle w:val="Heading2"/>
        <w:rPr>
          <w:lang w:eastAsia="zh-CN"/>
        </w:rPr>
      </w:pPr>
      <w:bookmarkStart w:id="452" w:name="_Toc485587579"/>
      <w:bookmarkStart w:id="453" w:name="_Toc57882590"/>
      <w:r w:rsidRPr="00097689">
        <w:rPr>
          <w:lang w:eastAsia="zh-CN"/>
        </w:rPr>
        <w:t>8.6</w:t>
      </w:r>
      <w:r w:rsidRPr="00097689">
        <w:rPr>
          <w:lang w:eastAsia="zh-CN"/>
        </w:rPr>
        <w:tab/>
        <w:t>Stop Announcement</w:t>
      </w:r>
      <w:bookmarkEnd w:id="452"/>
      <w:bookmarkEnd w:id="453"/>
    </w:p>
    <w:p w:rsidR="0098697A" w:rsidRPr="00097689" w:rsidRDefault="0098697A" w:rsidP="0098697A">
      <w:pPr>
        <w:keepNext/>
      </w:pPr>
      <w:r w:rsidRPr="00097689">
        <w:t>This procedure is used to stop the announcement.</w:t>
      </w:r>
    </w:p>
    <w:p w:rsidR="0098697A" w:rsidRPr="00097689" w:rsidRDefault="0098697A" w:rsidP="0098697A">
      <w:pPr>
        <w:pStyle w:val="TH"/>
      </w:pPr>
      <w:r w:rsidRPr="00097689">
        <w:t xml:space="preserve">Table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8.6.1</w:t>
        </w:r>
      </w:smartTag>
      <w:r w:rsidRPr="00097689">
        <w:t xml:space="preserve">: Procedures between </w:t>
      </w:r>
      <w:r w:rsidRPr="00097689">
        <w:rPr>
          <w:lang w:eastAsia="zh-CN"/>
        </w:rPr>
        <w:t>MRFC</w:t>
      </w:r>
      <w:r w:rsidRPr="00097689">
        <w:t xml:space="preserve"> and </w:t>
      </w:r>
      <w:r w:rsidRPr="00097689">
        <w:rPr>
          <w:lang w:eastAsia="zh-CN"/>
        </w:rPr>
        <w:t>MRFP</w:t>
      </w:r>
      <w:r w:rsidRPr="00097689">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Stop Announcement</w:t>
            </w:r>
          </w:p>
        </w:tc>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MRFC</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announcement is stopped.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Stop Announcement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that announcement playing is stopped.</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Stop Announcement </w:t>
            </w:r>
          </w:p>
          <w:p w:rsidR="0098697A" w:rsidRPr="00097689" w:rsidRDefault="0098697A" w:rsidP="00097689">
            <w:pPr>
              <w:keepNext/>
              <w:keepLines/>
              <w:spacing w:after="0"/>
              <w:jc w:val="center"/>
              <w:rPr>
                <w:rFonts w:ascii="Arial" w:hAnsi="Arial"/>
                <w:sz w:val="18"/>
              </w:rPr>
            </w:pPr>
            <w:r w:rsidRPr="00097689">
              <w:rPr>
                <w:rFonts w:ascii="Arial" w:hAnsi="Arial"/>
                <w:sz w:val="18"/>
              </w:rPr>
              <w:t>Ack</w:t>
            </w:r>
          </w:p>
        </w:tc>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MRFP</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54" w:name="_Toc485587580"/>
      <w:bookmarkStart w:id="455" w:name="_Toc57882591"/>
      <w:r w:rsidRPr="00097689">
        <w:rPr>
          <w:lang w:eastAsia="zh-CN"/>
        </w:rPr>
        <w:lastRenderedPageBreak/>
        <w:t>8.7</w:t>
      </w:r>
      <w:r w:rsidRPr="00097689">
        <w:rPr>
          <w:lang w:eastAsia="zh-CN"/>
        </w:rPr>
        <w:tab/>
        <w:t>Announcement Completed</w:t>
      </w:r>
      <w:bookmarkEnd w:id="454"/>
      <w:bookmarkEnd w:id="455"/>
    </w:p>
    <w:p w:rsidR="0098697A" w:rsidRPr="00097689" w:rsidRDefault="0098697A" w:rsidP="0098697A">
      <w:pPr>
        <w:keepNext/>
      </w:pPr>
      <w:r w:rsidRPr="00097689">
        <w:t>This procedure is used to notify the completed announcement.</w:t>
      </w:r>
    </w:p>
    <w:p w:rsidR="0098697A" w:rsidRPr="00097689" w:rsidRDefault="0098697A" w:rsidP="0098697A">
      <w:pPr>
        <w:pStyle w:val="TH"/>
      </w:pPr>
      <w:r w:rsidRPr="00097689">
        <w:t xml:space="preserve">Table </w:t>
      </w:r>
      <w:smartTag w:uri="urn:schemas-microsoft-com:office:smarttags" w:element="chsdate">
        <w:smartTagPr>
          <w:attr w:name="IsROCDate" w:val="False"/>
          <w:attr w:name="IsLunarDate" w:val="False"/>
          <w:attr w:name="Day" w:val="30"/>
          <w:attr w:name="Month" w:val="12"/>
          <w:attr w:name="Year" w:val="1899"/>
        </w:smartTagPr>
        <w:r w:rsidRPr="00097689">
          <w:rPr>
            <w:lang w:eastAsia="zh-CN"/>
          </w:rPr>
          <w:t>8.7.1</w:t>
        </w:r>
      </w:smartTag>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Announcement Completed</w:t>
            </w:r>
          </w:p>
        </w:tc>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MRFP</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announcement was completed.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Announcement Completed</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completion of the announcement.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Cause</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cause of announcement completion.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Announcement Completed Ack</w:t>
            </w:r>
          </w:p>
        </w:tc>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MRFC</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56" w:name="_Toc485587581"/>
      <w:bookmarkStart w:id="457" w:name="_Toc57882592"/>
      <w:r w:rsidRPr="00097689">
        <w:rPr>
          <w:lang w:eastAsia="zh-CN"/>
        </w:rPr>
        <w:t>8.8</w:t>
      </w:r>
      <w:r w:rsidRPr="00097689">
        <w:rPr>
          <w:lang w:eastAsia="zh-CN"/>
        </w:rPr>
        <w:tab/>
        <w:t>Start audio record</w:t>
      </w:r>
      <w:bookmarkEnd w:id="456"/>
      <w:bookmarkEnd w:id="457"/>
    </w:p>
    <w:p w:rsidR="0098697A" w:rsidRPr="00097689" w:rsidRDefault="0098697A" w:rsidP="0098697A">
      <w:r w:rsidRPr="00097689">
        <w:t xml:space="preserve">This procedure is used to start </w:t>
      </w:r>
      <w:r w:rsidRPr="00097689">
        <w:rPr>
          <w:lang w:eastAsia="zh-CN"/>
        </w:rPr>
        <w:t xml:space="preserve">the </w:t>
      </w:r>
      <w:r w:rsidRPr="00097689">
        <w:t>audio</w:t>
      </w:r>
      <w:r w:rsidRPr="00097689">
        <w:rPr>
          <w:lang w:eastAsia="zh-CN"/>
        </w:rPr>
        <w:t xml:space="preserve"> record</w:t>
      </w:r>
      <w:r w:rsidRPr="00097689">
        <w:t>.</w:t>
      </w:r>
    </w:p>
    <w:p w:rsidR="0098697A" w:rsidRPr="00097689" w:rsidRDefault="0098697A" w:rsidP="0098697A">
      <w:pPr>
        <w:pStyle w:val="TH"/>
        <w:rPr>
          <w:lang w:eastAsia="zh-CN"/>
        </w:rPr>
      </w:pPr>
      <w:r w:rsidRPr="00097689">
        <w:t xml:space="preserve">Table </w:t>
      </w:r>
      <w:r w:rsidRPr="00097689">
        <w:rPr>
          <w:lang w:eastAsia="zh-CN"/>
        </w:rPr>
        <w:t>8.8.1</w:t>
      </w:r>
      <w:r w:rsidRPr="00097689">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36"/>
        <w:gridCol w:w="826"/>
        <w:gridCol w:w="2218"/>
        <w:gridCol w:w="1477"/>
        <w:gridCol w:w="3776"/>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gridSpan w:val="2"/>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Start audio record</w:t>
            </w:r>
          </w:p>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audio is recorded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 xml:space="preserve">Record file </w:t>
            </w:r>
            <w:r w:rsidRPr="00097689">
              <w:rPr>
                <w:rFonts w:ascii="Arial" w:hAnsi="Arial"/>
                <w:sz w:val="18"/>
              </w:rPr>
              <w:t>Identifier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w:t>
            </w:r>
            <w:r w:rsidRPr="00097689">
              <w:rPr>
                <w:rFonts w:ascii="Arial" w:hAnsi="Arial"/>
                <w:sz w:val="18"/>
                <w:lang w:eastAsia="zh-CN"/>
              </w:rPr>
              <w:t xml:space="preserve"> record file </w:t>
            </w:r>
            <w:r w:rsidRPr="00097689">
              <w:rPr>
                <w:rFonts w:ascii="Arial" w:hAnsi="Arial"/>
                <w:sz w:val="18"/>
              </w:rPr>
              <w:t xml:space="preserve">Identifier </w:t>
            </w:r>
            <w:r w:rsidRPr="00097689">
              <w:rPr>
                <w:rFonts w:ascii="Arial" w:hAnsi="Arial"/>
                <w:sz w:val="18"/>
                <w:lang w:eastAsia="zh-CN"/>
              </w:rPr>
              <w:t xml:space="preserve">or a request to the MRFP to create the record file </w:t>
            </w:r>
            <w:r w:rsidRPr="00097689">
              <w:rPr>
                <w:rFonts w:ascii="Arial" w:hAnsi="Arial"/>
                <w:sz w:val="18"/>
              </w:rPr>
              <w:t>Identifier</w:t>
            </w:r>
            <w:r w:rsidRPr="00097689">
              <w:rPr>
                <w:rFonts w:ascii="Arial" w:hAnsi="Arial"/>
                <w:sz w:val="18"/>
                <w:lang w:eastAsia="zh-CN"/>
              </w:rPr>
              <w:t>.</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Record file Format</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w:t>
            </w:r>
            <w:r w:rsidRPr="00097689">
              <w:rPr>
                <w:rFonts w:ascii="Arial" w:hAnsi="Arial"/>
                <w:sz w:val="18"/>
                <w:lang w:eastAsia="zh-CN"/>
              </w:rPr>
              <w:t xml:space="preserve"> the audio record file format.</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 xml:space="preserve">Maximum </w:t>
            </w:r>
            <w:r w:rsidRPr="00097689">
              <w:rPr>
                <w:rFonts w:ascii="Arial" w:hAnsi="Arial"/>
                <w:sz w:val="18"/>
              </w:rPr>
              <w:t>Record Timer</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w:t>
            </w:r>
            <w:r w:rsidRPr="00097689">
              <w:rPr>
                <w:rFonts w:ascii="Arial" w:hAnsi="Arial"/>
                <w:sz w:val="18"/>
                <w:lang w:eastAsia="zh-CN"/>
              </w:rPr>
              <w:t>t</w:t>
            </w:r>
            <w:r w:rsidRPr="00097689">
              <w:rPr>
                <w:rFonts w:ascii="Arial" w:hAnsi="Arial"/>
                <w:sz w:val="18"/>
              </w:rPr>
              <w:t>he maximum allowable length of the recording</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 xml:space="preserve">Notify </w:t>
            </w:r>
            <w:r w:rsidRPr="00097689">
              <w:rPr>
                <w:rFonts w:ascii="Arial" w:hAnsi="Arial"/>
                <w:sz w:val="18"/>
                <w:lang w:eastAsia="zh-CN"/>
              </w:rPr>
              <w:t>audio record</w:t>
            </w:r>
            <w:r w:rsidRPr="00097689">
              <w:rPr>
                <w:rFonts w:ascii="Arial" w:hAnsi="Arial"/>
                <w:sz w:val="18"/>
              </w:rPr>
              <w:t xml:space="preserve"> Completed</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requests a notification of a completed </w:t>
            </w:r>
            <w:r w:rsidRPr="00097689">
              <w:rPr>
                <w:rFonts w:ascii="Arial" w:hAnsi="Arial"/>
                <w:sz w:val="18"/>
                <w:lang w:eastAsia="zh-CN"/>
              </w:rPr>
              <w:t>audio record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Notify termination heartbeat</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lang w:eastAsia="zh-CN"/>
              </w:rPr>
              <w:t xml:space="preserve">Start audio record </w:t>
            </w:r>
            <w:r w:rsidRPr="00097689">
              <w:rPr>
                <w:rFonts w:ascii="Arial" w:hAnsi="Arial"/>
                <w:sz w:val="18"/>
              </w:rPr>
              <w:t>Ack</w:t>
            </w:r>
          </w:p>
        </w:tc>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 xml:space="preserve">Record </w:t>
            </w:r>
            <w:r w:rsidRPr="00097689">
              <w:rPr>
                <w:rFonts w:ascii="Arial" w:hAnsi="Arial"/>
                <w:sz w:val="18"/>
              </w:rPr>
              <w:t xml:space="preserve">File </w:t>
            </w:r>
            <w:r w:rsidRPr="00097689">
              <w:rPr>
                <w:rFonts w:ascii="Arial" w:hAnsi="Arial"/>
                <w:sz w:val="18"/>
                <w:lang w:eastAsia="zh-CN"/>
              </w:rPr>
              <w:t>identifier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lang w:eastAsia="zh-CN"/>
              </w:rPr>
              <w:t>T</w:t>
            </w:r>
            <w:r w:rsidRPr="00097689">
              <w:rPr>
                <w:rFonts w:ascii="Arial" w:hAnsi="Arial"/>
                <w:sz w:val="18"/>
              </w:rPr>
              <w:t>his information element indicates</w:t>
            </w:r>
            <w:r w:rsidRPr="00097689">
              <w:rPr>
                <w:rFonts w:ascii="Arial" w:hAnsi="Arial"/>
                <w:sz w:val="18"/>
                <w:lang w:eastAsia="zh-CN"/>
              </w:rPr>
              <w:t xml:space="preserve"> the file identifier created by the MRFP if the MRFC request to create a file URI.</w:t>
            </w:r>
          </w:p>
        </w:tc>
      </w:tr>
    </w:tbl>
    <w:p w:rsidR="0098697A" w:rsidRPr="00097689" w:rsidRDefault="0098697A" w:rsidP="0098697A">
      <w:pPr>
        <w:pStyle w:val="NO"/>
        <w:rPr>
          <w:color w:val="FF0000"/>
          <w:lang w:eastAsia="zh-CN"/>
        </w:rPr>
      </w:pPr>
      <w:r w:rsidRPr="00097689">
        <w:t>NOTE</w:t>
      </w:r>
      <w:r w:rsidRPr="00097689">
        <w:tab/>
        <w:t>This procedure may be combined with other procedures such as to ADD bearer connections.</w:t>
      </w:r>
    </w:p>
    <w:p w:rsidR="0098697A" w:rsidRPr="00097689" w:rsidRDefault="0098697A" w:rsidP="0098697A">
      <w:pPr>
        <w:pStyle w:val="Heading2"/>
        <w:rPr>
          <w:lang w:eastAsia="zh-CN"/>
        </w:rPr>
      </w:pPr>
      <w:bookmarkStart w:id="458" w:name="_Toc485587582"/>
      <w:bookmarkStart w:id="459" w:name="_Toc57882593"/>
      <w:r w:rsidRPr="00097689">
        <w:rPr>
          <w:lang w:eastAsia="zh-CN"/>
        </w:rPr>
        <w:lastRenderedPageBreak/>
        <w:t>8.9</w:t>
      </w:r>
      <w:r w:rsidRPr="00097689">
        <w:rPr>
          <w:lang w:eastAsia="zh-CN"/>
        </w:rPr>
        <w:tab/>
        <w:t>Stop audio record</w:t>
      </w:r>
      <w:bookmarkEnd w:id="458"/>
      <w:bookmarkEnd w:id="459"/>
    </w:p>
    <w:p w:rsidR="0098697A" w:rsidRPr="00097689" w:rsidRDefault="0098697A" w:rsidP="0098697A">
      <w:pPr>
        <w:rPr>
          <w:lang w:eastAsia="zh-CN"/>
        </w:rPr>
      </w:pPr>
      <w:r w:rsidRPr="00097689">
        <w:t xml:space="preserve">This procedure is used to stop </w:t>
      </w:r>
      <w:r w:rsidRPr="00097689">
        <w:rPr>
          <w:lang w:eastAsia="zh-CN"/>
        </w:rPr>
        <w:t xml:space="preserve">the </w:t>
      </w:r>
      <w:r w:rsidRPr="00097689">
        <w:t>audio record.</w:t>
      </w:r>
    </w:p>
    <w:p w:rsidR="0098697A" w:rsidRPr="00097689" w:rsidRDefault="0098697A" w:rsidP="0098697A">
      <w:pPr>
        <w:pStyle w:val="TH"/>
        <w:rPr>
          <w:lang w:eastAsia="zh-CN"/>
        </w:rPr>
      </w:pPr>
      <w:r w:rsidRPr="00097689">
        <w:t xml:space="preserve">Table </w:t>
      </w:r>
      <w:r w:rsidRPr="00097689">
        <w:rPr>
          <w:lang w:eastAsia="zh-CN"/>
        </w:rPr>
        <w:t>8.9.1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Stop </w:t>
      </w:r>
      <w:r w:rsidRPr="00097689">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03"/>
        <w:gridCol w:w="826"/>
        <w:gridCol w:w="1660"/>
        <w:gridCol w:w="1767"/>
        <w:gridCol w:w="3877"/>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w:t>
            </w:r>
            <w:r w:rsidRPr="00097689">
              <w:rPr>
                <w:rFonts w:ascii="Arial" w:hAnsi="Arial"/>
                <w:sz w:val="18"/>
                <w:lang w:eastAsia="zh-CN"/>
              </w:rPr>
              <w:t>audio record</w:t>
            </w:r>
          </w:p>
        </w:tc>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bearer termination where the </w:t>
            </w:r>
            <w:r w:rsidRPr="00097689">
              <w:rPr>
                <w:rFonts w:ascii="Arial" w:hAnsi="Arial"/>
                <w:sz w:val="18"/>
                <w:lang w:eastAsia="zh-CN"/>
              </w:rPr>
              <w:t xml:space="preserve">audio record </w:t>
            </w:r>
            <w:r w:rsidRPr="00097689">
              <w:rPr>
                <w:rFonts w:ascii="Arial" w:hAnsi="Arial"/>
                <w:sz w:val="18"/>
              </w:rPr>
              <w:t>is stopped.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w:t>
            </w:r>
            <w:r w:rsidRPr="00097689">
              <w:rPr>
                <w:rFonts w:ascii="Arial" w:hAnsi="Arial"/>
                <w:sz w:val="18"/>
                <w:lang w:eastAsia="zh-CN"/>
              </w:rPr>
              <w:t>audio record</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 xml:space="preserve">audio record </w:t>
            </w:r>
            <w:r w:rsidRPr="00097689">
              <w:rPr>
                <w:rFonts w:ascii="Arial" w:hAnsi="Arial"/>
                <w:sz w:val="18"/>
              </w:rPr>
              <w:t>is stopped.</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lang w:eastAsia="zh-CN"/>
              </w:rPr>
              <w:t xml:space="preserve">Stop audio record </w:t>
            </w:r>
            <w:r w:rsidRPr="00097689">
              <w:rPr>
                <w:rFonts w:ascii="Arial" w:hAnsi="Arial"/>
                <w:sz w:val="18"/>
              </w:rPr>
              <w:t>Ack</w:t>
            </w:r>
          </w:p>
        </w:tc>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60" w:name="_Toc485587583"/>
      <w:bookmarkStart w:id="461" w:name="_Toc57882594"/>
      <w:r w:rsidRPr="00097689">
        <w:rPr>
          <w:lang w:eastAsia="zh-CN"/>
        </w:rPr>
        <w:t>8.10</w:t>
      </w:r>
      <w:r w:rsidRPr="00097689">
        <w:rPr>
          <w:lang w:eastAsia="zh-CN"/>
        </w:rPr>
        <w:tab/>
        <w:t>Audio record completed</w:t>
      </w:r>
      <w:bookmarkEnd w:id="460"/>
      <w:bookmarkEnd w:id="461"/>
    </w:p>
    <w:p w:rsidR="0098697A" w:rsidRPr="00097689" w:rsidRDefault="0098697A" w:rsidP="0098697A">
      <w:r w:rsidRPr="00097689">
        <w:t xml:space="preserve">This procedure is used to </w:t>
      </w:r>
      <w:r w:rsidRPr="00097689">
        <w:rPr>
          <w:lang w:eastAsia="zh-CN"/>
        </w:rPr>
        <w:t xml:space="preserve">report </w:t>
      </w:r>
      <w:r w:rsidRPr="00097689">
        <w:t>the audio record</w:t>
      </w:r>
      <w:r w:rsidRPr="00097689">
        <w:rPr>
          <w:lang w:eastAsia="zh-CN"/>
        </w:rPr>
        <w:t xml:space="preserve"> completed</w:t>
      </w:r>
      <w:r w:rsidRPr="00097689">
        <w:t>.</w:t>
      </w:r>
    </w:p>
    <w:p w:rsidR="0098697A" w:rsidRPr="00097689" w:rsidRDefault="0098697A" w:rsidP="0098697A">
      <w:pPr>
        <w:pStyle w:val="TH"/>
        <w:rPr>
          <w:lang w:eastAsia="zh-CN"/>
        </w:rPr>
      </w:pPr>
      <w:r w:rsidRPr="00097689">
        <w:t>Table</w:t>
      </w:r>
      <w:r w:rsidRPr="00097689">
        <w:rPr>
          <w:lang w:eastAsia="zh-CN"/>
        </w:rPr>
        <w:t xml:space="preserve"> 8.10.1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Report audio record</w:t>
      </w:r>
      <w:r w:rsidRPr="00097689">
        <w:t xml:space="preserve"> </w:t>
      </w:r>
      <w:r w:rsidRPr="00097689">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80"/>
        <w:gridCol w:w="826"/>
        <w:gridCol w:w="1619"/>
        <w:gridCol w:w="1718"/>
        <w:gridCol w:w="3790"/>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Audio Record</w:t>
            </w:r>
            <w:r w:rsidRPr="00097689">
              <w:rPr>
                <w:rFonts w:ascii="Arial" w:hAnsi="Arial"/>
                <w:sz w:val="18"/>
              </w:rPr>
              <w:t xml:space="preserve"> Completed</w:t>
            </w:r>
          </w:p>
        </w:tc>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bearer termination where the </w:t>
            </w:r>
            <w:r w:rsidRPr="00097689">
              <w:rPr>
                <w:rFonts w:ascii="Arial" w:hAnsi="Arial"/>
                <w:sz w:val="18"/>
                <w:lang w:eastAsia="zh-CN"/>
              </w:rPr>
              <w:t xml:space="preserve">audio record </w:t>
            </w:r>
            <w:r w:rsidRPr="00097689">
              <w:rPr>
                <w:rFonts w:ascii="Arial" w:hAnsi="Arial"/>
                <w:sz w:val="18"/>
              </w:rPr>
              <w:t>was completed.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audio record</w:t>
            </w:r>
            <w:r w:rsidRPr="00097689">
              <w:rPr>
                <w:rFonts w:ascii="Arial" w:hAnsi="Arial"/>
                <w:sz w:val="18"/>
              </w:rPr>
              <w:t xml:space="preserve"> Completed</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w:t>
            </w:r>
            <w:r w:rsidRPr="00097689">
              <w:rPr>
                <w:rFonts w:ascii="Arial" w:hAnsi="Arial"/>
                <w:sz w:val="18"/>
                <w:lang w:eastAsia="zh-CN"/>
              </w:rPr>
              <w:t>audio record</w:t>
            </w:r>
            <w:r w:rsidRPr="00097689">
              <w:rPr>
                <w:rFonts w:ascii="Arial" w:hAnsi="Arial"/>
                <w:sz w:val="18"/>
              </w:rPr>
              <w:t xml:space="preserve"> completed.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Cause</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audio record.</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lang w:eastAsia="zh-CN"/>
              </w:rPr>
              <w:t xml:space="preserve">Audio record </w:t>
            </w:r>
            <w:r w:rsidRPr="00097689">
              <w:rPr>
                <w:rFonts w:ascii="Arial" w:hAnsi="Arial"/>
                <w:sz w:val="18"/>
              </w:rPr>
              <w:t>Completed Ack</w:t>
            </w:r>
          </w:p>
        </w:tc>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 w:rsidR="0098697A" w:rsidRPr="00097689" w:rsidRDefault="0098697A" w:rsidP="0098697A">
      <w:pPr>
        <w:pStyle w:val="Heading2"/>
      </w:pPr>
      <w:bookmarkStart w:id="462" w:name="_Toc485587584"/>
      <w:bookmarkStart w:id="463" w:name="_Toc57882595"/>
      <w:r w:rsidRPr="00097689">
        <w:t>8.</w:t>
      </w:r>
      <w:r w:rsidRPr="00097689">
        <w:rPr>
          <w:lang w:eastAsia="zh-CN"/>
        </w:rPr>
        <w:t>11</w:t>
      </w:r>
      <w:r w:rsidRPr="00097689">
        <w:tab/>
        <w:t>Detect DTMF</w:t>
      </w:r>
      <w:bookmarkEnd w:id="462"/>
      <w:bookmarkEnd w:id="463"/>
    </w:p>
    <w:p w:rsidR="0098697A" w:rsidRPr="00097689" w:rsidRDefault="0098697A" w:rsidP="0098697A">
      <w:pPr>
        <w:keepNext/>
      </w:pPr>
      <w:r w:rsidRPr="00097689">
        <w:t>This procedure is used to request detection of a DTMF digit.</w:t>
      </w:r>
    </w:p>
    <w:p w:rsidR="0098697A" w:rsidRPr="00097689" w:rsidRDefault="0098697A" w:rsidP="0098697A">
      <w:pPr>
        <w:pStyle w:val="TH"/>
      </w:pPr>
      <w:r w:rsidRPr="00097689">
        <w:t>Table 8.</w:t>
      </w:r>
      <w:r w:rsidRPr="00097689">
        <w:rPr>
          <w:lang w:eastAsia="zh-CN"/>
        </w:rPr>
        <w:t>11.</w:t>
      </w:r>
      <w:r w:rsidRPr="00097689">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rPr>
          <w:jc w:val="center"/>
        </w:trPr>
        <w:tc>
          <w:tcPr>
            <w:tcW w:w="1637"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 or requests a new bearer termination where the DTMF digit detection is requested.</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MRFP to detect a DTMF digit.</w:t>
            </w:r>
          </w:p>
        </w:tc>
      </w:tr>
      <w:tr w:rsidR="0098697A" w:rsidRPr="00097689"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lastRenderedPageBreak/>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pStyle w:val="NO"/>
      </w:pPr>
      <w:r w:rsidRPr="00097689">
        <w:t>NOTE</w:t>
      </w:r>
      <w:r w:rsidRPr="00097689">
        <w:tab/>
        <w:t>This procedure may be combined with other procedures such as to ADD bearer connections.</w:t>
      </w:r>
    </w:p>
    <w:p w:rsidR="0098697A" w:rsidRPr="00097689" w:rsidRDefault="0098697A" w:rsidP="0098697A">
      <w:pPr>
        <w:pStyle w:val="Heading2"/>
      </w:pPr>
      <w:bookmarkStart w:id="464" w:name="_Toc485587585"/>
      <w:bookmarkStart w:id="465" w:name="_Toc57882596"/>
      <w:r w:rsidRPr="00097689">
        <w:t>8.</w:t>
      </w:r>
      <w:r w:rsidRPr="00097689">
        <w:rPr>
          <w:lang w:eastAsia="zh-CN"/>
        </w:rPr>
        <w:t>12</w:t>
      </w:r>
      <w:r w:rsidRPr="00097689">
        <w:tab/>
        <w:t>Stop DTMF Detection</w:t>
      </w:r>
      <w:bookmarkEnd w:id="464"/>
      <w:bookmarkEnd w:id="465"/>
    </w:p>
    <w:p w:rsidR="0098697A" w:rsidRPr="00097689" w:rsidRDefault="0098697A" w:rsidP="0098697A">
      <w:pPr>
        <w:keepNext/>
      </w:pPr>
      <w:r w:rsidRPr="00097689">
        <w:t>This procedure is used to stop detection of the DTMF digit.</w:t>
      </w:r>
    </w:p>
    <w:p w:rsidR="0098697A" w:rsidRPr="00097689" w:rsidRDefault="0098697A" w:rsidP="0098697A">
      <w:pPr>
        <w:pStyle w:val="TH"/>
      </w:pPr>
      <w:r w:rsidRPr="00097689">
        <w:t>Table 8.</w:t>
      </w:r>
      <w:r w:rsidRPr="00097689">
        <w:rPr>
          <w:lang w:eastAsia="zh-CN"/>
        </w:rPr>
        <w:t>12.</w:t>
      </w:r>
      <w:r w:rsidRPr="00097689">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rPr>
          <w:jc w:val="center"/>
        </w:trPr>
        <w:tc>
          <w:tcPr>
            <w:tcW w:w="1637"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DTMF digit detection is stopped.</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that DTMF digit detection is stopped. </w:t>
            </w:r>
          </w:p>
        </w:tc>
      </w:tr>
      <w:tr w:rsidR="0098697A" w:rsidRPr="00097689"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pPr>
      <w:bookmarkStart w:id="466" w:name="_Toc485587586"/>
      <w:bookmarkStart w:id="467" w:name="_Toc57882597"/>
      <w:r w:rsidRPr="00097689">
        <w:t>8.13</w:t>
      </w:r>
      <w:r w:rsidRPr="00097689">
        <w:tab/>
        <w:t>Report DTMF</w:t>
      </w:r>
      <w:bookmarkEnd w:id="466"/>
      <w:bookmarkEnd w:id="467"/>
    </w:p>
    <w:p w:rsidR="0098697A" w:rsidRPr="00097689" w:rsidRDefault="0098697A" w:rsidP="0098697A">
      <w:pPr>
        <w:keepNext/>
      </w:pPr>
      <w:r w:rsidRPr="00097689">
        <w:t>This procedure is used to report a detected DTMF digit.</w:t>
      </w:r>
    </w:p>
    <w:p w:rsidR="0098697A" w:rsidRPr="00097689" w:rsidRDefault="0098697A" w:rsidP="0098697A">
      <w:pPr>
        <w:pStyle w:val="TH"/>
      </w:pPr>
      <w:r w:rsidRPr="00097689">
        <w:t>Table 8.</w:t>
      </w:r>
      <w:r w:rsidRPr="00097689">
        <w:rPr>
          <w:lang w:eastAsia="zh-CN"/>
        </w:rPr>
        <w:t>13.</w:t>
      </w:r>
      <w:r w:rsidRPr="00097689">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Report DTMF</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DTMF digit was detected.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Digit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reports the detected DTMF digit.</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Report DTMF Ack</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68" w:name="_Toc485587587"/>
      <w:bookmarkStart w:id="469" w:name="_Toc57882598"/>
      <w:r w:rsidRPr="00097689">
        <w:rPr>
          <w:lang w:eastAsia="zh-CN"/>
        </w:rPr>
        <w:t>8.14</w:t>
      </w:r>
      <w:r w:rsidR="00097689">
        <w:rPr>
          <w:lang w:eastAsia="zh-CN"/>
        </w:rPr>
        <w:tab/>
      </w:r>
      <w:r w:rsidRPr="00097689">
        <w:rPr>
          <w:lang w:eastAsia="zh-CN"/>
        </w:rPr>
        <w:t>Start playing multimedia</w:t>
      </w:r>
      <w:bookmarkEnd w:id="468"/>
      <w:bookmarkEnd w:id="469"/>
      <w:r w:rsidRPr="00097689">
        <w:rPr>
          <w:lang w:eastAsia="zh-CN"/>
        </w:rPr>
        <w:t xml:space="preserve"> </w:t>
      </w:r>
    </w:p>
    <w:p w:rsidR="0098697A" w:rsidRPr="00097689" w:rsidRDefault="0098697A" w:rsidP="0098697A">
      <w:pPr>
        <w:rPr>
          <w:lang w:eastAsia="zh-CN"/>
        </w:rPr>
      </w:pPr>
      <w:r w:rsidRPr="00097689">
        <w:rPr>
          <w:lang w:eastAsia="zh-CN"/>
        </w:rPr>
        <w:t>This procedure is used to start playing multimedia.</w:t>
      </w:r>
    </w:p>
    <w:p w:rsidR="0098697A" w:rsidRPr="00097689" w:rsidRDefault="0098697A" w:rsidP="0098697A">
      <w:pPr>
        <w:pStyle w:val="TH"/>
      </w:pPr>
      <w:r w:rsidRPr="00097689">
        <w:t>Table</w:t>
      </w:r>
      <w:r w:rsidRPr="00097689">
        <w:rPr>
          <w:lang w:eastAsia="zh-CN"/>
        </w:rPr>
        <w:t xml:space="preserve"> 8.14.1</w:t>
      </w:r>
      <w:r w:rsidRPr="00097689">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gridSpan w:val="2"/>
            <w:vMerge w:val="restart"/>
          </w:tcPr>
          <w:p w:rsidR="0098697A" w:rsidRPr="00097689" w:rsidRDefault="0098697A" w:rsidP="00097689">
            <w:pPr>
              <w:spacing w:after="0"/>
              <w:jc w:val="center"/>
              <w:rPr>
                <w:rFonts w:ascii="Arial" w:hAnsi="Arial"/>
                <w:sz w:val="18"/>
              </w:rPr>
            </w:pPr>
            <w:r w:rsidRPr="00097689">
              <w:rPr>
                <w:rFonts w:ascii="Arial" w:hAnsi="Arial"/>
                <w:sz w:val="18"/>
                <w:lang w:eastAsia="zh-CN"/>
              </w:rPr>
              <w:lastRenderedPageBreak/>
              <w:t>Start playing multimedia</w:t>
            </w:r>
          </w:p>
          <w:p w:rsidR="0098697A" w:rsidRPr="00097689" w:rsidRDefault="0098697A" w:rsidP="00097689">
            <w:pPr>
              <w:ind w:left="1135" w:hanging="851"/>
            </w:pPr>
            <w:r w:rsidRPr="00097689">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ind w:left="1135" w:hanging="851"/>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 xml:space="preserve">multimedia </w:t>
            </w:r>
            <w:r w:rsidRPr="00097689">
              <w:rPr>
                <w:rFonts w:ascii="Arial" w:hAnsi="Arial"/>
                <w:sz w:val="18"/>
              </w:rPr>
              <w:t>is sent.</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Multimedia identifier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multimedia or list of multimedia to be played. This may be a single identifier or one identifier per media type.</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Multimedia file format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multimedia file type, such as the 3GP file type.</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Iterations</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number of times the multimedia shall be played</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Direction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 xml:space="preserve">indicates </w:t>
            </w:r>
            <w:r w:rsidRPr="00097689">
              <w:rPr>
                <w:rFonts w:ascii="Arial" w:hAnsi="Arial"/>
                <w:sz w:val="18"/>
                <w:lang w:eastAsia="zh-CN"/>
              </w:rPr>
              <w:t>the direction of the multimedia to be sent.</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 xml:space="preserve">Notify </w:t>
            </w:r>
            <w:r w:rsidRPr="00097689">
              <w:rPr>
                <w:rFonts w:ascii="Arial" w:hAnsi="Arial"/>
                <w:sz w:val="18"/>
                <w:lang w:eastAsia="zh-CN"/>
              </w:rPr>
              <w:t>multimedia</w:t>
            </w:r>
            <w:r w:rsidRPr="00097689">
              <w:rPr>
                <w:rFonts w:ascii="Arial" w:hAnsi="Arial"/>
                <w:sz w:val="18"/>
              </w:rPr>
              <w:t xml:space="preserve"> </w:t>
            </w:r>
            <w:r w:rsidRPr="00097689">
              <w:rPr>
                <w:rFonts w:ascii="Arial" w:hAnsi="Arial"/>
                <w:sz w:val="18"/>
                <w:lang w:eastAsia="zh-CN"/>
              </w:rPr>
              <w:t>c</w:t>
            </w:r>
            <w:r w:rsidRPr="00097689">
              <w:rPr>
                <w:rFonts w:ascii="Arial" w:hAnsi="Arial"/>
                <w:sz w:val="18"/>
              </w:rPr>
              <w:t>ompleted</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requests a notification </w:t>
            </w:r>
            <w:r w:rsidRPr="00097689">
              <w:rPr>
                <w:rFonts w:ascii="Arial" w:hAnsi="Arial"/>
                <w:sz w:val="18"/>
                <w:lang w:eastAsia="zh-CN"/>
              </w:rPr>
              <w:t xml:space="preserve">when the playing multimedia is </w:t>
            </w:r>
            <w:r w:rsidRPr="00097689">
              <w:rPr>
                <w:rFonts w:ascii="Arial" w:hAnsi="Arial"/>
                <w:sz w:val="18"/>
              </w:rPr>
              <w:t>completed.</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DTMF stop multimedia</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w:t>
            </w:r>
            <w:r w:rsidRPr="00097689">
              <w:rPr>
                <w:rFonts w:ascii="Arial" w:hAnsi="Arial"/>
                <w:sz w:val="18"/>
                <w:lang w:eastAsia="zh-CN"/>
              </w:rPr>
              <w:t xml:space="preserve"> the MRFP to detect the DTMF digits and stop the playing multimedia when a pre-defined DTMF digit is detected.</w:t>
            </w:r>
          </w:p>
        </w:tc>
      </w:tr>
      <w:tr w:rsidR="0098697A" w:rsidRPr="00097689" w:rsidTr="00097689">
        <w:tblPrEx>
          <w:tblCellMar>
            <w:top w:w="0" w:type="dxa"/>
            <w:bottom w:w="0" w:type="dxa"/>
          </w:tblCellMar>
        </w:tblPrEx>
        <w:trPr>
          <w:cantSplit/>
          <w:jc w:val="center"/>
        </w:trPr>
        <w:tc>
          <w:tcPr>
            <w:tcW w:w="0" w:type="auto"/>
            <w:gridSpan w:val="2"/>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rsidR="0098697A" w:rsidRPr="00097689" w:rsidRDefault="0098697A" w:rsidP="00097689">
            <w:pPr>
              <w:spacing w:after="0"/>
              <w:rPr>
                <w:rFonts w:ascii="Arial" w:hAnsi="Arial"/>
                <w:sz w:val="18"/>
              </w:rPr>
            </w:pPr>
            <w:r w:rsidRPr="00097689">
              <w:rPr>
                <w:rFonts w:ascii="Arial" w:hAnsi="Arial"/>
                <w:sz w:val="18"/>
                <w:lang w:eastAsia="zh-CN"/>
              </w:rPr>
              <w:t>This information element requests termination heartbeat indications. This information element shall be included when requesting a new bearer termination.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lang w:eastAsia="zh-CN"/>
              </w:rPr>
              <w:t>Start playing multimedia Ack</w:t>
            </w:r>
          </w:p>
        </w:tc>
        <w:tc>
          <w:tcPr>
            <w:tcW w:w="0" w:type="auto"/>
            <w:vMerge w:val="restart"/>
          </w:tcPr>
          <w:p w:rsidR="0098697A" w:rsidRPr="00097689" w:rsidRDefault="0098697A" w:rsidP="00097689">
            <w:pPr>
              <w:ind w:left="420" w:hanging="420"/>
            </w:pPr>
            <w:r w:rsidRPr="00097689">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ind w:left="420" w:hanging="420"/>
            </w:pPr>
          </w:p>
        </w:tc>
        <w:tc>
          <w:tcPr>
            <w:tcW w:w="0" w:type="auto"/>
            <w:vMerge/>
          </w:tcPr>
          <w:p w:rsidR="0098697A" w:rsidRPr="00097689" w:rsidRDefault="0098697A" w:rsidP="00097689">
            <w:pPr>
              <w:ind w:left="420" w:hanging="420"/>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pStyle w:val="NO"/>
        <w:rPr>
          <w:color w:val="FF0000"/>
          <w:lang w:eastAsia="zh-CN"/>
        </w:rPr>
      </w:pPr>
      <w:r w:rsidRPr="00097689">
        <w:t>NOTE</w:t>
      </w:r>
      <w:r w:rsidRPr="00097689">
        <w:tab/>
        <w:t>This procedure may be combined with other procedures such as to ADD bearer connections.</w:t>
      </w:r>
    </w:p>
    <w:p w:rsidR="0098697A" w:rsidRPr="00097689" w:rsidRDefault="0098697A" w:rsidP="0098697A">
      <w:pPr>
        <w:pStyle w:val="Heading2"/>
        <w:rPr>
          <w:lang w:eastAsia="zh-CN"/>
        </w:rPr>
      </w:pPr>
      <w:bookmarkStart w:id="470" w:name="_Toc485587588"/>
      <w:bookmarkStart w:id="471" w:name="_Toc57882599"/>
      <w:r w:rsidRPr="00097689">
        <w:rPr>
          <w:lang w:eastAsia="zh-CN"/>
        </w:rPr>
        <w:t>8.15</w:t>
      </w:r>
      <w:r w:rsidRPr="00097689">
        <w:rPr>
          <w:lang w:eastAsia="zh-CN"/>
        </w:rPr>
        <w:tab/>
        <w:t>Stop playing multimedia</w:t>
      </w:r>
      <w:bookmarkEnd w:id="470"/>
      <w:bookmarkEnd w:id="471"/>
    </w:p>
    <w:p w:rsidR="0098697A" w:rsidRPr="00097689" w:rsidRDefault="0098697A" w:rsidP="0098697A">
      <w:pPr>
        <w:rPr>
          <w:lang w:eastAsia="zh-CN"/>
        </w:rPr>
      </w:pPr>
      <w:r w:rsidRPr="00097689">
        <w:rPr>
          <w:lang w:eastAsia="zh-CN"/>
        </w:rPr>
        <w:t>This procedure is used to stop playing multimedia.</w:t>
      </w:r>
    </w:p>
    <w:p w:rsidR="0098697A" w:rsidRPr="00097689" w:rsidRDefault="0098697A" w:rsidP="0098697A">
      <w:pPr>
        <w:pStyle w:val="TH"/>
      </w:pPr>
      <w:r w:rsidRPr="00097689">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trHeight w:val="508"/>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Stop playing multimedia</w:t>
            </w:r>
          </w:p>
        </w:tc>
        <w:tc>
          <w:tcPr>
            <w:tcW w:w="0" w:type="auto"/>
            <w:vMerge w:val="restart"/>
          </w:tcPr>
          <w:p w:rsidR="0098697A" w:rsidRPr="00097689" w:rsidRDefault="0098697A" w:rsidP="00097689">
            <w:pPr>
              <w:ind w:left="1135" w:hanging="851"/>
            </w:pPr>
            <w:r w:rsidRPr="00097689">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ind w:left="1135" w:hanging="851"/>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w:t>
            </w:r>
            <w:r w:rsidRPr="00097689">
              <w:rPr>
                <w:rFonts w:ascii="Arial" w:hAnsi="Arial"/>
                <w:sz w:val="18"/>
                <w:lang w:eastAsia="zh-CN"/>
              </w:rPr>
              <w:t xml:space="preserve"> </w:t>
            </w:r>
            <w:r w:rsidRPr="00097689">
              <w:rPr>
                <w:rFonts w:ascii="Arial" w:hAnsi="Arial"/>
                <w:sz w:val="18"/>
              </w:rPr>
              <w:t>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 existing bearer termination</w:t>
            </w:r>
            <w:r w:rsidRPr="00097689">
              <w:rPr>
                <w:rFonts w:ascii="Arial" w:hAnsi="Arial"/>
                <w:sz w:val="18"/>
                <w:lang w:eastAsia="zh-CN"/>
              </w:rPr>
              <w: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Stop playing multimedia</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multimedia playing is stopped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stop playing multimedia</w:t>
            </w:r>
          </w:p>
          <w:p w:rsidR="0098697A" w:rsidRPr="00097689" w:rsidRDefault="0098697A" w:rsidP="00097689">
            <w:pPr>
              <w:spacing w:after="0"/>
              <w:jc w:val="center"/>
              <w:rPr>
                <w:rFonts w:ascii="Arial" w:hAnsi="Arial"/>
                <w:sz w:val="18"/>
              </w:rPr>
            </w:pPr>
            <w:r w:rsidRPr="00097689">
              <w:rPr>
                <w:rFonts w:ascii="Arial" w:hAnsi="Arial"/>
                <w:sz w:val="18"/>
              </w:rPr>
              <w:t>Ack</w:t>
            </w:r>
          </w:p>
        </w:tc>
        <w:tc>
          <w:tcPr>
            <w:tcW w:w="0" w:type="auto"/>
            <w:vMerge w:val="restart"/>
          </w:tcPr>
          <w:p w:rsidR="0098697A" w:rsidRPr="00097689" w:rsidRDefault="0098697A" w:rsidP="00097689">
            <w:pPr>
              <w:ind w:left="1135" w:hanging="851"/>
            </w:pPr>
            <w:r w:rsidRPr="00097689">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ind w:left="1135" w:hanging="851"/>
            </w:pPr>
          </w:p>
        </w:tc>
        <w:tc>
          <w:tcPr>
            <w:tcW w:w="0" w:type="auto"/>
            <w:vMerge/>
          </w:tcPr>
          <w:p w:rsidR="0098697A" w:rsidRPr="00097689" w:rsidRDefault="0098697A" w:rsidP="00097689">
            <w:pPr>
              <w:ind w:left="1135" w:hanging="851"/>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72" w:name="_Toc485587589"/>
      <w:bookmarkStart w:id="473" w:name="_Toc57882600"/>
      <w:r w:rsidRPr="00097689">
        <w:rPr>
          <w:lang w:eastAsia="zh-CN"/>
        </w:rPr>
        <w:t>8.16</w:t>
      </w:r>
      <w:r w:rsidRPr="00097689">
        <w:rPr>
          <w:lang w:eastAsia="zh-CN"/>
        </w:rPr>
        <w:tab/>
        <w:t>Playing multimedia completed</w:t>
      </w:r>
      <w:bookmarkEnd w:id="472"/>
      <w:bookmarkEnd w:id="473"/>
    </w:p>
    <w:p w:rsidR="0098697A" w:rsidRPr="00097689" w:rsidRDefault="0098697A" w:rsidP="0098697A">
      <w:pPr>
        <w:rPr>
          <w:lang w:eastAsia="zh-CN"/>
        </w:rPr>
      </w:pPr>
      <w:r w:rsidRPr="00097689">
        <w:rPr>
          <w:lang w:eastAsia="zh-CN"/>
        </w:rPr>
        <w:t xml:space="preserve">This procedure is used to report the playing multimedia completed. </w:t>
      </w:r>
    </w:p>
    <w:p w:rsidR="0098697A" w:rsidRPr="00097689" w:rsidRDefault="0098697A" w:rsidP="0098697A">
      <w:pPr>
        <w:pStyle w:val="TH"/>
        <w:rPr>
          <w:lang w:eastAsia="zh-CN"/>
        </w:rPr>
      </w:pPr>
      <w:r w:rsidRPr="00097689">
        <w:t xml:space="preserve">Table </w:t>
      </w:r>
      <w:r w:rsidRPr="00097689">
        <w:rPr>
          <w:lang w:eastAsia="zh-CN"/>
        </w:rPr>
        <w:t>8.16.1</w:t>
      </w:r>
      <w:r w:rsidRPr="00097689">
        <w:t xml:space="preserve">: Procedures between MRFC and MRFP: </w:t>
      </w:r>
      <w:r w:rsidRPr="00097689">
        <w:rPr>
          <w:lang w:eastAsia="zh-CN"/>
        </w:rPr>
        <w:t xml:space="preserve">Report playing </w:t>
      </w:r>
      <w:r w:rsidRPr="00097689">
        <w:t xml:space="preserve">multimedia </w:t>
      </w:r>
      <w:r w:rsidRPr="00097689">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3"/>
        <w:gridCol w:w="1734"/>
        <w:gridCol w:w="3736"/>
      </w:tblGrid>
      <w:tr w:rsidR="0098697A" w:rsidRPr="00097689" w:rsidTr="00097689">
        <w:tblPrEx>
          <w:tblCellMar>
            <w:top w:w="0" w:type="dxa"/>
            <w:bottom w:w="0" w:type="dxa"/>
          </w:tblCellMar>
        </w:tblPrEx>
        <w:trPr>
          <w:jc w:val="center"/>
        </w:trPr>
        <w:tc>
          <w:tcPr>
            <w:tcW w:w="1609" w:type="dxa"/>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1024" w:type="dxa"/>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trHeight w:val="508"/>
          <w:jc w:val="center"/>
        </w:trPr>
        <w:tc>
          <w:tcPr>
            <w:tcW w:w="1609" w:type="dxa"/>
            <w:vMerge w:val="restart"/>
          </w:tcPr>
          <w:p w:rsidR="0098697A" w:rsidRPr="00097689" w:rsidRDefault="0098697A" w:rsidP="00097689">
            <w:pPr>
              <w:spacing w:after="0"/>
              <w:jc w:val="center"/>
              <w:rPr>
                <w:rFonts w:ascii="Arial" w:hAnsi="Arial"/>
                <w:sz w:val="18"/>
              </w:rPr>
            </w:pPr>
            <w:r w:rsidRPr="00097689">
              <w:rPr>
                <w:rFonts w:ascii="Arial" w:hAnsi="Arial"/>
                <w:sz w:val="18"/>
              </w:rPr>
              <w:lastRenderedPageBreak/>
              <w:t>Report playing multimedia completed</w:t>
            </w:r>
          </w:p>
          <w:p w:rsidR="0098697A" w:rsidRPr="00097689" w:rsidRDefault="0098697A" w:rsidP="00097689">
            <w:pPr>
              <w:spacing w:after="0"/>
              <w:jc w:val="center"/>
              <w:rPr>
                <w:rFonts w:ascii="Arial" w:hAnsi="Arial"/>
                <w:sz w:val="18"/>
              </w:rPr>
            </w:pPr>
          </w:p>
        </w:tc>
        <w:tc>
          <w:tcPr>
            <w:tcW w:w="1024" w:type="dxa"/>
            <w:vMerge w:val="restart"/>
          </w:tcPr>
          <w:p w:rsidR="0098697A" w:rsidRPr="00097689" w:rsidRDefault="0098697A" w:rsidP="00097689">
            <w:pPr>
              <w:ind w:left="1135" w:hanging="851"/>
              <w:rPr>
                <w:lang w:eastAsia="zh-CN"/>
              </w:rPr>
            </w:pPr>
            <w:r w:rsidRPr="00097689">
              <w:t>MRF</w:t>
            </w:r>
            <w:r w:rsidRPr="00097689">
              <w:rPr>
                <w:lang w:eastAsia="zh-CN"/>
              </w:rPr>
              <w:t>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09" w:type="dxa"/>
            <w:vMerge/>
          </w:tcPr>
          <w:p w:rsidR="0098697A" w:rsidRPr="00097689" w:rsidRDefault="0098697A" w:rsidP="00097689">
            <w:pPr>
              <w:spacing w:after="0"/>
              <w:jc w:val="center"/>
              <w:rPr>
                <w:rFonts w:ascii="Arial" w:hAnsi="Arial"/>
                <w:sz w:val="18"/>
              </w:rPr>
            </w:pPr>
          </w:p>
        </w:tc>
        <w:tc>
          <w:tcPr>
            <w:tcW w:w="1024" w:type="dxa"/>
            <w:vMerge/>
          </w:tcPr>
          <w:p w:rsidR="0098697A" w:rsidRPr="00097689" w:rsidRDefault="0098697A" w:rsidP="00097689">
            <w:pPr>
              <w:ind w:left="1135" w:hanging="851"/>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w:t>
            </w:r>
            <w:r w:rsidRPr="00097689">
              <w:rPr>
                <w:rFonts w:ascii="Arial" w:hAnsi="Arial"/>
                <w:sz w:val="18"/>
                <w:lang w:eastAsia="zh-CN"/>
              </w:rPr>
              <w:t xml:space="preserve"> </w:t>
            </w:r>
            <w:r w:rsidRPr="00097689">
              <w:rPr>
                <w:rFonts w:ascii="Arial" w:hAnsi="Arial"/>
                <w:sz w:val="18"/>
              </w:rPr>
              <w:t>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 existing bearer termination</w:t>
            </w:r>
            <w:r w:rsidRPr="00097689">
              <w:rPr>
                <w:rFonts w:ascii="Arial" w:hAnsi="Arial"/>
                <w:sz w:val="18"/>
                <w:lang w:eastAsia="zh-CN"/>
              </w:rPr>
              <w:t>.</w:t>
            </w:r>
          </w:p>
        </w:tc>
      </w:tr>
      <w:tr w:rsidR="0098697A" w:rsidRPr="00097689" w:rsidTr="00097689">
        <w:tblPrEx>
          <w:tblCellMar>
            <w:top w:w="0" w:type="dxa"/>
            <w:bottom w:w="0" w:type="dxa"/>
          </w:tblCellMar>
        </w:tblPrEx>
        <w:trPr>
          <w:cantSplit/>
          <w:jc w:val="center"/>
        </w:trPr>
        <w:tc>
          <w:tcPr>
            <w:tcW w:w="1609" w:type="dxa"/>
            <w:vMerge/>
          </w:tcPr>
          <w:p w:rsidR="0098697A" w:rsidRPr="00097689" w:rsidRDefault="0098697A" w:rsidP="00097689">
            <w:pPr>
              <w:spacing w:after="0"/>
              <w:jc w:val="center"/>
              <w:rPr>
                <w:rFonts w:ascii="Arial" w:hAnsi="Arial"/>
                <w:sz w:val="18"/>
              </w:rPr>
            </w:pPr>
          </w:p>
        </w:tc>
        <w:tc>
          <w:tcPr>
            <w:tcW w:w="1024" w:type="dxa"/>
            <w:vMerge/>
          </w:tcPr>
          <w:p w:rsidR="0098697A" w:rsidRPr="00097689" w:rsidRDefault="0098697A" w:rsidP="00097689">
            <w:pPr>
              <w:rPr>
                <w:b/>
                <w:bCs/>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Playing</w:t>
            </w:r>
            <w:r w:rsidRPr="00097689">
              <w:rPr>
                <w:rFonts w:ascii="Arial" w:hAnsi="Arial"/>
                <w:sz w:val="18"/>
              </w:rPr>
              <w:t xml:space="preserve"> Completed</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completed of the </w:t>
            </w:r>
            <w:r w:rsidRPr="00097689">
              <w:rPr>
                <w:rFonts w:ascii="Arial" w:hAnsi="Arial"/>
                <w:sz w:val="18"/>
                <w:lang w:eastAsia="zh-CN"/>
              </w:rPr>
              <w:t>multimedia play</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1609" w:type="dxa"/>
            <w:vMerge/>
          </w:tcPr>
          <w:p w:rsidR="0098697A" w:rsidRPr="00097689" w:rsidRDefault="0098697A" w:rsidP="00097689">
            <w:pPr>
              <w:spacing w:after="0"/>
              <w:jc w:val="center"/>
              <w:rPr>
                <w:rFonts w:ascii="Arial" w:hAnsi="Arial"/>
                <w:sz w:val="18"/>
              </w:rPr>
            </w:pPr>
          </w:p>
        </w:tc>
        <w:tc>
          <w:tcPr>
            <w:tcW w:w="1024" w:type="dxa"/>
            <w:vMerge/>
          </w:tcPr>
          <w:p w:rsidR="0098697A" w:rsidRPr="00097689" w:rsidRDefault="0098697A" w:rsidP="00097689">
            <w:pPr>
              <w:spacing w:after="0"/>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Cause</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playing multimedia.</w:t>
            </w:r>
          </w:p>
        </w:tc>
      </w:tr>
      <w:tr w:rsidR="0098697A" w:rsidRPr="00097689" w:rsidTr="00097689">
        <w:tblPrEx>
          <w:tblCellMar>
            <w:top w:w="0" w:type="dxa"/>
            <w:bottom w:w="0" w:type="dxa"/>
          </w:tblCellMar>
        </w:tblPrEx>
        <w:trPr>
          <w:cantSplit/>
          <w:jc w:val="center"/>
        </w:trPr>
        <w:tc>
          <w:tcPr>
            <w:tcW w:w="1609" w:type="dxa"/>
            <w:vMerge w:val="restart"/>
          </w:tcPr>
          <w:p w:rsidR="0098697A" w:rsidRPr="00097689" w:rsidRDefault="0098697A" w:rsidP="00097689">
            <w:pPr>
              <w:spacing w:after="0"/>
              <w:jc w:val="center"/>
              <w:rPr>
                <w:rFonts w:ascii="Arial" w:hAnsi="Arial"/>
                <w:sz w:val="18"/>
              </w:rPr>
            </w:pPr>
            <w:r w:rsidRPr="00097689">
              <w:rPr>
                <w:rFonts w:ascii="Arial" w:hAnsi="Arial"/>
                <w:sz w:val="18"/>
              </w:rPr>
              <w:t>Report playing multimedia completed</w:t>
            </w:r>
          </w:p>
          <w:p w:rsidR="0098697A" w:rsidRPr="00097689" w:rsidRDefault="0098697A" w:rsidP="00097689">
            <w:pPr>
              <w:spacing w:after="0"/>
              <w:jc w:val="center"/>
              <w:rPr>
                <w:rFonts w:ascii="Arial" w:hAnsi="Arial"/>
                <w:sz w:val="18"/>
              </w:rPr>
            </w:pPr>
            <w:r w:rsidRPr="00097689">
              <w:rPr>
                <w:rFonts w:ascii="Arial" w:hAnsi="Arial"/>
                <w:sz w:val="18"/>
              </w:rPr>
              <w:t>ACK</w:t>
            </w:r>
          </w:p>
        </w:tc>
        <w:tc>
          <w:tcPr>
            <w:tcW w:w="1024" w:type="dxa"/>
            <w:vMerge w:val="restart"/>
          </w:tcPr>
          <w:p w:rsidR="0098697A" w:rsidRPr="00097689" w:rsidRDefault="0098697A" w:rsidP="00097689">
            <w:pPr>
              <w:ind w:left="1135" w:hanging="851"/>
              <w:rPr>
                <w:lang w:eastAsia="zh-CN"/>
              </w:rPr>
            </w:pPr>
            <w:r w:rsidRPr="00097689">
              <w:t>MRF</w:t>
            </w:r>
            <w:r w:rsidRPr="00097689">
              <w:rPr>
                <w:lang w:eastAsia="zh-CN"/>
              </w:rPr>
              <w:t>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trHeight w:val="411"/>
          <w:jc w:val="center"/>
        </w:trPr>
        <w:tc>
          <w:tcPr>
            <w:tcW w:w="1609" w:type="dxa"/>
            <w:vMerge/>
          </w:tcPr>
          <w:p w:rsidR="0098697A" w:rsidRPr="00097689" w:rsidRDefault="0098697A" w:rsidP="00097689">
            <w:pPr>
              <w:ind w:left="1135" w:hanging="851"/>
            </w:pPr>
          </w:p>
        </w:tc>
        <w:tc>
          <w:tcPr>
            <w:tcW w:w="1024" w:type="dxa"/>
            <w:vMerge/>
          </w:tcPr>
          <w:p w:rsidR="0098697A" w:rsidRPr="00097689" w:rsidRDefault="0098697A" w:rsidP="00097689">
            <w:pPr>
              <w:ind w:left="1135" w:hanging="851"/>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74" w:name="_Toc485587590"/>
      <w:bookmarkStart w:id="475" w:name="_Toc57882601"/>
      <w:r w:rsidRPr="00097689">
        <w:rPr>
          <w:lang w:eastAsia="zh-CN"/>
        </w:rPr>
        <w:t>8.17</w:t>
      </w:r>
      <w:r w:rsidRPr="00097689">
        <w:rPr>
          <w:lang w:eastAsia="zh-CN"/>
        </w:rPr>
        <w:tab/>
        <w:t>Start multimedia record</w:t>
      </w:r>
      <w:bookmarkEnd w:id="474"/>
      <w:bookmarkEnd w:id="475"/>
      <w:r w:rsidRPr="00097689">
        <w:rPr>
          <w:lang w:eastAsia="zh-CN"/>
        </w:rPr>
        <w:t xml:space="preserve"> </w:t>
      </w:r>
    </w:p>
    <w:p w:rsidR="0098697A" w:rsidRPr="00097689" w:rsidRDefault="0098697A" w:rsidP="0098697A">
      <w:pPr>
        <w:rPr>
          <w:lang w:eastAsia="zh-CN"/>
        </w:rPr>
      </w:pPr>
      <w:r w:rsidRPr="00097689">
        <w:rPr>
          <w:lang w:eastAsia="zh-CN"/>
        </w:rPr>
        <w:t>This procedure is used to start the multimedia record.</w:t>
      </w:r>
    </w:p>
    <w:p w:rsidR="0098697A" w:rsidRPr="00097689" w:rsidRDefault="0098697A" w:rsidP="0098697A">
      <w:pPr>
        <w:pStyle w:val="TH"/>
        <w:rPr>
          <w:lang w:eastAsia="zh-CN"/>
        </w:rPr>
      </w:pPr>
      <w:r w:rsidRPr="00097689">
        <w:t xml:space="preserve">Table </w:t>
      </w:r>
      <w:r w:rsidRPr="00097689">
        <w:rPr>
          <w:lang w:eastAsia="zh-CN"/>
        </w:rPr>
        <w:t>8.17.1</w:t>
      </w:r>
      <w:r w:rsidRPr="00097689">
        <w:t>: Procedures between MRFC and MRFP: Start multimedia</w:t>
      </w:r>
      <w:r w:rsidRPr="00097689">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 xml:space="preserve">Start </w:t>
            </w:r>
          </w:p>
          <w:p w:rsidR="0098697A" w:rsidRPr="00097689" w:rsidRDefault="0098697A" w:rsidP="00097689">
            <w:pPr>
              <w:spacing w:after="0"/>
              <w:jc w:val="center"/>
              <w:rPr>
                <w:rFonts w:ascii="Arial" w:hAnsi="Arial"/>
                <w:sz w:val="18"/>
              </w:rPr>
            </w:pPr>
            <w:r w:rsidRPr="00097689">
              <w:rPr>
                <w:rFonts w:ascii="Arial" w:hAnsi="Arial"/>
                <w:sz w:val="18"/>
              </w:rPr>
              <w:t>multimedia</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Record</w:t>
            </w:r>
          </w:p>
          <w:p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multimedia is recorded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Multimedia f</w:t>
            </w:r>
            <w:r w:rsidRPr="00097689">
              <w:rPr>
                <w:rFonts w:ascii="Arial" w:hAnsi="Arial"/>
                <w:sz w:val="18"/>
              </w:rPr>
              <w:t xml:space="preserve">ile </w:t>
            </w:r>
            <w:r w:rsidRPr="00097689">
              <w:rPr>
                <w:rFonts w:ascii="Arial" w:hAnsi="Arial"/>
                <w:sz w:val="18"/>
                <w:lang w:eastAsia="zh-CN"/>
              </w:rPr>
              <w:t>identifier</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multimedia record file identification or a request to the MRFP to create a file identifier.</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Multimedia file Format</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multimedia record file format.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 xml:space="preserve">Maximum </w:t>
            </w:r>
            <w:r w:rsidRPr="00097689">
              <w:rPr>
                <w:rFonts w:ascii="Arial" w:hAnsi="Arial"/>
                <w:sz w:val="18"/>
              </w:rPr>
              <w:t xml:space="preserve">Record </w:t>
            </w:r>
            <w:r w:rsidRPr="00097689">
              <w:rPr>
                <w:rFonts w:ascii="Arial" w:hAnsi="Arial"/>
                <w:sz w:val="18"/>
                <w:lang w:eastAsia="zh-CN"/>
              </w:rPr>
              <w:t>T</w:t>
            </w:r>
            <w:r w:rsidRPr="00097689">
              <w:rPr>
                <w:rFonts w:ascii="Arial" w:hAnsi="Arial"/>
                <w:sz w:val="18"/>
              </w:rPr>
              <w:t>imer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lang w:eastAsia="zh-CN"/>
              </w:rPr>
              <w:t>This information element indicates the maximum allowable length of the recording</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Notify</w:t>
            </w:r>
            <w:r w:rsidRPr="00097689">
              <w:rPr>
                <w:rFonts w:ascii="Arial" w:hAnsi="Arial"/>
                <w:sz w:val="18"/>
                <w:lang w:eastAsia="zh-CN"/>
              </w:rPr>
              <w:t xml:space="preserve"> multimedia  record</w:t>
            </w:r>
            <w:r w:rsidRPr="00097689">
              <w:rPr>
                <w:rFonts w:ascii="Arial" w:hAnsi="Arial"/>
                <w:sz w:val="18"/>
              </w:rPr>
              <w:t xml:space="preserve"> Completed</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requests a notification of a completed multimedia record.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 xml:space="preserve">Start </w:t>
            </w:r>
          </w:p>
          <w:p w:rsidR="0098697A" w:rsidRPr="00097689" w:rsidRDefault="0098697A" w:rsidP="00097689">
            <w:pPr>
              <w:spacing w:after="0"/>
              <w:jc w:val="center"/>
              <w:rPr>
                <w:rFonts w:ascii="Arial" w:hAnsi="Arial"/>
                <w:sz w:val="18"/>
              </w:rPr>
            </w:pPr>
            <w:r w:rsidRPr="00097689">
              <w:rPr>
                <w:rFonts w:ascii="Arial" w:hAnsi="Arial"/>
                <w:sz w:val="18"/>
              </w:rPr>
              <w:t>multimedia</w:t>
            </w:r>
          </w:p>
          <w:p w:rsidR="0098697A" w:rsidRPr="00097689" w:rsidRDefault="0098697A" w:rsidP="00097689">
            <w:pPr>
              <w:spacing w:after="0"/>
              <w:jc w:val="center"/>
              <w:rPr>
                <w:rFonts w:ascii="Arial" w:hAnsi="Arial"/>
                <w:sz w:val="18"/>
              </w:rPr>
            </w:pPr>
            <w:r w:rsidRPr="00097689">
              <w:rPr>
                <w:rFonts w:ascii="Arial" w:hAnsi="Arial"/>
                <w:sz w:val="18"/>
              </w:rPr>
              <w:t>record Ack</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ind w:left="420" w:hanging="420"/>
            </w:pPr>
          </w:p>
        </w:tc>
        <w:tc>
          <w:tcPr>
            <w:tcW w:w="0" w:type="auto"/>
            <w:vMerge/>
          </w:tcPr>
          <w:p w:rsidR="0098697A" w:rsidRPr="00097689" w:rsidRDefault="0098697A" w:rsidP="00097689">
            <w:pPr>
              <w:ind w:left="420" w:hanging="420"/>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 xml:space="preserve">Bearer </w:t>
            </w:r>
          </w:p>
          <w:p w:rsidR="0098697A" w:rsidRPr="00097689" w:rsidRDefault="0098697A" w:rsidP="00097689">
            <w:pPr>
              <w:spacing w:after="0"/>
              <w:jc w:val="center"/>
              <w:rPr>
                <w:rFonts w:ascii="Arial" w:hAnsi="Arial"/>
                <w:sz w:val="18"/>
              </w:rPr>
            </w:pPr>
            <w:r w:rsidRPr="00097689">
              <w:rPr>
                <w:rFonts w:ascii="Arial" w:hAnsi="Arial"/>
                <w:sz w:val="18"/>
              </w:rPr>
              <w:t>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ind w:left="420" w:hanging="420"/>
            </w:pPr>
          </w:p>
        </w:tc>
        <w:tc>
          <w:tcPr>
            <w:tcW w:w="0" w:type="auto"/>
            <w:vMerge/>
          </w:tcPr>
          <w:p w:rsidR="0098697A" w:rsidRPr="00097689" w:rsidRDefault="0098697A" w:rsidP="00097689">
            <w:pPr>
              <w:ind w:left="420" w:hanging="420"/>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 xml:space="preserve">File </w:t>
            </w:r>
            <w:r w:rsidRPr="00097689">
              <w:rPr>
                <w:rFonts w:ascii="Arial" w:hAnsi="Arial"/>
                <w:sz w:val="18"/>
                <w:lang w:eastAsia="zh-CN"/>
              </w:rPr>
              <w:t>identifier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lang w:eastAsia="zh-CN"/>
              </w:rPr>
              <w:t>T</w:t>
            </w:r>
            <w:r w:rsidRPr="00097689">
              <w:rPr>
                <w:rFonts w:ascii="Arial" w:hAnsi="Arial"/>
                <w:sz w:val="18"/>
              </w:rPr>
              <w:t>his information element indicates</w:t>
            </w:r>
            <w:r w:rsidRPr="00097689">
              <w:rPr>
                <w:rFonts w:ascii="Arial" w:hAnsi="Arial"/>
                <w:sz w:val="18"/>
                <w:lang w:eastAsia="zh-CN"/>
              </w:rPr>
              <w:t xml:space="preserve"> the file identification created by the MRFP if the MRFC request to create a file identifier.</w:t>
            </w:r>
          </w:p>
        </w:tc>
      </w:tr>
    </w:tbl>
    <w:p w:rsidR="0098697A" w:rsidRPr="00097689" w:rsidRDefault="0098697A" w:rsidP="0098697A">
      <w:pPr>
        <w:pStyle w:val="NO"/>
        <w:rPr>
          <w:lang w:eastAsia="zh-CN"/>
        </w:rPr>
      </w:pPr>
      <w:r w:rsidRPr="00097689">
        <w:rPr>
          <w:lang w:eastAsia="zh-CN"/>
        </w:rPr>
        <w:t>NOTE</w:t>
      </w:r>
      <w:r w:rsidRPr="00097689">
        <w:rPr>
          <w:lang w:eastAsia="zh-CN"/>
        </w:rPr>
        <w:tab/>
        <w:t>This procedure may be combined with other procedures such as to ADD bearer connections.</w:t>
      </w:r>
    </w:p>
    <w:p w:rsidR="0098697A" w:rsidRPr="00097689" w:rsidRDefault="0098697A" w:rsidP="0098697A">
      <w:pPr>
        <w:pStyle w:val="Heading2"/>
        <w:rPr>
          <w:lang w:eastAsia="zh-CN"/>
        </w:rPr>
      </w:pPr>
      <w:bookmarkStart w:id="476" w:name="_Toc485587591"/>
      <w:bookmarkStart w:id="477" w:name="_Toc57882602"/>
      <w:r w:rsidRPr="00097689">
        <w:rPr>
          <w:lang w:eastAsia="zh-CN"/>
        </w:rPr>
        <w:t>8.18</w:t>
      </w:r>
      <w:r w:rsidRPr="00097689">
        <w:rPr>
          <w:lang w:eastAsia="zh-CN"/>
        </w:rPr>
        <w:tab/>
        <w:t>Stop multimedia record</w:t>
      </w:r>
      <w:bookmarkEnd w:id="476"/>
      <w:bookmarkEnd w:id="477"/>
    </w:p>
    <w:p w:rsidR="0098697A" w:rsidRPr="00097689" w:rsidRDefault="0098697A" w:rsidP="0098697A">
      <w:pPr>
        <w:rPr>
          <w:lang w:eastAsia="zh-CN"/>
        </w:rPr>
      </w:pPr>
      <w:r w:rsidRPr="00097689">
        <w:rPr>
          <w:lang w:eastAsia="zh-CN"/>
        </w:rPr>
        <w:t>This procedure is used to stop the multimedia record.</w:t>
      </w:r>
    </w:p>
    <w:p w:rsidR="0098697A" w:rsidRPr="00097689" w:rsidRDefault="0098697A" w:rsidP="0098697A">
      <w:pPr>
        <w:pStyle w:val="TH"/>
      </w:pPr>
      <w:r w:rsidRPr="00097689">
        <w:lastRenderedPageBreak/>
        <w:t xml:space="preserve">Table </w:t>
      </w:r>
      <w:r w:rsidRPr="00097689">
        <w:rPr>
          <w:lang w:eastAsia="zh-CN"/>
        </w:rPr>
        <w:t>8.18.1</w:t>
      </w:r>
      <w:r w:rsidRPr="00097689">
        <w:t>: Procedures between MRFC and MRFP: Stop multimedia</w:t>
      </w:r>
      <w:r w:rsidRPr="00097689">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Stop </w:t>
            </w:r>
          </w:p>
          <w:p w:rsidR="0098697A" w:rsidRPr="00097689" w:rsidRDefault="0098697A" w:rsidP="00097689">
            <w:pPr>
              <w:keepNext/>
              <w:keepLines/>
              <w:spacing w:after="0"/>
              <w:jc w:val="center"/>
              <w:rPr>
                <w:rFonts w:ascii="Arial" w:hAnsi="Arial"/>
                <w:sz w:val="18"/>
              </w:rPr>
            </w:pPr>
            <w:r w:rsidRPr="00097689">
              <w:rPr>
                <w:rFonts w:ascii="Arial" w:hAnsi="Arial"/>
                <w:sz w:val="18"/>
              </w:rPr>
              <w:t>Multimedia</w:t>
            </w:r>
          </w:p>
          <w:p w:rsidR="0098697A" w:rsidRPr="00097689" w:rsidRDefault="0098697A" w:rsidP="00097689">
            <w:pPr>
              <w:keepNext/>
              <w:keepLines/>
              <w:spacing w:after="0"/>
              <w:jc w:val="center"/>
              <w:rPr>
                <w:rFonts w:ascii="Arial" w:hAnsi="Arial"/>
                <w:sz w:val="18"/>
              </w:rPr>
            </w:pPr>
            <w:r w:rsidRPr="00097689">
              <w:rPr>
                <w:rFonts w:ascii="Arial" w:hAnsi="Arial"/>
                <w:sz w:val="18"/>
              </w:rPr>
              <w:t>Record</w:t>
            </w:r>
          </w:p>
          <w:p w:rsidR="0098697A" w:rsidRPr="00097689" w:rsidRDefault="0098697A" w:rsidP="00097689">
            <w:pPr>
              <w:keepNext/>
              <w:keepLines/>
              <w:spacing w:after="0"/>
              <w:jc w:val="center"/>
              <w:rPr>
                <w:rFonts w:ascii="Arial" w:hAnsi="Arial"/>
                <w:sz w:val="18"/>
              </w:rPr>
            </w:pPr>
          </w:p>
        </w:tc>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Stop multimedia record</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multimedia record is stopped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Stop </w:t>
            </w:r>
          </w:p>
          <w:p w:rsidR="0098697A" w:rsidRPr="00097689" w:rsidRDefault="0098697A" w:rsidP="00097689">
            <w:pPr>
              <w:keepNext/>
              <w:keepLines/>
              <w:spacing w:after="0"/>
              <w:jc w:val="center"/>
              <w:rPr>
                <w:rFonts w:ascii="Arial" w:hAnsi="Arial"/>
                <w:sz w:val="18"/>
              </w:rPr>
            </w:pPr>
            <w:r w:rsidRPr="00097689">
              <w:rPr>
                <w:rFonts w:ascii="Arial" w:hAnsi="Arial"/>
                <w:sz w:val="18"/>
              </w:rPr>
              <w:t>Multimedia</w:t>
            </w:r>
          </w:p>
          <w:p w:rsidR="0098697A" w:rsidRPr="00097689" w:rsidRDefault="0098697A" w:rsidP="00097689">
            <w:pPr>
              <w:keepNext/>
              <w:keepLines/>
              <w:spacing w:after="0"/>
              <w:jc w:val="center"/>
              <w:rPr>
                <w:rFonts w:ascii="Arial" w:hAnsi="Arial"/>
                <w:sz w:val="18"/>
              </w:rPr>
            </w:pPr>
            <w:r w:rsidRPr="00097689">
              <w:rPr>
                <w:rFonts w:ascii="Arial" w:hAnsi="Arial"/>
                <w:sz w:val="18"/>
              </w:rPr>
              <w:t>record Ack</w:t>
            </w:r>
          </w:p>
        </w:tc>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context where the command </w:t>
            </w:r>
            <w:r w:rsidRPr="00097689">
              <w:rPr>
                <w:rFonts w:ascii="Arial" w:hAnsi="Arial"/>
                <w:sz w:val="18"/>
                <w:lang w:eastAsia="zh-CN"/>
              </w:rPr>
              <w:t>is</w:t>
            </w:r>
            <w:r w:rsidRPr="00097689">
              <w:rPr>
                <w:rFonts w:ascii="Arial" w:hAnsi="Arial"/>
                <w:sz w:val="18"/>
              </w:rPr>
              <w:t xml:space="preserve">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Lines/>
              <w:ind w:left="1135" w:hanging="851"/>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bearer termination where the command </w:t>
            </w:r>
            <w:r w:rsidRPr="00097689">
              <w:rPr>
                <w:rFonts w:ascii="Arial" w:hAnsi="Arial"/>
                <w:sz w:val="18"/>
                <w:lang w:eastAsia="zh-CN"/>
              </w:rPr>
              <w:t>i</w:t>
            </w:r>
            <w:r w:rsidRPr="00097689">
              <w:rPr>
                <w:rFonts w:ascii="Arial" w:hAnsi="Arial"/>
                <w:sz w:val="18"/>
              </w:rPr>
              <w:t>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78" w:name="_Toc485587592"/>
      <w:bookmarkStart w:id="479" w:name="_Toc57882603"/>
      <w:r w:rsidRPr="00097689">
        <w:rPr>
          <w:lang w:eastAsia="zh-CN"/>
        </w:rPr>
        <w:t>8.19</w:t>
      </w:r>
      <w:r w:rsidRPr="00097689">
        <w:rPr>
          <w:lang w:eastAsia="zh-CN"/>
        </w:rPr>
        <w:tab/>
        <w:t>Multimedia record completed</w:t>
      </w:r>
      <w:bookmarkEnd w:id="478"/>
      <w:bookmarkEnd w:id="479"/>
    </w:p>
    <w:p w:rsidR="0098697A" w:rsidRPr="00097689" w:rsidRDefault="0098697A" w:rsidP="0098697A">
      <w:pPr>
        <w:rPr>
          <w:lang w:eastAsia="zh-CN"/>
        </w:rPr>
      </w:pPr>
      <w:r w:rsidRPr="00097689">
        <w:rPr>
          <w:lang w:eastAsia="zh-CN"/>
        </w:rPr>
        <w:t>This procedure is used to report the multimedia record completed.</w:t>
      </w:r>
    </w:p>
    <w:p w:rsidR="0098697A" w:rsidRPr="00097689" w:rsidRDefault="0098697A" w:rsidP="0098697A">
      <w:pPr>
        <w:pStyle w:val="TH"/>
      </w:pPr>
      <w:r w:rsidRPr="00097689">
        <w:t xml:space="preserve">Table </w:t>
      </w:r>
      <w:r w:rsidRPr="00097689">
        <w:rPr>
          <w:lang w:eastAsia="zh-CN"/>
        </w:rPr>
        <w:t>8.19.1</w:t>
      </w:r>
      <w:r w:rsidRPr="00097689">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Report multimedia record completed</w:t>
            </w:r>
          </w:p>
        </w:tc>
        <w:tc>
          <w:tcPr>
            <w:tcW w:w="0" w:type="auto"/>
            <w:vMerge w:val="restart"/>
          </w:tcPr>
          <w:p w:rsidR="0098697A" w:rsidRPr="00097689" w:rsidRDefault="0098697A" w:rsidP="00097689">
            <w:pPr>
              <w:keepLines/>
              <w:ind w:left="1135" w:hanging="851"/>
              <w:rPr>
                <w:rFonts w:ascii="Arial" w:hAnsi="Arial"/>
                <w:sz w:val="18"/>
              </w:rPr>
            </w:pPr>
            <w:r w:rsidRPr="00097689">
              <w:rPr>
                <w:rFonts w:ascii="Arial" w:hAnsi="Arial"/>
                <w:sz w:val="18"/>
              </w:rPr>
              <w:t>MRFP</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Lines/>
              <w:ind w:left="1135" w:hanging="851"/>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Multimedia record</w:t>
            </w:r>
            <w:r w:rsidRPr="00097689">
              <w:rPr>
                <w:rFonts w:ascii="Arial" w:hAnsi="Arial"/>
                <w:sz w:val="18"/>
              </w:rPr>
              <w:t xml:space="preserve"> Completed</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multimedia record</w:t>
            </w:r>
            <w:r w:rsidRPr="00097689">
              <w:rPr>
                <w:rFonts w:ascii="Arial" w:hAnsi="Arial"/>
                <w:sz w:val="18"/>
              </w:rPr>
              <w:t xml:space="preserve"> completed.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Cause</w:t>
            </w:r>
          </w:p>
        </w:tc>
        <w:tc>
          <w:tcPr>
            <w:tcW w:w="0" w:type="auto"/>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multimedia record.</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Report multimedia record completed ACK</w:t>
            </w:r>
          </w:p>
        </w:tc>
        <w:tc>
          <w:tcPr>
            <w:tcW w:w="0" w:type="auto"/>
            <w:vMerge w:val="restart"/>
          </w:tcPr>
          <w:p w:rsidR="0098697A" w:rsidRPr="00097689" w:rsidRDefault="0098697A" w:rsidP="00097689">
            <w:pPr>
              <w:keepLines/>
              <w:ind w:left="1135" w:hanging="851"/>
              <w:rPr>
                <w:rFonts w:ascii="Arial" w:hAnsi="Arial"/>
                <w:sz w:val="18"/>
              </w:rPr>
            </w:pPr>
            <w:r w:rsidRPr="00097689">
              <w:rPr>
                <w:rFonts w:ascii="Arial" w:hAnsi="Arial"/>
                <w:sz w:val="18"/>
              </w:rPr>
              <w:t>MRFC</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context where the command </w:t>
            </w:r>
            <w:r w:rsidRPr="00097689">
              <w:rPr>
                <w:rFonts w:ascii="Arial" w:hAnsi="Arial"/>
                <w:sz w:val="18"/>
                <w:lang w:eastAsia="zh-CN"/>
              </w:rPr>
              <w:t>i</w:t>
            </w:r>
            <w:r w:rsidRPr="00097689">
              <w:rPr>
                <w:rFonts w:ascii="Arial" w:hAnsi="Arial"/>
                <w:sz w:val="18"/>
              </w:rPr>
              <w:t>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Lines/>
              <w:ind w:left="1135" w:hanging="851"/>
            </w:pPr>
          </w:p>
        </w:tc>
        <w:tc>
          <w:tcPr>
            <w:tcW w:w="0" w:type="auto"/>
            <w:vMerge/>
          </w:tcPr>
          <w:p w:rsidR="0098697A" w:rsidRPr="00097689" w:rsidRDefault="0098697A" w:rsidP="00097689">
            <w:pPr>
              <w:keepLines/>
              <w:ind w:left="1135" w:hanging="851"/>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bearer termination where the command </w:t>
            </w:r>
            <w:r w:rsidRPr="00097689">
              <w:rPr>
                <w:rFonts w:ascii="Arial" w:hAnsi="Arial"/>
                <w:sz w:val="18"/>
                <w:lang w:eastAsia="zh-CN"/>
              </w:rPr>
              <w:t>is</w:t>
            </w:r>
            <w:r w:rsidRPr="00097689">
              <w:rPr>
                <w:rFonts w:ascii="Arial" w:hAnsi="Arial"/>
                <w:sz w:val="18"/>
              </w:rPr>
              <w:t xml:space="preserve">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480" w:name="_Toc485587593"/>
      <w:bookmarkStart w:id="481" w:name="_Toc57882604"/>
      <w:r w:rsidRPr="00097689">
        <w:rPr>
          <w:lang w:eastAsia="zh-CN"/>
        </w:rPr>
        <w:lastRenderedPageBreak/>
        <w:t>8.20</w:t>
      </w:r>
      <w:r w:rsidRPr="00097689">
        <w:rPr>
          <w:lang w:eastAsia="zh-CN"/>
        </w:rPr>
        <w:tab/>
        <w:t>Reserve and Configure IMS Resources</w:t>
      </w:r>
      <w:bookmarkEnd w:id="480"/>
      <w:bookmarkEnd w:id="481"/>
    </w:p>
    <w:p w:rsidR="0098697A" w:rsidRPr="00097689" w:rsidRDefault="0098697A" w:rsidP="0098697A">
      <w:pPr>
        <w:keepNext/>
      </w:pPr>
      <w:r w:rsidRPr="00097689">
        <w:t>This procedure is used to reserve multimedia-processing resources for an Mp interface connection;</w:t>
      </w:r>
      <w:r w:rsidRPr="00097689" w:rsidDel="005C6649">
        <w:t xml:space="preserve"> </w:t>
      </w:r>
      <w:r w:rsidRPr="00097689">
        <w:t>it is based on the procedure of the same name defined in 3GPP TS 29.163 [</w:t>
      </w:r>
      <w:r w:rsidRPr="00097689">
        <w:rPr>
          <w:lang w:eastAsia="zh-CN"/>
        </w:rPr>
        <w:t>9</w:t>
      </w:r>
      <w:r w:rsidRPr="00097689">
        <w:t>].</w:t>
      </w:r>
    </w:p>
    <w:p w:rsidR="0098697A" w:rsidRPr="00097689" w:rsidRDefault="0098697A" w:rsidP="0098697A">
      <w:pPr>
        <w:pStyle w:val="TH"/>
      </w:pPr>
      <w:r w:rsidRPr="00097689">
        <w:t xml:space="preserve">Table </w:t>
      </w:r>
      <w:r w:rsidRPr="00097689">
        <w:rPr>
          <w:lang w:eastAsia="zh-CN"/>
        </w:rPr>
        <w:t>8</w:t>
      </w:r>
      <w:r w:rsidRPr="00097689">
        <w:t>.</w:t>
      </w:r>
      <w:r w:rsidRPr="00097689">
        <w:rPr>
          <w:lang w:eastAsia="zh-CN"/>
        </w:rPr>
        <w:t>20.1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8697A" w:rsidRPr="00097689" w:rsidTr="00097689">
        <w:tblPrEx>
          <w:tblCellMar>
            <w:top w:w="0" w:type="dxa"/>
            <w:bottom w:w="0" w:type="dxa"/>
          </w:tblCellMar>
        </w:tblPrEx>
        <w:trPr>
          <w:jc w:val="center"/>
        </w:trPr>
        <w:tc>
          <w:tcPr>
            <w:tcW w:w="1466" w:type="dxa"/>
          </w:tcPr>
          <w:p w:rsidR="0098697A" w:rsidRPr="00097689" w:rsidRDefault="0098697A" w:rsidP="00097689">
            <w:pPr>
              <w:keepNext/>
              <w:keepLines/>
              <w:jc w:val="center"/>
              <w:rPr>
                <w:rFonts w:ascii="Arial" w:hAnsi="Arial"/>
                <w:b/>
                <w:sz w:val="18"/>
              </w:rPr>
            </w:pPr>
            <w:r w:rsidRPr="00097689">
              <w:rPr>
                <w:rFonts w:ascii="Arial" w:hAnsi="Arial"/>
                <w:b/>
                <w:sz w:val="18"/>
              </w:rPr>
              <w:t>Procedure</w:t>
            </w:r>
          </w:p>
        </w:tc>
        <w:tc>
          <w:tcPr>
            <w:tcW w:w="1251" w:type="dxa"/>
          </w:tcPr>
          <w:p w:rsidR="0098697A" w:rsidRPr="00097689" w:rsidRDefault="0098697A" w:rsidP="00097689">
            <w:pPr>
              <w:keepNext/>
              <w:keepLines/>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466" w:type="dxa"/>
            <w:vMerge w:val="restart"/>
          </w:tcPr>
          <w:p w:rsidR="0098697A" w:rsidRPr="00097689" w:rsidRDefault="0098697A" w:rsidP="00097689">
            <w:pPr>
              <w:keepNext/>
              <w:keepLines/>
              <w:jc w:val="center"/>
              <w:rPr>
                <w:rFonts w:ascii="Arial" w:hAnsi="Arial"/>
                <w:sz w:val="18"/>
              </w:rPr>
            </w:pPr>
            <w:r w:rsidRPr="00097689">
              <w:rPr>
                <w:rFonts w:ascii="Arial" w:hAnsi="Arial"/>
                <w:sz w:val="18"/>
              </w:rPr>
              <w:t>Reserve and Configure IMS Resources</w:t>
            </w:r>
          </w:p>
        </w:tc>
        <w:tc>
          <w:tcPr>
            <w:tcW w:w="1251" w:type="dxa"/>
            <w:vMerge w:val="restart"/>
          </w:tcPr>
          <w:p w:rsidR="0098697A" w:rsidRPr="00097689" w:rsidRDefault="0098697A" w:rsidP="00097689">
            <w:pPr>
              <w:keepNext/>
              <w:keepLines/>
              <w:jc w:val="center"/>
              <w:rPr>
                <w:rFonts w:ascii="Arial" w:hAnsi="Arial"/>
                <w:sz w:val="18"/>
              </w:rPr>
            </w:pPr>
            <w:r w:rsidRPr="00097689">
              <w:rPr>
                <w:rFonts w:ascii="Arial" w:hAnsi="Arial"/>
                <w:sz w:val="18"/>
              </w:rPr>
              <w:t>MRFC</w:t>
            </w: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Context/Context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context or requests a new context for the bearer termination.</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pStyle w:val="TAC"/>
            </w:pPr>
            <w:r w:rsidRPr="00097689">
              <w:t>Priority information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priority treatment for the terminations and bearer connections in the specified context.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IMSTermination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 or requests a new IMS termination for the bearer to be established.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ReserveValue</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if multiple local IMS resources are to be reserved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Remote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send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Connection Address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requests an IP address and port number(s) on the MRFP that the remote end can send user plane data to.</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Remote Connection Address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remote IP address and port number(s) that the MRFP can send user plane data to.</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Notify Released Bearer</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of a released bearer.</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Notify termination heartbeat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ECN Enable</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ECN.</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ECN Initiation Method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specifies the ECN Initiation method and requests the MRFP to perform IP header settings as an ECN endpoint. It may be included only if ECN is enabled.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Notify ECN Failure Event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if an ECN related error occurs It may be included only if ECN is enabled..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Diffserv Code Point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a specific Diffserv Code Point to the IP headers.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 xml:space="preserve">Extended RTP Header </w:t>
            </w:r>
            <w:r w:rsidRPr="00097689">
              <w:rPr>
                <w:rFonts w:ascii="Arial" w:hAnsi="Arial" w:hint="eastAsia"/>
                <w:sz w:val="18"/>
                <w:lang w:eastAsia="zh-CN"/>
              </w:rPr>
              <w:t>for CVO</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the MRFP to pass on the </w:t>
            </w:r>
            <w:r w:rsidRPr="00097689">
              <w:rPr>
                <w:rFonts w:ascii="Arial" w:hAnsi="Arial" w:hint="eastAsia"/>
                <w:sz w:val="18"/>
                <w:lang w:eastAsia="zh-CN"/>
              </w:rPr>
              <w:t xml:space="preserve">CVO </w:t>
            </w:r>
            <w:r w:rsidRPr="00097689">
              <w:rPr>
                <w:rFonts w:ascii="Arial" w:hAnsi="Arial"/>
                <w:sz w:val="18"/>
              </w:rPr>
              <w:t>extended RTP header as defined by IETF RFC 5285 [27].</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Generic Image Attributes</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image attributes (e.g. image size) as defined by IETF RFC 6236 [28].</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STUN server request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the MRFP to answer STUN connectivity checks for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ICE Connectivity Check</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hint="eastAsia"/>
                <w:sz w:val="18"/>
                <w:lang w:eastAsia="zh-CN"/>
              </w:rPr>
              <w:t>This information element requests the MRFP to perform ICE connectivity check as defined by</w:t>
            </w:r>
            <w:r w:rsidRPr="00097689">
              <w:t xml:space="preserve"> </w:t>
            </w:r>
            <w:r w:rsidRPr="00097689">
              <w:rPr>
                <w:rFonts w:ascii="Arial" w:hAnsi="Arial"/>
                <w:sz w:val="18"/>
                <w:lang w:eastAsia="zh-CN"/>
              </w:rPr>
              <w:t>IETF RFC 5245 [29]</w:t>
            </w:r>
            <w:r w:rsidRPr="00097689">
              <w:rPr>
                <w:rFonts w:ascii="Arial" w:hAnsi="Arial" w:hint="eastAsia"/>
                <w:sz w:val="18"/>
                <w:lang w:eastAsia="zh-CN"/>
              </w:rPr>
              <w:t>.</w:t>
            </w:r>
            <w:r w:rsidRPr="00097689">
              <w:rPr>
                <w:rFonts w:ascii="Arial" w:hAnsi="Arial"/>
                <w:sz w:val="18"/>
                <w:lang w:eastAsia="zh-CN"/>
              </w:rPr>
              <w:t xml:space="preserve"> It is only applicable for full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Notify ICE Connectivity Check Result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w:t>
            </w:r>
            <w:r w:rsidRPr="00097689">
              <w:rPr>
                <w:rFonts w:ascii="Arial" w:hAnsi="Arial" w:hint="eastAsia"/>
                <w:sz w:val="18"/>
                <w:lang w:eastAsia="zh-CN"/>
              </w:rPr>
              <w:t xml:space="preserve"> of ICE connectivity check result.</w:t>
            </w:r>
            <w:r w:rsidRPr="00097689">
              <w:rPr>
                <w:rFonts w:ascii="Arial" w:hAnsi="Arial"/>
                <w:sz w:val="18"/>
                <w:lang w:eastAsia="zh-CN"/>
              </w:rPr>
              <w:t xml:space="preserve"> It is only applicable for full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password request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password.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Ufrag request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ufrag.</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host candidate request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host candidate.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received candidate</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indicates a received candidate for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received password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indicates a received password for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received Ufrag</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indicates a received Ufrag for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MSRP URI Path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MSRP URI path information that the MRFP will insert in the MSRP message "From</w:t>
            </w:r>
            <w:r w:rsidRPr="00097689">
              <w:rPr>
                <w:rFonts w:ascii="Arial" w:hAnsi="Arial"/>
                <w:sz w:val="18"/>
              </w:rPr>
              <w:noBreakHyphen/>
              <w:t>Path" header field.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MSRP URI Path</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provides the MSRP URI path information that the MRFP will insert in the MSRP message "To</w:t>
            </w:r>
            <w:r w:rsidRPr="00097689">
              <w:rPr>
                <w:rFonts w:ascii="Arial" w:hAnsi="Arial"/>
                <w:sz w:val="18"/>
              </w:rPr>
              <w:noBreakHyphen/>
              <w:t>Path" header field.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pStyle w:val="TAC"/>
            </w:pPr>
            <w:r w:rsidRPr="00097689">
              <w:t>Establish TCP connection</w:t>
            </w:r>
          </w:p>
        </w:tc>
        <w:tc>
          <w:tcPr>
            <w:tcW w:w="1260" w:type="dxa"/>
          </w:tcPr>
          <w:p w:rsidR="0098697A" w:rsidRPr="00097689" w:rsidRDefault="0098697A" w:rsidP="00097689">
            <w:pPr>
              <w:pStyle w:val="TAC"/>
            </w:pPr>
            <w:r w:rsidRPr="00097689">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take a TCP client role and to initiate a</w:t>
            </w:r>
            <w:r w:rsidRPr="00097689">
              <w:rPr>
                <w:rFonts w:ascii="Arial" w:hAnsi="Arial" w:hint="eastAsia"/>
                <w:sz w:val="18"/>
              </w:rPr>
              <w:t xml:space="preserve"> </w:t>
            </w:r>
            <w:r w:rsidRPr="00097689">
              <w:rPr>
                <w:rFonts w:ascii="Arial" w:hAnsi="Arial"/>
                <w:sz w:val="18"/>
              </w:rPr>
              <w:t>TCP connection establishment.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pStyle w:val="TAC"/>
            </w:pPr>
            <w:r w:rsidRPr="00097689">
              <w:t>Notify TCP connection establishment Failure Event</w:t>
            </w:r>
          </w:p>
        </w:tc>
        <w:tc>
          <w:tcPr>
            <w:tcW w:w="1260" w:type="dxa"/>
          </w:tcPr>
          <w:p w:rsidR="0098697A" w:rsidRPr="00097689" w:rsidRDefault="0098697A" w:rsidP="00097689">
            <w:pPr>
              <w:pStyle w:val="TAC"/>
            </w:pPr>
            <w:r w:rsidRPr="00097689">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 if a</w:t>
            </w:r>
            <w:r w:rsidRPr="00097689">
              <w:rPr>
                <w:rFonts w:ascii="Arial" w:hAnsi="Arial" w:hint="eastAsia"/>
                <w:sz w:val="18"/>
              </w:rPr>
              <w:t xml:space="preserve"> </w:t>
            </w:r>
            <w:r w:rsidRPr="00097689">
              <w:rPr>
                <w:rFonts w:ascii="Arial" w:hAnsi="Arial"/>
                <w:sz w:val="18"/>
              </w:rPr>
              <w:t>TCP connection establishment failure occurs.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pStyle w:val="TAC"/>
            </w:pPr>
            <w:r w:rsidRPr="00097689">
              <w:t xml:space="preserve">Establish </w:t>
            </w:r>
            <w:r w:rsidRPr="00097689">
              <w:rPr>
                <w:rFonts w:hint="eastAsia"/>
                <w:lang w:eastAsia="zh-CN"/>
              </w:rPr>
              <w:t>(D)</w:t>
            </w:r>
            <w:r w:rsidRPr="00097689">
              <w:t>TLS session</w:t>
            </w:r>
          </w:p>
        </w:tc>
        <w:tc>
          <w:tcPr>
            <w:tcW w:w="1260" w:type="dxa"/>
          </w:tcPr>
          <w:p w:rsidR="0098697A" w:rsidRPr="00097689" w:rsidRDefault="0098697A" w:rsidP="00097689">
            <w:pPr>
              <w:pStyle w:val="TAC"/>
            </w:pPr>
            <w:r w:rsidRPr="00097689">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the MRFP to take a </w:t>
            </w:r>
            <w:r w:rsidRPr="00097689">
              <w:rPr>
                <w:rFonts w:ascii="Arial" w:hAnsi="Arial" w:hint="eastAsia"/>
                <w:sz w:val="18"/>
                <w:lang w:eastAsia="zh-CN"/>
              </w:rPr>
              <w:t>(D)</w:t>
            </w:r>
            <w:r w:rsidRPr="00097689">
              <w:rPr>
                <w:rFonts w:ascii="Arial" w:hAnsi="Arial"/>
                <w:sz w:val="18"/>
              </w:rPr>
              <w:t>TLS client role and to initiate a</w:t>
            </w:r>
            <w:r w:rsidRPr="00097689">
              <w:rPr>
                <w:rFonts w:ascii="Arial" w:hAnsi="Arial" w:hint="eastAsia"/>
                <w:sz w:val="18"/>
              </w:rPr>
              <w:t xml:space="preserve"> </w:t>
            </w:r>
            <w:r w:rsidRPr="00097689">
              <w:rPr>
                <w:rFonts w:ascii="Arial" w:hAnsi="Arial" w:hint="eastAsia"/>
                <w:sz w:val="18"/>
                <w:lang w:eastAsia="zh-CN"/>
              </w:rPr>
              <w:t>(D)</w:t>
            </w:r>
            <w:r w:rsidRPr="00097689">
              <w:rPr>
                <w:rFonts w:ascii="Arial" w:hAnsi="Arial"/>
                <w:sz w:val="18"/>
              </w:rPr>
              <w:t>TLS session establishment.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pStyle w:val="TAC"/>
            </w:pPr>
            <w:r w:rsidRPr="00097689">
              <w:t xml:space="preserve">Notify </w:t>
            </w:r>
            <w:r w:rsidRPr="00097689">
              <w:rPr>
                <w:rFonts w:hint="eastAsia"/>
                <w:lang w:eastAsia="zh-CN"/>
              </w:rPr>
              <w:t>(D)</w:t>
            </w:r>
            <w:r w:rsidRPr="00097689">
              <w:t>TLS session establishment Failure Event</w:t>
            </w:r>
          </w:p>
        </w:tc>
        <w:tc>
          <w:tcPr>
            <w:tcW w:w="1260" w:type="dxa"/>
          </w:tcPr>
          <w:p w:rsidR="0098697A" w:rsidRPr="00097689" w:rsidRDefault="0098697A" w:rsidP="00097689">
            <w:pPr>
              <w:pStyle w:val="TAC"/>
            </w:pPr>
            <w:r w:rsidRPr="00097689">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a notification if a </w:t>
            </w:r>
            <w:r w:rsidRPr="00097689">
              <w:rPr>
                <w:rFonts w:ascii="Arial" w:hAnsi="Arial" w:hint="eastAsia"/>
                <w:sz w:val="18"/>
                <w:lang w:eastAsia="zh-CN"/>
              </w:rPr>
              <w:t>(D)</w:t>
            </w:r>
            <w:r w:rsidRPr="00097689">
              <w:rPr>
                <w:rFonts w:ascii="Arial" w:hAnsi="Arial"/>
                <w:sz w:val="18"/>
              </w:rPr>
              <w:t>TLS session establishment failure occurs.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pStyle w:val="TAC"/>
            </w:pPr>
            <w:r w:rsidRPr="00097689">
              <w:t>Pre-Shared Key</w:t>
            </w:r>
          </w:p>
          <w:p w:rsidR="0098697A" w:rsidRPr="00097689" w:rsidRDefault="0098697A" w:rsidP="00097689"/>
          <w:p w:rsidR="0098697A" w:rsidRPr="00097689" w:rsidRDefault="0098697A" w:rsidP="00097689">
            <w:pPr>
              <w:jc w:val="center"/>
            </w:pPr>
          </w:p>
        </w:tc>
        <w:tc>
          <w:tcPr>
            <w:tcW w:w="1260" w:type="dxa"/>
          </w:tcPr>
          <w:p w:rsidR="0098697A" w:rsidRPr="00097689" w:rsidRDefault="0098697A" w:rsidP="00097689">
            <w:pPr>
              <w:pStyle w:val="TAC"/>
            </w:pPr>
            <w:r w:rsidRPr="00097689">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pStyle w:val="TAC"/>
            </w:pPr>
            <w:r w:rsidRPr="00097689">
              <w:t>Allowed RTCP APP message types</w:t>
            </w:r>
          </w:p>
        </w:tc>
        <w:tc>
          <w:tcPr>
            <w:tcW w:w="1260" w:type="dxa"/>
          </w:tcPr>
          <w:p w:rsidR="0098697A" w:rsidRPr="00097689" w:rsidRDefault="0098697A" w:rsidP="00097689">
            <w:pPr>
              <w:pStyle w:val="TAC"/>
            </w:pPr>
            <w:r w:rsidRPr="00097689">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Local certificate fingerprint Request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is present if the </w:t>
            </w:r>
            <w:r w:rsidRPr="00097689">
              <w:rPr>
                <w:rFonts w:ascii="Arial" w:hAnsi="Arial" w:hint="eastAsia"/>
                <w:sz w:val="18"/>
                <w:lang w:eastAsia="zh-CN"/>
              </w:rPr>
              <w:t>MRFC</w:t>
            </w:r>
            <w:r w:rsidRPr="00097689">
              <w:rPr>
                <w:rFonts w:ascii="Arial" w:hAnsi="Arial"/>
                <w:sz w:val="18"/>
              </w:rPr>
              <w:t xml:space="preserve"> requests the </w:t>
            </w:r>
            <w:r w:rsidRPr="00097689">
              <w:rPr>
                <w:rFonts w:ascii="Arial" w:hAnsi="Arial" w:hint="eastAsia"/>
                <w:sz w:val="18"/>
                <w:lang w:eastAsia="zh-CN"/>
              </w:rPr>
              <w:t>MRFP</w:t>
            </w:r>
            <w:r w:rsidRPr="00097689">
              <w:rPr>
                <w:rFonts w:ascii="Arial" w:hAnsi="Arial"/>
                <w:sz w:val="18"/>
              </w:rPr>
              <w:t xml:space="preserve"> to establish the </w:t>
            </w:r>
            <w:r w:rsidRPr="00097689">
              <w:rPr>
                <w:rFonts w:ascii="Arial" w:hAnsi="Arial" w:hint="eastAsia"/>
                <w:sz w:val="18"/>
                <w:lang w:eastAsia="zh-CN"/>
              </w:rPr>
              <w:t xml:space="preserve">CLUE </w:t>
            </w:r>
            <w:r w:rsidRPr="00097689">
              <w:rPr>
                <w:rFonts w:ascii="Arial" w:hAnsi="Arial"/>
                <w:sz w:val="18"/>
              </w:rPr>
              <w:t xml:space="preserve">data channel. It requests the </w:t>
            </w:r>
            <w:r w:rsidRPr="00097689">
              <w:rPr>
                <w:rFonts w:ascii="Arial" w:hAnsi="Arial" w:hint="eastAsia"/>
                <w:sz w:val="18"/>
                <w:lang w:eastAsia="zh-CN"/>
              </w:rPr>
              <w:t>MRFP</w:t>
            </w:r>
            <w:r w:rsidRPr="00097689">
              <w:rPr>
                <w:rFonts w:ascii="Arial" w:hAnsi="Arial"/>
                <w:sz w:val="18"/>
              </w:rPr>
              <w:t xml:space="preserve"> to provide a local certificate fingerprint.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Remote certificate fingerprint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sz w:val="18"/>
              </w:rPr>
              <w:t>data channel. It indicates the remote certificate fingerprint.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 xml:space="preserve">ort </w:t>
            </w:r>
            <w:r w:rsidRPr="00097689">
              <w:rPr>
                <w:rFonts w:ascii="Arial" w:hAnsi="Arial" w:hint="eastAsia"/>
                <w:sz w:val="18"/>
              </w:rPr>
              <w:t>R</w:t>
            </w:r>
            <w:r w:rsidRPr="00097689">
              <w:rPr>
                <w:rFonts w:ascii="Arial" w:hAnsi="Arial"/>
                <w:sz w:val="18"/>
              </w:rPr>
              <w:t>equest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hint="eastAsia"/>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w:t>
            </w:r>
            <w:r w:rsidRPr="00097689">
              <w:rPr>
                <w:rFonts w:ascii="Arial" w:hAnsi="Arial" w:hint="eastAsia"/>
                <w:sz w:val="18"/>
              </w:rPr>
              <w:t>SCTP Port</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hint="eastAsia"/>
                <w:sz w:val="18"/>
              </w:rPr>
              <w:t>Remote</w:t>
            </w:r>
            <w:r w:rsidRPr="00097689">
              <w:rPr>
                <w:rFonts w:ascii="Arial" w:hAnsi="Arial"/>
                <w:sz w:val="18"/>
              </w:rPr>
              <w:t xml:space="preserve"> </w:t>
            </w:r>
            <w:r w:rsidRPr="00097689">
              <w:rPr>
                <w:rFonts w:ascii="Arial" w:hAnsi="Arial" w:hint="eastAsia"/>
                <w:sz w:val="18"/>
              </w:rPr>
              <w:t>SCTP Port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hint="eastAsia"/>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rPr>
              <w:t>remote SCTP port.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hint="eastAsia"/>
                <w:sz w:val="18"/>
                <w:lang w:eastAsia="zh-CN"/>
              </w:rPr>
              <w:t>SCTP Stream ID</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hint="eastAsia"/>
                <w:sz w:val="18"/>
                <w:lang w:eastAsia="zh-CN"/>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the actual </w:t>
            </w:r>
            <w:r w:rsidRPr="00097689">
              <w:rPr>
                <w:rFonts w:ascii="Arial" w:hAnsi="Arial" w:hint="eastAsia"/>
                <w:sz w:val="18"/>
                <w:lang w:eastAsia="zh-CN"/>
              </w:rPr>
              <w:t xml:space="preserve">SCTP </w:t>
            </w:r>
            <w:r w:rsidRPr="00097689">
              <w:rPr>
                <w:rFonts w:ascii="Arial" w:hAnsi="Arial"/>
                <w:sz w:val="18"/>
              </w:rPr>
              <w:t>stream identifier</w:t>
            </w:r>
            <w:r w:rsidRPr="00097689">
              <w:rPr>
                <w:rFonts w:ascii="Arial" w:hAnsi="Arial" w:hint="eastAsia"/>
                <w:sz w:val="18"/>
                <w:lang w:eastAsia="zh-CN"/>
              </w:rPr>
              <w:t xml:space="preserve"> to realize the CLUE data channel</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hint="eastAsia"/>
                <w:sz w:val="18"/>
                <w:lang w:eastAsia="zh-CN"/>
              </w:rPr>
              <w:t>Subprotocol ID</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hint="eastAsia"/>
                <w:sz w:val="18"/>
                <w:lang w:eastAsia="zh-CN"/>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lang w:eastAsia="zh-CN"/>
              </w:rPr>
              <w:t xml:space="preserve">protocol </w:t>
            </w:r>
            <w:r w:rsidRPr="00097689">
              <w:rPr>
                <w:rFonts w:ascii="Arial" w:hAnsi="Arial"/>
                <w:sz w:val="18"/>
                <w:lang w:eastAsia="zh-CN"/>
              </w:rPr>
              <w:t xml:space="preserve">"CLUE" </w:t>
            </w:r>
            <w:r w:rsidRPr="00097689">
              <w:rPr>
                <w:rFonts w:ascii="Arial" w:hAnsi="Arial" w:hint="eastAsia"/>
                <w:sz w:val="18"/>
                <w:lang w:eastAsia="zh-CN"/>
              </w:rPr>
              <w:t>to exchange via the data channel</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Local m</w:t>
            </w:r>
            <w:r w:rsidRPr="00097689">
              <w:rPr>
                <w:rFonts w:ascii="Arial" w:hAnsi="Arial" w:hint="eastAsia"/>
                <w:sz w:val="18"/>
              </w:rPr>
              <w:t>a</w:t>
            </w:r>
            <w:r w:rsidRPr="00097689">
              <w:rPr>
                <w:rFonts w:ascii="Arial" w:hAnsi="Arial"/>
                <w:sz w:val="18"/>
              </w:rPr>
              <w:t xml:space="preserve">x message size </w:t>
            </w:r>
            <w:r w:rsidRPr="00097689">
              <w:rPr>
                <w:rFonts w:ascii="Arial" w:hAnsi="Arial" w:hint="eastAsia"/>
                <w:sz w:val="18"/>
              </w:rPr>
              <w:t>R</w:t>
            </w:r>
            <w:r w:rsidRPr="00097689">
              <w:rPr>
                <w:rFonts w:ascii="Arial" w:hAnsi="Arial"/>
                <w:sz w:val="18"/>
              </w:rPr>
              <w:t>equest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hint="eastAsia"/>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max message size.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hint="eastAsia"/>
                <w:sz w:val="18"/>
              </w:rPr>
              <w:t>Remote</w:t>
            </w:r>
            <w:r w:rsidRPr="00097689">
              <w:rPr>
                <w:rFonts w:ascii="Arial" w:hAnsi="Arial"/>
                <w:sz w:val="18"/>
              </w:rPr>
              <w:t xml:space="preserve"> </w:t>
            </w:r>
            <w:r w:rsidRPr="00097689">
              <w:rPr>
                <w:rFonts w:ascii="Arial" w:hAnsi="Arial" w:hint="eastAsia"/>
                <w:sz w:val="18"/>
              </w:rPr>
              <w:t>ma</w:t>
            </w:r>
            <w:r w:rsidRPr="00097689">
              <w:rPr>
                <w:rFonts w:ascii="Arial" w:hAnsi="Arial"/>
                <w:sz w:val="18"/>
              </w:rPr>
              <w:t xml:space="preserve">x </w:t>
            </w:r>
            <w:r w:rsidRPr="00097689">
              <w:rPr>
                <w:rFonts w:ascii="Arial" w:hAnsi="Arial" w:hint="eastAsia"/>
                <w:sz w:val="18"/>
              </w:rPr>
              <w:t>m</w:t>
            </w:r>
            <w:r w:rsidRPr="00097689">
              <w:rPr>
                <w:rFonts w:ascii="Arial" w:hAnsi="Arial"/>
                <w:sz w:val="18"/>
              </w:rPr>
              <w:t>essage size</w:t>
            </w:r>
          </w:p>
        </w:tc>
        <w:tc>
          <w:tcPr>
            <w:tcW w:w="1260" w:type="dxa"/>
          </w:tcPr>
          <w:p w:rsidR="0098697A" w:rsidRPr="00097689" w:rsidRDefault="0098697A" w:rsidP="00097689">
            <w:pPr>
              <w:pStyle w:val="FootnoteReference"/>
              <w:jc w:val="center"/>
            </w:pPr>
            <w:r w:rsidRPr="00097689">
              <w:rPr>
                <w:rFonts w:hint="eastAsia"/>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rPr>
              <w:t xml:space="preserve">remote </w:t>
            </w:r>
            <w:r w:rsidRPr="00097689">
              <w:rPr>
                <w:rFonts w:ascii="Arial" w:hAnsi="Arial"/>
                <w:sz w:val="18"/>
              </w:rPr>
              <w:t>max message size</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Notify </w:t>
            </w:r>
            <w:r w:rsidRPr="00097689">
              <w:rPr>
                <w:rFonts w:ascii="Arial" w:hAnsi="Arial" w:hint="eastAsia"/>
                <w:sz w:val="18"/>
              </w:rPr>
              <w:t>CLUE Message Received</w:t>
            </w:r>
            <w:r w:rsidRPr="00097689">
              <w:rPr>
                <w:rFonts w:ascii="Arial" w:hAnsi="Arial"/>
                <w:sz w:val="18"/>
              </w:rPr>
              <w:t xml:space="preserve"> Event</w:t>
            </w:r>
          </w:p>
        </w:tc>
        <w:tc>
          <w:tcPr>
            <w:tcW w:w="1260" w:type="dxa"/>
          </w:tcPr>
          <w:p w:rsidR="0098697A" w:rsidRPr="00097689" w:rsidRDefault="0098697A" w:rsidP="00097689">
            <w:pPr>
              <w:pStyle w:val="FootnoteReference"/>
              <w:jc w:val="center"/>
            </w:pPr>
            <w:r w:rsidRPr="00097689">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a </w:t>
            </w:r>
            <w:r w:rsidRPr="00097689">
              <w:rPr>
                <w:rFonts w:ascii="Arial" w:hAnsi="Arial" w:hint="eastAsia"/>
                <w:sz w:val="18"/>
              </w:rPr>
              <w:t>reporting of the received</w:t>
            </w:r>
            <w:r w:rsidRPr="00097689">
              <w:rPr>
                <w:rFonts w:ascii="Arial" w:hAnsi="Arial"/>
                <w:sz w:val="18"/>
              </w:rPr>
              <w:t xml:space="preserve"> </w:t>
            </w:r>
            <w:r w:rsidRPr="00097689">
              <w:rPr>
                <w:rFonts w:ascii="Arial" w:hAnsi="Arial" w:hint="eastAsia"/>
                <w:sz w:val="18"/>
              </w:rPr>
              <w:t>CLUE message</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1466" w:type="dxa"/>
            <w:vMerge w:val="restart"/>
          </w:tcPr>
          <w:p w:rsidR="0098697A" w:rsidRPr="00097689" w:rsidRDefault="0098697A" w:rsidP="00097689">
            <w:pPr>
              <w:keepNext/>
              <w:keepLines/>
              <w:jc w:val="center"/>
              <w:rPr>
                <w:rFonts w:ascii="Arial" w:hAnsi="Arial"/>
                <w:sz w:val="18"/>
              </w:rPr>
            </w:pPr>
            <w:r w:rsidRPr="00097689">
              <w:rPr>
                <w:rFonts w:ascii="Arial" w:hAnsi="Arial"/>
                <w:sz w:val="18"/>
              </w:rPr>
              <w:t>Reserve and Configure IMS Resources Ack</w:t>
            </w:r>
          </w:p>
        </w:tc>
        <w:tc>
          <w:tcPr>
            <w:tcW w:w="1251" w:type="dxa"/>
            <w:vMerge w:val="restart"/>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MRFP</w:t>
            </w: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IMSTermination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Remote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send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Connection Address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IP address and port number(s) the MRFP shall receive user plane data from IMS.</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Remote Connection Address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remote IP address and port number(s) that the MRFP can send user plane data to.</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 xml:space="preserve">ICE password </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password assigned by the MRFP.</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 xml:space="preserve">ICE Ufrag </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Ufrag assigned by the MRFP.</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 xml:space="preserve">ICE host candidate </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host candidate assigned by the MRFP.</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lite indication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MSRP URI Path</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097689">
              <w:rPr>
                <w:rFonts w:ascii="Arial" w:hAnsi="Arial"/>
                <w:sz w:val="18"/>
              </w:rPr>
              <w:noBreakHyphen/>
              <w:t>Path" header field.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certificate fingerprint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Local certificate fingerprint Request was contained in the request. It indicates the local certificate fingerprint.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 xml:space="preserve">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ort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 xml:space="preserve">This information element may be present only if the 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 xml:space="preserve">ort Request was contained in the request. It indicates the 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ort.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SCTP Stream ID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C</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w:t>
            </w:r>
            <w:r w:rsidRPr="00097689">
              <w:rPr>
                <w:rFonts w:ascii="Arial" w:hAnsi="Arial" w:hint="eastAsia"/>
                <w:sz w:val="18"/>
                <w:lang w:eastAsia="zh-CN"/>
              </w:rPr>
              <w:t>shall be</w:t>
            </w:r>
            <w:r w:rsidRPr="00097689">
              <w:rPr>
                <w:rFonts w:ascii="Arial" w:hAnsi="Arial" w:hint="eastAsia"/>
                <w:sz w:val="18"/>
              </w:rPr>
              <w:t xml:space="preserve"> present if </w:t>
            </w:r>
            <w:r w:rsidRPr="00097689">
              <w:rPr>
                <w:rFonts w:ascii="Arial" w:hAnsi="Arial" w:hint="eastAsia"/>
                <w:sz w:val="18"/>
                <w:lang w:eastAsia="zh-CN"/>
              </w:rPr>
              <w:t>it was contained in the request. It indicates the SCTP stream identifier that the MRFP used to realize the CLUE data channel</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Subprotocol ID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C</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w:t>
            </w:r>
            <w:r w:rsidRPr="00097689">
              <w:rPr>
                <w:rFonts w:ascii="Arial" w:hAnsi="Arial" w:hint="eastAsia"/>
                <w:sz w:val="18"/>
                <w:lang w:eastAsia="zh-CN"/>
              </w:rPr>
              <w:t>shall be</w:t>
            </w:r>
            <w:r w:rsidRPr="00097689">
              <w:rPr>
                <w:rFonts w:ascii="Arial" w:hAnsi="Arial" w:hint="eastAsia"/>
                <w:sz w:val="18"/>
              </w:rPr>
              <w:t xml:space="preserve"> present if </w:t>
            </w:r>
            <w:r w:rsidRPr="00097689">
              <w:rPr>
                <w:rFonts w:ascii="Arial" w:hAnsi="Arial" w:hint="eastAsia"/>
                <w:sz w:val="18"/>
                <w:lang w:eastAsia="zh-CN"/>
              </w:rPr>
              <w:t>it was contained in the request. It indicates</w:t>
            </w:r>
            <w:r w:rsidRPr="00097689">
              <w:rPr>
                <w:rFonts w:ascii="Arial" w:hAnsi="Arial"/>
                <w:sz w:val="18"/>
              </w:rPr>
              <w:t xml:space="preserve"> the the </w:t>
            </w:r>
            <w:r w:rsidRPr="00097689">
              <w:rPr>
                <w:rFonts w:ascii="Arial" w:hAnsi="Arial" w:hint="eastAsia"/>
                <w:sz w:val="18"/>
                <w:lang w:eastAsia="zh-CN"/>
              </w:rPr>
              <w:t xml:space="preserve">protocol </w:t>
            </w:r>
            <w:r w:rsidRPr="00097689">
              <w:rPr>
                <w:rFonts w:ascii="Arial" w:hAnsi="Arial"/>
                <w:sz w:val="18"/>
                <w:lang w:eastAsia="zh-CN"/>
              </w:rPr>
              <w:t>"CLUE"</w:t>
            </w:r>
            <w:r w:rsidRPr="00097689">
              <w:rPr>
                <w:rFonts w:ascii="Arial" w:hAnsi="Arial" w:hint="eastAsia"/>
                <w:sz w:val="18"/>
                <w:lang w:eastAsia="zh-CN"/>
              </w:rPr>
              <w:t xml:space="preserve"> to exchange via the data channel</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max message size</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Local max message size Request was contained in the request. It indicates the local max message size.</w:t>
            </w:r>
          </w:p>
        </w:tc>
      </w:tr>
    </w:tbl>
    <w:p w:rsidR="0098697A" w:rsidRPr="00097689" w:rsidRDefault="0098697A" w:rsidP="0098697A">
      <w:pPr>
        <w:rPr>
          <w:rFonts w:eastAsia="SimSun"/>
          <w:lang w:eastAsia="zh-CN"/>
        </w:rPr>
      </w:pPr>
    </w:p>
    <w:p w:rsidR="0098697A" w:rsidRPr="00097689" w:rsidRDefault="0098697A" w:rsidP="0098697A">
      <w:pPr>
        <w:pStyle w:val="Heading2"/>
        <w:rPr>
          <w:lang w:eastAsia="zh-CN"/>
        </w:rPr>
      </w:pPr>
      <w:bookmarkStart w:id="482" w:name="_Toc485587594"/>
      <w:bookmarkStart w:id="483" w:name="_Toc57882605"/>
      <w:r w:rsidRPr="00097689">
        <w:rPr>
          <w:lang w:eastAsia="zh-CN"/>
        </w:rPr>
        <w:lastRenderedPageBreak/>
        <w:t>8.21</w:t>
      </w:r>
      <w:r w:rsidRPr="00097689">
        <w:rPr>
          <w:lang w:eastAsia="zh-CN"/>
        </w:rPr>
        <w:tab/>
        <w:t>Reserve IMS Resources Procedure</w:t>
      </w:r>
      <w:bookmarkEnd w:id="482"/>
      <w:bookmarkEnd w:id="483"/>
    </w:p>
    <w:p w:rsidR="0098697A" w:rsidRPr="00097689" w:rsidRDefault="0098697A" w:rsidP="0098697A">
      <w:pPr>
        <w:keepNext/>
      </w:pPr>
      <w:r w:rsidRPr="00097689">
        <w:t>This procedure is used to reserve local connection addresses and local resources in MRFP; it is based on the procedure of the same name defined in 3GPP TS 29.163 [</w:t>
      </w:r>
      <w:r w:rsidRPr="00097689">
        <w:rPr>
          <w:lang w:eastAsia="zh-CN"/>
        </w:rPr>
        <w:t>9</w:t>
      </w:r>
      <w:r w:rsidRPr="00097689">
        <w:t>].</w:t>
      </w:r>
    </w:p>
    <w:p w:rsidR="0098697A" w:rsidRPr="00097689" w:rsidRDefault="0098697A" w:rsidP="0098697A">
      <w:pPr>
        <w:pStyle w:val="TH"/>
      </w:pPr>
      <w:r w:rsidRPr="00097689">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8697A" w:rsidRPr="00097689" w:rsidTr="00097689">
        <w:tblPrEx>
          <w:tblCellMar>
            <w:top w:w="0" w:type="dxa"/>
            <w:bottom w:w="0" w:type="dxa"/>
          </w:tblCellMar>
        </w:tblPrEx>
        <w:trPr>
          <w:jc w:val="center"/>
        </w:trPr>
        <w:tc>
          <w:tcPr>
            <w:tcW w:w="1466" w:type="dxa"/>
          </w:tcPr>
          <w:p w:rsidR="0098697A" w:rsidRPr="00097689" w:rsidRDefault="0098697A" w:rsidP="00097689">
            <w:pPr>
              <w:keepNext/>
              <w:keepLines/>
              <w:jc w:val="center"/>
              <w:rPr>
                <w:rFonts w:ascii="Arial" w:hAnsi="Arial"/>
                <w:b/>
                <w:sz w:val="18"/>
              </w:rPr>
            </w:pPr>
            <w:r w:rsidRPr="00097689">
              <w:rPr>
                <w:rFonts w:ascii="Arial" w:hAnsi="Arial"/>
                <w:b/>
                <w:sz w:val="18"/>
              </w:rPr>
              <w:t>Procedure</w:t>
            </w:r>
          </w:p>
        </w:tc>
        <w:tc>
          <w:tcPr>
            <w:tcW w:w="1251" w:type="dxa"/>
          </w:tcPr>
          <w:p w:rsidR="0098697A" w:rsidRPr="00097689" w:rsidRDefault="0098697A" w:rsidP="00097689">
            <w:pPr>
              <w:keepNext/>
              <w:keepLines/>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466" w:type="dxa"/>
            <w:vMerge w:val="restart"/>
          </w:tcPr>
          <w:p w:rsidR="0098697A" w:rsidRPr="00097689" w:rsidRDefault="0098697A" w:rsidP="00097689">
            <w:pPr>
              <w:keepNext/>
              <w:keepLines/>
              <w:jc w:val="center"/>
              <w:rPr>
                <w:rFonts w:ascii="Arial" w:hAnsi="Arial"/>
                <w:sz w:val="18"/>
              </w:rPr>
            </w:pPr>
            <w:r w:rsidRPr="00097689">
              <w:rPr>
                <w:rFonts w:ascii="Arial" w:hAnsi="Arial"/>
                <w:sz w:val="18"/>
              </w:rPr>
              <w:t>Reserve IMS Resources</w:t>
            </w:r>
          </w:p>
        </w:tc>
        <w:tc>
          <w:tcPr>
            <w:tcW w:w="1251" w:type="dxa"/>
            <w:vMerge w:val="restart"/>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MRFC</w:t>
            </w: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Context /Context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context or requests a new context for the bearer termination.</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Priority information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priority treatment for the terminations and bearer connections in the specified context.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IMS Termination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requests a new bearer termination</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ReserveValue</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if multiple local IMS resources are to be reserved.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Connection Address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requests an IP address and port number(s) on the MRFP that the remote end can send user plane data to.</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Notify Released Bearer</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of a released bearer.</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Notify termination heartbeat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termination heartbeat indications.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ECN Enable</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ECN.</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ECN Initiation Method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specifies the ECN Initiation method and requests the MRFP to perform IP header settings as an ECN endpoint. It may be included only if ECN is enabled.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Notify ECN Failure Event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a notification if an ECN related error occurs. It may be included only if ECN is enabled.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Diffserv Code Point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requests the MRFP to apply a specific Diffserv Code Point to the IP headers.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Extended RTP Header for CVO</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requests the MRFP to pass on the </w:t>
            </w:r>
            <w:r w:rsidRPr="00097689">
              <w:rPr>
                <w:rFonts w:ascii="Arial" w:hAnsi="Arial" w:hint="eastAsia"/>
                <w:sz w:val="18"/>
                <w:lang w:eastAsia="zh-CN"/>
              </w:rPr>
              <w:t xml:space="preserve">CVO </w:t>
            </w:r>
            <w:r w:rsidRPr="00097689">
              <w:rPr>
                <w:rFonts w:ascii="Arial" w:hAnsi="Arial"/>
                <w:sz w:val="18"/>
              </w:rPr>
              <w:t>extended RTP header as defined by IETF RFC 5285 [27].</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Generic Image Attributes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image attributes (e.g. image size) as defined by IETF RFC 6236 [28].</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ICE password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password.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ICE Ufrag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is present if MRFC requests an ICE ufrag.</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host candidate request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is present if MRFC requests an ICE host candidate.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STUN server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is present if MRFC requests the MRFP to answer STUN connectivity checks for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MSRP URI Path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requests the MSRP URI path information that the MRFP will insert in the MSRP message "From</w:t>
            </w:r>
            <w:r w:rsidRPr="00097689">
              <w:rPr>
                <w:rFonts w:ascii="Arial" w:hAnsi="Arial"/>
                <w:sz w:val="18"/>
              </w:rPr>
              <w:noBreakHyphen/>
              <w:t>Path" header field.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Notify TCP connection establishment Failure Event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 if a</w:t>
            </w:r>
            <w:r w:rsidRPr="00097689">
              <w:rPr>
                <w:rFonts w:ascii="Arial" w:hAnsi="Arial" w:hint="eastAsia"/>
                <w:sz w:val="18"/>
              </w:rPr>
              <w:t xml:space="preserve"> </w:t>
            </w:r>
            <w:r w:rsidRPr="00097689">
              <w:rPr>
                <w:rFonts w:ascii="Arial" w:hAnsi="Arial"/>
                <w:sz w:val="18"/>
              </w:rPr>
              <w:t>TCP connection establishment failure occurs.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certificate fingerprint Request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certificate fingerprint.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 xml:space="preserve">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 xml:space="preserve">ort </w:t>
            </w:r>
            <w:r w:rsidRPr="00097689">
              <w:rPr>
                <w:rFonts w:ascii="Arial" w:hAnsi="Arial" w:hint="eastAsia"/>
                <w:sz w:val="18"/>
              </w:rPr>
              <w:t>R</w:t>
            </w:r>
            <w:r w:rsidRPr="00097689">
              <w:rPr>
                <w:rFonts w:ascii="Arial" w:hAnsi="Arial"/>
                <w:sz w:val="18"/>
              </w:rPr>
              <w:t>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w:t>
            </w:r>
            <w:r w:rsidRPr="00097689">
              <w:rPr>
                <w:rFonts w:ascii="Arial" w:hAnsi="Arial" w:hint="eastAsia"/>
                <w:sz w:val="18"/>
              </w:rPr>
              <w:t>SCTP Port</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SCTP Stream ID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O</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the actual </w:t>
            </w:r>
            <w:r w:rsidRPr="00097689">
              <w:rPr>
                <w:rFonts w:ascii="Arial" w:hAnsi="Arial" w:hint="eastAsia"/>
                <w:sz w:val="18"/>
                <w:lang w:eastAsia="zh-CN"/>
              </w:rPr>
              <w:t xml:space="preserve">SCTP </w:t>
            </w:r>
            <w:r w:rsidRPr="00097689">
              <w:rPr>
                <w:rFonts w:ascii="Arial" w:hAnsi="Arial"/>
                <w:sz w:val="18"/>
              </w:rPr>
              <w:t>stream identifier</w:t>
            </w:r>
            <w:r w:rsidRPr="00097689">
              <w:rPr>
                <w:rFonts w:ascii="Arial" w:hAnsi="Arial" w:hint="eastAsia"/>
                <w:sz w:val="18"/>
                <w:lang w:eastAsia="zh-CN"/>
              </w:rPr>
              <w:t xml:space="preserve"> to realize the CLUE data channel</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Subprotocol ID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O</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the </w:t>
            </w:r>
            <w:r w:rsidRPr="00097689">
              <w:rPr>
                <w:rFonts w:ascii="Arial" w:hAnsi="Arial" w:hint="eastAsia"/>
                <w:sz w:val="18"/>
                <w:lang w:eastAsia="zh-CN"/>
              </w:rPr>
              <w:t xml:space="preserve">protocol </w:t>
            </w:r>
            <w:r w:rsidRPr="00097689">
              <w:rPr>
                <w:rFonts w:ascii="Arial" w:hAnsi="Arial"/>
                <w:sz w:val="18"/>
                <w:lang w:eastAsia="zh-CN"/>
              </w:rPr>
              <w:t xml:space="preserve">"CLUE" </w:t>
            </w:r>
            <w:r w:rsidRPr="00097689">
              <w:rPr>
                <w:rFonts w:ascii="Arial" w:hAnsi="Arial" w:hint="eastAsia"/>
                <w:sz w:val="18"/>
                <w:lang w:eastAsia="zh-CN"/>
              </w:rPr>
              <w:t>to exchange via the data channel</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m</w:t>
            </w:r>
            <w:r w:rsidRPr="00097689">
              <w:rPr>
                <w:rFonts w:ascii="Arial" w:hAnsi="Arial" w:hint="eastAsia"/>
                <w:sz w:val="18"/>
              </w:rPr>
              <w:t>a</w:t>
            </w:r>
            <w:r w:rsidRPr="00097689">
              <w:rPr>
                <w:rFonts w:ascii="Arial" w:hAnsi="Arial"/>
                <w:sz w:val="18"/>
              </w:rPr>
              <w:t xml:space="preserve">x message size </w:t>
            </w:r>
            <w:r w:rsidRPr="00097689">
              <w:rPr>
                <w:rFonts w:ascii="Arial" w:hAnsi="Arial" w:hint="eastAsia"/>
                <w:sz w:val="18"/>
              </w:rPr>
              <w:t>R</w:t>
            </w:r>
            <w:r w:rsidRPr="00097689">
              <w:rPr>
                <w:rFonts w:ascii="Arial" w:hAnsi="Arial"/>
                <w:sz w:val="18"/>
              </w:rPr>
              <w:t>equest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is present if the MRFC requests the MRFP to establish the CLUE data channel. </w:t>
            </w:r>
            <w:r w:rsidRPr="00097689">
              <w:rPr>
                <w:rFonts w:ascii="Arial" w:hAnsi="Arial"/>
                <w:sz w:val="18"/>
              </w:rPr>
              <w:t xml:space="preserve">It requests the </w:t>
            </w:r>
            <w:r w:rsidRPr="00097689">
              <w:rPr>
                <w:rFonts w:ascii="Arial" w:hAnsi="Arial" w:hint="eastAsia"/>
                <w:sz w:val="18"/>
              </w:rPr>
              <w:t>MRFP</w:t>
            </w:r>
            <w:r w:rsidRPr="00097689">
              <w:rPr>
                <w:rFonts w:ascii="Arial" w:hAnsi="Arial"/>
                <w:sz w:val="18"/>
              </w:rPr>
              <w:t xml:space="preserve"> to provide a local max message size.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pStyle w:val="FootnoteReference"/>
              <w:rPr>
                <w:rFonts w:ascii="Arial" w:hAnsi="Arial"/>
                <w:sz w:val="18"/>
              </w:rPr>
            </w:pPr>
            <w:r w:rsidRPr="00097689">
              <w:rPr>
                <w:rFonts w:ascii="Arial" w:hAnsi="Arial"/>
                <w:sz w:val="18"/>
              </w:rPr>
              <w:t xml:space="preserve">Notify </w:t>
            </w:r>
            <w:r w:rsidRPr="00097689">
              <w:rPr>
                <w:rFonts w:ascii="Arial" w:hAnsi="Arial" w:hint="eastAsia"/>
                <w:sz w:val="18"/>
              </w:rPr>
              <w:t>CLUE Message Received</w:t>
            </w:r>
            <w:r w:rsidRPr="00097689">
              <w:rPr>
                <w:rFonts w:ascii="Arial" w:hAnsi="Arial"/>
                <w:sz w:val="18"/>
              </w:rPr>
              <w:t xml:space="preserve"> Event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 xml:space="preserve">This information element requests a </w:t>
            </w:r>
            <w:r w:rsidRPr="00097689">
              <w:rPr>
                <w:rFonts w:ascii="Arial" w:hAnsi="Arial" w:hint="eastAsia"/>
                <w:sz w:val="18"/>
              </w:rPr>
              <w:t>reporting of the received</w:t>
            </w:r>
            <w:r w:rsidRPr="00097689">
              <w:rPr>
                <w:rFonts w:ascii="Arial" w:hAnsi="Arial"/>
                <w:sz w:val="18"/>
              </w:rPr>
              <w:t xml:space="preserve"> CLUE message.</w:t>
            </w:r>
          </w:p>
        </w:tc>
      </w:tr>
      <w:tr w:rsidR="0098697A" w:rsidRPr="00097689" w:rsidTr="00097689">
        <w:tblPrEx>
          <w:tblCellMar>
            <w:top w:w="0" w:type="dxa"/>
            <w:bottom w:w="0" w:type="dxa"/>
          </w:tblCellMar>
        </w:tblPrEx>
        <w:trPr>
          <w:cantSplit/>
          <w:jc w:val="center"/>
        </w:trPr>
        <w:tc>
          <w:tcPr>
            <w:tcW w:w="1466" w:type="dxa"/>
            <w:vMerge w:val="restart"/>
          </w:tcPr>
          <w:p w:rsidR="0098697A" w:rsidRPr="00097689" w:rsidRDefault="0098697A" w:rsidP="00097689">
            <w:pPr>
              <w:keepNext/>
              <w:keepLines/>
              <w:jc w:val="center"/>
              <w:rPr>
                <w:rFonts w:ascii="Arial" w:hAnsi="Arial"/>
                <w:sz w:val="18"/>
              </w:rPr>
            </w:pPr>
            <w:r w:rsidRPr="00097689">
              <w:rPr>
                <w:rFonts w:ascii="Arial" w:hAnsi="Arial"/>
                <w:sz w:val="18"/>
              </w:rPr>
              <w:t>Reserve IMS Resources Ack</w:t>
            </w:r>
          </w:p>
        </w:tc>
        <w:tc>
          <w:tcPr>
            <w:tcW w:w="1251" w:type="dxa"/>
            <w:vMerge w:val="restart"/>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MRFP</w:t>
            </w: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Connection Address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IP address and port number(s) the MRFP shall receive user plane data from IMS.</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 xml:space="preserve">ICE password </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password assigned by the MRFP.</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Ufrag</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Ufrag assigned by the MRFP.</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host candidate</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shall be present only if it was contained in the request. It indicates the ICE host candidate assigned by the MRFP.</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ICE lite indication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shall be present only if an ICE host candidate request was contained in the request, and the MRFP</w:t>
            </w:r>
            <w:r w:rsidRPr="00097689" w:rsidDel="0012424E">
              <w:rPr>
                <w:rFonts w:ascii="Arial" w:hAnsi="Arial"/>
                <w:sz w:val="18"/>
              </w:rPr>
              <w:t xml:space="preserve"> </w:t>
            </w:r>
            <w:r w:rsidRPr="00097689">
              <w:rPr>
                <w:rFonts w:ascii="Arial" w:hAnsi="Arial"/>
                <w:sz w:val="18"/>
              </w:rPr>
              <w:t>supports ICE lite, but not full ICE. It indicates that the MRFP only supports ICE lite.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MSRP URI Path</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097689">
              <w:rPr>
                <w:rFonts w:ascii="Arial" w:hAnsi="Arial"/>
                <w:sz w:val="18"/>
              </w:rPr>
              <w:noBreakHyphen/>
              <w:t>Path" header field.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certificate fingerprint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Local certificate fingerprint Request was contained in the request. It indicates the local certificate fingerprint.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 xml:space="preserve">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ort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 xml:space="preserve">This information element may be present only if the 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 xml:space="preserve">ort Request was contained in the request. It indicates the local </w:t>
            </w:r>
            <w:r w:rsidRPr="00097689">
              <w:rPr>
                <w:rFonts w:ascii="Arial" w:hAnsi="Arial" w:hint="eastAsia"/>
                <w:sz w:val="18"/>
              </w:rPr>
              <w:t>SCTP</w:t>
            </w:r>
            <w:r w:rsidRPr="00097689">
              <w:rPr>
                <w:rFonts w:ascii="Arial" w:hAnsi="Arial"/>
                <w:sz w:val="18"/>
              </w:rPr>
              <w:t xml:space="preserve"> </w:t>
            </w:r>
            <w:r w:rsidRPr="00097689">
              <w:rPr>
                <w:rFonts w:ascii="Arial" w:hAnsi="Arial" w:hint="eastAsia"/>
                <w:sz w:val="18"/>
              </w:rPr>
              <w:t>P</w:t>
            </w:r>
            <w:r w:rsidRPr="00097689">
              <w:rPr>
                <w:rFonts w:ascii="Arial" w:hAnsi="Arial"/>
                <w:sz w:val="18"/>
              </w:rPr>
              <w:t>ort.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SCTP Stream ID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C</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w:t>
            </w:r>
            <w:r w:rsidRPr="00097689">
              <w:rPr>
                <w:rFonts w:ascii="Arial" w:hAnsi="Arial" w:hint="eastAsia"/>
                <w:sz w:val="18"/>
                <w:lang w:eastAsia="zh-CN"/>
              </w:rPr>
              <w:t>shall be</w:t>
            </w:r>
            <w:r w:rsidRPr="00097689">
              <w:rPr>
                <w:rFonts w:ascii="Arial" w:hAnsi="Arial" w:hint="eastAsia"/>
                <w:sz w:val="18"/>
              </w:rPr>
              <w:t xml:space="preserve"> present if </w:t>
            </w:r>
            <w:r w:rsidRPr="00097689">
              <w:rPr>
                <w:rFonts w:ascii="Arial" w:hAnsi="Arial" w:hint="eastAsia"/>
                <w:sz w:val="18"/>
                <w:lang w:eastAsia="zh-CN"/>
              </w:rPr>
              <w:t>it was contained in the request. It indicates the SCTP stream identifier that the MRFP used to realize the CLUE data channel</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Subprotocol ID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C</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rPr>
              <w:t xml:space="preserve">This information element </w:t>
            </w:r>
            <w:r w:rsidRPr="00097689">
              <w:rPr>
                <w:rFonts w:ascii="Arial" w:hAnsi="Arial" w:hint="eastAsia"/>
                <w:sz w:val="18"/>
                <w:lang w:eastAsia="zh-CN"/>
              </w:rPr>
              <w:t>shall be</w:t>
            </w:r>
            <w:r w:rsidRPr="00097689">
              <w:rPr>
                <w:rFonts w:ascii="Arial" w:hAnsi="Arial" w:hint="eastAsia"/>
                <w:sz w:val="18"/>
              </w:rPr>
              <w:t xml:space="preserve"> present if </w:t>
            </w:r>
            <w:r w:rsidRPr="00097689">
              <w:rPr>
                <w:rFonts w:ascii="Arial" w:hAnsi="Arial" w:hint="eastAsia"/>
                <w:sz w:val="18"/>
                <w:lang w:eastAsia="zh-CN"/>
              </w:rPr>
              <w:t>it was contained in the request. It indicates</w:t>
            </w:r>
            <w:r w:rsidRPr="00097689">
              <w:rPr>
                <w:rFonts w:ascii="Arial" w:hAnsi="Arial"/>
                <w:sz w:val="18"/>
              </w:rPr>
              <w:t xml:space="preserve"> the the </w:t>
            </w:r>
            <w:r w:rsidRPr="00097689">
              <w:rPr>
                <w:rFonts w:ascii="Arial" w:hAnsi="Arial" w:hint="eastAsia"/>
                <w:sz w:val="18"/>
                <w:lang w:eastAsia="zh-CN"/>
              </w:rPr>
              <w:t xml:space="preserve">protocol </w:t>
            </w:r>
            <w:r w:rsidRPr="00097689">
              <w:rPr>
                <w:rFonts w:ascii="Arial" w:hAnsi="Arial"/>
                <w:sz w:val="18"/>
                <w:lang w:eastAsia="zh-CN"/>
              </w:rPr>
              <w:t>"CLUE"</w:t>
            </w:r>
            <w:r w:rsidRPr="00097689">
              <w:rPr>
                <w:rFonts w:ascii="Arial" w:hAnsi="Arial" w:hint="eastAsia"/>
                <w:sz w:val="18"/>
                <w:lang w:eastAsia="zh-CN"/>
              </w:rPr>
              <w:t xml:space="preserve"> to exchange via the data channel</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max message size</w:t>
            </w:r>
          </w:p>
        </w:tc>
        <w:tc>
          <w:tcPr>
            <w:tcW w:w="1260" w:type="dxa"/>
          </w:tcPr>
          <w:p w:rsidR="0098697A" w:rsidRPr="00097689" w:rsidRDefault="0098697A" w:rsidP="00097689">
            <w:pPr>
              <w:keepNext/>
              <w:keepLines/>
              <w:jc w:val="center"/>
              <w:rPr>
                <w:rFonts w:ascii="Arial" w:hAnsi="Arial"/>
                <w:sz w:val="18"/>
              </w:rPr>
            </w:pPr>
            <w:r w:rsidRPr="00097689">
              <w:rPr>
                <w:rFonts w:ascii="Arial" w:hAnsi="Arial" w:hint="eastAsia"/>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may be present only if the Local max message size Request was contained in the request. It indicates the local max message size.</w:t>
            </w:r>
          </w:p>
        </w:tc>
      </w:tr>
    </w:tbl>
    <w:p w:rsidR="0098697A" w:rsidRPr="00097689" w:rsidRDefault="0098697A" w:rsidP="0098697A">
      <w:pPr>
        <w:rPr>
          <w:rFonts w:eastAsia="SimSun"/>
          <w:lang w:eastAsia="zh-CN"/>
        </w:rPr>
      </w:pPr>
    </w:p>
    <w:p w:rsidR="0098697A" w:rsidRPr="00097689" w:rsidRDefault="0098697A" w:rsidP="0098697A">
      <w:pPr>
        <w:pStyle w:val="Heading2"/>
        <w:rPr>
          <w:lang w:eastAsia="zh-CN"/>
        </w:rPr>
      </w:pPr>
      <w:bookmarkStart w:id="484" w:name="_Toc485587595"/>
      <w:bookmarkStart w:id="485" w:name="_Toc57882606"/>
      <w:r w:rsidRPr="00097689">
        <w:rPr>
          <w:lang w:eastAsia="zh-CN"/>
        </w:rPr>
        <w:lastRenderedPageBreak/>
        <w:t>8.22</w:t>
      </w:r>
      <w:r w:rsidRPr="00097689">
        <w:rPr>
          <w:lang w:eastAsia="zh-CN"/>
        </w:rPr>
        <w:tab/>
        <w:t>Configure IMS Resources Procedure</w:t>
      </w:r>
      <w:bookmarkEnd w:id="484"/>
      <w:bookmarkEnd w:id="485"/>
    </w:p>
    <w:p w:rsidR="0098697A" w:rsidRPr="00097689" w:rsidRDefault="0098697A" w:rsidP="0098697A">
      <w:pPr>
        <w:keepNext/>
      </w:pPr>
      <w:r w:rsidRPr="00097689">
        <w:t>This procedure is used to select multimedia-processing resources for an Mp interface connection; it is based on the procedure of the same name defined in 3GPP TS 29.163 [</w:t>
      </w:r>
      <w:r w:rsidRPr="00097689">
        <w:rPr>
          <w:lang w:eastAsia="zh-CN"/>
        </w:rPr>
        <w:t>9</w:t>
      </w:r>
      <w:r w:rsidRPr="00097689">
        <w:t>].</w:t>
      </w:r>
    </w:p>
    <w:p w:rsidR="0098697A" w:rsidRPr="00097689" w:rsidRDefault="0098697A" w:rsidP="0098697A">
      <w:pPr>
        <w:pStyle w:val="TH"/>
      </w:pPr>
      <w:r w:rsidRPr="00097689">
        <w:t xml:space="preserve">Table </w:t>
      </w:r>
      <w:r w:rsidRPr="00097689">
        <w:rPr>
          <w:lang w:eastAsia="zh-CN"/>
        </w:rPr>
        <w:t>8</w:t>
      </w:r>
      <w:r w:rsidRPr="00097689">
        <w:t>.</w:t>
      </w:r>
      <w:r w:rsidRPr="00097689">
        <w:rPr>
          <w:lang w:eastAsia="zh-CN"/>
        </w:rPr>
        <w:t>22.1</w:t>
      </w:r>
      <w:r w:rsidRPr="00097689">
        <w:t xml:space="preserve">: Procedures between </w:t>
      </w:r>
      <w:r w:rsidRPr="00097689">
        <w:rPr>
          <w:lang w:eastAsia="zh-CN"/>
        </w:rPr>
        <w:t>MRFC</w:t>
      </w:r>
      <w:r w:rsidRPr="00097689">
        <w:t xml:space="preserve"> and </w:t>
      </w:r>
      <w:r w:rsidRPr="00097689">
        <w:rPr>
          <w:lang w:eastAsia="zh-CN"/>
        </w:rPr>
        <w:t>MRFP</w:t>
      </w:r>
      <w:r w:rsidRPr="00097689">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8697A" w:rsidRPr="00097689" w:rsidTr="00097689">
        <w:tblPrEx>
          <w:tblCellMar>
            <w:top w:w="0" w:type="dxa"/>
            <w:bottom w:w="0" w:type="dxa"/>
          </w:tblCellMar>
        </w:tblPrEx>
        <w:trPr>
          <w:jc w:val="center"/>
        </w:trPr>
        <w:tc>
          <w:tcPr>
            <w:tcW w:w="1466" w:type="dxa"/>
          </w:tcPr>
          <w:p w:rsidR="0098697A" w:rsidRPr="00097689" w:rsidRDefault="0098697A" w:rsidP="00097689">
            <w:pPr>
              <w:keepNext/>
              <w:keepLines/>
              <w:jc w:val="center"/>
              <w:rPr>
                <w:rFonts w:ascii="Arial" w:hAnsi="Arial"/>
                <w:b/>
                <w:sz w:val="18"/>
              </w:rPr>
            </w:pPr>
            <w:r w:rsidRPr="00097689">
              <w:rPr>
                <w:rFonts w:ascii="Arial" w:hAnsi="Arial"/>
                <w:b/>
                <w:sz w:val="18"/>
              </w:rPr>
              <w:t>Procedure</w:t>
            </w:r>
          </w:p>
        </w:tc>
        <w:tc>
          <w:tcPr>
            <w:tcW w:w="1251" w:type="dxa"/>
          </w:tcPr>
          <w:p w:rsidR="0098697A" w:rsidRPr="00097689" w:rsidRDefault="0098697A" w:rsidP="00097689">
            <w:pPr>
              <w:keepNext/>
              <w:keepLines/>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466" w:type="dxa"/>
            <w:vMerge w:val="restart"/>
          </w:tcPr>
          <w:p w:rsidR="0098697A" w:rsidRPr="00097689" w:rsidRDefault="0098697A" w:rsidP="00097689">
            <w:pPr>
              <w:keepNext/>
              <w:keepLines/>
              <w:jc w:val="center"/>
              <w:rPr>
                <w:rFonts w:ascii="Arial" w:hAnsi="Arial"/>
                <w:sz w:val="18"/>
              </w:rPr>
            </w:pPr>
            <w:r w:rsidRPr="00097689">
              <w:rPr>
                <w:rFonts w:ascii="Arial" w:hAnsi="Arial"/>
                <w:sz w:val="18"/>
              </w:rPr>
              <w:t>Configure IMS Resources</w:t>
            </w:r>
          </w:p>
        </w:tc>
        <w:tc>
          <w:tcPr>
            <w:tcW w:w="1251" w:type="dxa"/>
            <w:vMerge w:val="restart"/>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MRFC</w:t>
            </w: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 xml:space="preserve">Context </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IMS Termination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existing bearer termination.</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Remote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send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Local Connection Address</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IP address and port number</w:t>
            </w:r>
            <w:r w:rsidRPr="00097689">
              <w:rPr>
                <w:rFonts w:ascii="Arial" w:hAnsi="Arial"/>
                <w:sz w:val="18"/>
                <w:lang w:eastAsia="zh-CN"/>
              </w:rPr>
              <w:t>(</w:t>
            </w:r>
            <w:r w:rsidRPr="00097689">
              <w:rPr>
                <w:rFonts w:ascii="Arial" w:hAnsi="Arial"/>
                <w:sz w:val="18"/>
              </w:rPr>
              <w:t>s</w:t>
            </w:r>
            <w:r w:rsidRPr="00097689">
              <w:rPr>
                <w:rFonts w:ascii="Arial" w:hAnsi="Arial"/>
                <w:sz w:val="18"/>
                <w:lang w:eastAsia="zh-CN"/>
              </w:rPr>
              <w:t>)</w:t>
            </w:r>
            <w:r w:rsidRPr="00097689">
              <w:rPr>
                <w:rFonts w:ascii="Arial" w:hAnsi="Arial"/>
                <w:sz w:val="18"/>
              </w:rPr>
              <w:t xml:space="preserve"> on the </w:t>
            </w:r>
            <w:r w:rsidRPr="00097689">
              <w:rPr>
                <w:rFonts w:ascii="Arial" w:hAnsi="Arial"/>
                <w:sz w:val="18"/>
                <w:lang w:eastAsia="zh-CN"/>
              </w:rPr>
              <w:t>MRFP</w:t>
            </w:r>
            <w:r w:rsidRPr="00097689">
              <w:rPr>
                <w:rFonts w:ascii="Arial" w:hAnsi="Arial"/>
                <w:sz w:val="18"/>
              </w:rPr>
              <w:t xml:space="preserve"> that the IMS user can send user plane data to.</w:t>
            </w:r>
          </w:p>
          <w:p w:rsidR="0098697A" w:rsidRPr="00097689" w:rsidRDefault="0098697A" w:rsidP="00097689">
            <w:pPr>
              <w:keepNext/>
              <w:keepLines/>
              <w:spacing w:after="0"/>
              <w:rPr>
                <w:rFonts w:ascii="Arial" w:hAnsi="Arial"/>
                <w:sz w:val="18"/>
              </w:rPr>
            </w:pPr>
          </w:p>
          <w:p w:rsidR="0098697A" w:rsidRPr="00097689" w:rsidRDefault="0098697A" w:rsidP="00097689">
            <w:pPr>
              <w:keepNext/>
              <w:keepLines/>
              <w:spacing w:after="0"/>
              <w:rPr>
                <w:rFonts w:ascii="Arial" w:hAnsi="Arial"/>
                <w:sz w:val="18"/>
              </w:rPr>
            </w:pPr>
            <w:r w:rsidRPr="00097689">
              <w:rPr>
                <w:rFonts w:ascii="Arial" w:hAnsi="Arial"/>
                <w:sz w:val="18"/>
              </w:rPr>
              <w:t>For terminations supporting video any combination of video, audio and messaging may contain multiple addresses.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Remote Connection Address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remote IP address and port number</w:t>
            </w:r>
            <w:r w:rsidRPr="00097689">
              <w:rPr>
                <w:rFonts w:ascii="Arial" w:hAnsi="Arial"/>
                <w:sz w:val="18"/>
                <w:lang w:eastAsia="zh-CN"/>
              </w:rPr>
              <w:t>(</w:t>
            </w:r>
            <w:r w:rsidRPr="00097689">
              <w:rPr>
                <w:rFonts w:ascii="Arial" w:hAnsi="Arial"/>
                <w:sz w:val="18"/>
              </w:rPr>
              <w:t>s</w:t>
            </w:r>
            <w:r w:rsidRPr="00097689">
              <w:rPr>
                <w:rFonts w:ascii="Arial" w:hAnsi="Arial"/>
                <w:sz w:val="18"/>
                <w:lang w:eastAsia="zh-CN"/>
              </w:rPr>
              <w:t>)</w:t>
            </w:r>
            <w:r w:rsidRPr="00097689">
              <w:rPr>
                <w:rFonts w:ascii="Arial" w:hAnsi="Arial"/>
                <w:sz w:val="18"/>
              </w:rPr>
              <w:t xml:space="preserve"> that the MRFP can send user plane data to.</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Notify termination heartbeat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requests termination heartbeat indications.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ECN Enable</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requests the MRFP to apply ECN procedures.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ECN Initiation Method</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specifies the ECN Initiation method and requests the MRFP to perform IP header settings as an ECN endpoint. It may be included if ECN is enabled.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Notify ECN Failure Event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requests a notification if an ECN related error occurs. It may be included if ECN is enabled.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Extended RTP Header for CVO</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 xml:space="preserve">This information element requests the MRFP to pass on the </w:t>
            </w:r>
            <w:r w:rsidRPr="00097689">
              <w:rPr>
                <w:rFonts w:ascii="Arial" w:hAnsi="Arial" w:hint="eastAsia"/>
                <w:sz w:val="18"/>
                <w:lang w:eastAsia="zh-CN"/>
              </w:rPr>
              <w:t xml:space="preserve">CVO </w:t>
            </w:r>
            <w:r w:rsidRPr="00097689">
              <w:rPr>
                <w:rFonts w:ascii="Arial" w:hAnsi="Arial"/>
                <w:sz w:val="18"/>
              </w:rPr>
              <w:t>extended RTP header as defined by IETF RFC 5285 [27]..</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Generic Image Attributes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image attributes (e.g. image size) as defined by IETF RFC 6236 [28].</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ICE Connectivity Check</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hint="eastAsia"/>
                <w:sz w:val="18"/>
                <w:lang w:eastAsia="zh-CN"/>
              </w:rPr>
              <w:t>This information element requests the MRFP to perform ICE connectivity check as defined by</w:t>
            </w:r>
            <w:r w:rsidRPr="00097689">
              <w:t xml:space="preserve"> </w:t>
            </w:r>
            <w:r w:rsidRPr="00097689">
              <w:rPr>
                <w:rFonts w:ascii="Arial" w:hAnsi="Arial"/>
                <w:sz w:val="18"/>
                <w:lang w:eastAsia="zh-CN"/>
              </w:rPr>
              <w:t>IETF RFC 5245 [29]</w:t>
            </w:r>
            <w:r w:rsidRPr="00097689">
              <w:rPr>
                <w:rFonts w:ascii="Arial" w:hAnsi="Arial" w:hint="eastAsia"/>
                <w:sz w:val="18"/>
                <w:lang w:eastAsia="zh-CN"/>
              </w:rPr>
              <w:t>.</w:t>
            </w:r>
            <w:r w:rsidRPr="00097689">
              <w:rPr>
                <w:rFonts w:ascii="Arial" w:hAnsi="Arial"/>
                <w:sz w:val="18"/>
                <w:lang w:eastAsia="zh-CN"/>
              </w:rPr>
              <w:t xml:space="preserve"> It is only applicable for full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Notify ICE Connectivity Check Result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w:t>
            </w:r>
            <w:r w:rsidRPr="00097689">
              <w:rPr>
                <w:rFonts w:ascii="Arial" w:hAnsi="Arial" w:hint="eastAsia"/>
                <w:sz w:val="18"/>
                <w:lang w:eastAsia="zh-CN"/>
              </w:rPr>
              <w:t xml:space="preserve"> of ICE connectivity check result.</w:t>
            </w:r>
            <w:r w:rsidRPr="00097689">
              <w:rPr>
                <w:rFonts w:ascii="Arial" w:hAnsi="Arial"/>
                <w:sz w:val="18"/>
                <w:lang w:eastAsia="zh-CN"/>
              </w:rPr>
              <w:t xml:space="preserve"> It is only applicable for full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hint="eastAsia"/>
                <w:sz w:val="18"/>
                <w:lang w:eastAsia="zh-CN"/>
              </w:rPr>
              <w:t>Notify New Peer Reflexive Candidate</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C</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 xml:space="preserve">This </w:t>
            </w:r>
            <w:r w:rsidRPr="00097689">
              <w:rPr>
                <w:rFonts w:ascii="Arial" w:hAnsi="Arial" w:hint="eastAsia"/>
                <w:sz w:val="18"/>
              </w:rPr>
              <w:t xml:space="preserve">information element </w:t>
            </w:r>
            <w:r w:rsidRPr="00097689">
              <w:rPr>
                <w:rFonts w:ascii="Arial" w:hAnsi="Arial"/>
                <w:sz w:val="18"/>
              </w:rPr>
              <w:t>requests a notification</w:t>
            </w:r>
            <w:r w:rsidRPr="00097689">
              <w:rPr>
                <w:rFonts w:ascii="Arial" w:hAnsi="Arial" w:hint="eastAsia"/>
                <w:sz w:val="18"/>
                <w:lang w:eastAsia="zh-CN"/>
              </w:rPr>
              <w:t xml:space="preserve"> of new peer reflexive candidate was discovered during a connectivity check.</w:t>
            </w:r>
            <w:r w:rsidRPr="00097689">
              <w:rPr>
                <w:rFonts w:ascii="Arial" w:hAnsi="Arial"/>
                <w:sz w:val="18"/>
                <w:lang w:eastAsia="zh-CN"/>
              </w:rPr>
              <w:t xml:space="preserve"> It is only applicable for full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hint="eastAsia"/>
                <w:sz w:val="18"/>
                <w:lang w:eastAsia="zh-CN"/>
              </w:rPr>
              <w:t>Additional ICE Connectivity Check</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C</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hint="eastAsia"/>
                <w:sz w:val="18"/>
                <w:lang w:eastAsia="zh-CN"/>
              </w:rPr>
              <w:t>This information element requests the MRFP to perform additional ICE connectivity check as defined by</w:t>
            </w:r>
            <w:r w:rsidRPr="00097689">
              <w:rPr>
                <w:rFonts w:ascii="Arial" w:hAnsi="Arial"/>
                <w:sz w:val="18"/>
                <w:lang w:eastAsia="zh-CN"/>
              </w:rPr>
              <w:t xml:space="preserve"> IETF RFC 5245 [29]</w:t>
            </w:r>
            <w:r w:rsidRPr="00097689">
              <w:rPr>
                <w:rFonts w:ascii="Arial" w:hAnsi="Arial" w:hint="eastAsia"/>
                <w:sz w:val="18"/>
                <w:lang w:eastAsia="zh-CN"/>
              </w:rPr>
              <w:t>.</w:t>
            </w:r>
            <w:r w:rsidRPr="00097689">
              <w:rPr>
                <w:rFonts w:ascii="Arial" w:hAnsi="Arial"/>
                <w:sz w:val="18"/>
                <w:lang w:eastAsia="zh-CN"/>
              </w:rPr>
              <w:t xml:space="preserve"> It is only applicable for full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ICE received candidate</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MRFC indicates a received candidate for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ICE received password</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MRFC indicates a received password for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ICE received Ufrag</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MRFC indicates a received Ufrag for ICE.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MSRP URI Path</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provides the MSRP URI path information that the MRFP will insert in the MSRP message "To</w:t>
            </w:r>
            <w:r w:rsidRPr="00097689">
              <w:rPr>
                <w:rFonts w:ascii="Arial" w:hAnsi="Arial"/>
                <w:sz w:val="18"/>
                <w:lang w:eastAsia="zh-CN"/>
              </w:rPr>
              <w:noBreakHyphen/>
              <w:t>Path" header field.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Establish TCP connection</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requests the MRFP to take a TCP client role and to initiate a</w:t>
            </w:r>
            <w:r w:rsidRPr="00097689">
              <w:rPr>
                <w:rFonts w:ascii="Arial" w:hAnsi="Arial" w:hint="eastAsia"/>
                <w:sz w:val="18"/>
                <w:lang w:eastAsia="zh-CN"/>
              </w:rPr>
              <w:t xml:space="preserve"> </w:t>
            </w:r>
            <w:r w:rsidRPr="00097689">
              <w:rPr>
                <w:rFonts w:ascii="Arial" w:hAnsi="Arial"/>
                <w:sz w:val="18"/>
                <w:lang w:eastAsia="zh-CN"/>
              </w:rPr>
              <w:t>TCP connection establishment.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Notify TCP connection establishment Failure Event</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 xml:space="preserve">This </w:t>
            </w:r>
            <w:r w:rsidRPr="00097689">
              <w:rPr>
                <w:rFonts w:ascii="Arial" w:hAnsi="Arial" w:hint="eastAsia"/>
                <w:sz w:val="18"/>
                <w:lang w:eastAsia="zh-CN"/>
              </w:rPr>
              <w:t xml:space="preserve">information element </w:t>
            </w:r>
            <w:r w:rsidRPr="00097689">
              <w:rPr>
                <w:rFonts w:ascii="Arial" w:hAnsi="Arial"/>
                <w:sz w:val="18"/>
                <w:lang w:eastAsia="zh-CN"/>
              </w:rPr>
              <w:t>requests a notification if a</w:t>
            </w:r>
            <w:r w:rsidRPr="00097689">
              <w:rPr>
                <w:rFonts w:ascii="Arial" w:hAnsi="Arial" w:hint="eastAsia"/>
                <w:sz w:val="18"/>
                <w:lang w:eastAsia="zh-CN"/>
              </w:rPr>
              <w:t xml:space="preserve"> </w:t>
            </w:r>
            <w:r w:rsidRPr="00097689">
              <w:rPr>
                <w:rFonts w:ascii="Arial" w:hAnsi="Arial"/>
                <w:sz w:val="18"/>
                <w:lang w:eastAsia="zh-CN"/>
              </w:rPr>
              <w:t>TCP connection establishment failure occurs.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 xml:space="preserve">Establish </w:t>
            </w:r>
            <w:r w:rsidRPr="00097689">
              <w:rPr>
                <w:rFonts w:ascii="Arial" w:hAnsi="Arial" w:hint="eastAsia"/>
                <w:sz w:val="18"/>
                <w:lang w:eastAsia="zh-CN"/>
              </w:rPr>
              <w:t>(D)</w:t>
            </w:r>
            <w:r w:rsidRPr="00097689">
              <w:rPr>
                <w:rFonts w:ascii="Arial" w:hAnsi="Arial"/>
                <w:sz w:val="18"/>
                <w:lang w:eastAsia="zh-CN"/>
              </w:rPr>
              <w:t>TLS session</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 xml:space="preserve">This information element requests the MRFP to take a </w:t>
            </w:r>
            <w:r w:rsidRPr="00097689">
              <w:rPr>
                <w:rFonts w:ascii="Arial" w:hAnsi="Arial" w:hint="eastAsia"/>
                <w:sz w:val="18"/>
                <w:lang w:eastAsia="zh-CN"/>
              </w:rPr>
              <w:t>(D)</w:t>
            </w:r>
            <w:r w:rsidRPr="00097689">
              <w:rPr>
                <w:rFonts w:ascii="Arial" w:hAnsi="Arial"/>
                <w:sz w:val="18"/>
                <w:lang w:eastAsia="zh-CN"/>
              </w:rPr>
              <w:t>TLS client role and to initiate a</w:t>
            </w:r>
            <w:r w:rsidRPr="00097689">
              <w:rPr>
                <w:rFonts w:ascii="Arial" w:hAnsi="Arial" w:hint="eastAsia"/>
                <w:sz w:val="18"/>
                <w:lang w:eastAsia="zh-CN"/>
              </w:rPr>
              <w:t xml:space="preserve"> (D)</w:t>
            </w:r>
            <w:r w:rsidRPr="00097689">
              <w:rPr>
                <w:rFonts w:ascii="Arial" w:hAnsi="Arial"/>
                <w:sz w:val="18"/>
                <w:lang w:eastAsia="zh-CN"/>
              </w:rPr>
              <w:t>TLS session establishment.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 xml:space="preserve">Notify </w:t>
            </w:r>
            <w:r w:rsidRPr="00097689">
              <w:rPr>
                <w:rFonts w:ascii="Arial" w:hAnsi="Arial" w:hint="eastAsia"/>
                <w:sz w:val="18"/>
                <w:lang w:eastAsia="zh-CN"/>
              </w:rPr>
              <w:t>(D)</w:t>
            </w:r>
            <w:r w:rsidRPr="00097689">
              <w:rPr>
                <w:rFonts w:ascii="Arial" w:hAnsi="Arial"/>
                <w:sz w:val="18"/>
                <w:lang w:eastAsia="zh-CN"/>
              </w:rPr>
              <w:t>TLS session establishment Failure Event</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 xml:space="preserve">This information element requests a notification if a </w:t>
            </w:r>
            <w:r w:rsidRPr="00097689">
              <w:rPr>
                <w:rFonts w:ascii="Arial" w:hAnsi="Arial" w:hint="eastAsia"/>
                <w:sz w:val="18"/>
                <w:lang w:eastAsia="zh-CN"/>
              </w:rPr>
              <w:t>(D)</w:t>
            </w:r>
            <w:r w:rsidRPr="00097689">
              <w:rPr>
                <w:rFonts w:ascii="Arial" w:hAnsi="Arial"/>
                <w:sz w:val="18"/>
                <w:lang w:eastAsia="zh-CN"/>
              </w:rPr>
              <w:t>TLS session establishment failure occurs.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Pre-Shared Key</w:t>
            </w:r>
          </w:p>
        </w:tc>
        <w:tc>
          <w:tcPr>
            <w:tcW w:w="126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Allowed RTCP APP message types</w:t>
            </w:r>
          </w:p>
        </w:tc>
        <w:tc>
          <w:tcPr>
            <w:tcW w:w="1260" w:type="dxa"/>
          </w:tcPr>
          <w:p w:rsidR="0098697A" w:rsidRPr="00097689" w:rsidRDefault="0098697A" w:rsidP="00097689">
            <w:pPr>
              <w:keepNext/>
              <w:keepLines/>
              <w:jc w:val="center"/>
              <w:rPr>
                <w:rFonts w:ascii="Arial" w:hAnsi="Arial"/>
                <w:sz w:val="18"/>
                <w:lang w:eastAsia="zh-CN"/>
              </w:rPr>
            </w:pPr>
            <w:r w:rsidRPr="00097689">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rPr>
              <w:t>Remote certificate fingerprint</w:t>
            </w:r>
          </w:p>
        </w:tc>
        <w:tc>
          <w:tcPr>
            <w:tcW w:w="1260" w:type="dxa"/>
          </w:tcPr>
          <w:p w:rsidR="0098697A" w:rsidRPr="00097689" w:rsidRDefault="0098697A" w:rsidP="00097689">
            <w:pPr>
              <w:keepNext/>
              <w:keepLines/>
              <w:jc w:val="cente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hint="eastAsia"/>
                <w:sz w:val="18"/>
                <w:lang w:eastAsia="zh-CN"/>
              </w:rPr>
              <w:t xml:space="preserve">This information element is present if the MRFC requests the MRFP to establish the CLUE data channel. </w:t>
            </w:r>
            <w:r w:rsidRPr="00097689">
              <w:rPr>
                <w:rFonts w:ascii="Arial" w:hAnsi="Arial"/>
                <w:sz w:val="18"/>
              </w:rPr>
              <w:t>It indicates the remote certificate fingerprint.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rPr>
              <w:t>Remote sctp port</w:t>
            </w:r>
          </w:p>
        </w:tc>
        <w:tc>
          <w:tcPr>
            <w:tcW w:w="1260" w:type="dxa"/>
          </w:tcPr>
          <w:p w:rsidR="0098697A" w:rsidRPr="00097689" w:rsidRDefault="0098697A" w:rsidP="00097689">
            <w:pPr>
              <w:keepNext/>
              <w:keepLines/>
              <w:jc w:val="center"/>
            </w:pPr>
            <w:r w:rsidRPr="00097689">
              <w:rPr>
                <w:rFonts w:ascii="Arial" w:hAnsi="Arial" w:hint="eastAsia"/>
                <w:sz w:val="18"/>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rPr>
              <w:t>remote SCTP port.</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lang w:eastAsia="zh-CN"/>
              </w:rPr>
            </w:pPr>
          </w:p>
        </w:tc>
        <w:tc>
          <w:tcPr>
            <w:tcW w:w="1251" w:type="dxa"/>
            <w:vMerge/>
          </w:tcPr>
          <w:p w:rsidR="0098697A" w:rsidRPr="00097689" w:rsidRDefault="0098697A" w:rsidP="00097689">
            <w:pPr>
              <w:keepNext/>
              <w:keepLines/>
              <w:jc w:val="center"/>
              <w:rPr>
                <w:rFonts w:ascii="Arial" w:hAnsi="Arial"/>
                <w:sz w:val="18"/>
                <w:lang w:eastAsia="zh-CN"/>
              </w:rPr>
            </w:pPr>
          </w:p>
        </w:tc>
        <w:tc>
          <w:tcPr>
            <w:tcW w:w="1980" w:type="dxa"/>
          </w:tcPr>
          <w:p w:rsidR="0098697A" w:rsidRPr="00097689" w:rsidRDefault="0098697A" w:rsidP="00097689">
            <w:pPr>
              <w:keepNext/>
              <w:keepLines/>
              <w:jc w:val="center"/>
              <w:rPr>
                <w:rFonts w:ascii="Arial" w:hAnsi="Arial"/>
                <w:sz w:val="18"/>
                <w:lang w:eastAsia="zh-CN"/>
              </w:rPr>
            </w:pPr>
            <w:r w:rsidRPr="00097689">
              <w:rPr>
                <w:rFonts w:ascii="Arial" w:hAnsi="Arial"/>
                <w:sz w:val="18"/>
              </w:rPr>
              <w:t>Remote max message size</w:t>
            </w:r>
          </w:p>
        </w:tc>
        <w:tc>
          <w:tcPr>
            <w:tcW w:w="1260" w:type="dxa"/>
          </w:tcPr>
          <w:p w:rsidR="0098697A" w:rsidRPr="00097689" w:rsidRDefault="0098697A" w:rsidP="00097689">
            <w:pPr>
              <w:keepNext/>
              <w:keepLines/>
              <w:jc w:val="center"/>
            </w:pPr>
            <w:r w:rsidRPr="00097689">
              <w:rPr>
                <w:rFonts w:ascii="Arial" w:hAnsi="Arial" w:hint="eastAsia"/>
                <w:sz w:val="18"/>
              </w:rPr>
              <w:t>O</w:t>
            </w:r>
          </w:p>
        </w:tc>
        <w:tc>
          <w:tcPr>
            <w:tcW w:w="3780" w:type="dxa"/>
          </w:tcPr>
          <w:p w:rsidR="0098697A" w:rsidRPr="00097689" w:rsidRDefault="0098697A" w:rsidP="00097689">
            <w:pPr>
              <w:keepNext/>
              <w:keepLines/>
              <w:rPr>
                <w:rFonts w:ascii="Arial" w:hAnsi="Arial"/>
                <w:sz w:val="18"/>
                <w:lang w:eastAsia="zh-CN"/>
              </w:rPr>
            </w:pPr>
            <w:r w:rsidRPr="00097689">
              <w:rPr>
                <w:rFonts w:ascii="Arial" w:hAnsi="Arial" w:hint="eastAsia"/>
                <w:sz w:val="18"/>
              </w:rPr>
              <w:t xml:space="preserve">This information element is present if the MRFC requests the MRFP to establish the </w:t>
            </w:r>
            <w:r w:rsidRPr="00097689">
              <w:rPr>
                <w:rFonts w:ascii="Arial" w:hAnsi="Arial" w:hint="eastAsia"/>
                <w:sz w:val="18"/>
                <w:lang w:eastAsia="zh-CN"/>
              </w:rPr>
              <w:t xml:space="preserve">CLUE </w:t>
            </w:r>
            <w:r w:rsidRPr="00097689">
              <w:rPr>
                <w:rFonts w:ascii="Arial" w:hAnsi="Arial" w:hint="eastAsia"/>
                <w:sz w:val="18"/>
              </w:rPr>
              <w:t xml:space="preserve">data channel. </w:t>
            </w:r>
            <w:r w:rsidRPr="00097689">
              <w:rPr>
                <w:rFonts w:ascii="Arial" w:hAnsi="Arial"/>
                <w:sz w:val="18"/>
              </w:rPr>
              <w:t xml:space="preserve">It indicates the </w:t>
            </w:r>
            <w:r w:rsidRPr="00097689">
              <w:rPr>
                <w:rFonts w:ascii="Arial" w:hAnsi="Arial" w:hint="eastAsia"/>
                <w:sz w:val="18"/>
              </w:rPr>
              <w:t xml:space="preserve">remote </w:t>
            </w:r>
            <w:r w:rsidRPr="00097689">
              <w:rPr>
                <w:rFonts w:ascii="Arial" w:hAnsi="Arial"/>
                <w:sz w:val="18"/>
              </w:rPr>
              <w:t>max message size</w:t>
            </w:r>
            <w:r w:rsidRPr="00097689">
              <w:rPr>
                <w:rFonts w:ascii="Arial" w:hAnsi="Arial" w:hint="eastAsia"/>
                <w:sz w:val="18"/>
              </w:rPr>
              <w:t>.</w:t>
            </w:r>
          </w:p>
        </w:tc>
      </w:tr>
      <w:tr w:rsidR="0098697A" w:rsidRPr="00097689" w:rsidTr="00097689">
        <w:tblPrEx>
          <w:tblCellMar>
            <w:top w:w="0" w:type="dxa"/>
            <w:bottom w:w="0" w:type="dxa"/>
          </w:tblCellMar>
        </w:tblPrEx>
        <w:trPr>
          <w:cantSplit/>
          <w:jc w:val="center"/>
        </w:trPr>
        <w:tc>
          <w:tcPr>
            <w:tcW w:w="1466" w:type="dxa"/>
            <w:vMerge w:val="restart"/>
          </w:tcPr>
          <w:p w:rsidR="0098697A" w:rsidRPr="00097689" w:rsidRDefault="0098697A" w:rsidP="00097689">
            <w:pPr>
              <w:keepNext/>
              <w:keepLines/>
              <w:jc w:val="center"/>
              <w:rPr>
                <w:rFonts w:ascii="Arial" w:hAnsi="Arial"/>
                <w:sz w:val="18"/>
              </w:rPr>
            </w:pPr>
            <w:r w:rsidRPr="00097689">
              <w:rPr>
                <w:rFonts w:ascii="Arial" w:hAnsi="Arial"/>
                <w:sz w:val="18"/>
              </w:rPr>
              <w:t>Configure IMS Resources Ack</w:t>
            </w:r>
          </w:p>
        </w:tc>
        <w:tc>
          <w:tcPr>
            <w:tcW w:w="1251" w:type="dxa"/>
            <w:vMerge w:val="restart"/>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MRFP</w:t>
            </w: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IMS Termination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Local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be prepared to receive user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Remote IMS Resources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resource(s) (i.e. codecs) for which the MRFP shall send data.</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IE shall contain separate resources per stream.</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Local Connection Address</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IP address and port number</w:t>
            </w:r>
            <w:r w:rsidRPr="00097689">
              <w:rPr>
                <w:rFonts w:ascii="Arial" w:hAnsi="Arial"/>
                <w:sz w:val="18"/>
                <w:lang w:eastAsia="zh-CN"/>
              </w:rPr>
              <w:t>(</w:t>
            </w:r>
            <w:r w:rsidRPr="00097689">
              <w:rPr>
                <w:rFonts w:ascii="Arial" w:hAnsi="Arial"/>
                <w:sz w:val="18"/>
              </w:rPr>
              <w:t>s</w:t>
            </w:r>
            <w:r w:rsidRPr="00097689">
              <w:rPr>
                <w:rFonts w:ascii="Arial" w:hAnsi="Arial"/>
                <w:sz w:val="18"/>
                <w:lang w:eastAsia="zh-CN"/>
              </w:rPr>
              <w:t xml:space="preserve">) </w:t>
            </w:r>
            <w:r w:rsidRPr="00097689">
              <w:rPr>
                <w:rFonts w:ascii="Arial" w:hAnsi="Arial"/>
                <w:sz w:val="18"/>
              </w:rPr>
              <w:t xml:space="preserve">on the </w:t>
            </w:r>
            <w:r w:rsidRPr="00097689">
              <w:rPr>
                <w:rFonts w:ascii="Arial" w:hAnsi="Arial"/>
                <w:sz w:val="18"/>
                <w:lang w:eastAsia="zh-CN"/>
              </w:rPr>
              <w:t>MRFP</w:t>
            </w:r>
            <w:r w:rsidRPr="00097689">
              <w:rPr>
                <w:rFonts w:ascii="Arial" w:hAnsi="Arial"/>
                <w:sz w:val="18"/>
              </w:rPr>
              <w:t xml:space="preserve"> that the IMS user can send user plane data to.</w:t>
            </w:r>
          </w:p>
          <w:p w:rsidR="0098697A" w:rsidRPr="00097689" w:rsidRDefault="0098697A" w:rsidP="00097689">
            <w:pPr>
              <w:keepNext/>
              <w:keepLines/>
              <w:spacing w:after="0"/>
              <w:rPr>
                <w:rFonts w:ascii="Arial" w:hAnsi="Arial"/>
                <w:sz w:val="18"/>
              </w:rPr>
            </w:pPr>
          </w:p>
          <w:p w:rsidR="0098697A" w:rsidRPr="00097689" w:rsidRDefault="0098697A" w:rsidP="00097689">
            <w:pPr>
              <w:keepNext/>
              <w:keepLines/>
              <w:spacing w:after="0"/>
              <w:rPr>
                <w:rFonts w:ascii="Arial" w:hAnsi="Arial"/>
                <w:sz w:val="18"/>
              </w:rPr>
            </w:pPr>
            <w:r w:rsidRPr="00097689">
              <w:rPr>
                <w:rFonts w:ascii="Arial" w:hAnsi="Arial"/>
                <w:sz w:val="18"/>
              </w:rPr>
              <w:t>For terminations supporting any combination of video, audio and messaging this may contain multiple addresses.</w:t>
            </w:r>
          </w:p>
        </w:tc>
      </w:tr>
      <w:tr w:rsidR="0098697A" w:rsidRPr="00097689" w:rsidTr="00097689">
        <w:tblPrEx>
          <w:tblCellMar>
            <w:top w:w="0" w:type="dxa"/>
            <w:bottom w:w="0" w:type="dxa"/>
          </w:tblCellMar>
        </w:tblPrEx>
        <w:trPr>
          <w:cantSplit/>
          <w:jc w:val="center"/>
        </w:trPr>
        <w:tc>
          <w:tcPr>
            <w:tcW w:w="1466" w:type="dxa"/>
            <w:vMerge/>
          </w:tcPr>
          <w:p w:rsidR="0098697A" w:rsidRPr="00097689" w:rsidRDefault="0098697A" w:rsidP="00097689">
            <w:pPr>
              <w:keepNext/>
              <w:keepLines/>
              <w:jc w:val="center"/>
              <w:rPr>
                <w:rFonts w:ascii="Arial" w:hAnsi="Arial"/>
                <w:sz w:val="18"/>
              </w:rPr>
            </w:pPr>
          </w:p>
        </w:tc>
        <w:tc>
          <w:tcPr>
            <w:tcW w:w="1251"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Remote Connection Address</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remote IP address and port number</w:t>
            </w:r>
            <w:r w:rsidRPr="00097689">
              <w:rPr>
                <w:rFonts w:ascii="Arial" w:hAnsi="Arial"/>
                <w:sz w:val="18"/>
                <w:lang w:eastAsia="zh-CN"/>
              </w:rPr>
              <w:t>(</w:t>
            </w:r>
            <w:r w:rsidRPr="00097689">
              <w:rPr>
                <w:rFonts w:ascii="Arial" w:hAnsi="Arial"/>
                <w:sz w:val="18"/>
              </w:rPr>
              <w:t>s</w:t>
            </w:r>
            <w:r w:rsidRPr="00097689">
              <w:rPr>
                <w:rFonts w:ascii="Arial" w:hAnsi="Arial"/>
                <w:sz w:val="18"/>
                <w:lang w:eastAsia="zh-CN"/>
              </w:rPr>
              <w:t>)</w:t>
            </w:r>
            <w:r w:rsidRPr="00097689">
              <w:rPr>
                <w:rFonts w:ascii="Arial" w:hAnsi="Arial"/>
                <w:sz w:val="18"/>
              </w:rPr>
              <w:t xml:space="preserve"> that the MRFP can send user plane data to.</w:t>
            </w:r>
          </w:p>
          <w:p w:rsidR="0098697A" w:rsidRPr="00097689" w:rsidRDefault="0098697A" w:rsidP="00097689">
            <w:pPr>
              <w:keepNext/>
              <w:keepLines/>
              <w:rPr>
                <w:rFonts w:ascii="Arial" w:hAnsi="Arial"/>
                <w:sz w:val="18"/>
              </w:rPr>
            </w:pPr>
            <w:r w:rsidRPr="00097689">
              <w:rPr>
                <w:rFonts w:ascii="Arial" w:hAnsi="Arial"/>
                <w:sz w:val="18"/>
              </w:rPr>
              <w:t>For terminations supporting any combination of video, audio and messaging this may contain multiple addresses.</w:t>
            </w:r>
          </w:p>
        </w:tc>
      </w:tr>
    </w:tbl>
    <w:p w:rsidR="0098697A" w:rsidRPr="00097689" w:rsidRDefault="0098697A" w:rsidP="0098697A">
      <w:pPr>
        <w:rPr>
          <w:rFonts w:eastAsia="SimSun"/>
          <w:lang w:eastAsia="zh-CN"/>
        </w:rPr>
      </w:pPr>
    </w:p>
    <w:p w:rsidR="0098697A" w:rsidRPr="00097689" w:rsidRDefault="0098697A" w:rsidP="0098697A">
      <w:pPr>
        <w:pStyle w:val="Heading2"/>
        <w:rPr>
          <w:lang w:eastAsia="zh-CN"/>
        </w:rPr>
      </w:pPr>
      <w:bookmarkStart w:id="486" w:name="_Toc485587596"/>
      <w:bookmarkStart w:id="487" w:name="_Toc57882607"/>
      <w:r w:rsidRPr="00097689">
        <w:rPr>
          <w:lang w:eastAsia="zh-CN"/>
        </w:rPr>
        <w:lastRenderedPageBreak/>
        <w:t>8.23</w:t>
      </w:r>
      <w:r w:rsidRPr="00097689">
        <w:rPr>
          <w:lang w:eastAsia="zh-CN"/>
        </w:rPr>
        <w:tab/>
        <w:t>Release IMS Termination</w:t>
      </w:r>
      <w:bookmarkEnd w:id="486"/>
      <w:bookmarkEnd w:id="487"/>
    </w:p>
    <w:p w:rsidR="0098697A" w:rsidRPr="00097689" w:rsidRDefault="0098697A" w:rsidP="0098697A">
      <w:pPr>
        <w:keepNext/>
      </w:pPr>
      <w:r w:rsidRPr="00097689">
        <w:t>This procedure is used to release a termination towards the IMS and free all related resources; it is based on the procedure of the same name defined in 3GPP TS 29.163 [</w:t>
      </w:r>
      <w:r w:rsidRPr="00097689">
        <w:rPr>
          <w:lang w:eastAsia="zh-CN"/>
        </w:rPr>
        <w:t>9</w:t>
      </w:r>
      <w:r w:rsidRPr="00097689">
        <w:t>].</w:t>
      </w:r>
    </w:p>
    <w:p w:rsidR="0098697A" w:rsidRPr="00097689" w:rsidRDefault="0098697A" w:rsidP="0098697A">
      <w:pPr>
        <w:pStyle w:val="TH"/>
      </w:pPr>
      <w:r w:rsidRPr="00097689">
        <w:t>Table 8.</w:t>
      </w:r>
      <w:r w:rsidRPr="00097689">
        <w:rPr>
          <w:lang w:eastAsia="zh-CN"/>
        </w:rPr>
        <w:t>23.1</w:t>
      </w:r>
      <w:r w:rsidRPr="00097689">
        <w:t xml:space="preserve">: Procedures between </w:t>
      </w:r>
      <w:r w:rsidRPr="00097689">
        <w:rPr>
          <w:lang w:eastAsia="zh-CN"/>
        </w:rPr>
        <w:t>MRFC</w:t>
      </w:r>
      <w:r w:rsidRPr="00097689">
        <w:t xml:space="preserve"> and </w:t>
      </w:r>
      <w:r w:rsidRPr="00097689">
        <w:rPr>
          <w:lang w:eastAsia="zh-CN"/>
        </w:rPr>
        <w:t>MRFP</w:t>
      </w:r>
      <w:r w:rsidRPr="00097689">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keepNext/>
              <w:keepLines/>
              <w:jc w:val="center"/>
              <w:rPr>
                <w:rFonts w:ascii="Arial" w:hAnsi="Arial"/>
                <w:b/>
                <w:sz w:val="18"/>
              </w:rPr>
            </w:pPr>
            <w:r w:rsidRPr="00097689">
              <w:rPr>
                <w:rFonts w:ascii="Arial" w:hAnsi="Arial"/>
                <w:b/>
                <w:sz w:val="18"/>
              </w:rPr>
              <w:t>Procedure</w:t>
            </w:r>
          </w:p>
        </w:tc>
        <w:tc>
          <w:tcPr>
            <w:tcW w:w="1080" w:type="dxa"/>
          </w:tcPr>
          <w:p w:rsidR="0098697A" w:rsidRPr="00097689" w:rsidRDefault="0098697A" w:rsidP="00097689">
            <w:pPr>
              <w:keepNext/>
              <w:keepLines/>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jc w:val="center"/>
              <w:rPr>
                <w:rFonts w:ascii="Arial" w:hAnsi="Arial"/>
                <w:bCs/>
                <w:sz w:val="18"/>
              </w:rPr>
            </w:pPr>
            <w:r w:rsidRPr="00097689">
              <w:rPr>
                <w:rFonts w:ascii="Arial" w:hAnsi="Arial"/>
                <w:bCs/>
                <w:sz w:val="18"/>
              </w:rPr>
              <w:t>Release IMS Termination</w:t>
            </w:r>
          </w:p>
        </w:tc>
        <w:tc>
          <w:tcPr>
            <w:tcW w:w="1080" w:type="dxa"/>
            <w:vMerge w:val="restart"/>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MRFC</w:t>
            </w: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existing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jc w:val="center"/>
              <w:rPr>
                <w:rFonts w:ascii="Arial" w:hAnsi="Arial"/>
                <w:sz w:val="18"/>
              </w:rPr>
            </w:pPr>
          </w:p>
        </w:tc>
        <w:tc>
          <w:tcPr>
            <w:tcW w:w="1080"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to be released.</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jc w:val="center"/>
              <w:rPr>
                <w:rFonts w:ascii="Arial" w:hAnsi="Arial"/>
                <w:sz w:val="18"/>
              </w:rPr>
            </w:pPr>
            <w:r w:rsidRPr="00097689">
              <w:rPr>
                <w:rFonts w:ascii="Arial" w:hAnsi="Arial"/>
                <w:bCs/>
                <w:sz w:val="18"/>
              </w:rPr>
              <w:t>Release IMS Termination</w:t>
            </w:r>
            <w:r w:rsidRPr="00097689">
              <w:rPr>
                <w:rFonts w:ascii="Arial" w:hAnsi="Arial"/>
                <w:sz w:val="18"/>
              </w:rPr>
              <w:t xml:space="preserve"> Ack</w:t>
            </w:r>
          </w:p>
        </w:tc>
        <w:tc>
          <w:tcPr>
            <w:tcW w:w="1080" w:type="dxa"/>
            <w:vMerge w:val="restart"/>
          </w:tcPr>
          <w:p w:rsidR="0098697A" w:rsidRPr="00097689" w:rsidRDefault="0098697A" w:rsidP="00097689">
            <w:pPr>
              <w:keepNext/>
              <w:keepLines/>
              <w:jc w:val="center"/>
              <w:rPr>
                <w:rFonts w:ascii="Arial" w:hAnsi="Arial"/>
                <w:sz w:val="18"/>
                <w:lang w:eastAsia="zh-CN"/>
              </w:rPr>
            </w:pPr>
            <w:r w:rsidRPr="00097689">
              <w:rPr>
                <w:rFonts w:ascii="Arial" w:hAnsi="Arial"/>
                <w:sz w:val="18"/>
                <w:lang w:eastAsia="zh-CN"/>
              </w:rPr>
              <w:t>MRFP</w:t>
            </w: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jc w:val="center"/>
              <w:rPr>
                <w:rFonts w:ascii="Arial" w:hAnsi="Arial"/>
                <w:sz w:val="18"/>
              </w:rPr>
            </w:pPr>
          </w:p>
        </w:tc>
        <w:tc>
          <w:tcPr>
            <w:tcW w:w="1080" w:type="dxa"/>
            <w:vMerge/>
          </w:tcPr>
          <w:p w:rsidR="0098697A" w:rsidRPr="00097689" w:rsidRDefault="0098697A" w:rsidP="00097689">
            <w:pPr>
              <w:keepNext/>
              <w:keepLines/>
              <w:jc w:val="center"/>
              <w:rPr>
                <w:rFonts w:ascii="Arial" w:hAnsi="Arial"/>
                <w:sz w:val="18"/>
              </w:rPr>
            </w:pPr>
          </w:p>
        </w:tc>
        <w:tc>
          <w:tcPr>
            <w:tcW w:w="1980" w:type="dxa"/>
          </w:tcPr>
          <w:p w:rsidR="0098697A" w:rsidRPr="00097689" w:rsidRDefault="0098697A" w:rsidP="00097689">
            <w:pPr>
              <w:keepNext/>
              <w:keepLines/>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rFonts w:eastAsia="SimSun"/>
          <w:lang w:eastAsia="zh-CN"/>
        </w:rPr>
      </w:pPr>
    </w:p>
    <w:p w:rsidR="0098697A" w:rsidRPr="00097689" w:rsidRDefault="0098697A" w:rsidP="0098697A">
      <w:pPr>
        <w:pStyle w:val="Heading2"/>
        <w:rPr>
          <w:lang w:eastAsia="zh-CN"/>
        </w:rPr>
      </w:pPr>
      <w:bookmarkStart w:id="488" w:name="_Toc485587597"/>
      <w:bookmarkStart w:id="489" w:name="_Toc57882608"/>
      <w:r w:rsidRPr="00097689">
        <w:rPr>
          <w:lang w:eastAsia="zh-CN"/>
        </w:rPr>
        <w:t>8.24</w:t>
      </w:r>
      <w:r w:rsidR="00097689">
        <w:rPr>
          <w:lang w:eastAsia="zh-CN"/>
        </w:rPr>
        <w:tab/>
      </w:r>
      <w:r w:rsidRPr="00097689">
        <w:rPr>
          <w:lang w:eastAsia="zh-CN"/>
        </w:rPr>
        <w:t>Start TTS</w:t>
      </w:r>
      <w:bookmarkEnd w:id="488"/>
      <w:bookmarkEnd w:id="489"/>
    </w:p>
    <w:p w:rsidR="0098697A" w:rsidRPr="00097689" w:rsidRDefault="0098697A" w:rsidP="0098697A">
      <w:pPr>
        <w:keepNext/>
      </w:pPr>
      <w:r w:rsidRPr="00097689">
        <w:t>This procedure is used to request to start TTS.</w:t>
      </w:r>
    </w:p>
    <w:p w:rsidR="0098697A" w:rsidRPr="00097689" w:rsidRDefault="0098697A" w:rsidP="0098697A">
      <w:pPr>
        <w:pStyle w:val="TH"/>
      </w:pPr>
      <w:r w:rsidRPr="00097689">
        <w:t>Table 8.</w:t>
      </w:r>
      <w:r w:rsidRPr="00097689">
        <w:rPr>
          <w:rFonts w:eastAsia="SimSun"/>
          <w:lang w:eastAsia="zh-CN"/>
        </w:rPr>
        <w:t>24</w:t>
      </w:r>
      <w:r w:rsidRPr="00097689">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2"/>
        <w:gridCol w:w="826"/>
        <w:gridCol w:w="2242"/>
        <w:gridCol w:w="1492"/>
        <w:gridCol w:w="3891"/>
        <w:tblGridChange w:id="490">
          <w:tblGrid>
            <w:gridCol w:w="1082"/>
            <w:gridCol w:w="826"/>
            <w:gridCol w:w="2242"/>
            <w:gridCol w:w="1492"/>
            <w:gridCol w:w="3891"/>
          </w:tblGrid>
        </w:tblGridChange>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Start TTS</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existing bearer termination or requests a new bearer termination where the TTS is sent.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Direction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direction of the TTS to be sent.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Notify TTS Completed</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requests a notification of a completed TTS.</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DTMF stop TTS</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MRFP to detect the DTMF digits and stop the TTS when a pre-defined DTMF digit is detected.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SSML</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text to be spoken as SSML script.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Iterations</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number of times the </w:t>
            </w:r>
            <w:r w:rsidRPr="00097689">
              <w:rPr>
                <w:rFonts w:ascii="Arial" w:hAnsi="Arial"/>
                <w:sz w:val="18"/>
                <w:lang w:eastAsia="zh-CN"/>
              </w:rPr>
              <w:t>TTS</w:t>
            </w:r>
            <w:r w:rsidRPr="00097689">
              <w:rPr>
                <w:rFonts w:ascii="Arial" w:hAnsi="Arial"/>
                <w:sz w:val="18"/>
              </w:rPr>
              <w:t xml:space="preserve"> shall be played</w:t>
            </w:r>
            <w:r w:rsidRPr="00097689">
              <w:rPr>
                <w:rFonts w:ascii="Arial" w:hAnsi="Arial"/>
                <w:sz w:val="18"/>
                <w:lang w:eastAsia="zh-CN"/>
              </w:rPr>
              <w: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Notify termination heartbeat</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requests termination heartbeat indications. This information element shall be included when requesting a new bearer termination.</w:t>
            </w:r>
          </w:p>
        </w:tc>
      </w:tr>
      <w:tr w:rsidR="0098697A" w:rsidRPr="00097689" w:rsidTr="00097689">
        <w:tblPrEx>
          <w:tblCellMar>
            <w:top w:w="0" w:type="dxa"/>
            <w:bottom w:w="0" w:type="dxa"/>
          </w:tblCellMar>
        </w:tblPrEx>
        <w:trPr>
          <w:cantSplit/>
          <w:trHeight w:val="288"/>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Start TTS Ack</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pStyle w:val="NO"/>
      </w:pPr>
      <w:r w:rsidRPr="00097689">
        <w:t>NOTE</w:t>
      </w:r>
      <w:r w:rsidRPr="00097689">
        <w:tab/>
        <w:t>This procedure may be combined with other procedures such as to ADD bearer connections.</w:t>
      </w:r>
    </w:p>
    <w:p w:rsidR="0098697A" w:rsidRPr="00097689" w:rsidRDefault="0098697A" w:rsidP="0098697A">
      <w:pPr>
        <w:pStyle w:val="Heading2"/>
        <w:rPr>
          <w:lang w:eastAsia="zh-CN"/>
        </w:rPr>
      </w:pPr>
      <w:bookmarkStart w:id="491" w:name="_Toc485587598"/>
      <w:bookmarkStart w:id="492" w:name="_Toc57882609"/>
      <w:r w:rsidRPr="00097689">
        <w:rPr>
          <w:lang w:eastAsia="zh-CN"/>
        </w:rPr>
        <w:lastRenderedPageBreak/>
        <w:t>8.25</w:t>
      </w:r>
      <w:r w:rsidR="00097689">
        <w:rPr>
          <w:lang w:eastAsia="zh-CN"/>
        </w:rPr>
        <w:tab/>
      </w:r>
      <w:r w:rsidRPr="00097689">
        <w:rPr>
          <w:lang w:eastAsia="zh-CN"/>
        </w:rPr>
        <w:t>Stop TTS</w:t>
      </w:r>
      <w:bookmarkEnd w:id="491"/>
      <w:bookmarkEnd w:id="492"/>
    </w:p>
    <w:p w:rsidR="0098697A" w:rsidRPr="00097689" w:rsidRDefault="0098697A" w:rsidP="0098697A">
      <w:r w:rsidRPr="00097689">
        <w:t>This procedure is used to stop TTS.</w:t>
      </w:r>
    </w:p>
    <w:p w:rsidR="0098697A" w:rsidRPr="00097689" w:rsidRDefault="0098697A" w:rsidP="0098697A">
      <w:pPr>
        <w:pStyle w:val="TH"/>
      </w:pPr>
      <w:r w:rsidRPr="00097689">
        <w:t>Table 8.</w:t>
      </w:r>
      <w:r w:rsidRPr="00097689">
        <w:rPr>
          <w:rFonts w:eastAsia="SimSun"/>
          <w:lang w:eastAsia="zh-CN"/>
        </w:rPr>
        <w:t>25</w:t>
      </w:r>
      <w:r w:rsidRPr="00097689">
        <w:t>.</w:t>
      </w:r>
      <w:r w:rsidRPr="00097689">
        <w:rPr>
          <w:rFonts w:eastAsia="SimSun"/>
        </w:rPr>
        <w:t>1</w:t>
      </w:r>
      <w:r w:rsidRPr="00097689">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4"/>
        <w:gridCol w:w="766"/>
        <w:gridCol w:w="1681"/>
        <w:gridCol w:w="1792"/>
        <w:gridCol w:w="3985"/>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Stop TTS</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TTS is stopped.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Stop TTS</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requests that TTS is stopped. </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Stop TTS Ack</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 w:rsidR="0098697A" w:rsidRPr="00097689" w:rsidRDefault="0098697A" w:rsidP="0098697A">
      <w:pPr>
        <w:pStyle w:val="Heading2"/>
        <w:rPr>
          <w:lang w:eastAsia="zh-CN"/>
        </w:rPr>
      </w:pPr>
      <w:bookmarkStart w:id="493" w:name="_Toc485587599"/>
      <w:bookmarkStart w:id="494" w:name="_Toc57882610"/>
      <w:r w:rsidRPr="00097689">
        <w:rPr>
          <w:lang w:eastAsia="zh-CN"/>
        </w:rPr>
        <w:t>8.26</w:t>
      </w:r>
      <w:r w:rsidR="00097689">
        <w:rPr>
          <w:lang w:eastAsia="zh-CN"/>
        </w:rPr>
        <w:tab/>
      </w:r>
      <w:r w:rsidRPr="00097689">
        <w:rPr>
          <w:lang w:eastAsia="zh-CN"/>
        </w:rPr>
        <w:t>TTS Completed</w:t>
      </w:r>
      <w:bookmarkEnd w:id="493"/>
      <w:bookmarkEnd w:id="494"/>
    </w:p>
    <w:p w:rsidR="0098697A" w:rsidRPr="00097689" w:rsidRDefault="0098697A" w:rsidP="0098697A">
      <w:r w:rsidRPr="00097689">
        <w:t>This procedure is used to report the TTS result.</w:t>
      </w:r>
    </w:p>
    <w:p w:rsidR="0098697A" w:rsidRPr="00097689" w:rsidRDefault="0098697A" w:rsidP="0098697A">
      <w:pPr>
        <w:pStyle w:val="TH"/>
      </w:pPr>
      <w:r w:rsidRPr="00097689">
        <w:t>Table 8.</w:t>
      </w:r>
      <w:r w:rsidRPr="00097689">
        <w:rPr>
          <w:rFonts w:eastAsia="SimSun"/>
          <w:lang w:eastAsia="zh-CN"/>
        </w:rPr>
        <w:t>26</w:t>
      </w:r>
      <w:r w:rsidRPr="00097689">
        <w:t>.</w:t>
      </w:r>
      <w:r w:rsidRPr="00097689">
        <w:rPr>
          <w:rFonts w:eastAsia="SimSun"/>
        </w:rPr>
        <w:t>1</w:t>
      </w:r>
      <w:r w:rsidRPr="00097689">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4"/>
        <w:gridCol w:w="826"/>
        <w:gridCol w:w="1641"/>
        <w:gridCol w:w="1744"/>
        <w:gridCol w:w="3813"/>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TTS Completed</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TTS is requested.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TTS Completed</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completed of the TTS.</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Cause</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return code of TTS.</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TTS Completed Ack</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rFonts w:eastAsia="SimSun"/>
          <w:lang w:eastAsia="zh-CN"/>
        </w:rPr>
      </w:pPr>
    </w:p>
    <w:p w:rsidR="0098697A" w:rsidRPr="00097689" w:rsidRDefault="0098697A" w:rsidP="0098697A">
      <w:pPr>
        <w:pStyle w:val="Heading2"/>
        <w:rPr>
          <w:lang w:eastAsia="zh-CN"/>
        </w:rPr>
      </w:pPr>
      <w:bookmarkStart w:id="495" w:name="_Toc485587600"/>
      <w:bookmarkStart w:id="496" w:name="_Toc57882611"/>
      <w:r w:rsidRPr="00097689">
        <w:rPr>
          <w:lang w:eastAsia="zh-CN"/>
        </w:rPr>
        <w:t>8.27</w:t>
      </w:r>
      <w:r w:rsidR="00097689">
        <w:rPr>
          <w:lang w:eastAsia="zh-CN"/>
        </w:rPr>
        <w:tab/>
      </w:r>
      <w:r w:rsidRPr="00097689">
        <w:rPr>
          <w:lang w:eastAsia="zh-CN"/>
        </w:rPr>
        <w:t>Start ASR</w:t>
      </w:r>
      <w:bookmarkEnd w:id="495"/>
      <w:bookmarkEnd w:id="496"/>
    </w:p>
    <w:p w:rsidR="0098697A" w:rsidRPr="00097689" w:rsidRDefault="0098697A" w:rsidP="0098697A">
      <w:pPr>
        <w:keepNext/>
      </w:pPr>
      <w:r w:rsidRPr="00097689">
        <w:t>This procedure is used to request to start ASR.</w:t>
      </w:r>
    </w:p>
    <w:p w:rsidR="0098697A" w:rsidRPr="00097689" w:rsidRDefault="0098697A" w:rsidP="0098697A">
      <w:pPr>
        <w:pStyle w:val="TH"/>
        <w:rPr>
          <w:rFonts w:eastAsia="SimSun"/>
          <w:lang w:eastAsia="zh-CN"/>
        </w:rPr>
      </w:pPr>
      <w:r w:rsidRPr="00097689">
        <w:t xml:space="preserve">Table </w:t>
      </w:r>
      <w:r w:rsidRPr="00097689">
        <w:rPr>
          <w:lang w:eastAsia="zh-CN"/>
        </w:rPr>
        <w:t>8.</w:t>
      </w:r>
      <w:r w:rsidRPr="00097689">
        <w:rPr>
          <w:rFonts w:eastAsia="SimSun"/>
          <w:lang w:eastAsia="zh-CN"/>
        </w:rPr>
        <w:t>27</w:t>
      </w:r>
      <w:r w:rsidRPr="00097689">
        <w:rPr>
          <w:lang w:eastAsia="zh-CN"/>
        </w:rPr>
        <w:t>.1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98697A" w:rsidRPr="00097689" w:rsidTr="00097689">
        <w:tblPrEx>
          <w:tblCellMar>
            <w:top w:w="0" w:type="dxa"/>
            <w:bottom w:w="0" w:type="dxa"/>
          </w:tblCellMar>
        </w:tblPrEx>
        <w:trPr>
          <w:jc w:val="center"/>
        </w:trPr>
        <w:tc>
          <w:tcPr>
            <w:tcW w:w="1129" w:type="dxa"/>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750" w:type="dxa"/>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2264" w:type="dxa"/>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1126" w:type="dxa"/>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4643" w:type="dxa"/>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129" w:type="dxa"/>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Start ASR</w:t>
            </w:r>
          </w:p>
        </w:tc>
        <w:tc>
          <w:tcPr>
            <w:tcW w:w="750" w:type="dxa"/>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2264" w:type="dxa"/>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1126" w:type="dxa"/>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4643" w:type="dxa"/>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129" w:type="dxa"/>
            <w:vMerge/>
          </w:tcPr>
          <w:p w:rsidR="0098697A" w:rsidRPr="00097689" w:rsidRDefault="0098697A" w:rsidP="00097689">
            <w:pPr>
              <w:spacing w:after="0"/>
              <w:jc w:val="center"/>
              <w:rPr>
                <w:rFonts w:ascii="Arial" w:hAnsi="Arial"/>
                <w:sz w:val="18"/>
              </w:rPr>
            </w:pPr>
          </w:p>
        </w:tc>
        <w:tc>
          <w:tcPr>
            <w:tcW w:w="750" w:type="dxa"/>
            <w:vMerge/>
          </w:tcPr>
          <w:p w:rsidR="0098697A" w:rsidRPr="00097689" w:rsidRDefault="0098697A" w:rsidP="00097689">
            <w:pPr>
              <w:spacing w:after="0"/>
              <w:jc w:val="center"/>
              <w:rPr>
                <w:rFonts w:ascii="Arial" w:hAnsi="Arial"/>
                <w:sz w:val="18"/>
              </w:rPr>
            </w:pPr>
          </w:p>
        </w:tc>
        <w:tc>
          <w:tcPr>
            <w:tcW w:w="2264" w:type="dxa"/>
          </w:tcPr>
          <w:p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1126" w:type="dxa"/>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4643" w:type="dxa"/>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ASR is requested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1129" w:type="dxa"/>
            <w:vMerge/>
          </w:tcPr>
          <w:p w:rsidR="0098697A" w:rsidRPr="00097689" w:rsidRDefault="0098697A" w:rsidP="00097689">
            <w:pPr>
              <w:spacing w:after="0"/>
              <w:jc w:val="center"/>
              <w:rPr>
                <w:rFonts w:ascii="Arial" w:hAnsi="Arial"/>
                <w:sz w:val="18"/>
              </w:rPr>
            </w:pPr>
          </w:p>
        </w:tc>
        <w:tc>
          <w:tcPr>
            <w:tcW w:w="750" w:type="dxa"/>
            <w:vMerge/>
          </w:tcPr>
          <w:p w:rsidR="0098697A" w:rsidRPr="00097689" w:rsidRDefault="0098697A" w:rsidP="00097689">
            <w:pPr>
              <w:spacing w:after="0"/>
              <w:jc w:val="center"/>
              <w:rPr>
                <w:rFonts w:ascii="Arial" w:hAnsi="Arial"/>
                <w:sz w:val="18"/>
              </w:rPr>
            </w:pPr>
          </w:p>
        </w:tc>
        <w:tc>
          <w:tcPr>
            <w:tcW w:w="2264" w:type="dxa"/>
          </w:tcPr>
          <w:p w:rsidR="0098697A" w:rsidRPr="00097689" w:rsidRDefault="0098697A" w:rsidP="00097689">
            <w:pPr>
              <w:spacing w:after="0"/>
              <w:jc w:val="center"/>
              <w:rPr>
                <w:rFonts w:ascii="Arial" w:hAnsi="Arial"/>
                <w:sz w:val="18"/>
              </w:rPr>
            </w:pPr>
            <w:r w:rsidRPr="00097689">
              <w:rPr>
                <w:rFonts w:ascii="Arial" w:hAnsi="Arial"/>
                <w:sz w:val="18"/>
                <w:lang w:eastAsia="zh-CN"/>
              </w:rPr>
              <w:t>Recognition Mode</w:t>
            </w:r>
          </w:p>
        </w:tc>
        <w:tc>
          <w:tcPr>
            <w:tcW w:w="1126" w:type="dxa"/>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4643" w:type="dxa"/>
          </w:tcPr>
          <w:p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 the</w:t>
            </w:r>
            <w:r w:rsidRPr="00097689">
              <w:rPr>
                <w:rFonts w:ascii="Arial" w:hAnsi="Arial"/>
                <w:sz w:val="18"/>
                <w:lang w:eastAsia="zh-CN"/>
              </w:rPr>
              <w:t xml:space="preserve"> recognition mode: Normal Recognition Mode, Hotword Recognition Mode.</w:t>
            </w:r>
          </w:p>
        </w:tc>
      </w:tr>
      <w:tr w:rsidR="0098697A" w:rsidRPr="00097689" w:rsidTr="00097689">
        <w:tblPrEx>
          <w:tblCellMar>
            <w:top w:w="0" w:type="dxa"/>
            <w:bottom w:w="0" w:type="dxa"/>
          </w:tblCellMar>
        </w:tblPrEx>
        <w:trPr>
          <w:cantSplit/>
          <w:jc w:val="center"/>
        </w:trPr>
        <w:tc>
          <w:tcPr>
            <w:tcW w:w="1129" w:type="dxa"/>
            <w:vMerge/>
          </w:tcPr>
          <w:p w:rsidR="0098697A" w:rsidRPr="00097689" w:rsidRDefault="0098697A" w:rsidP="00097689">
            <w:pPr>
              <w:spacing w:after="0"/>
              <w:jc w:val="center"/>
              <w:rPr>
                <w:rFonts w:ascii="Arial" w:hAnsi="Arial"/>
                <w:sz w:val="18"/>
              </w:rPr>
            </w:pPr>
          </w:p>
        </w:tc>
        <w:tc>
          <w:tcPr>
            <w:tcW w:w="750" w:type="dxa"/>
            <w:vMerge/>
          </w:tcPr>
          <w:p w:rsidR="0098697A" w:rsidRPr="00097689" w:rsidRDefault="0098697A" w:rsidP="00097689">
            <w:pPr>
              <w:spacing w:after="0"/>
              <w:jc w:val="center"/>
              <w:rPr>
                <w:rFonts w:ascii="Arial" w:hAnsi="Arial"/>
                <w:sz w:val="18"/>
              </w:rPr>
            </w:pPr>
          </w:p>
        </w:tc>
        <w:tc>
          <w:tcPr>
            <w:tcW w:w="2264" w:type="dxa"/>
          </w:tcPr>
          <w:p w:rsidR="0098697A" w:rsidRPr="00097689" w:rsidRDefault="0098697A" w:rsidP="00097689">
            <w:pPr>
              <w:spacing w:after="0"/>
              <w:jc w:val="center"/>
              <w:rPr>
                <w:rFonts w:ascii="Arial" w:hAnsi="Arial"/>
                <w:sz w:val="18"/>
              </w:rPr>
            </w:pPr>
            <w:r w:rsidRPr="00097689">
              <w:rPr>
                <w:rFonts w:ascii="Arial" w:hAnsi="Arial"/>
                <w:sz w:val="18"/>
                <w:lang w:eastAsia="zh-CN"/>
              </w:rPr>
              <w:t>Notify ASR completion</w:t>
            </w:r>
          </w:p>
        </w:tc>
        <w:tc>
          <w:tcPr>
            <w:tcW w:w="1126" w:type="dxa"/>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4643" w:type="dxa"/>
          </w:tcPr>
          <w:p w:rsidR="0098697A" w:rsidRPr="00097689" w:rsidRDefault="0098697A" w:rsidP="00097689">
            <w:pPr>
              <w:spacing w:after="0"/>
              <w:rPr>
                <w:rFonts w:ascii="Arial" w:hAnsi="Arial"/>
                <w:sz w:val="18"/>
              </w:rPr>
            </w:pPr>
            <w:r w:rsidRPr="00097689">
              <w:rPr>
                <w:rFonts w:ascii="Arial" w:hAnsi="Arial"/>
                <w:sz w:val="18"/>
              </w:rPr>
              <w:t xml:space="preserve">This information element requests a notification of a completed </w:t>
            </w:r>
            <w:r w:rsidRPr="00097689">
              <w:rPr>
                <w:rFonts w:ascii="Arial" w:hAnsi="Arial"/>
                <w:sz w:val="18"/>
                <w:lang w:eastAsia="zh-CN"/>
              </w:rPr>
              <w:t>ASR</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1129" w:type="dxa"/>
            <w:vMerge/>
          </w:tcPr>
          <w:p w:rsidR="0098697A" w:rsidRPr="00097689" w:rsidRDefault="0098697A" w:rsidP="00097689">
            <w:pPr>
              <w:spacing w:after="0"/>
              <w:jc w:val="center"/>
              <w:rPr>
                <w:rFonts w:ascii="Arial" w:hAnsi="Arial"/>
                <w:sz w:val="18"/>
              </w:rPr>
            </w:pPr>
          </w:p>
        </w:tc>
        <w:tc>
          <w:tcPr>
            <w:tcW w:w="750" w:type="dxa"/>
            <w:vMerge/>
          </w:tcPr>
          <w:p w:rsidR="0098697A" w:rsidRPr="00097689" w:rsidRDefault="0098697A" w:rsidP="00097689">
            <w:pPr>
              <w:spacing w:after="0"/>
              <w:jc w:val="center"/>
              <w:rPr>
                <w:rFonts w:ascii="Arial" w:hAnsi="Arial"/>
                <w:sz w:val="18"/>
              </w:rPr>
            </w:pPr>
          </w:p>
        </w:tc>
        <w:tc>
          <w:tcPr>
            <w:tcW w:w="2264" w:type="dxa"/>
          </w:tcPr>
          <w:p w:rsidR="0098697A" w:rsidRPr="00097689" w:rsidRDefault="0098697A" w:rsidP="00097689">
            <w:pPr>
              <w:spacing w:after="0"/>
              <w:jc w:val="center"/>
              <w:rPr>
                <w:rFonts w:ascii="Arial" w:hAnsi="Arial"/>
                <w:sz w:val="18"/>
              </w:rPr>
            </w:pPr>
            <w:r w:rsidRPr="00097689">
              <w:rPr>
                <w:rFonts w:ascii="Arial" w:hAnsi="Arial"/>
                <w:sz w:val="18"/>
                <w:lang w:eastAsia="zh-CN"/>
              </w:rPr>
              <w:t>DTMF stop ASR</w:t>
            </w:r>
          </w:p>
        </w:tc>
        <w:tc>
          <w:tcPr>
            <w:tcW w:w="1126" w:type="dxa"/>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4643" w:type="dxa"/>
          </w:tcPr>
          <w:p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indicates</w:t>
            </w:r>
            <w:r w:rsidRPr="00097689">
              <w:rPr>
                <w:rFonts w:ascii="Arial" w:hAnsi="Arial"/>
                <w:sz w:val="18"/>
                <w:lang w:eastAsia="zh-CN"/>
              </w:rPr>
              <w:t xml:space="preserve"> the MRFP to detect the DTMF digits and stop the ASR when a pre-defined DTMF digit is detected.</w:t>
            </w:r>
          </w:p>
        </w:tc>
      </w:tr>
      <w:tr w:rsidR="0098697A" w:rsidRPr="00097689" w:rsidTr="00097689">
        <w:tblPrEx>
          <w:tblCellMar>
            <w:top w:w="0" w:type="dxa"/>
            <w:bottom w:w="0" w:type="dxa"/>
          </w:tblCellMar>
        </w:tblPrEx>
        <w:trPr>
          <w:cantSplit/>
          <w:jc w:val="center"/>
        </w:trPr>
        <w:tc>
          <w:tcPr>
            <w:tcW w:w="1129" w:type="dxa"/>
            <w:vMerge/>
          </w:tcPr>
          <w:p w:rsidR="0098697A" w:rsidRPr="00097689" w:rsidRDefault="0098697A" w:rsidP="00097689">
            <w:pPr>
              <w:spacing w:after="0"/>
              <w:jc w:val="center"/>
              <w:rPr>
                <w:rFonts w:ascii="Arial" w:hAnsi="Arial"/>
                <w:sz w:val="18"/>
              </w:rPr>
            </w:pPr>
          </w:p>
        </w:tc>
        <w:tc>
          <w:tcPr>
            <w:tcW w:w="750" w:type="dxa"/>
            <w:vMerge/>
          </w:tcPr>
          <w:p w:rsidR="0098697A" w:rsidRPr="00097689" w:rsidRDefault="0098697A" w:rsidP="00097689">
            <w:pPr>
              <w:spacing w:after="0"/>
              <w:jc w:val="center"/>
              <w:rPr>
                <w:rFonts w:ascii="Arial" w:hAnsi="Arial"/>
                <w:sz w:val="18"/>
              </w:rPr>
            </w:pPr>
          </w:p>
        </w:tc>
        <w:tc>
          <w:tcPr>
            <w:tcW w:w="2264" w:type="dxa"/>
          </w:tcPr>
          <w:p w:rsidR="0098697A" w:rsidRPr="00097689" w:rsidDel="009A77CB" w:rsidRDefault="0098697A" w:rsidP="00097689">
            <w:pPr>
              <w:spacing w:after="0"/>
              <w:jc w:val="center"/>
              <w:rPr>
                <w:rFonts w:ascii="Arial" w:hAnsi="Arial"/>
                <w:sz w:val="18"/>
                <w:lang w:eastAsia="zh-CN"/>
              </w:rPr>
            </w:pPr>
            <w:r w:rsidRPr="00097689">
              <w:rPr>
                <w:rFonts w:ascii="Arial" w:hAnsi="Arial"/>
                <w:sz w:val="18"/>
                <w:lang w:eastAsia="zh-CN"/>
              </w:rPr>
              <w:t>SRGS Grammar</w:t>
            </w:r>
          </w:p>
        </w:tc>
        <w:tc>
          <w:tcPr>
            <w:tcW w:w="1126"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4643" w:type="dxa"/>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SRGS </w:t>
            </w:r>
            <w:r w:rsidRPr="00097689">
              <w:rPr>
                <w:rFonts w:ascii="Arial" w:hAnsi="Arial"/>
                <w:sz w:val="18"/>
                <w:lang w:eastAsia="zh-CN"/>
              </w:rPr>
              <w:t>format grammar as script or URI.</w:t>
            </w:r>
          </w:p>
        </w:tc>
      </w:tr>
      <w:tr w:rsidR="0098697A" w:rsidRPr="00097689" w:rsidTr="00097689">
        <w:tblPrEx>
          <w:tblCellMar>
            <w:top w:w="0" w:type="dxa"/>
            <w:bottom w:w="0" w:type="dxa"/>
          </w:tblCellMar>
        </w:tblPrEx>
        <w:trPr>
          <w:cantSplit/>
          <w:jc w:val="center"/>
        </w:trPr>
        <w:tc>
          <w:tcPr>
            <w:tcW w:w="1129" w:type="dxa"/>
            <w:vMerge/>
          </w:tcPr>
          <w:p w:rsidR="0098697A" w:rsidRPr="00097689" w:rsidRDefault="0098697A" w:rsidP="00097689">
            <w:pPr>
              <w:spacing w:after="0"/>
              <w:jc w:val="center"/>
              <w:rPr>
                <w:rFonts w:ascii="Arial" w:hAnsi="Arial"/>
                <w:sz w:val="18"/>
              </w:rPr>
            </w:pPr>
          </w:p>
        </w:tc>
        <w:tc>
          <w:tcPr>
            <w:tcW w:w="750" w:type="dxa"/>
            <w:vMerge/>
          </w:tcPr>
          <w:p w:rsidR="0098697A" w:rsidRPr="00097689" w:rsidRDefault="0098697A" w:rsidP="00097689">
            <w:pPr>
              <w:spacing w:after="0"/>
              <w:jc w:val="center"/>
              <w:rPr>
                <w:rFonts w:ascii="Arial" w:hAnsi="Arial"/>
                <w:sz w:val="18"/>
              </w:rPr>
            </w:pPr>
          </w:p>
        </w:tc>
        <w:tc>
          <w:tcPr>
            <w:tcW w:w="2264"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1126"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4643" w:type="dxa"/>
          </w:tcPr>
          <w:p w:rsidR="0098697A" w:rsidRPr="00097689" w:rsidRDefault="0098697A" w:rsidP="00097689">
            <w:pPr>
              <w:spacing w:after="0"/>
              <w:rPr>
                <w:rFonts w:ascii="Arial" w:hAnsi="Arial"/>
                <w:sz w:val="18"/>
                <w:lang w:eastAsia="zh-CN"/>
              </w:rPr>
            </w:pPr>
            <w:r w:rsidRPr="00097689">
              <w:rPr>
                <w:rFonts w:ascii="Arial" w:hAnsi="Arial"/>
                <w:sz w:val="18"/>
                <w:lang w:eastAsia="zh-CN"/>
              </w:rPr>
              <w:t>This information element requests termination heartbeat indications. This information element shall be included when requesting a new bearer termination.</w:t>
            </w:r>
          </w:p>
        </w:tc>
      </w:tr>
      <w:tr w:rsidR="0098697A" w:rsidRPr="00097689" w:rsidTr="00097689">
        <w:tblPrEx>
          <w:tblCellMar>
            <w:top w:w="0" w:type="dxa"/>
            <w:bottom w:w="0" w:type="dxa"/>
          </w:tblCellMar>
        </w:tblPrEx>
        <w:trPr>
          <w:cantSplit/>
          <w:trHeight w:val="288"/>
          <w:jc w:val="center"/>
        </w:trPr>
        <w:tc>
          <w:tcPr>
            <w:tcW w:w="1129" w:type="dxa"/>
            <w:vMerge w:val="restart"/>
          </w:tcPr>
          <w:p w:rsidR="0098697A" w:rsidRPr="00097689" w:rsidRDefault="0098697A" w:rsidP="00097689">
            <w:pPr>
              <w:spacing w:after="0"/>
              <w:jc w:val="center"/>
              <w:rPr>
                <w:rFonts w:ascii="Arial" w:hAnsi="Arial"/>
                <w:sz w:val="18"/>
              </w:rPr>
            </w:pPr>
            <w:r w:rsidRPr="00097689">
              <w:rPr>
                <w:rFonts w:ascii="Arial" w:hAnsi="Arial"/>
                <w:sz w:val="18"/>
                <w:lang w:eastAsia="zh-CN"/>
              </w:rPr>
              <w:t>Start ASR</w:t>
            </w:r>
            <w:r w:rsidRPr="00097689">
              <w:rPr>
                <w:rFonts w:ascii="Arial" w:hAnsi="Arial"/>
                <w:sz w:val="18"/>
              </w:rPr>
              <w:t xml:space="preserve"> Ack</w:t>
            </w:r>
          </w:p>
        </w:tc>
        <w:tc>
          <w:tcPr>
            <w:tcW w:w="750" w:type="dxa"/>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2264" w:type="dxa"/>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1126" w:type="dxa"/>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4643" w:type="dxa"/>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129" w:type="dxa"/>
            <w:vMerge/>
          </w:tcPr>
          <w:p w:rsidR="0098697A" w:rsidRPr="00097689" w:rsidRDefault="0098697A" w:rsidP="00097689">
            <w:pPr>
              <w:spacing w:after="0"/>
              <w:jc w:val="center"/>
              <w:rPr>
                <w:rFonts w:ascii="Arial" w:hAnsi="Arial"/>
                <w:sz w:val="18"/>
              </w:rPr>
            </w:pPr>
          </w:p>
        </w:tc>
        <w:tc>
          <w:tcPr>
            <w:tcW w:w="750" w:type="dxa"/>
            <w:vMerge/>
          </w:tcPr>
          <w:p w:rsidR="0098697A" w:rsidRPr="00097689" w:rsidRDefault="0098697A" w:rsidP="00097689">
            <w:pPr>
              <w:spacing w:after="0"/>
              <w:jc w:val="center"/>
              <w:rPr>
                <w:rFonts w:ascii="Arial" w:hAnsi="Arial"/>
                <w:sz w:val="18"/>
              </w:rPr>
            </w:pPr>
          </w:p>
        </w:tc>
        <w:tc>
          <w:tcPr>
            <w:tcW w:w="2264" w:type="dxa"/>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1126" w:type="dxa"/>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4643" w:type="dxa"/>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pStyle w:val="NO"/>
        <w:rPr>
          <w:color w:val="FF0000"/>
          <w:lang w:eastAsia="zh-CN"/>
        </w:rPr>
      </w:pPr>
      <w:r w:rsidRPr="00097689">
        <w:t>NOTE</w:t>
      </w:r>
      <w:r w:rsidRPr="00097689">
        <w:tab/>
        <w:t>This procedure may be combined with other procedures such as to ADD bearer connections.</w:t>
      </w:r>
    </w:p>
    <w:p w:rsidR="0098697A" w:rsidRPr="00097689" w:rsidRDefault="0098697A" w:rsidP="0098697A">
      <w:pPr>
        <w:pStyle w:val="Heading2"/>
        <w:rPr>
          <w:lang w:eastAsia="zh-CN"/>
        </w:rPr>
      </w:pPr>
      <w:bookmarkStart w:id="497" w:name="_Toc485587601"/>
      <w:bookmarkStart w:id="498" w:name="_Toc57882612"/>
      <w:r w:rsidRPr="00097689">
        <w:rPr>
          <w:lang w:eastAsia="zh-CN"/>
        </w:rPr>
        <w:t>8.28</w:t>
      </w:r>
      <w:r w:rsidR="00097689">
        <w:rPr>
          <w:lang w:eastAsia="zh-CN"/>
        </w:rPr>
        <w:tab/>
      </w:r>
      <w:r w:rsidRPr="00097689">
        <w:rPr>
          <w:lang w:eastAsia="zh-CN"/>
        </w:rPr>
        <w:t>Stop ASR</w:t>
      </w:r>
      <w:bookmarkEnd w:id="497"/>
      <w:bookmarkEnd w:id="498"/>
    </w:p>
    <w:p w:rsidR="0098697A" w:rsidRPr="00097689" w:rsidRDefault="0098697A" w:rsidP="0098697A">
      <w:r w:rsidRPr="00097689">
        <w:t>This procedure is used to stop ASR.</w:t>
      </w:r>
    </w:p>
    <w:p w:rsidR="0098697A" w:rsidRPr="00097689" w:rsidRDefault="0098697A" w:rsidP="0098697A">
      <w:pPr>
        <w:pStyle w:val="TH"/>
        <w:rPr>
          <w:lang w:eastAsia="zh-CN"/>
        </w:rPr>
      </w:pPr>
      <w:r w:rsidRPr="00097689">
        <w:t xml:space="preserve">Table </w:t>
      </w:r>
      <w:r w:rsidRPr="00097689">
        <w:rPr>
          <w:lang w:eastAsia="zh-CN"/>
        </w:rPr>
        <w:t>8.</w:t>
      </w:r>
      <w:r w:rsidRPr="00097689">
        <w:rPr>
          <w:rFonts w:eastAsia="SimSun"/>
          <w:lang w:eastAsia="zh-CN"/>
        </w:rPr>
        <w:t>28</w:t>
      </w:r>
      <w:r w:rsidRPr="00097689">
        <w:rPr>
          <w:lang w:eastAsia="zh-CN"/>
        </w:rPr>
        <w:t>.1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Stop </w:t>
      </w:r>
      <w:r w:rsidRPr="00097689">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w:t>
            </w:r>
            <w:r w:rsidRPr="00097689">
              <w:rPr>
                <w:rFonts w:ascii="Arial" w:hAnsi="Arial"/>
                <w:sz w:val="18"/>
                <w:lang w:eastAsia="zh-CN"/>
              </w:rPr>
              <w:t>ASR</w:t>
            </w:r>
          </w:p>
        </w:tc>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bearer termination where the </w:t>
            </w:r>
            <w:r w:rsidRPr="00097689">
              <w:rPr>
                <w:rFonts w:ascii="Arial" w:hAnsi="Arial"/>
                <w:sz w:val="18"/>
                <w:lang w:eastAsia="zh-CN"/>
              </w:rPr>
              <w:t>ASR</w:t>
            </w:r>
            <w:r w:rsidRPr="00097689">
              <w:rPr>
                <w:rFonts w:ascii="Arial" w:hAnsi="Arial"/>
                <w:sz w:val="18"/>
              </w:rPr>
              <w:t xml:space="preserve"> is stopped.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w:t>
            </w:r>
            <w:r w:rsidRPr="00097689">
              <w:rPr>
                <w:rFonts w:ascii="Arial" w:hAnsi="Arial"/>
                <w:sz w:val="18"/>
                <w:lang w:eastAsia="zh-CN"/>
              </w:rPr>
              <w:t>ASR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requests that </w:t>
            </w:r>
            <w:r w:rsidRPr="00097689">
              <w:rPr>
                <w:rFonts w:ascii="Arial" w:hAnsi="Arial"/>
                <w:sz w:val="18"/>
                <w:lang w:eastAsia="zh-CN"/>
              </w:rPr>
              <w:t>ASR</w:t>
            </w:r>
            <w:r w:rsidRPr="00097689">
              <w:rPr>
                <w:rFonts w:ascii="Arial" w:hAnsi="Arial"/>
                <w:sz w:val="18"/>
              </w:rPr>
              <w:t xml:space="preserve"> is stopped. </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Stop</w:t>
            </w:r>
            <w:r w:rsidRPr="00097689">
              <w:rPr>
                <w:rFonts w:ascii="Arial" w:hAnsi="Arial"/>
                <w:sz w:val="18"/>
                <w:lang w:eastAsia="zh-CN"/>
              </w:rPr>
              <w:t xml:space="preserve"> ASR</w:t>
            </w:r>
            <w:r w:rsidRPr="00097689">
              <w:rPr>
                <w:rFonts w:ascii="Arial" w:hAnsi="Arial"/>
                <w:sz w:val="18"/>
              </w:rPr>
              <w:t xml:space="preserve"> Ack</w:t>
            </w:r>
          </w:p>
        </w:tc>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rFonts w:eastAsia="SimSun"/>
          <w:lang w:eastAsia="zh-CN"/>
        </w:rPr>
      </w:pPr>
    </w:p>
    <w:p w:rsidR="0098697A" w:rsidRPr="00097689" w:rsidRDefault="0098697A" w:rsidP="0098697A">
      <w:pPr>
        <w:pStyle w:val="Heading2"/>
        <w:rPr>
          <w:lang w:eastAsia="zh-CN"/>
        </w:rPr>
      </w:pPr>
      <w:bookmarkStart w:id="499" w:name="_Toc485587602"/>
      <w:bookmarkStart w:id="500" w:name="_Toc57882613"/>
      <w:r w:rsidRPr="00097689">
        <w:rPr>
          <w:lang w:eastAsia="zh-CN"/>
        </w:rPr>
        <w:t>8.29</w:t>
      </w:r>
      <w:r w:rsidR="00097689">
        <w:rPr>
          <w:lang w:eastAsia="zh-CN"/>
        </w:rPr>
        <w:tab/>
      </w:r>
      <w:r w:rsidRPr="00097689">
        <w:rPr>
          <w:lang w:eastAsia="zh-CN"/>
        </w:rPr>
        <w:t>ASR completed</w:t>
      </w:r>
      <w:bookmarkEnd w:id="499"/>
      <w:bookmarkEnd w:id="500"/>
    </w:p>
    <w:p w:rsidR="0098697A" w:rsidRPr="00097689" w:rsidRDefault="0098697A" w:rsidP="0098697A">
      <w:r w:rsidRPr="00097689">
        <w:t>This procedure is used to report the ASR result.</w:t>
      </w:r>
    </w:p>
    <w:p w:rsidR="0098697A" w:rsidRPr="00097689" w:rsidRDefault="0098697A" w:rsidP="0098697A">
      <w:pPr>
        <w:pStyle w:val="TH"/>
        <w:rPr>
          <w:rFonts w:eastAsia="SimSun"/>
          <w:lang w:eastAsia="zh-CN"/>
        </w:rPr>
      </w:pPr>
      <w:r w:rsidRPr="00097689">
        <w:t xml:space="preserve">Table </w:t>
      </w:r>
      <w:r w:rsidRPr="00097689">
        <w:rPr>
          <w:lang w:eastAsia="zh-CN"/>
        </w:rPr>
        <w:t>8.</w:t>
      </w:r>
      <w:r w:rsidRPr="00097689">
        <w:rPr>
          <w:rFonts w:eastAsia="SimSun"/>
          <w:lang w:eastAsia="zh-CN"/>
        </w:rPr>
        <w:t>29</w:t>
      </w:r>
      <w:r w:rsidRPr="00097689">
        <w:rPr>
          <w:lang w:eastAsia="zh-CN"/>
        </w:rPr>
        <w:t>.1</w:t>
      </w:r>
      <w:r w:rsidRPr="00097689">
        <w:t xml:space="preserve">: Procedures between </w:t>
      </w:r>
      <w:r w:rsidRPr="00097689">
        <w:rPr>
          <w:lang w:eastAsia="zh-CN"/>
        </w:rPr>
        <w:t>MRFC</w:t>
      </w:r>
      <w:r w:rsidRPr="00097689">
        <w:t xml:space="preserve"> and </w:t>
      </w:r>
      <w:r w:rsidRPr="00097689">
        <w:rPr>
          <w:lang w:eastAsia="zh-CN"/>
        </w:rPr>
        <w:t>MRFP</w:t>
      </w:r>
      <w:r w:rsidRPr="00097689">
        <w:t xml:space="preserve">: </w:t>
      </w:r>
      <w:r w:rsidRPr="00097689">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Change w:id="501">
          <w:tblGrid>
            <w:gridCol w:w="1243"/>
            <w:gridCol w:w="826"/>
            <w:gridCol w:w="2282"/>
            <w:gridCol w:w="1125"/>
            <w:gridCol w:w="4300"/>
          </w:tblGrid>
        </w:tblGridChange>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826" w:type="dxa"/>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2282" w:type="dxa"/>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1125" w:type="dxa"/>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ASR completed</w:t>
            </w:r>
          </w:p>
        </w:tc>
        <w:tc>
          <w:tcPr>
            <w:tcW w:w="826" w:type="dxa"/>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MRFP</w:t>
            </w:r>
          </w:p>
        </w:tc>
        <w:tc>
          <w:tcPr>
            <w:tcW w:w="2282" w:type="dxa"/>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1125" w:type="dxa"/>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826" w:type="dxa"/>
            <w:vMerge/>
          </w:tcPr>
          <w:p w:rsidR="0098697A" w:rsidRPr="00097689" w:rsidRDefault="0098697A" w:rsidP="00097689">
            <w:pPr>
              <w:spacing w:after="0"/>
              <w:jc w:val="center"/>
              <w:rPr>
                <w:rFonts w:ascii="Arial" w:hAnsi="Arial"/>
                <w:sz w:val="18"/>
              </w:rPr>
            </w:pPr>
          </w:p>
        </w:tc>
        <w:tc>
          <w:tcPr>
            <w:tcW w:w="2282" w:type="dxa"/>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1125" w:type="dxa"/>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bearer termination where the </w:t>
            </w:r>
            <w:r w:rsidRPr="00097689">
              <w:rPr>
                <w:rFonts w:ascii="Arial" w:hAnsi="Arial"/>
                <w:sz w:val="18"/>
                <w:lang w:eastAsia="zh-CN"/>
              </w:rPr>
              <w:t>ASR</w:t>
            </w:r>
            <w:r w:rsidRPr="00097689">
              <w:rPr>
                <w:rFonts w:ascii="Arial" w:hAnsi="Arial"/>
                <w:sz w:val="18"/>
              </w:rPr>
              <w:t xml:space="preserve"> is requested.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826" w:type="dxa"/>
            <w:vMerge/>
          </w:tcPr>
          <w:p w:rsidR="0098697A" w:rsidRPr="00097689" w:rsidRDefault="0098697A" w:rsidP="00097689">
            <w:pPr>
              <w:spacing w:after="0"/>
              <w:jc w:val="center"/>
              <w:rPr>
                <w:rFonts w:ascii="Arial" w:hAnsi="Arial"/>
                <w:sz w:val="18"/>
              </w:rPr>
            </w:pPr>
          </w:p>
        </w:tc>
        <w:tc>
          <w:tcPr>
            <w:tcW w:w="2282"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ASR</w:t>
            </w:r>
            <w:r w:rsidRPr="00097689">
              <w:rPr>
                <w:rFonts w:ascii="Arial" w:hAnsi="Arial"/>
                <w:sz w:val="18"/>
              </w:rPr>
              <w:t xml:space="preserve"> Completed</w:t>
            </w:r>
          </w:p>
        </w:tc>
        <w:tc>
          <w:tcPr>
            <w:tcW w:w="1125" w:type="dxa"/>
          </w:tcPr>
          <w:p w:rsidR="0098697A" w:rsidRPr="00097689" w:rsidRDefault="0098697A" w:rsidP="00097689">
            <w:pPr>
              <w:spacing w:after="0"/>
              <w:jc w:val="center"/>
              <w:rPr>
                <w:rFonts w:ascii="Arial" w:hAnsi="Arial"/>
                <w:sz w:val="18"/>
                <w:lang w:eastAsia="zh-CN"/>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completed of the </w:t>
            </w:r>
            <w:r w:rsidRPr="00097689">
              <w:rPr>
                <w:rFonts w:ascii="Arial" w:hAnsi="Arial"/>
                <w:sz w:val="18"/>
                <w:lang w:eastAsia="zh-CN"/>
              </w:rPr>
              <w:t>ASR</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826" w:type="dxa"/>
            <w:vMerge/>
          </w:tcPr>
          <w:p w:rsidR="0098697A" w:rsidRPr="00097689" w:rsidRDefault="0098697A" w:rsidP="00097689">
            <w:pPr>
              <w:spacing w:after="0"/>
              <w:jc w:val="center"/>
              <w:rPr>
                <w:rFonts w:ascii="Arial" w:hAnsi="Arial"/>
                <w:sz w:val="18"/>
              </w:rPr>
            </w:pPr>
          </w:p>
        </w:tc>
        <w:tc>
          <w:tcPr>
            <w:tcW w:w="2282"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Cause</w:t>
            </w:r>
          </w:p>
        </w:tc>
        <w:tc>
          <w:tcPr>
            <w:tcW w:w="1125"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ASR.</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826" w:type="dxa"/>
            <w:vMerge/>
          </w:tcPr>
          <w:p w:rsidR="0098697A" w:rsidRPr="00097689" w:rsidRDefault="0098697A" w:rsidP="00097689">
            <w:pPr>
              <w:spacing w:after="0"/>
              <w:jc w:val="center"/>
              <w:rPr>
                <w:rFonts w:ascii="Arial" w:hAnsi="Arial"/>
                <w:sz w:val="18"/>
              </w:rPr>
            </w:pPr>
          </w:p>
        </w:tc>
        <w:tc>
          <w:tcPr>
            <w:tcW w:w="2282" w:type="dxa"/>
            <w:shd w:val="clear" w:color="auto" w:fill="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Recognition</w:t>
            </w:r>
          </w:p>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Result</w:t>
            </w:r>
          </w:p>
        </w:tc>
        <w:tc>
          <w:tcPr>
            <w:tcW w:w="1125"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reports the </w:t>
            </w:r>
            <w:r w:rsidRPr="00097689">
              <w:rPr>
                <w:rFonts w:ascii="Arial" w:hAnsi="Arial"/>
                <w:sz w:val="18"/>
                <w:lang w:eastAsia="zh-CN"/>
              </w:rPr>
              <w:t xml:space="preserve">ASR result. </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826" w:type="dxa"/>
            <w:vMerge/>
          </w:tcPr>
          <w:p w:rsidR="0098697A" w:rsidRPr="00097689" w:rsidRDefault="0098697A" w:rsidP="00097689">
            <w:pPr>
              <w:spacing w:after="0"/>
              <w:jc w:val="center"/>
              <w:rPr>
                <w:rFonts w:ascii="Arial" w:hAnsi="Arial"/>
                <w:sz w:val="18"/>
              </w:rPr>
            </w:pPr>
          </w:p>
        </w:tc>
        <w:tc>
          <w:tcPr>
            <w:tcW w:w="2282" w:type="dxa"/>
            <w:shd w:val="clear" w:color="auto" w:fill="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 xml:space="preserve"> Text Token</w:t>
            </w:r>
          </w:p>
        </w:tc>
        <w:tc>
          <w:tcPr>
            <w:tcW w:w="1125"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lang w:eastAsia="zh-CN"/>
              </w:rPr>
              <w:t xml:space="preserve">This information element indicates a text token </w:t>
            </w:r>
            <w:r w:rsidRPr="00097689">
              <w:rPr>
                <w:rFonts w:ascii="Arial" w:hAnsi="Arial" w:cs="Arial"/>
                <w:bCs/>
                <w:sz w:val="18"/>
                <w:lang w:eastAsia="zh-CN"/>
              </w:rPr>
              <w:t>correspond to tokens as defined by the SRGS grammar. The ASR may return multiple results.</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826" w:type="dxa"/>
            <w:vMerge/>
          </w:tcPr>
          <w:p w:rsidR="0098697A" w:rsidRPr="00097689" w:rsidRDefault="0098697A" w:rsidP="00097689">
            <w:pPr>
              <w:spacing w:after="0"/>
              <w:jc w:val="center"/>
              <w:rPr>
                <w:rFonts w:ascii="Arial" w:hAnsi="Arial"/>
                <w:sz w:val="18"/>
              </w:rPr>
            </w:pPr>
          </w:p>
        </w:tc>
        <w:tc>
          <w:tcPr>
            <w:tcW w:w="2282" w:type="dxa"/>
            <w:shd w:val="clear" w:color="auto" w:fill="auto"/>
          </w:tcPr>
          <w:p w:rsidR="0098697A" w:rsidRPr="00097689" w:rsidRDefault="0098697A" w:rsidP="00097689">
            <w:pPr>
              <w:spacing w:after="0"/>
              <w:jc w:val="center"/>
              <w:rPr>
                <w:rFonts w:ascii="Arial" w:hAnsi="Arial" w:cs="Arial"/>
                <w:bCs/>
                <w:sz w:val="18"/>
                <w:lang w:eastAsia="zh-CN"/>
              </w:rPr>
            </w:pPr>
            <w:r w:rsidRPr="00097689">
              <w:rPr>
                <w:rFonts w:ascii="Arial" w:hAnsi="Arial" w:cs="Arial"/>
                <w:bCs/>
                <w:sz w:val="18"/>
                <w:lang w:eastAsia="zh-CN"/>
              </w:rPr>
              <w:t xml:space="preserve"> Result Interpretation</w:t>
            </w:r>
          </w:p>
        </w:tc>
        <w:tc>
          <w:tcPr>
            <w:tcW w:w="1125"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w:t>
            </w:r>
            <w:r w:rsidRPr="00097689">
              <w:rPr>
                <w:rFonts w:ascii="Arial" w:hAnsi="Arial" w:cs="Arial"/>
                <w:bCs/>
                <w:sz w:val="18"/>
                <w:lang w:eastAsia="zh-CN"/>
              </w:rPr>
              <w:t>interpretation of application specific</w:t>
            </w:r>
            <w:r w:rsidRPr="00097689">
              <w:rPr>
                <w:rFonts w:ascii="Arial" w:hAnsi="Arial"/>
                <w:sz w:val="18"/>
              </w:rPr>
              <w:t xml:space="preserve"> </w:t>
            </w:r>
            <w:r w:rsidRPr="00097689">
              <w:rPr>
                <w:rFonts w:ascii="Arial" w:hAnsi="Arial"/>
                <w:sz w:val="18"/>
                <w:lang w:eastAsia="zh-CN"/>
              </w:rPr>
              <w:t>for each result.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826" w:type="dxa"/>
            <w:vMerge/>
          </w:tcPr>
          <w:p w:rsidR="0098697A" w:rsidRPr="00097689" w:rsidRDefault="0098697A" w:rsidP="00097689">
            <w:pPr>
              <w:spacing w:after="0"/>
              <w:jc w:val="center"/>
              <w:rPr>
                <w:rFonts w:ascii="Arial" w:hAnsi="Arial"/>
                <w:sz w:val="18"/>
              </w:rPr>
            </w:pPr>
          </w:p>
        </w:tc>
        <w:tc>
          <w:tcPr>
            <w:tcW w:w="2282" w:type="dxa"/>
            <w:shd w:val="clear" w:color="auto" w:fill="auto"/>
          </w:tcPr>
          <w:p w:rsidR="0098697A" w:rsidRPr="00097689" w:rsidRDefault="0098697A" w:rsidP="00097689">
            <w:pPr>
              <w:spacing w:after="0"/>
              <w:jc w:val="center"/>
              <w:rPr>
                <w:rFonts w:ascii="Arial" w:hAnsi="Arial"/>
                <w:sz w:val="18"/>
                <w:lang w:eastAsia="zh-CN"/>
              </w:rPr>
            </w:pPr>
            <w:r w:rsidRPr="00097689">
              <w:rPr>
                <w:rFonts w:ascii="Arial" w:hAnsi="Arial" w:cs="Arial"/>
                <w:bCs/>
                <w:sz w:val="18"/>
                <w:lang w:eastAsia="zh-CN"/>
              </w:rPr>
              <w:t xml:space="preserve"> Confidence Score</w:t>
            </w:r>
          </w:p>
        </w:tc>
        <w:tc>
          <w:tcPr>
            <w:tcW w:w="1125"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lang w:eastAsia="zh-CN"/>
              </w:rPr>
              <w:t xml:space="preserve">This information </w:t>
            </w:r>
            <w:r w:rsidRPr="00097689">
              <w:rPr>
                <w:rFonts w:ascii="Arial" w:hAnsi="Arial"/>
                <w:sz w:val="18"/>
              </w:rPr>
              <w:t>indicate</w:t>
            </w:r>
            <w:r w:rsidRPr="00097689">
              <w:rPr>
                <w:rFonts w:ascii="Arial" w:hAnsi="Arial"/>
                <w:sz w:val="18"/>
                <w:lang w:eastAsia="zh-CN"/>
              </w:rPr>
              <w:t>s</w:t>
            </w:r>
            <w:r w:rsidRPr="00097689">
              <w:rPr>
                <w:rFonts w:ascii="Arial" w:hAnsi="Arial"/>
                <w:sz w:val="18"/>
              </w:rPr>
              <w:t xml:space="preserve"> the quality of the input</w:t>
            </w:r>
            <w:r w:rsidRPr="00097689">
              <w:rPr>
                <w:rFonts w:ascii="Arial" w:hAnsi="Arial"/>
                <w:sz w:val="18"/>
                <w:lang w:eastAsia="zh-CN"/>
              </w:rPr>
              <w:t xml:space="preserve"> for each result</w:t>
            </w:r>
            <w:r w:rsidRPr="00097689">
              <w:rPr>
                <w:rFonts w:ascii="Arial" w:hAnsi="Arial"/>
                <w:sz w:val="18"/>
              </w:rPr>
              <w:t>. The confidence score is a number in the range from 0.0 to 1.0 inclusive.</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826" w:type="dxa"/>
            <w:vMerge/>
          </w:tcPr>
          <w:p w:rsidR="0098697A" w:rsidRPr="00097689" w:rsidRDefault="0098697A" w:rsidP="00097689">
            <w:pPr>
              <w:spacing w:after="0"/>
              <w:jc w:val="center"/>
              <w:rPr>
                <w:rFonts w:ascii="Arial" w:hAnsi="Arial"/>
                <w:sz w:val="18"/>
              </w:rPr>
            </w:pPr>
          </w:p>
        </w:tc>
        <w:tc>
          <w:tcPr>
            <w:tcW w:w="2282" w:type="dxa"/>
            <w:shd w:val="clear" w:color="auto" w:fill="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 xml:space="preserve"> Input Time</w:t>
            </w:r>
          </w:p>
        </w:tc>
        <w:tc>
          <w:tcPr>
            <w:tcW w:w="1125" w:type="dxa"/>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lang w:eastAsia="zh-CN"/>
              </w:rPr>
              <w:t xml:space="preserve">This information </w:t>
            </w:r>
            <w:r w:rsidRPr="00097689">
              <w:rPr>
                <w:rFonts w:ascii="Arial" w:hAnsi="Arial"/>
                <w:sz w:val="18"/>
              </w:rPr>
              <w:t>indicate</w:t>
            </w:r>
            <w:r w:rsidRPr="00097689">
              <w:rPr>
                <w:rFonts w:ascii="Arial" w:hAnsi="Arial"/>
                <w:sz w:val="18"/>
                <w:lang w:eastAsia="zh-CN"/>
              </w:rPr>
              <w:t>s</w:t>
            </w:r>
            <w:r w:rsidRPr="00097689">
              <w:rPr>
                <w:rFonts w:ascii="Arial" w:hAnsi="Arial"/>
                <w:sz w:val="18"/>
              </w:rPr>
              <w:t xml:space="preserve"> the </w:t>
            </w:r>
            <w:r w:rsidRPr="00097689">
              <w:rPr>
                <w:rFonts w:ascii="Arial" w:hAnsi="Arial"/>
                <w:sz w:val="18"/>
                <w:lang w:eastAsia="zh-CN"/>
              </w:rPr>
              <w:t>time of the speech input for each result.</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lang w:eastAsia="zh-CN"/>
              </w:rPr>
              <w:lastRenderedPageBreak/>
              <w:t>ASR completed</w:t>
            </w:r>
            <w:r w:rsidRPr="00097689">
              <w:rPr>
                <w:rFonts w:ascii="Arial" w:hAnsi="Arial"/>
                <w:sz w:val="18"/>
              </w:rPr>
              <w:t xml:space="preserve"> Ack</w:t>
            </w:r>
          </w:p>
        </w:tc>
        <w:tc>
          <w:tcPr>
            <w:tcW w:w="826" w:type="dxa"/>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MRFC</w:t>
            </w:r>
          </w:p>
        </w:tc>
        <w:tc>
          <w:tcPr>
            <w:tcW w:w="2282" w:type="dxa"/>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1125" w:type="dxa"/>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826" w:type="dxa"/>
            <w:vMerge/>
          </w:tcPr>
          <w:p w:rsidR="0098697A" w:rsidRPr="00097689" w:rsidRDefault="0098697A" w:rsidP="00097689">
            <w:pPr>
              <w:spacing w:after="0"/>
              <w:jc w:val="center"/>
              <w:rPr>
                <w:rFonts w:ascii="Arial" w:hAnsi="Arial"/>
                <w:sz w:val="18"/>
              </w:rPr>
            </w:pPr>
          </w:p>
        </w:tc>
        <w:tc>
          <w:tcPr>
            <w:tcW w:w="2282" w:type="dxa"/>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1125" w:type="dxa"/>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noProof/>
        </w:rPr>
      </w:pPr>
    </w:p>
    <w:p w:rsidR="0098697A" w:rsidRPr="00097689" w:rsidRDefault="0098697A" w:rsidP="0098697A">
      <w:pPr>
        <w:pStyle w:val="Heading2"/>
      </w:pPr>
      <w:bookmarkStart w:id="502" w:name="_Toc485587603"/>
      <w:bookmarkStart w:id="503" w:name="_Toc57882614"/>
      <w:r w:rsidRPr="00097689">
        <w:t>8.30</w:t>
      </w:r>
      <w:r w:rsidRPr="00097689">
        <w:tab/>
        <w:t>MRFP Out-of-Service or Maintenance Locked</w:t>
      </w:r>
      <w:bookmarkEnd w:id="502"/>
      <w:bookmarkEnd w:id="503"/>
    </w:p>
    <w:p w:rsidR="0098697A" w:rsidRPr="00097689" w:rsidRDefault="0098697A" w:rsidP="0098697A">
      <w:pPr>
        <w:keepNext/>
      </w:pPr>
      <w:r w:rsidRPr="00097689">
        <w:t>This procedure is used to indicate that the MRFP will go out of service or is maintenance locked.</w:t>
      </w:r>
    </w:p>
    <w:p w:rsidR="0098697A" w:rsidRPr="00097689" w:rsidRDefault="0098697A" w:rsidP="0098697A">
      <w:pPr>
        <w:pStyle w:val="TH"/>
      </w:pPr>
      <w:r w:rsidRPr="00097689">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MRFP Out-of-Service</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Reason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reason for service change.</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Method</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method for service change.</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MRFP Out-of-Service Ack</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where the command was executed.</w:t>
            </w:r>
          </w:p>
        </w:tc>
      </w:tr>
    </w:tbl>
    <w:p w:rsidR="0098697A" w:rsidRPr="00097689" w:rsidRDefault="0098697A" w:rsidP="0098697A"/>
    <w:p w:rsidR="0098697A" w:rsidRPr="00097689" w:rsidRDefault="0098697A" w:rsidP="0098697A">
      <w:pPr>
        <w:pStyle w:val="Heading2"/>
      </w:pPr>
      <w:bookmarkStart w:id="504" w:name="_Toc485587604"/>
      <w:bookmarkStart w:id="505" w:name="_Toc57882615"/>
      <w:r w:rsidRPr="00097689">
        <w:t>8.31</w:t>
      </w:r>
      <w:r w:rsidRPr="00097689">
        <w:tab/>
        <w:t>MRFP</w:t>
      </w:r>
      <w:r w:rsidRPr="00097689" w:rsidDel="00B847BE">
        <w:t xml:space="preserve"> </w:t>
      </w:r>
      <w:r w:rsidRPr="00097689">
        <w:t xml:space="preserve"> Communication Up</w:t>
      </w:r>
      <w:bookmarkEnd w:id="504"/>
      <w:bookmarkEnd w:id="505"/>
    </w:p>
    <w:p w:rsidR="0098697A" w:rsidRPr="00097689" w:rsidRDefault="0098697A" w:rsidP="0098697A">
      <w:pPr>
        <w:keepNext/>
      </w:pPr>
      <w:r w:rsidRPr="00097689">
        <w:t>This procedure is used to indicate that the MRFP is back in service.</w:t>
      </w:r>
    </w:p>
    <w:p w:rsidR="0098697A" w:rsidRPr="00097689" w:rsidRDefault="0098697A" w:rsidP="0098697A">
      <w:pPr>
        <w:pStyle w:val="TH"/>
      </w:pPr>
      <w:r w:rsidRPr="00097689">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 xml:space="preserve">MRFP Communication </w:t>
            </w:r>
          </w:p>
          <w:p w:rsidR="0098697A" w:rsidRPr="00097689" w:rsidRDefault="0098697A" w:rsidP="00097689">
            <w:pPr>
              <w:pStyle w:val="TAC"/>
            </w:pPr>
            <w:r w:rsidRPr="00097689">
              <w:t>Up</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Reason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reason for service change.</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Method</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method for service change.</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 xml:space="preserve">MRFP Communication </w:t>
            </w:r>
          </w:p>
          <w:p w:rsidR="0098697A" w:rsidRPr="00097689" w:rsidRDefault="0098697A" w:rsidP="00097689">
            <w:pPr>
              <w:pStyle w:val="TAC"/>
            </w:pPr>
            <w:r w:rsidRPr="00097689">
              <w:t>Up Ack</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where the command was executed.</w:t>
            </w:r>
          </w:p>
        </w:tc>
      </w:tr>
    </w:tbl>
    <w:p w:rsidR="0098697A" w:rsidRPr="00097689" w:rsidRDefault="0098697A" w:rsidP="0098697A"/>
    <w:p w:rsidR="0098697A" w:rsidRPr="00097689" w:rsidRDefault="0098697A" w:rsidP="0098697A">
      <w:pPr>
        <w:pStyle w:val="Heading2"/>
      </w:pPr>
      <w:bookmarkStart w:id="506" w:name="_Toc485587605"/>
      <w:bookmarkStart w:id="507" w:name="_Toc57882616"/>
      <w:r w:rsidRPr="00097689">
        <w:lastRenderedPageBreak/>
        <w:t>8.32</w:t>
      </w:r>
      <w:r w:rsidRPr="00097689">
        <w:tab/>
        <w:t>MRFP Restoration</w:t>
      </w:r>
      <w:bookmarkEnd w:id="506"/>
      <w:bookmarkEnd w:id="507"/>
    </w:p>
    <w:p w:rsidR="0098697A" w:rsidRPr="00097689" w:rsidRDefault="0098697A" w:rsidP="0098697A">
      <w:pPr>
        <w:keepNext/>
      </w:pPr>
      <w:r w:rsidRPr="00097689">
        <w:t>This procedure is used to indicate the MRFP failure or recovery.</w:t>
      </w:r>
    </w:p>
    <w:p w:rsidR="0098697A" w:rsidRPr="00097689" w:rsidRDefault="0098697A" w:rsidP="0098697A">
      <w:pPr>
        <w:pStyle w:val="TH"/>
      </w:pPr>
      <w:r w:rsidRPr="00097689">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MRFP Restoration</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Reason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reason for the service change.</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Method</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method for service change.</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MRFP Restoration Ack</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where the command was executed.</w:t>
            </w:r>
          </w:p>
        </w:tc>
      </w:tr>
    </w:tbl>
    <w:p w:rsidR="0098697A" w:rsidRPr="00097689" w:rsidRDefault="0098697A" w:rsidP="0098697A"/>
    <w:p w:rsidR="0098697A" w:rsidRPr="00097689" w:rsidRDefault="0098697A" w:rsidP="0098697A">
      <w:pPr>
        <w:pStyle w:val="Heading2"/>
      </w:pPr>
      <w:bookmarkStart w:id="508" w:name="_Toc485587606"/>
      <w:bookmarkStart w:id="509" w:name="_Toc57882617"/>
      <w:r w:rsidRPr="00097689">
        <w:t>8.33</w:t>
      </w:r>
      <w:r w:rsidRPr="00097689">
        <w:tab/>
        <w:t>MRFC Restoration</w:t>
      </w:r>
      <w:bookmarkEnd w:id="508"/>
      <w:bookmarkEnd w:id="509"/>
    </w:p>
    <w:p w:rsidR="0098697A" w:rsidRPr="00097689" w:rsidRDefault="0098697A" w:rsidP="0098697A">
      <w:pPr>
        <w:keepNext/>
      </w:pPr>
      <w:r w:rsidRPr="00097689">
        <w:t>This procedure is used to indicate the MRFC failure or recovery.</w:t>
      </w:r>
    </w:p>
    <w:p w:rsidR="0098697A" w:rsidRPr="00097689" w:rsidRDefault="0098697A" w:rsidP="0098697A">
      <w:pPr>
        <w:pStyle w:val="TH"/>
      </w:pPr>
      <w:r w:rsidRPr="00097689">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MRFC Restoration</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Reason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reason for the service change.</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Method</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method for service change.</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MRFC Restoration Ack</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where the command was executed.</w:t>
            </w:r>
          </w:p>
        </w:tc>
      </w:tr>
    </w:tbl>
    <w:p w:rsidR="0098697A" w:rsidRPr="00097689" w:rsidRDefault="0098697A" w:rsidP="0098697A"/>
    <w:p w:rsidR="0098697A" w:rsidRPr="00097689" w:rsidRDefault="0098697A" w:rsidP="0098697A">
      <w:pPr>
        <w:pStyle w:val="Heading2"/>
      </w:pPr>
      <w:bookmarkStart w:id="510" w:name="_Toc485587607"/>
      <w:bookmarkStart w:id="511" w:name="_Toc57882618"/>
      <w:r w:rsidRPr="00097689">
        <w:lastRenderedPageBreak/>
        <w:t>8.34</w:t>
      </w:r>
      <w:r w:rsidRPr="00097689">
        <w:tab/>
        <w:t>MRFP Re-register</w:t>
      </w:r>
      <w:bookmarkEnd w:id="510"/>
      <w:bookmarkEnd w:id="511"/>
    </w:p>
    <w:p w:rsidR="0098697A" w:rsidRPr="00097689" w:rsidRDefault="0098697A" w:rsidP="0098697A">
      <w:pPr>
        <w:keepNext/>
        <w:keepLines/>
      </w:pPr>
      <w:r w:rsidRPr="00097689">
        <w:t>This procedure is used to re-register the MRFP.</w:t>
      </w:r>
    </w:p>
    <w:p w:rsidR="0098697A" w:rsidRPr="00097689" w:rsidRDefault="0098697A" w:rsidP="0098697A">
      <w:pPr>
        <w:pStyle w:val="TH"/>
      </w:pPr>
      <w:r w:rsidRPr="00097689">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MRFP Re-register</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Reason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reason for the service change.</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Method</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method for service change.</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Protocol Version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protocol version for Mp interface requested by the MRFP.</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Service Change Profile</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profile for the Mp interface requested by the MRFP.</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MRFP Re-register Ack</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Protocol Version</w:t>
            </w:r>
          </w:p>
        </w:tc>
        <w:tc>
          <w:tcPr>
            <w:tcW w:w="1260" w:type="dxa"/>
          </w:tcPr>
          <w:p w:rsidR="0098697A" w:rsidRPr="00097689" w:rsidRDefault="0098697A" w:rsidP="00097689">
            <w:pPr>
              <w:pStyle w:val="TAC"/>
            </w:pPr>
            <w:r w:rsidRPr="00097689">
              <w:t>O</w:t>
            </w:r>
          </w:p>
        </w:tc>
        <w:tc>
          <w:tcPr>
            <w:tcW w:w="3780" w:type="dxa"/>
          </w:tcPr>
          <w:p w:rsidR="0098697A" w:rsidRPr="00097689" w:rsidRDefault="0098697A" w:rsidP="00097689">
            <w:pPr>
              <w:pStyle w:val="TAL"/>
            </w:pPr>
            <w:r w:rsidRPr="00097689">
              <w:t>This information element indicates the protocol version for Mp interface supported by the MRFC.</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Service Change Profile</w:t>
            </w:r>
          </w:p>
        </w:tc>
        <w:tc>
          <w:tcPr>
            <w:tcW w:w="1260" w:type="dxa"/>
          </w:tcPr>
          <w:p w:rsidR="0098697A" w:rsidRPr="00097689" w:rsidRDefault="0098697A" w:rsidP="00097689">
            <w:pPr>
              <w:pStyle w:val="TAC"/>
            </w:pPr>
            <w:r w:rsidRPr="00097689">
              <w:t>O</w:t>
            </w:r>
          </w:p>
        </w:tc>
        <w:tc>
          <w:tcPr>
            <w:tcW w:w="3780" w:type="dxa"/>
          </w:tcPr>
          <w:p w:rsidR="0098697A" w:rsidRPr="00097689" w:rsidRDefault="0098697A" w:rsidP="00097689">
            <w:pPr>
              <w:pStyle w:val="TAL"/>
            </w:pPr>
            <w:r w:rsidRPr="00097689">
              <w:t>This information element indicates the profile for the Mp interface supported by the MRFC.</w:t>
            </w:r>
          </w:p>
        </w:tc>
      </w:tr>
    </w:tbl>
    <w:p w:rsidR="0098697A" w:rsidRPr="00097689" w:rsidRDefault="0098697A" w:rsidP="0098697A"/>
    <w:p w:rsidR="0098697A" w:rsidRPr="00097689" w:rsidRDefault="0098697A" w:rsidP="0098697A">
      <w:pPr>
        <w:pStyle w:val="Heading2"/>
      </w:pPr>
      <w:bookmarkStart w:id="512" w:name="_Toc485587608"/>
      <w:bookmarkStart w:id="513" w:name="_Toc57882619"/>
      <w:r w:rsidRPr="00097689">
        <w:t>8.35</w:t>
      </w:r>
      <w:r w:rsidRPr="00097689">
        <w:tab/>
        <w:t>MRFC Re-registration Ordered by MRFC</w:t>
      </w:r>
      <w:bookmarkEnd w:id="512"/>
      <w:bookmarkEnd w:id="513"/>
    </w:p>
    <w:p w:rsidR="0098697A" w:rsidRPr="00097689" w:rsidRDefault="0098697A" w:rsidP="0098697A">
      <w:pPr>
        <w:keepNext/>
      </w:pPr>
      <w:r w:rsidRPr="00097689">
        <w:t>This procedure is used by the MRFC to request the MRFP to register itself.</w:t>
      </w:r>
    </w:p>
    <w:p w:rsidR="0098697A" w:rsidRPr="00097689" w:rsidRDefault="0098697A" w:rsidP="0098697A">
      <w:pPr>
        <w:pStyle w:val="TH"/>
      </w:pPr>
      <w:r w:rsidRPr="00097689">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Procedure</w:t>
            </w:r>
          </w:p>
        </w:tc>
        <w:tc>
          <w:tcPr>
            <w:tcW w:w="10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Initiated</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Information element name</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MRFC Ordered Re-</w:t>
            </w:r>
          </w:p>
          <w:p w:rsidR="0098697A" w:rsidRPr="00097689" w:rsidRDefault="0098697A" w:rsidP="00097689">
            <w:pPr>
              <w:pStyle w:val="TAC"/>
            </w:pPr>
            <w:r w:rsidRPr="00097689">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MRFC</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p>
        </w:tc>
        <w:tc>
          <w:tcPr>
            <w:tcW w:w="1080" w:type="dxa"/>
            <w:vMerge/>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Root  Termination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root  termination for the command.</w:t>
            </w:r>
          </w:p>
        </w:tc>
      </w:tr>
      <w:tr w:rsidR="0098697A" w:rsidRPr="00097689" w:rsidTr="00097689">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p>
        </w:tc>
        <w:tc>
          <w:tcPr>
            <w:tcW w:w="1080" w:type="dxa"/>
            <w:vMerge/>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Reason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reason for the service change.</w:t>
            </w:r>
          </w:p>
        </w:tc>
      </w:tr>
      <w:tr w:rsidR="0098697A" w:rsidRPr="00097689" w:rsidTr="00097689">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p>
        </w:tc>
        <w:tc>
          <w:tcPr>
            <w:tcW w:w="1080" w:type="dxa"/>
            <w:vMerge/>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MRFC Address</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O</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MRFC signalling address.</w:t>
            </w:r>
          </w:p>
        </w:tc>
      </w:tr>
      <w:tr w:rsidR="0098697A" w:rsidRPr="00097689" w:rsidTr="00097689">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MRFC Ordered Re-</w:t>
            </w:r>
          </w:p>
          <w:p w:rsidR="0098697A" w:rsidRPr="00097689" w:rsidRDefault="0098697A" w:rsidP="00097689">
            <w:pPr>
              <w:pStyle w:val="TAC"/>
            </w:pPr>
            <w:r w:rsidRPr="00097689">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MRFP</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p>
        </w:tc>
        <w:tc>
          <w:tcPr>
            <w:tcW w:w="1080" w:type="dxa"/>
            <w:vMerge/>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Root  Termination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root  termination where the command was executed.</w:t>
            </w:r>
          </w:p>
        </w:tc>
      </w:tr>
    </w:tbl>
    <w:p w:rsidR="0098697A" w:rsidRPr="00097689" w:rsidRDefault="0098697A" w:rsidP="0098697A"/>
    <w:p w:rsidR="0098697A" w:rsidRPr="00097689" w:rsidRDefault="0098697A" w:rsidP="0098697A">
      <w:pPr>
        <w:pStyle w:val="Heading2"/>
      </w:pPr>
      <w:bookmarkStart w:id="514" w:name="_Toc485587609"/>
      <w:bookmarkStart w:id="515" w:name="_Toc57882620"/>
      <w:r w:rsidRPr="00097689">
        <w:lastRenderedPageBreak/>
        <w:t>8.36</w:t>
      </w:r>
      <w:r w:rsidRPr="00097689">
        <w:tab/>
        <w:t>Audit Value</w:t>
      </w:r>
      <w:bookmarkEnd w:id="514"/>
      <w:bookmarkEnd w:id="515"/>
    </w:p>
    <w:p w:rsidR="0098697A" w:rsidRPr="00097689" w:rsidRDefault="0098697A" w:rsidP="0098697A">
      <w:pPr>
        <w:keepNext/>
      </w:pPr>
      <w:r w:rsidRPr="00097689">
        <w:t>This procedure is used to audit values of different object(s).</w:t>
      </w:r>
    </w:p>
    <w:p w:rsidR="0098697A" w:rsidRPr="00097689" w:rsidRDefault="0098697A" w:rsidP="0098697A">
      <w:pPr>
        <w:pStyle w:val="TH"/>
      </w:pPr>
      <w:r w:rsidRPr="00097689">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Audit Value</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bearer termination(s)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Object(s)</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object(s) to be audited.</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Audit Value Ack</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Value(s)</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value(s) of the object(s).</w:t>
            </w:r>
          </w:p>
        </w:tc>
      </w:tr>
    </w:tbl>
    <w:p w:rsidR="0098697A" w:rsidRPr="00097689" w:rsidRDefault="0098697A" w:rsidP="0098697A"/>
    <w:p w:rsidR="0098697A" w:rsidRPr="00097689" w:rsidRDefault="0098697A" w:rsidP="0098697A">
      <w:pPr>
        <w:pStyle w:val="Heading2"/>
      </w:pPr>
      <w:bookmarkStart w:id="516" w:name="_Toc485587610"/>
      <w:bookmarkStart w:id="517" w:name="_Toc57882621"/>
      <w:r w:rsidRPr="00097689">
        <w:t>8.37</w:t>
      </w:r>
      <w:r w:rsidRPr="00097689">
        <w:tab/>
        <w:t>Audit Capability</w:t>
      </w:r>
      <w:bookmarkEnd w:id="516"/>
      <w:bookmarkEnd w:id="517"/>
    </w:p>
    <w:p w:rsidR="0098697A" w:rsidRPr="00097689" w:rsidRDefault="0098697A" w:rsidP="0098697A">
      <w:pPr>
        <w:keepNext/>
      </w:pPr>
      <w:r w:rsidRPr="00097689">
        <w:t>This procedure is used to audit capabilities of different object(s).</w:t>
      </w:r>
    </w:p>
    <w:p w:rsidR="0098697A" w:rsidRPr="00097689" w:rsidRDefault="0098697A" w:rsidP="0098697A">
      <w:pPr>
        <w:pStyle w:val="TH"/>
      </w:pPr>
      <w:r w:rsidRPr="00097689">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Audit Capability</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bearer termination(s)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Object(s)</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object(s) which capability is requested.</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Audit Capability Ack</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Capabilities(s)</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capabilities of the object(s).</w:t>
            </w:r>
          </w:p>
        </w:tc>
      </w:tr>
    </w:tbl>
    <w:p w:rsidR="0098697A" w:rsidRPr="00097689" w:rsidRDefault="0098697A" w:rsidP="0098697A"/>
    <w:p w:rsidR="0098697A" w:rsidRPr="00097689" w:rsidRDefault="0098697A" w:rsidP="0098697A">
      <w:pPr>
        <w:pStyle w:val="Heading2"/>
      </w:pPr>
      <w:bookmarkStart w:id="518" w:name="_Toc485587611"/>
      <w:bookmarkStart w:id="519" w:name="_Toc57882622"/>
      <w:r w:rsidRPr="00097689">
        <w:lastRenderedPageBreak/>
        <w:t>8.38</w:t>
      </w:r>
      <w:r w:rsidRPr="00097689">
        <w:tab/>
        <w:t>Capability Update</w:t>
      </w:r>
      <w:bookmarkEnd w:id="518"/>
      <w:bookmarkEnd w:id="519"/>
    </w:p>
    <w:p w:rsidR="0098697A" w:rsidRPr="00097689" w:rsidRDefault="0098697A" w:rsidP="0098697A">
      <w:pPr>
        <w:keepNext/>
      </w:pPr>
      <w:r w:rsidRPr="00097689">
        <w:t>This procedure is used to indicate update of an object capability.</w:t>
      </w:r>
    </w:p>
    <w:p w:rsidR="0098697A" w:rsidRPr="00097689" w:rsidRDefault="0098697A" w:rsidP="0098697A">
      <w:pPr>
        <w:pStyle w:val="TH"/>
      </w:pPr>
      <w:r w:rsidRPr="00097689">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Capability Update</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bearer termination(s)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Reason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reason for service change.</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Method</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method for service change.</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Capability Update Ack</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bearer termination where the command was executed.</w:t>
            </w:r>
          </w:p>
        </w:tc>
      </w:tr>
    </w:tbl>
    <w:p w:rsidR="0098697A" w:rsidRPr="00097689" w:rsidRDefault="0098697A" w:rsidP="0098697A"/>
    <w:p w:rsidR="0098697A" w:rsidRPr="00097689" w:rsidRDefault="0098697A" w:rsidP="0098697A">
      <w:pPr>
        <w:pStyle w:val="Heading2"/>
      </w:pPr>
      <w:bookmarkStart w:id="520" w:name="_Toc485587612"/>
      <w:bookmarkStart w:id="521" w:name="_Toc57882623"/>
      <w:r w:rsidRPr="00097689">
        <w:t>8.39</w:t>
      </w:r>
      <w:r w:rsidRPr="00097689">
        <w:tab/>
        <w:t>MRFC Out of Service</w:t>
      </w:r>
      <w:bookmarkEnd w:id="520"/>
      <w:bookmarkEnd w:id="521"/>
    </w:p>
    <w:p w:rsidR="0098697A" w:rsidRPr="00097689" w:rsidRDefault="0098697A" w:rsidP="0098697A">
      <w:pPr>
        <w:keepNext/>
      </w:pPr>
      <w:r w:rsidRPr="00097689">
        <w:t>This procedure is used to indicate that MRFC has gone out of service.</w:t>
      </w:r>
    </w:p>
    <w:p w:rsidR="0098697A" w:rsidRPr="00097689" w:rsidRDefault="0098697A" w:rsidP="0098697A">
      <w:pPr>
        <w:pStyle w:val="TH"/>
      </w:pPr>
      <w:r w:rsidRPr="00097689">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MRFC Out of Service</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for the command.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Reason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reason for the service change.</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Method</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method for service change.</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 xml:space="preserve">MRFC Out of Service </w:t>
            </w:r>
          </w:p>
          <w:p w:rsidR="0098697A" w:rsidRPr="00097689" w:rsidRDefault="0098697A" w:rsidP="00097689">
            <w:pPr>
              <w:pStyle w:val="TAC"/>
            </w:pPr>
            <w:r w:rsidRPr="00097689">
              <w:t>Ack</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root  termination where the command was executed.</w:t>
            </w:r>
          </w:p>
        </w:tc>
      </w:tr>
    </w:tbl>
    <w:p w:rsidR="0098697A" w:rsidRPr="00097689" w:rsidRDefault="0098697A" w:rsidP="0098697A"/>
    <w:p w:rsidR="0098697A" w:rsidRPr="00097689" w:rsidRDefault="0098697A" w:rsidP="0098697A">
      <w:pPr>
        <w:pStyle w:val="Heading2"/>
      </w:pPr>
      <w:bookmarkStart w:id="522" w:name="_Toc485587613"/>
      <w:bookmarkStart w:id="523" w:name="_Toc57882624"/>
      <w:r w:rsidRPr="00097689">
        <w:lastRenderedPageBreak/>
        <w:t>8.40</w:t>
      </w:r>
      <w:r w:rsidRPr="00097689">
        <w:tab/>
        <w:t>MRFP Resource Congestion Handling - Activate</w:t>
      </w:r>
      <w:bookmarkEnd w:id="522"/>
      <w:bookmarkEnd w:id="523"/>
    </w:p>
    <w:p w:rsidR="0098697A" w:rsidRPr="00097689" w:rsidRDefault="0098697A" w:rsidP="0098697A">
      <w:pPr>
        <w:keepNext/>
      </w:pPr>
      <w:r w:rsidRPr="00097689">
        <w:t>This procedure is used to activate the congestion handling mechanism.</w:t>
      </w:r>
    </w:p>
    <w:p w:rsidR="0098697A" w:rsidRPr="00097689" w:rsidRDefault="0098697A" w:rsidP="0098697A">
      <w:pPr>
        <w:pStyle w:val="TH"/>
      </w:pPr>
      <w:r w:rsidRPr="00097689">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 xml:space="preserve">MRFP Resource Congestion Handling – </w:t>
            </w:r>
          </w:p>
          <w:p w:rsidR="0098697A" w:rsidRPr="00097689" w:rsidRDefault="0098697A" w:rsidP="00097689">
            <w:pPr>
              <w:pStyle w:val="TAC"/>
            </w:pPr>
            <w:r w:rsidRPr="00097689">
              <w:t>Activate</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that all context are applicable for the root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that root termination is where the congestion mechanism is activated.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 xml:space="preserve">Congestion Activate </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requests to activate the congestion mechanism.</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MRFP Resource Congestion Handling -</w:t>
            </w:r>
          </w:p>
          <w:p w:rsidR="0098697A" w:rsidRPr="00097689" w:rsidRDefault="0098697A" w:rsidP="00097689">
            <w:pPr>
              <w:pStyle w:val="TAC"/>
            </w:pPr>
            <w:r w:rsidRPr="00097689">
              <w:t>Activate Ack</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that all context are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Root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that root termination is where the command was executed.</w:t>
            </w:r>
          </w:p>
        </w:tc>
      </w:tr>
    </w:tbl>
    <w:p w:rsidR="0098697A" w:rsidRPr="00097689" w:rsidRDefault="0098697A" w:rsidP="0098697A"/>
    <w:p w:rsidR="0098697A" w:rsidRPr="00097689" w:rsidRDefault="0098697A" w:rsidP="0098697A">
      <w:pPr>
        <w:pStyle w:val="Heading2"/>
      </w:pPr>
      <w:bookmarkStart w:id="524" w:name="_Toc485587614"/>
      <w:bookmarkStart w:id="525" w:name="_Toc57882625"/>
      <w:r w:rsidRPr="00097689">
        <w:t>8.41</w:t>
      </w:r>
      <w:r w:rsidRPr="00097689">
        <w:tab/>
        <w:t>MRFP Resource Congestion Handling - Indication</w:t>
      </w:r>
      <w:bookmarkEnd w:id="524"/>
      <w:bookmarkEnd w:id="525"/>
    </w:p>
    <w:p w:rsidR="0098697A" w:rsidRPr="00097689" w:rsidRDefault="0098697A" w:rsidP="0098697A">
      <w:pPr>
        <w:keepNext/>
        <w:keepLines/>
      </w:pPr>
      <w:r w:rsidRPr="00097689">
        <w:t>This procedure is used to inform the MRFC that traffic restriction is advised.</w:t>
      </w:r>
    </w:p>
    <w:p w:rsidR="0098697A" w:rsidRPr="00097689" w:rsidRDefault="0098697A" w:rsidP="0098697A">
      <w:pPr>
        <w:pStyle w:val="TH"/>
      </w:pPr>
      <w:r w:rsidRPr="00097689">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keepNext/>
              <w:keepLines/>
              <w:spacing w:after="60"/>
              <w:jc w:val="center"/>
              <w:rPr>
                <w:rFonts w:ascii="Arial" w:hAnsi="Arial" w:cs="Arial"/>
                <w:sz w:val="18"/>
              </w:rPr>
            </w:pPr>
            <w:r w:rsidRPr="00097689">
              <w:rPr>
                <w:rFonts w:ascii="Arial" w:hAnsi="Arial" w:cs="Arial"/>
                <w:b/>
                <w:sz w:val="18"/>
              </w:rPr>
              <w:t>Procedure</w:t>
            </w:r>
          </w:p>
        </w:tc>
        <w:tc>
          <w:tcPr>
            <w:tcW w:w="1080" w:type="dxa"/>
          </w:tcPr>
          <w:p w:rsidR="0098697A" w:rsidRPr="00097689" w:rsidRDefault="0098697A" w:rsidP="00097689">
            <w:pPr>
              <w:keepNext/>
              <w:keepLines/>
              <w:spacing w:after="60"/>
              <w:jc w:val="center"/>
              <w:rPr>
                <w:rFonts w:ascii="Arial" w:hAnsi="Arial" w:cs="Arial"/>
                <w:b/>
                <w:sz w:val="18"/>
              </w:rPr>
            </w:pPr>
            <w:r w:rsidRPr="00097689">
              <w:rPr>
                <w:rFonts w:ascii="Arial" w:hAnsi="Arial" w:cs="Arial"/>
                <w:b/>
                <w:sz w:val="18"/>
              </w:rPr>
              <w:t>Initiated</w:t>
            </w:r>
          </w:p>
        </w:tc>
        <w:tc>
          <w:tcPr>
            <w:tcW w:w="1980" w:type="dxa"/>
          </w:tcPr>
          <w:p w:rsidR="0098697A" w:rsidRPr="00097689" w:rsidRDefault="0098697A" w:rsidP="00097689">
            <w:pPr>
              <w:pStyle w:val="TAH"/>
              <w:spacing w:after="60"/>
            </w:pPr>
            <w:r w:rsidRPr="00097689">
              <w:t>Information element name</w:t>
            </w:r>
          </w:p>
        </w:tc>
        <w:tc>
          <w:tcPr>
            <w:tcW w:w="1260" w:type="dxa"/>
          </w:tcPr>
          <w:p w:rsidR="0098697A" w:rsidRPr="00097689" w:rsidRDefault="0098697A" w:rsidP="00097689">
            <w:pPr>
              <w:keepNext/>
              <w:keepLines/>
              <w:spacing w:after="60"/>
              <w:jc w:val="center"/>
              <w:rPr>
                <w:rFonts w:ascii="Arial" w:hAnsi="Arial" w:cs="Arial"/>
                <w:b/>
                <w:sz w:val="18"/>
              </w:rPr>
            </w:pPr>
            <w:r w:rsidRPr="00097689">
              <w:rPr>
                <w:rFonts w:ascii="Arial" w:hAnsi="Arial" w:cs="Arial"/>
                <w:b/>
                <w:sz w:val="18"/>
              </w:rPr>
              <w:t>Information element required</w:t>
            </w:r>
          </w:p>
        </w:tc>
        <w:tc>
          <w:tcPr>
            <w:tcW w:w="3780" w:type="dxa"/>
          </w:tcPr>
          <w:p w:rsidR="0098697A" w:rsidRPr="00097689" w:rsidRDefault="0098697A" w:rsidP="00097689">
            <w:pPr>
              <w:keepNext/>
              <w:keepLines/>
              <w:spacing w:after="60"/>
              <w:jc w:val="center"/>
              <w:rPr>
                <w:rFonts w:ascii="Arial" w:hAnsi="Arial" w:cs="Arial"/>
                <w:sz w:val="18"/>
              </w:rPr>
            </w:pPr>
            <w:r w:rsidRPr="00097689">
              <w:rPr>
                <w:rFonts w:ascii="Arial" w:hAnsi="Arial" w:cs="Arial"/>
                <w:b/>
                <w:sz w:val="18"/>
              </w:rPr>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 xml:space="preserve">MRFP Resource Congestion Handling - </w:t>
            </w:r>
          </w:p>
          <w:p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Indication</w:t>
            </w:r>
          </w:p>
        </w:tc>
        <w:tc>
          <w:tcPr>
            <w:tcW w:w="1080" w:type="dxa"/>
            <w:vMerge w:val="restart"/>
          </w:tcPr>
          <w:p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MRFP</w:t>
            </w:r>
          </w:p>
        </w:tc>
        <w:tc>
          <w:tcPr>
            <w:tcW w:w="1980" w:type="dxa"/>
          </w:tcPr>
          <w:p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Context</w:t>
            </w:r>
          </w:p>
        </w:tc>
        <w:tc>
          <w:tcPr>
            <w:tcW w:w="1260" w:type="dxa"/>
          </w:tcPr>
          <w:p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M</w:t>
            </w:r>
          </w:p>
        </w:tc>
        <w:tc>
          <w:tcPr>
            <w:tcW w:w="3780" w:type="dxa"/>
          </w:tcPr>
          <w:p w:rsidR="0098697A" w:rsidRPr="00097689" w:rsidRDefault="0098697A" w:rsidP="00097689">
            <w:pPr>
              <w:keepNext/>
              <w:keepLines/>
              <w:spacing w:after="60"/>
              <w:rPr>
                <w:rFonts w:ascii="Arial" w:hAnsi="Arial" w:cs="Arial"/>
                <w:sz w:val="18"/>
              </w:rPr>
            </w:pPr>
            <w:r w:rsidRPr="00097689">
              <w:rPr>
                <w:rFonts w:ascii="Arial" w:hAnsi="Arial" w:cs="Arial"/>
                <w:sz w:val="18"/>
              </w:rPr>
              <w:t>This information element indicates all context are applicable for the root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60"/>
              <w:jc w:val="center"/>
              <w:rPr>
                <w:rFonts w:ascii="Arial" w:hAnsi="Arial" w:cs="Arial"/>
                <w:sz w:val="18"/>
              </w:rPr>
            </w:pPr>
          </w:p>
        </w:tc>
        <w:tc>
          <w:tcPr>
            <w:tcW w:w="1080" w:type="dxa"/>
            <w:vMerge/>
          </w:tcPr>
          <w:p w:rsidR="0098697A" w:rsidRPr="00097689" w:rsidRDefault="0098697A" w:rsidP="00097689">
            <w:pPr>
              <w:keepNext/>
              <w:keepLines/>
              <w:spacing w:after="60"/>
              <w:jc w:val="center"/>
              <w:rPr>
                <w:rFonts w:ascii="Arial" w:hAnsi="Arial" w:cs="Arial"/>
                <w:sz w:val="18"/>
              </w:rPr>
            </w:pPr>
          </w:p>
        </w:tc>
        <w:tc>
          <w:tcPr>
            <w:tcW w:w="1980" w:type="dxa"/>
          </w:tcPr>
          <w:p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 xml:space="preserve">Root Termination </w:t>
            </w:r>
          </w:p>
        </w:tc>
        <w:tc>
          <w:tcPr>
            <w:tcW w:w="1260" w:type="dxa"/>
          </w:tcPr>
          <w:p w:rsidR="0098697A" w:rsidRPr="00097689" w:rsidRDefault="0098697A" w:rsidP="00097689">
            <w:pPr>
              <w:keepNext/>
              <w:keepLines/>
              <w:spacing w:after="60"/>
              <w:jc w:val="center"/>
              <w:rPr>
                <w:rFonts w:ascii="Arial" w:hAnsi="Arial" w:cs="Arial"/>
                <w:sz w:val="18"/>
              </w:rPr>
            </w:pPr>
            <w:r w:rsidRPr="00097689">
              <w:rPr>
                <w:rFonts w:ascii="Arial" w:hAnsi="Arial" w:cs="Arial"/>
                <w:sz w:val="18"/>
              </w:rPr>
              <w:t>M</w:t>
            </w:r>
          </w:p>
        </w:tc>
        <w:tc>
          <w:tcPr>
            <w:tcW w:w="3780" w:type="dxa"/>
          </w:tcPr>
          <w:p w:rsidR="0098697A" w:rsidRPr="00097689" w:rsidRDefault="0098697A" w:rsidP="00097689">
            <w:pPr>
              <w:keepNext/>
              <w:keepLines/>
              <w:spacing w:after="60"/>
              <w:rPr>
                <w:rFonts w:ascii="Arial" w:hAnsi="Arial" w:cs="Arial"/>
                <w:sz w:val="18"/>
              </w:rPr>
            </w:pPr>
            <w:r w:rsidRPr="00097689">
              <w:rPr>
                <w:rFonts w:ascii="Arial" w:hAnsi="Arial" w:cs="Arial"/>
                <w:sz w:val="18"/>
              </w:rPr>
              <w:t>This information element indicates that root termination is where the congestion mechanism was activated.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spacing w:after="60"/>
              <w:jc w:val="center"/>
              <w:rPr>
                <w:rFonts w:ascii="Arial" w:hAnsi="Arial" w:cs="Arial"/>
                <w:sz w:val="18"/>
              </w:rPr>
            </w:pPr>
          </w:p>
        </w:tc>
        <w:tc>
          <w:tcPr>
            <w:tcW w:w="1080" w:type="dxa"/>
            <w:vMerge/>
          </w:tcPr>
          <w:p w:rsidR="0098697A" w:rsidRPr="00097689" w:rsidRDefault="0098697A" w:rsidP="00097689">
            <w:pPr>
              <w:spacing w:after="60"/>
              <w:jc w:val="center"/>
              <w:rPr>
                <w:rFonts w:ascii="Arial" w:hAnsi="Arial" w:cs="Arial"/>
                <w:sz w:val="18"/>
              </w:rPr>
            </w:pPr>
          </w:p>
        </w:tc>
        <w:tc>
          <w:tcPr>
            <w:tcW w:w="1980" w:type="dxa"/>
          </w:tcPr>
          <w:p w:rsidR="0098697A" w:rsidRPr="00097689" w:rsidRDefault="0098697A" w:rsidP="00097689">
            <w:pPr>
              <w:spacing w:after="60"/>
              <w:jc w:val="center"/>
              <w:rPr>
                <w:rFonts w:ascii="Arial" w:hAnsi="Arial" w:cs="Arial"/>
                <w:sz w:val="18"/>
              </w:rPr>
            </w:pPr>
            <w:r w:rsidRPr="00097689">
              <w:rPr>
                <w:rFonts w:ascii="Arial" w:hAnsi="Arial" w:cs="Arial"/>
                <w:sz w:val="18"/>
              </w:rPr>
              <w:t>Reduction</w:t>
            </w:r>
          </w:p>
        </w:tc>
        <w:tc>
          <w:tcPr>
            <w:tcW w:w="1260" w:type="dxa"/>
          </w:tcPr>
          <w:p w:rsidR="0098697A" w:rsidRPr="00097689" w:rsidRDefault="0098697A" w:rsidP="00097689">
            <w:pPr>
              <w:spacing w:after="60"/>
              <w:jc w:val="center"/>
              <w:rPr>
                <w:rFonts w:ascii="Arial" w:hAnsi="Arial" w:cs="Arial"/>
                <w:sz w:val="18"/>
              </w:rPr>
            </w:pPr>
            <w:r w:rsidRPr="00097689">
              <w:rPr>
                <w:rFonts w:ascii="Arial" w:hAnsi="Arial" w:cs="Arial"/>
                <w:sz w:val="18"/>
              </w:rPr>
              <w:t>M</w:t>
            </w:r>
          </w:p>
        </w:tc>
        <w:tc>
          <w:tcPr>
            <w:tcW w:w="3780" w:type="dxa"/>
          </w:tcPr>
          <w:p w:rsidR="0098697A" w:rsidRPr="00097689" w:rsidRDefault="0098697A" w:rsidP="00097689">
            <w:pPr>
              <w:spacing w:after="60"/>
              <w:rPr>
                <w:rFonts w:ascii="Arial" w:hAnsi="Arial" w:cs="Arial"/>
                <w:sz w:val="18"/>
              </w:rPr>
            </w:pPr>
            <w:r w:rsidRPr="00097689">
              <w:rPr>
                <w:rFonts w:ascii="Arial" w:hAnsi="Arial" w:cs="Arial"/>
                <w:sz w:val="18"/>
              </w:rPr>
              <w:t>This information element indicates the load percentage to be reduced.</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spacing w:after="60"/>
              <w:jc w:val="center"/>
              <w:rPr>
                <w:rFonts w:ascii="Arial" w:hAnsi="Arial" w:cs="Arial"/>
                <w:sz w:val="18"/>
              </w:rPr>
            </w:pPr>
            <w:r w:rsidRPr="00097689">
              <w:rPr>
                <w:rFonts w:ascii="Arial" w:hAnsi="Arial" w:cs="Arial"/>
                <w:sz w:val="18"/>
              </w:rPr>
              <w:t xml:space="preserve">MRFP Resource Congestion Handling - </w:t>
            </w:r>
          </w:p>
          <w:p w:rsidR="0098697A" w:rsidRPr="00097689" w:rsidRDefault="0098697A" w:rsidP="00097689">
            <w:pPr>
              <w:spacing w:after="60"/>
              <w:jc w:val="center"/>
              <w:rPr>
                <w:rFonts w:ascii="Arial" w:hAnsi="Arial" w:cs="Arial"/>
                <w:sz w:val="18"/>
              </w:rPr>
            </w:pPr>
            <w:r w:rsidRPr="00097689">
              <w:rPr>
                <w:rFonts w:ascii="Arial" w:hAnsi="Arial" w:cs="Arial"/>
                <w:sz w:val="18"/>
              </w:rPr>
              <w:t>Indication Ack</w:t>
            </w:r>
          </w:p>
        </w:tc>
        <w:tc>
          <w:tcPr>
            <w:tcW w:w="1080" w:type="dxa"/>
            <w:vMerge w:val="restart"/>
          </w:tcPr>
          <w:p w:rsidR="0098697A" w:rsidRPr="00097689" w:rsidRDefault="0098697A" w:rsidP="00097689">
            <w:pPr>
              <w:spacing w:after="60"/>
              <w:jc w:val="center"/>
              <w:rPr>
                <w:rFonts w:ascii="Arial" w:hAnsi="Arial" w:cs="Arial"/>
                <w:sz w:val="18"/>
              </w:rPr>
            </w:pPr>
            <w:r w:rsidRPr="00097689">
              <w:rPr>
                <w:rFonts w:ascii="Arial" w:hAnsi="Arial" w:cs="Arial"/>
                <w:sz w:val="18"/>
              </w:rPr>
              <w:t>MRFC</w:t>
            </w:r>
          </w:p>
        </w:tc>
        <w:tc>
          <w:tcPr>
            <w:tcW w:w="1980" w:type="dxa"/>
          </w:tcPr>
          <w:p w:rsidR="0098697A" w:rsidRPr="00097689" w:rsidRDefault="0098697A" w:rsidP="00097689">
            <w:pPr>
              <w:spacing w:after="60"/>
              <w:jc w:val="center"/>
              <w:rPr>
                <w:rFonts w:ascii="Arial" w:hAnsi="Arial" w:cs="Arial"/>
                <w:sz w:val="18"/>
              </w:rPr>
            </w:pPr>
            <w:r w:rsidRPr="00097689">
              <w:rPr>
                <w:rFonts w:ascii="Arial" w:hAnsi="Arial" w:cs="Arial"/>
                <w:sz w:val="18"/>
              </w:rPr>
              <w:t>Context</w:t>
            </w:r>
          </w:p>
        </w:tc>
        <w:tc>
          <w:tcPr>
            <w:tcW w:w="1260" w:type="dxa"/>
          </w:tcPr>
          <w:p w:rsidR="0098697A" w:rsidRPr="00097689" w:rsidRDefault="0098697A" w:rsidP="00097689">
            <w:pPr>
              <w:spacing w:after="60"/>
              <w:jc w:val="center"/>
              <w:rPr>
                <w:rFonts w:ascii="Arial" w:hAnsi="Arial" w:cs="Arial"/>
                <w:sz w:val="18"/>
              </w:rPr>
            </w:pPr>
            <w:r w:rsidRPr="00097689">
              <w:rPr>
                <w:rFonts w:ascii="Arial" w:hAnsi="Arial" w:cs="Arial"/>
                <w:sz w:val="18"/>
              </w:rPr>
              <w:t>M</w:t>
            </w:r>
          </w:p>
        </w:tc>
        <w:tc>
          <w:tcPr>
            <w:tcW w:w="3780" w:type="dxa"/>
          </w:tcPr>
          <w:p w:rsidR="0098697A" w:rsidRPr="00097689" w:rsidRDefault="0098697A" w:rsidP="00097689">
            <w:pPr>
              <w:spacing w:after="60"/>
              <w:rPr>
                <w:rFonts w:ascii="Arial" w:hAnsi="Arial" w:cs="Arial"/>
                <w:sz w:val="18"/>
              </w:rPr>
            </w:pPr>
            <w:r w:rsidRPr="00097689">
              <w:rPr>
                <w:rFonts w:ascii="Arial" w:hAnsi="Arial" w:cs="Arial"/>
                <w:sz w:val="18"/>
              </w:rPr>
              <w:t>This information element indicates all context are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spacing w:after="60"/>
              <w:jc w:val="center"/>
              <w:rPr>
                <w:rFonts w:ascii="Arial" w:hAnsi="Arial" w:cs="Arial"/>
                <w:sz w:val="18"/>
              </w:rPr>
            </w:pPr>
          </w:p>
        </w:tc>
        <w:tc>
          <w:tcPr>
            <w:tcW w:w="1080" w:type="dxa"/>
            <w:vMerge/>
          </w:tcPr>
          <w:p w:rsidR="0098697A" w:rsidRPr="00097689" w:rsidRDefault="0098697A" w:rsidP="00097689">
            <w:pPr>
              <w:spacing w:after="60"/>
              <w:jc w:val="center"/>
              <w:rPr>
                <w:rFonts w:ascii="Arial" w:hAnsi="Arial" w:cs="Arial"/>
                <w:sz w:val="18"/>
              </w:rPr>
            </w:pPr>
          </w:p>
        </w:tc>
        <w:tc>
          <w:tcPr>
            <w:tcW w:w="1980" w:type="dxa"/>
          </w:tcPr>
          <w:p w:rsidR="0098697A" w:rsidRPr="00097689" w:rsidRDefault="0098697A" w:rsidP="00097689">
            <w:pPr>
              <w:spacing w:after="60"/>
              <w:jc w:val="center"/>
              <w:rPr>
                <w:rFonts w:ascii="Arial" w:hAnsi="Arial" w:cs="Arial"/>
                <w:sz w:val="18"/>
              </w:rPr>
            </w:pPr>
            <w:r w:rsidRPr="00097689">
              <w:rPr>
                <w:rFonts w:ascii="Arial" w:hAnsi="Arial" w:cs="Arial"/>
                <w:sz w:val="18"/>
              </w:rPr>
              <w:t>Root Termination</w:t>
            </w:r>
          </w:p>
        </w:tc>
        <w:tc>
          <w:tcPr>
            <w:tcW w:w="1260" w:type="dxa"/>
          </w:tcPr>
          <w:p w:rsidR="0098697A" w:rsidRPr="00097689" w:rsidRDefault="0098697A" w:rsidP="00097689">
            <w:pPr>
              <w:spacing w:after="60"/>
              <w:jc w:val="center"/>
              <w:rPr>
                <w:rFonts w:ascii="Arial" w:hAnsi="Arial" w:cs="Arial"/>
                <w:sz w:val="18"/>
              </w:rPr>
            </w:pPr>
            <w:r w:rsidRPr="00097689">
              <w:rPr>
                <w:rFonts w:ascii="Arial" w:hAnsi="Arial" w:cs="Arial"/>
                <w:sz w:val="18"/>
              </w:rPr>
              <w:t>M</w:t>
            </w:r>
          </w:p>
        </w:tc>
        <w:tc>
          <w:tcPr>
            <w:tcW w:w="3780" w:type="dxa"/>
          </w:tcPr>
          <w:p w:rsidR="0098697A" w:rsidRPr="00097689" w:rsidRDefault="0098697A" w:rsidP="00097689">
            <w:pPr>
              <w:spacing w:after="60"/>
              <w:rPr>
                <w:rFonts w:ascii="Arial" w:hAnsi="Arial" w:cs="Arial"/>
                <w:sz w:val="18"/>
              </w:rPr>
            </w:pPr>
            <w:r w:rsidRPr="00097689">
              <w:rPr>
                <w:rFonts w:ascii="Arial" w:hAnsi="Arial" w:cs="Arial"/>
                <w:sz w:val="18"/>
              </w:rPr>
              <w:t>This information element indicates that root termination is where the command was executed.</w:t>
            </w:r>
          </w:p>
        </w:tc>
      </w:tr>
    </w:tbl>
    <w:p w:rsidR="0098697A" w:rsidRPr="00097689" w:rsidRDefault="0098697A" w:rsidP="0098697A"/>
    <w:p w:rsidR="0098697A" w:rsidRPr="00097689" w:rsidRDefault="0098697A" w:rsidP="0098697A">
      <w:pPr>
        <w:pStyle w:val="Heading2"/>
      </w:pPr>
      <w:bookmarkStart w:id="526" w:name="_Toc485587615"/>
      <w:bookmarkStart w:id="527" w:name="_Toc57882626"/>
      <w:r w:rsidRPr="00097689">
        <w:lastRenderedPageBreak/>
        <w:t>8.42</w:t>
      </w:r>
      <w:r w:rsidRPr="00097689">
        <w:tab/>
        <w:t>Command Reject</w:t>
      </w:r>
      <w:bookmarkEnd w:id="526"/>
      <w:bookmarkEnd w:id="527"/>
    </w:p>
    <w:p w:rsidR="0098697A" w:rsidRPr="00097689" w:rsidRDefault="0098697A" w:rsidP="0098697A">
      <w:pPr>
        <w:keepNext/>
      </w:pPr>
      <w:r w:rsidRPr="00097689">
        <w:t>This command is used to reject the received command request. It may be used as response to any of the procedures.</w:t>
      </w:r>
    </w:p>
    <w:p w:rsidR="0098697A" w:rsidRPr="00097689" w:rsidRDefault="0098697A" w:rsidP="0098697A">
      <w:pPr>
        <w:pStyle w:val="TH"/>
      </w:pPr>
      <w:r w:rsidRPr="00097689">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Command Reject</w:t>
            </w:r>
          </w:p>
        </w:tc>
        <w:tc>
          <w:tcPr>
            <w:tcW w:w="1080" w:type="dxa"/>
            <w:vMerge w:val="restart"/>
          </w:tcPr>
          <w:p w:rsidR="0098697A" w:rsidRPr="00097689" w:rsidRDefault="0098697A" w:rsidP="00097689">
            <w:pPr>
              <w:pStyle w:val="TAC"/>
            </w:pPr>
            <w:r w:rsidRPr="00097689">
              <w:t>Both</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rejected.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bearer termination where the command was rejected.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Error</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error that caused command rejection.</w:t>
            </w:r>
          </w:p>
        </w:tc>
      </w:tr>
    </w:tbl>
    <w:p w:rsidR="0098697A" w:rsidRPr="00097689" w:rsidRDefault="0098697A" w:rsidP="0098697A">
      <w:pPr>
        <w:rPr>
          <w:noProof/>
        </w:rPr>
      </w:pPr>
    </w:p>
    <w:p w:rsidR="0098697A" w:rsidRPr="00097689" w:rsidRDefault="0098697A" w:rsidP="0098697A">
      <w:pPr>
        <w:pStyle w:val="Heading3"/>
      </w:pPr>
      <w:bookmarkStart w:id="528" w:name="_Toc485587616"/>
      <w:bookmarkStart w:id="529" w:name="_Toc57882627"/>
      <w:r w:rsidRPr="00097689">
        <w:rPr>
          <w:lang w:eastAsia="zh-CN"/>
        </w:rPr>
        <w:t>8</w:t>
      </w:r>
      <w:r w:rsidRPr="00097689">
        <w:t>.43</w:t>
      </w:r>
      <w:r w:rsidRPr="00097689">
        <w:tab/>
        <w:t>Termination heartbeat indication</w:t>
      </w:r>
      <w:bookmarkEnd w:id="528"/>
      <w:bookmarkEnd w:id="529"/>
    </w:p>
    <w:p w:rsidR="0098697A" w:rsidRPr="00097689" w:rsidRDefault="0098697A" w:rsidP="0098697A">
      <w:pPr>
        <w:keepNext/>
      </w:pPr>
      <w:r w:rsidRPr="00097689">
        <w:t>This procedure is used to report indication of hanging termination.</w:t>
      </w:r>
    </w:p>
    <w:p w:rsidR="0098697A" w:rsidRPr="00097689" w:rsidRDefault="0098697A" w:rsidP="0098697A">
      <w:pPr>
        <w:pStyle w:val="TH"/>
      </w:pPr>
      <w:r w:rsidRPr="00097689">
        <w:t xml:space="preserve">Table </w:t>
      </w:r>
      <w:r w:rsidRPr="00097689">
        <w:rPr>
          <w:lang w:eastAsia="zh-CN"/>
        </w:rPr>
        <w:t>8</w:t>
      </w:r>
      <w:r w:rsidRPr="00097689">
        <w:t>.43</w:t>
      </w:r>
      <w:r w:rsidRPr="00097689">
        <w:rPr>
          <w:lang w:eastAsia="zh-CN"/>
        </w:rPr>
        <w:t>.1</w:t>
      </w:r>
      <w:r w:rsidRPr="00097689">
        <w:t>: Procedures between</w:t>
      </w:r>
      <w:r w:rsidRPr="00097689">
        <w:rPr>
          <w:lang w:eastAsia="zh-CN"/>
        </w:rPr>
        <w:t xml:space="preserve"> MRFC</w:t>
      </w:r>
      <w:r w:rsidRPr="00097689">
        <w:t xml:space="preserve"> and M</w:t>
      </w:r>
      <w:r w:rsidRPr="00097689">
        <w:rPr>
          <w:lang w:eastAsia="zh-CN"/>
        </w:rPr>
        <w:t>RFP:</w:t>
      </w:r>
      <w:r w:rsidRPr="00097689">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Termination heartbeat indication</w:t>
            </w:r>
          </w:p>
        </w:tc>
        <w:tc>
          <w:tcPr>
            <w:tcW w:w="1080" w:type="dxa"/>
            <w:vMerge w:val="restart"/>
          </w:tcPr>
          <w:p w:rsidR="0098697A" w:rsidRPr="00097689" w:rsidRDefault="0098697A" w:rsidP="00097689">
            <w:pPr>
              <w:pStyle w:val="TAC"/>
            </w:pPr>
            <w:r w:rsidRPr="00097689">
              <w:rPr>
                <w:lang w:eastAsia="zh-CN"/>
              </w:rPr>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 xml:space="preserve">This information element indicates the bearer termination for which the termination heartbeat is reported. </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Termination heartbeat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Hanging Termination event, as defined in 3GPP TS 29.33</w:t>
            </w:r>
            <w:r w:rsidRPr="00097689">
              <w:rPr>
                <w:lang w:eastAsia="zh-CN"/>
              </w:rPr>
              <w:t>3</w:t>
            </w:r>
            <w:r w:rsidRPr="00097689">
              <w:t xml:space="preserve"> [</w:t>
            </w:r>
            <w:r w:rsidRPr="00097689">
              <w:rPr>
                <w:lang w:eastAsia="zh-CN"/>
              </w:rPr>
              <w:t>16</w:t>
            </w:r>
            <w:r w:rsidRPr="00097689">
              <w:t>].</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Termination heartbeat indication Ack</w:t>
            </w:r>
          </w:p>
        </w:tc>
        <w:tc>
          <w:tcPr>
            <w:tcW w:w="1080" w:type="dxa"/>
            <w:vMerge w:val="restart"/>
          </w:tcPr>
          <w:p w:rsidR="0098697A" w:rsidRPr="00097689" w:rsidRDefault="0098697A" w:rsidP="00097689">
            <w:pPr>
              <w:pStyle w:val="TAC"/>
              <w:rPr>
                <w:lang w:eastAsia="zh-CN"/>
              </w:rPr>
            </w:pPr>
            <w:r w:rsidRPr="00097689">
              <w:t xml:space="preserve"> M</w:t>
            </w:r>
            <w:r w:rsidRPr="00097689">
              <w:rPr>
                <w:lang w:eastAsia="zh-CN"/>
              </w:rPr>
              <w:t>RFC</w:t>
            </w:r>
          </w:p>
        </w:tc>
        <w:tc>
          <w:tcPr>
            <w:tcW w:w="1980" w:type="dxa"/>
          </w:tcPr>
          <w:p w:rsidR="0098697A" w:rsidRPr="00097689" w:rsidRDefault="0098697A" w:rsidP="00097689">
            <w:pPr>
              <w:pStyle w:val="TAC"/>
            </w:pPr>
            <w:r w:rsidRPr="00097689">
              <w:t xml:space="preserve"> 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L"/>
            </w:pPr>
            <w:r w:rsidRPr="00097689">
              <w:t>This information element indicates the Bearer Termination where the command was executed.</w:t>
            </w:r>
          </w:p>
        </w:tc>
      </w:tr>
    </w:tbl>
    <w:p w:rsidR="0098697A" w:rsidRPr="00097689" w:rsidRDefault="0098697A" w:rsidP="0098697A">
      <w:pPr>
        <w:rPr>
          <w:noProof/>
        </w:rPr>
      </w:pPr>
    </w:p>
    <w:p w:rsidR="0098697A" w:rsidRPr="00097689" w:rsidRDefault="0098697A" w:rsidP="0098697A">
      <w:pPr>
        <w:pStyle w:val="Heading2"/>
      </w:pPr>
      <w:bookmarkStart w:id="530" w:name="_Toc485587617"/>
      <w:bookmarkStart w:id="531" w:name="_Toc57882628"/>
      <w:r w:rsidRPr="00097689">
        <w:t>8.44</w:t>
      </w:r>
      <w:r w:rsidRPr="00097689">
        <w:tab/>
        <w:t>Configure BFCP Termination</w:t>
      </w:r>
      <w:bookmarkEnd w:id="530"/>
      <w:bookmarkEnd w:id="531"/>
    </w:p>
    <w:p w:rsidR="0098697A" w:rsidRPr="00097689" w:rsidRDefault="0098697A" w:rsidP="0098697A">
      <w:pPr>
        <w:keepNext/>
      </w:pPr>
      <w:r w:rsidRPr="00097689">
        <w:t>This procedure is used to configure a termination to support BFCP protocol</w:t>
      </w:r>
    </w:p>
    <w:p w:rsidR="0098697A" w:rsidRPr="00097689" w:rsidRDefault="0098697A" w:rsidP="0098697A">
      <w:pPr>
        <w:pStyle w:val="TH"/>
      </w:pPr>
      <w:r w:rsidRPr="00097689">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Configure BFCP Termination</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C"/>
              <w:jc w:val="left"/>
            </w:pPr>
            <w:r w:rsidRPr="00097689">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ListBullet2"/>
              <w:numPr>
                <w:ilvl w:val="0"/>
                <w:numId w:val="0"/>
              </w:numPr>
              <w:overflowPunct/>
              <w:autoSpaceDE/>
              <w:autoSpaceDN/>
              <w:adjustRightInd/>
              <w:ind w:left="567"/>
              <w:textAlignment w:val="auto"/>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C"/>
              <w:jc w:val="left"/>
            </w:pPr>
            <w:r w:rsidRPr="00097689">
              <w:t xml:space="preserve">This information element indicates the </w:t>
            </w:r>
            <w:r w:rsidRPr="00097689">
              <w:rPr>
                <w:lang w:eastAsia="zh-CN"/>
              </w:rPr>
              <w:t xml:space="preserve">existing </w:t>
            </w:r>
            <w:r w:rsidRPr="00097689">
              <w:t>bearer termination</w:t>
            </w:r>
            <w:r w:rsidRPr="00097689">
              <w:rPr>
                <w:lang w:eastAsia="zh-CN"/>
              </w:rPr>
              <w:t xml:space="preserve"> or requests a new bearer termination.</w:t>
            </w:r>
          </w:p>
        </w:tc>
      </w:tr>
      <w:tr w:rsidR="0098697A" w:rsidRPr="00097689" w:rsidTr="00097689">
        <w:tblPrEx>
          <w:tblCellMar>
            <w:top w:w="0" w:type="dxa"/>
            <w:bottom w:w="0" w:type="dxa"/>
          </w:tblCellMar>
        </w:tblPrEx>
        <w:trPr>
          <w:cantSplit/>
          <w:trHeight w:val="97"/>
          <w:jc w:val="center"/>
        </w:trPr>
        <w:tc>
          <w:tcPr>
            <w:tcW w:w="1637" w:type="dxa"/>
            <w:vMerge/>
          </w:tcPr>
          <w:p w:rsidR="0098697A" w:rsidRPr="00097689" w:rsidRDefault="0098697A" w:rsidP="00097689">
            <w:pPr>
              <w:pStyle w:val="ListBullet2"/>
              <w:numPr>
                <w:ilvl w:val="0"/>
                <w:numId w:val="0"/>
              </w:numPr>
              <w:overflowPunct/>
              <w:autoSpaceDE/>
              <w:autoSpaceDN/>
              <w:adjustRightInd/>
              <w:ind w:left="567"/>
              <w:textAlignment w:val="auto"/>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Local BFCP Connection Address Request</w:t>
            </w:r>
          </w:p>
        </w:tc>
        <w:tc>
          <w:tcPr>
            <w:tcW w:w="1260" w:type="dxa"/>
            <w:shd w:val="clear" w:color="auto" w:fill="auto"/>
          </w:tcPr>
          <w:p w:rsidR="0098697A" w:rsidRPr="00097689" w:rsidRDefault="0098697A" w:rsidP="00097689">
            <w:pPr>
              <w:pStyle w:val="TAC"/>
            </w:pPr>
            <w:r w:rsidRPr="00097689">
              <w:t>M</w:t>
            </w:r>
          </w:p>
        </w:tc>
        <w:tc>
          <w:tcPr>
            <w:tcW w:w="3780" w:type="dxa"/>
            <w:shd w:val="clear" w:color="auto" w:fill="auto"/>
          </w:tcPr>
          <w:p w:rsidR="0098697A" w:rsidRPr="00097689" w:rsidRDefault="0098697A" w:rsidP="00097689">
            <w:pPr>
              <w:pStyle w:val="TAC"/>
              <w:jc w:val="left"/>
            </w:pPr>
            <w:r w:rsidRPr="00097689">
              <w:t xml:space="preserve">This information element requests an IP address and port number(s) on the MRFP to serve BFCP/TCP protocol </w:t>
            </w:r>
          </w:p>
        </w:tc>
      </w:tr>
      <w:tr w:rsidR="0098697A" w:rsidRPr="00097689" w:rsidTr="00097689">
        <w:tblPrEx>
          <w:tblCellMar>
            <w:top w:w="0" w:type="dxa"/>
            <w:bottom w:w="0" w:type="dxa"/>
          </w:tblCellMar>
        </w:tblPrEx>
        <w:trPr>
          <w:cantSplit/>
          <w:trHeight w:val="95"/>
          <w:jc w:val="center"/>
        </w:trPr>
        <w:tc>
          <w:tcPr>
            <w:tcW w:w="1637" w:type="dxa"/>
            <w:vMerge/>
          </w:tcPr>
          <w:p w:rsidR="0098697A" w:rsidRPr="00097689" w:rsidRDefault="0098697A" w:rsidP="00097689">
            <w:pPr>
              <w:pStyle w:val="ListBullet2"/>
              <w:numPr>
                <w:ilvl w:val="0"/>
                <w:numId w:val="0"/>
              </w:numPr>
              <w:overflowPunct/>
              <w:autoSpaceDE/>
              <w:autoSpaceDN/>
              <w:adjustRightInd/>
              <w:ind w:left="567"/>
              <w:textAlignment w:val="auto"/>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Remote BFCP Connection Address</w:t>
            </w:r>
          </w:p>
        </w:tc>
        <w:tc>
          <w:tcPr>
            <w:tcW w:w="1260" w:type="dxa"/>
            <w:shd w:val="clear" w:color="auto" w:fill="auto"/>
          </w:tcPr>
          <w:p w:rsidR="0098697A" w:rsidRPr="00097689" w:rsidRDefault="0098697A" w:rsidP="00097689">
            <w:pPr>
              <w:pStyle w:val="TAC"/>
            </w:pPr>
            <w:r w:rsidRPr="00097689">
              <w:t>M</w:t>
            </w:r>
          </w:p>
        </w:tc>
        <w:tc>
          <w:tcPr>
            <w:tcW w:w="3780" w:type="dxa"/>
            <w:shd w:val="clear" w:color="auto" w:fill="auto"/>
          </w:tcPr>
          <w:p w:rsidR="0098697A" w:rsidRPr="00097689" w:rsidRDefault="0098697A" w:rsidP="00097689">
            <w:pPr>
              <w:pStyle w:val="TAC"/>
              <w:jc w:val="left"/>
            </w:pPr>
            <w:r w:rsidRPr="00097689">
              <w:t>This information element indicates the remote IP address and port number(s) that the MRFP can send BFCP/TCP to.</w:t>
            </w:r>
          </w:p>
          <w:p w:rsidR="0098697A" w:rsidRPr="00097689" w:rsidRDefault="0098697A" w:rsidP="00097689">
            <w:pPr>
              <w:pStyle w:val="TAC"/>
              <w:jc w:val="left"/>
            </w:pPr>
          </w:p>
        </w:tc>
      </w:tr>
      <w:tr w:rsidR="0098697A" w:rsidRPr="00097689" w:rsidTr="00097689">
        <w:tblPrEx>
          <w:tblCellMar>
            <w:top w:w="0" w:type="dxa"/>
            <w:bottom w:w="0" w:type="dxa"/>
          </w:tblCellMar>
        </w:tblPrEx>
        <w:trPr>
          <w:cantSplit/>
          <w:trHeight w:val="95"/>
          <w:jc w:val="center"/>
        </w:trPr>
        <w:tc>
          <w:tcPr>
            <w:tcW w:w="1637" w:type="dxa"/>
            <w:vMerge/>
          </w:tcPr>
          <w:p w:rsidR="0098697A" w:rsidRPr="00097689" w:rsidRDefault="0098697A" w:rsidP="00097689">
            <w:pPr>
              <w:pStyle w:val="TAN"/>
              <w:ind w:left="567" w:firstLine="0"/>
            </w:pPr>
          </w:p>
        </w:tc>
        <w:tc>
          <w:tcPr>
            <w:tcW w:w="1080" w:type="dxa"/>
            <w:vMerge/>
          </w:tcPr>
          <w:p w:rsidR="0098697A" w:rsidRPr="00097689" w:rsidRDefault="0098697A" w:rsidP="00097689">
            <w:pPr>
              <w:pStyle w:val="ListBullet2"/>
              <w:numPr>
                <w:ilvl w:val="0"/>
                <w:numId w:val="0"/>
              </w:numPr>
              <w:ind w:left="567"/>
            </w:pPr>
          </w:p>
        </w:tc>
        <w:tc>
          <w:tcPr>
            <w:tcW w:w="1980" w:type="dxa"/>
          </w:tcPr>
          <w:p w:rsidR="0098697A" w:rsidRPr="00097689" w:rsidRDefault="0098697A" w:rsidP="00097689">
            <w:pPr>
              <w:pStyle w:val="TAC"/>
            </w:pPr>
            <w:r w:rsidRPr="00097689">
              <w:rPr>
                <w:lang w:eastAsia="zh-CN"/>
              </w:rPr>
              <w:t>User</w:t>
            </w:r>
            <w:r w:rsidRPr="00097689">
              <w:t xml:space="preserve"> Identifier </w:t>
            </w:r>
          </w:p>
        </w:tc>
        <w:tc>
          <w:tcPr>
            <w:tcW w:w="1260" w:type="dxa"/>
            <w:shd w:val="clear" w:color="auto" w:fill="auto"/>
          </w:tcPr>
          <w:p w:rsidR="0098697A" w:rsidRPr="00097689" w:rsidRDefault="0098697A" w:rsidP="00097689">
            <w:pPr>
              <w:pStyle w:val="TAC"/>
            </w:pPr>
            <w:r w:rsidRPr="00097689">
              <w:t>M</w:t>
            </w:r>
          </w:p>
        </w:tc>
        <w:tc>
          <w:tcPr>
            <w:tcW w:w="3780" w:type="dxa"/>
            <w:shd w:val="clear" w:color="auto" w:fill="auto"/>
          </w:tcPr>
          <w:p w:rsidR="0098697A" w:rsidRPr="00097689" w:rsidRDefault="0098697A" w:rsidP="00097689">
            <w:pPr>
              <w:pStyle w:val="TAC"/>
              <w:jc w:val="left"/>
            </w:pPr>
            <w:r w:rsidRPr="00097689">
              <w:t xml:space="preserve">This information element indicates the </w:t>
            </w:r>
            <w:r w:rsidRPr="00097689">
              <w:rPr>
                <w:lang w:eastAsia="zh-CN"/>
              </w:rPr>
              <w:t>user</w:t>
            </w:r>
            <w:r w:rsidRPr="00097689">
              <w:t xml:space="preserve"> Identifier to identif</w:t>
            </w:r>
            <w:r w:rsidRPr="00097689">
              <w:rPr>
                <w:lang w:eastAsia="zh-CN"/>
              </w:rPr>
              <w:t>y</w:t>
            </w:r>
            <w:r w:rsidRPr="00097689">
              <w:t xml:space="preserve"> the BFCP</w:t>
            </w:r>
            <w:r w:rsidRPr="00097689">
              <w:rPr>
                <w:lang w:eastAsia="zh-CN"/>
              </w:rPr>
              <w:t xml:space="preserve"> client</w:t>
            </w:r>
            <w:r w:rsidRPr="00097689">
              <w:t xml:space="preserve"> when </w:t>
            </w:r>
            <w:r w:rsidRPr="00097689">
              <w:rPr>
                <w:lang w:eastAsia="zh-CN"/>
              </w:rPr>
              <w:t>receiving</w:t>
            </w:r>
            <w:r w:rsidRPr="00097689">
              <w:t xml:space="preserve"> BFCP requests.</w:t>
            </w:r>
          </w:p>
        </w:tc>
      </w:tr>
      <w:tr w:rsidR="0098697A" w:rsidRPr="00097689" w:rsidTr="00097689">
        <w:tblPrEx>
          <w:tblCellMar>
            <w:top w:w="0" w:type="dxa"/>
            <w:bottom w:w="0" w:type="dxa"/>
          </w:tblCellMar>
        </w:tblPrEx>
        <w:trPr>
          <w:cantSplit/>
          <w:trHeight w:val="958"/>
          <w:jc w:val="center"/>
        </w:trPr>
        <w:tc>
          <w:tcPr>
            <w:tcW w:w="1637" w:type="dxa"/>
            <w:vMerge/>
          </w:tcPr>
          <w:p w:rsidR="0098697A" w:rsidRPr="00097689" w:rsidRDefault="0098697A" w:rsidP="00097689">
            <w:pPr>
              <w:pStyle w:val="TAN"/>
              <w:ind w:left="567" w:firstLine="0"/>
            </w:pPr>
          </w:p>
        </w:tc>
        <w:tc>
          <w:tcPr>
            <w:tcW w:w="1080" w:type="dxa"/>
            <w:vMerge/>
          </w:tcPr>
          <w:p w:rsidR="0098697A" w:rsidRPr="00097689" w:rsidRDefault="0098697A" w:rsidP="00097689">
            <w:pPr>
              <w:pStyle w:val="ListBullet2"/>
              <w:numPr>
                <w:ilvl w:val="0"/>
                <w:numId w:val="0"/>
              </w:numPr>
              <w:ind w:left="567"/>
            </w:pPr>
          </w:p>
        </w:tc>
        <w:tc>
          <w:tcPr>
            <w:tcW w:w="1980" w:type="dxa"/>
          </w:tcPr>
          <w:p w:rsidR="0098697A" w:rsidRPr="00097689" w:rsidRDefault="0098697A" w:rsidP="00097689">
            <w:pPr>
              <w:pStyle w:val="TAC"/>
              <w:rPr>
                <w:lang w:eastAsia="zh-CN"/>
              </w:rPr>
            </w:pPr>
            <w:r w:rsidRPr="00097689">
              <w:rPr>
                <w:lang w:eastAsia="zh-CN"/>
              </w:rPr>
              <w:t>Available Floors</w:t>
            </w:r>
          </w:p>
        </w:tc>
        <w:tc>
          <w:tcPr>
            <w:tcW w:w="1260" w:type="dxa"/>
            <w:shd w:val="clear" w:color="auto" w:fill="auto"/>
          </w:tcPr>
          <w:p w:rsidR="0098697A" w:rsidRPr="00097689" w:rsidRDefault="0098697A" w:rsidP="00097689">
            <w:pPr>
              <w:pStyle w:val="TAC"/>
            </w:pPr>
            <w:r w:rsidRPr="00097689">
              <w:t>M</w:t>
            </w:r>
          </w:p>
        </w:tc>
        <w:tc>
          <w:tcPr>
            <w:tcW w:w="3780" w:type="dxa"/>
            <w:shd w:val="clear" w:color="auto" w:fill="auto"/>
          </w:tcPr>
          <w:p w:rsidR="0098697A" w:rsidRPr="00097689" w:rsidRDefault="0098697A" w:rsidP="00097689">
            <w:pPr>
              <w:pStyle w:val="TAC"/>
              <w:jc w:val="left"/>
            </w:pPr>
            <w:r w:rsidRPr="00097689">
              <w:t>This information Element defines the list of Floor Ids that may be requested (via BFCP) to be used by the client represented by this termination.</w:t>
            </w:r>
          </w:p>
        </w:tc>
      </w:tr>
      <w:tr w:rsidR="0098697A" w:rsidRPr="00097689" w:rsidTr="00097689">
        <w:tblPrEx>
          <w:tblCellMar>
            <w:top w:w="0" w:type="dxa"/>
            <w:bottom w:w="0" w:type="dxa"/>
          </w:tblCellMar>
        </w:tblPrEx>
        <w:trPr>
          <w:cantSplit/>
          <w:trHeight w:val="958"/>
          <w:jc w:val="center"/>
        </w:trPr>
        <w:tc>
          <w:tcPr>
            <w:tcW w:w="1637" w:type="dxa"/>
            <w:vMerge/>
          </w:tcPr>
          <w:p w:rsidR="0098697A" w:rsidRPr="00097689" w:rsidRDefault="0098697A" w:rsidP="00097689">
            <w:pPr>
              <w:pStyle w:val="TAN"/>
              <w:ind w:firstLine="0"/>
            </w:pPr>
          </w:p>
        </w:tc>
        <w:tc>
          <w:tcPr>
            <w:tcW w:w="1080" w:type="dxa"/>
            <w:vMerge/>
          </w:tcPr>
          <w:p w:rsidR="0098697A" w:rsidRPr="00097689" w:rsidRDefault="0098697A" w:rsidP="00097689">
            <w:pPr>
              <w:pStyle w:val="ListBullet2"/>
              <w:numPr>
                <w:ilvl w:val="0"/>
                <w:numId w:val="0"/>
              </w:numPr>
              <w:ind w:left="851"/>
            </w:pPr>
          </w:p>
        </w:tc>
        <w:tc>
          <w:tcPr>
            <w:tcW w:w="1980" w:type="dxa"/>
          </w:tcPr>
          <w:p w:rsidR="0098697A" w:rsidRPr="00097689" w:rsidRDefault="0098697A" w:rsidP="00097689">
            <w:pPr>
              <w:pStyle w:val="TAC"/>
              <w:rPr>
                <w:lang w:eastAsia="zh-CN"/>
              </w:rPr>
            </w:pPr>
            <w:r w:rsidRPr="00097689">
              <w:t>Establish TCP connection</w:t>
            </w:r>
          </w:p>
        </w:tc>
        <w:tc>
          <w:tcPr>
            <w:tcW w:w="1260" w:type="dxa"/>
            <w:shd w:val="clear" w:color="auto" w:fill="auto"/>
          </w:tcPr>
          <w:p w:rsidR="0098697A" w:rsidRPr="00097689" w:rsidRDefault="0098697A" w:rsidP="00097689">
            <w:pPr>
              <w:pStyle w:val="TAC"/>
            </w:pPr>
            <w:r w:rsidRPr="00097689">
              <w:t>O</w:t>
            </w:r>
          </w:p>
        </w:tc>
        <w:tc>
          <w:tcPr>
            <w:tcW w:w="3780" w:type="dxa"/>
            <w:shd w:val="clear" w:color="auto" w:fill="auto"/>
          </w:tcPr>
          <w:p w:rsidR="0098697A" w:rsidRPr="00097689" w:rsidRDefault="0098697A" w:rsidP="00097689">
            <w:pPr>
              <w:pStyle w:val="TAC"/>
              <w:jc w:val="left"/>
            </w:pPr>
            <w:r w:rsidRPr="00097689">
              <w:t>This information element requests the MRFP to take a TCP client role and to initiate a</w:t>
            </w:r>
            <w:r w:rsidRPr="00097689">
              <w:rPr>
                <w:rFonts w:hint="eastAsia"/>
              </w:rPr>
              <w:t xml:space="preserve"> </w:t>
            </w:r>
            <w:r w:rsidRPr="00097689">
              <w:t>TCP connection establishment.</w:t>
            </w:r>
          </w:p>
        </w:tc>
      </w:tr>
      <w:tr w:rsidR="0098697A" w:rsidRPr="00097689" w:rsidTr="00097689">
        <w:tblPrEx>
          <w:tblCellMar>
            <w:top w:w="0" w:type="dxa"/>
            <w:bottom w:w="0" w:type="dxa"/>
          </w:tblCellMar>
        </w:tblPrEx>
        <w:trPr>
          <w:cantSplit/>
          <w:trHeight w:val="958"/>
          <w:jc w:val="center"/>
        </w:trPr>
        <w:tc>
          <w:tcPr>
            <w:tcW w:w="1637" w:type="dxa"/>
            <w:vMerge/>
          </w:tcPr>
          <w:p w:rsidR="0098697A" w:rsidRPr="00097689" w:rsidRDefault="0098697A" w:rsidP="00097689">
            <w:pPr>
              <w:pStyle w:val="TAN"/>
              <w:ind w:firstLine="0"/>
            </w:pPr>
          </w:p>
        </w:tc>
        <w:tc>
          <w:tcPr>
            <w:tcW w:w="1080" w:type="dxa"/>
            <w:vMerge/>
          </w:tcPr>
          <w:p w:rsidR="0098697A" w:rsidRPr="00097689" w:rsidRDefault="0098697A" w:rsidP="00097689">
            <w:pPr>
              <w:pStyle w:val="ListBullet2"/>
              <w:numPr>
                <w:ilvl w:val="0"/>
                <w:numId w:val="0"/>
              </w:numPr>
              <w:ind w:left="851"/>
            </w:pPr>
          </w:p>
        </w:tc>
        <w:tc>
          <w:tcPr>
            <w:tcW w:w="1980" w:type="dxa"/>
          </w:tcPr>
          <w:p w:rsidR="0098697A" w:rsidRPr="00097689" w:rsidRDefault="0098697A" w:rsidP="00097689">
            <w:pPr>
              <w:pStyle w:val="TAC"/>
              <w:rPr>
                <w:lang w:eastAsia="zh-CN"/>
              </w:rPr>
            </w:pPr>
            <w:r w:rsidRPr="00097689">
              <w:t>Notify TCP connection establishment Failure Event</w:t>
            </w:r>
          </w:p>
        </w:tc>
        <w:tc>
          <w:tcPr>
            <w:tcW w:w="1260" w:type="dxa"/>
            <w:shd w:val="clear" w:color="auto" w:fill="auto"/>
          </w:tcPr>
          <w:p w:rsidR="0098697A" w:rsidRPr="00097689" w:rsidRDefault="0098697A" w:rsidP="00097689">
            <w:pPr>
              <w:pStyle w:val="TAC"/>
            </w:pPr>
            <w:r w:rsidRPr="00097689">
              <w:t>O</w:t>
            </w:r>
          </w:p>
        </w:tc>
        <w:tc>
          <w:tcPr>
            <w:tcW w:w="3780" w:type="dxa"/>
            <w:shd w:val="clear" w:color="auto" w:fill="auto"/>
          </w:tcPr>
          <w:p w:rsidR="0098697A" w:rsidRPr="00097689" w:rsidRDefault="0098697A" w:rsidP="00097689">
            <w:pPr>
              <w:pStyle w:val="TAC"/>
              <w:jc w:val="left"/>
            </w:pPr>
            <w:r w:rsidRPr="00097689">
              <w:t xml:space="preserve">This </w:t>
            </w:r>
            <w:r w:rsidRPr="00097689">
              <w:rPr>
                <w:rFonts w:hint="eastAsia"/>
              </w:rPr>
              <w:t xml:space="preserve">information element </w:t>
            </w:r>
            <w:r w:rsidRPr="00097689">
              <w:t>requests a notification if a</w:t>
            </w:r>
            <w:r w:rsidRPr="00097689">
              <w:rPr>
                <w:rFonts w:hint="eastAsia"/>
              </w:rPr>
              <w:t xml:space="preserve"> </w:t>
            </w:r>
            <w:r w:rsidRPr="00097689">
              <w:t>TCP connection establishment failure occurs.</w:t>
            </w:r>
          </w:p>
        </w:tc>
      </w:tr>
      <w:tr w:rsidR="0098697A" w:rsidRPr="00097689" w:rsidTr="00097689">
        <w:tblPrEx>
          <w:tblCellMar>
            <w:top w:w="0" w:type="dxa"/>
            <w:bottom w:w="0" w:type="dxa"/>
          </w:tblCellMar>
        </w:tblPrEx>
        <w:trPr>
          <w:cantSplit/>
          <w:trHeight w:val="958"/>
          <w:jc w:val="center"/>
        </w:trPr>
        <w:tc>
          <w:tcPr>
            <w:tcW w:w="1637" w:type="dxa"/>
            <w:vMerge/>
          </w:tcPr>
          <w:p w:rsidR="0098697A" w:rsidRPr="00097689" w:rsidRDefault="0098697A" w:rsidP="00097689">
            <w:pPr>
              <w:pStyle w:val="TAN"/>
              <w:ind w:firstLine="0"/>
            </w:pPr>
          </w:p>
        </w:tc>
        <w:tc>
          <w:tcPr>
            <w:tcW w:w="1080" w:type="dxa"/>
            <w:vMerge/>
          </w:tcPr>
          <w:p w:rsidR="0098697A" w:rsidRPr="00097689" w:rsidRDefault="0098697A" w:rsidP="00097689">
            <w:pPr>
              <w:pStyle w:val="ListBullet2"/>
              <w:numPr>
                <w:ilvl w:val="0"/>
                <w:numId w:val="0"/>
              </w:numPr>
              <w:ind w:left="851"/>
            </w:pPr>
          </w:p>
        </w:tc>
        <w:tc>
          <w:tcPr>
            <w:tcW w:w="1980" w:type="dxa"/>
          </w:tcPr>
          <w:p w:rsidR="0098697A" w:rsidRPr="00097689" w:rsidRDefault="0098697A" w:rsidP="00097689">
            <w:pPr>
              <w:pStyle w:val="TAC"/>
            </w:pPr>
            <w:r w:rsidRPr="00097689">
              <w:t>Notify TLS session establishment Failure Event</w:t>
            </w:r>
          </w:p>
        </w:tc>
        <w:tc>
          <w:tcPr>
            <w:tcW w:w="1260" w:type="dxa"/>
            <w:shd w:val="clear" w:color="auto" w:fill="auto"/>
          </w:tcPr>
          <w:p w:rsidR="0098697A" w:rsidRPr="00097689" w:rsidRDefault="0098697A" w:rsidP="00097689">
            <w:pPr>
              <w:pStyle w:val="TAC"/>
            </w:pPr>
            <w:r w:rsidRPr="00097689">
              <w:t>O</w:t>
            </w:r>
          </w:p>
        </w:tc>
        <w:tc>
          <w:tcPr>
            <w:tcW w:w="3780" w:type="dxa"/>
            <w:shd w:val="clear" w:color="auto" w:fill="auto"/>
          </w:tcPr>
          <w:p w:rsidR="0098697A" w:rsidRPr="00097689" w:rsidRDefault="0098697A" w:rsidP="00097689">
            <w:pPr>
              <w:pStyle w:val="TAL"/>
            </w:pPr>
            <w:r w:rsidRPr="00097689">
              <w:t>This information element requests a notification if a TLS session establishment failure occurs.</w:t>
            </w:r>
          </w:p>
        </w:tc>
      </w:tr>
      <w:tr w:rsidR="0098697A" w:rsidRPr="00097689" w:rsidTr="00097689">
        <w:tblPrEx>
          <w:tblCellMar>
            <w:top w:w="0" w:type="dxa"/>
            <w:bottom w:w="0" w:type="dxa"/>
          </w:tblCellMar>
        </w:tblPrEx>
        <w:trPr>
          <w:cantSplit/>
          <w:trHeight w:val="958"/>
          <w:jc w:val="center"/>
        </w:trPr>
        <w:tc>
          <w:tcPr>
            <w:tcW w:w="1637" w:type="dxa"/>
            <w:vMerge/>
          </w:tcPr>
          <w:p w:rsidR="0098697A" w:rsidRPr="00097689" w:rsidRDefault="0098697A" w:rsidP="00097689">
            <w:pPr>
              <w:pStyle w:val="TAN"/>
              <w:ind w:firstLine="0"/>
            </w:pPr>
          </w:p>
        </w:tc>
        <w:tc>
          <w:tcPr>
            <w:tcW w:w="1080" w:type="dxa"/>
            <w:vMerge/>
          </w:tcPr>
          <w:p w:rsidR="0098697A" w:rsidRPr="00097689" w:rsidRDefault="0098697A" w:rsidP="00097689">
            <w:pPr>
              <w:pStyle w:val="ListBullet2"/>
              <w:numPr>
                <w:ilvl w:val="0"/>
                <w:numId w:val="0"/>
              </w:numPr>
              <w:ind w:left="851"/>
            </w:pPr>
          </w:p>
        </w:tc>
        <w:tc>
          <w:tcPr>
            <w:tcW w:w="1980" w:type="dxa"/>
          </w:tcPr>
          <w:p w:rsidR="0098697A" w:rsidRPr="00097689" w:rsidRDefault="0098697A" w:rsidP="00097689">
            <w:pPr>
              <w:pStyle w:val="TAC"/>
            </w:pPr>
            <w:r w:rsidRPr="00097689">
              <w:t>Pre-Shared Key</w:t>
            </w:r>
          </w:p>
        </w:tc>
        <w:tc>
          <w:tcPr>
            <w:tcW w:w="1260" w:type="dxa"/>
            <w:shd w:val="clear" w:color="auto" w:fill="auto"/>
          </w:tcPr>
          <w:p w:rsidR="0098697A" w:rsidRPr="00097689" w:rsidRDefault="0098697A" w:rsidP="00097689">
            <w:pPr>
              <w:pStyle w:val="TAC"/>
            </w:pPr>
            <w:r w:rsidRPr="00097689">
              <w:t>O</w:t>
            </w:r>
          </w:p>
        </w:tc>
        <w:tc>
          <w:tcPr>
            <w:tcW w:w="3780" w:type="dxa"/>
            <w:shd w:val="clear" w:color="auto" w:fill="auto"/>
          </w:tcPr>
          <w:p w:rsidR="0098697A" w:rsidRPr="00097689" w:rsidRDefault="0098697A" w:rsidP="00097689">
            <w:pPr>
              <w:pStyle w:val="TAL"/>
            </w:pPr>
            <w:r w:rsidRPr="00097689">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Configure BFCP Termination Ack</w:t>
            </w:r>
          </w:p>
        </w:tc>
        <w:tc>
          <w:tcPr>
            <w:tcW w:w="1080" w:type="dxa"/>
            <w:vMerge w:val="restart"/>
          </w:tcPr>
          <w:p w:rsidR="0098697A" w:rsidRPr="00097689" w:rsidRDefault="0098697A" w:rsidP="00097689">
            <w:pPr>
              <w:pStyle w:val="TAC"/>
            </w:pPr>
            <w:r w:rsidRPr="00097689" w:rsidDel="00F571B5">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C"/>
              <w:jc w:val="left"/>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C"/>
              <w:jc w:val="left"/>
            </w:pPr>
            <w:r w:rsidRPr="00097689">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9737" w:type="dxa"/>
            <w:gridSpan w:val="5"/>
          </w:tcPr>
          <w:p w:rsidR="0098697A" w:rsidRPr="00097689" w:rsidRDefault="0098697A" w:rsidP="00097689">
            <w:pPr>
              <w:pStyle w:val="TAN"/>
            </w:pPr>
            <w:r w:rsidRPr="00097689">
              <w:t>NOTE:</w:t>
            </w:r>
            <w:r w:rsidR="00097689">
              <w:rPr>
                <w:noProof/>
              </w:rPr>
              <w:tab/>
            </w:r>
            <w:r w:rsidRPr="00097689">
              <w:t>The above procedure may be combined with other procedures in ADD or MOD commands.</w:t>
            </w:r>
          </w:p>
        </w:tc>
      </w:tr>
    </w:tbl>
    <w:p w:rsidR="0098697A" w:rsidRPr="00097689" w:rsidRDefault="0098697A" w:rsidP="0098697A">
      <w:pPr>
        <w:rPr>
          <w:noProof/>
        </w:rPr>
      </w:pPr>
    </w:p>
    <w:p w:rsidR="0098697A" w:rsidRPr="00097689" w:rsidRDefault="0098697A" w:rsidP="0098697A">
      <w:pPr>
        <w:pStyle w:val="Heading2"/>
        <w:rPr>
          <w:lang w:eastAsia="zh-CN"/>
        </w:rPr>
      </w:pPr>
      <w:bookmarkStart w:id="532" w:name="_Toc485587618"/>
      <w:bookmarkStart w:id="533" w:name="_Toc57882629"/>
      <w:r w:rsidRPr="00097689">
        <w:t>8.</w:t>
      </w:r>
      <w:r w:rsidRPr="00097689">
        <w:rPr>
          <w:lang w:eastAsia="zh-CN"/>
        </w:rPr>
        <w:t>45</w:t>
      </w:r>
      <w:r w:rsidRPr="00097689">
        <w:tab/>
        <w:t xml:space="preserve">Configure Conference For </w:t>
      </w:r>
      <w:r w:rsidRPr="00097689">
        <w:rPr>
          <w:lang w:eastAsia="zh-CN"/>
        </w:rPr>
        <w:t>Floor Control</w:t>
      </w:r>
      <w:bookmarkEnd w:id="532"/>
      <w:bookmarkEnd w:id="533"/>
    </w:p>
    <w:p w:rsidR="0098697A" w:rsidRPr="00097689" w:rsidRDefault="0098697A" w:rsidP="0098697A">
      <w:pPr>
        <w:pStyle w:val="BodyText"/>
      </w:pPr>
      <w:r w:rsidRPr="00097689">
        <w:t xml:space="preserve">This procedure is used to configure or modify a conference for floor control and </w:t>
      </w:r>
      <w:r w:rsidRPr="00097689">
        <w:rPr>
          <w:lang w:eastAsia="zh-CN"/>
        </w:rPr>
        <w:t>indicate the Floor policy for a conference</w:t>
      </w:r>
      <w:r w:rsidRPr="00097689">
        <w:t>.</w:t>
      </w:r>
    </w:p>
    <w:p w:rsidR="0098697A" w:rsidRPr="00097689" w:rsidRDefault="0098697A" w:rsidP="0098697A">
      <w:pPr>
        <w:pStyle w:val="TH"/>
        <w:rPr>
          <w:lang w:eastAsia="zh-CN"/>
        </w:rPr>
      </w:pPr>
      <w:r w:rsidRPr="00097689">
        <w:t>Table 8.</w:t>
      </w:r>
      <w:r w:rsidRPr="00097689">
        <w:rPr>
          <w:lang w:eastAsia="zh-CN"/>
        </w:rPr>
        <w:t>45.</w:t>
      </w:r>
      <w:r w:rsidRPr="00097689">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rPr>
          <w:jc w:val="center"/>
        </w:trPr>
        <w:tc>
          <w:tcPr>
            <w:tcW w:w="1637"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Procedure</w:t>
            </w:r>
          </w:p>
        </w:tc>
        <w:tc>
          <w:tcPr>
            <w:tcW w:w="10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Initiated</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Information element name</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H"/>
            </w:pPr>
            <w:r w:rsidRPr="00097689">
              <w:t>Information element description</w:t>
            </w:r>
          </w:p>
        </w:tc>
      </w:tr>
      <w:tr w:rsidR="0098697A" w:rsidRPr="00097689" w:rsidTr="00097689">
        <w:trPr>
          <w:cantSplit/>
          <w:jc w:val="center"/>
        </w:trPr>
        <w:tc>
          <w:tcPr>
            <w:tcW w:w="1637" w:type="dxa"/>
            <w:vMerge w:val="restart"/>
            <w:tcBorders>
              <w:top w:val="single" w:sz="4" w:space="0" w:color="auto"/>
              <w:left w:val="single" w:sz="4" w:space="0" w:color="auto"/>
              <w:right w:val="single" w:sz="4" w:space="0" w:color="auto"/>
            </w:tcBorders>
          </w:tcPr>
          <w:p w:rsidR="0098697A" w:rsidRPr="00097689" w:rsidRDefault="0098697A" w:rsidP="00097689">
            <w:pPr>
              <w:pStyle w:val="TAC"/>
              <w:rPr>
                <w:lang w:eastAsia="zh-CN"/>
              </w:rPr>
            </w:pPr>
            <w:r w:rsidRPr="00097689">
              <w:rPr>
                <w:lang w:eastAsia="zh-CN"/>
              </w:rPr>
              <w:t>Indicate Floor Policy</w:t>
            </w:r>
          </w:p>
        </w:tc>
        <w:tc>
          <w:tcPr>
            <w:tcW w:w="1080" w:type="dxa"/>
            <w:vMerge w:val="restart"/>
            <w:tcBorders>
              <w:top w:val="single" w:sz="4" w:space="0" w:color="auto"/>
              <w:left w:val="single" w:sz="4" w:space="0" w:color="auto"/>
              <w:right w:val="single" w:sz="4" w:space="0" w:color="auto"/>
            </w:tcBorders>
          </w:tcPr>
          <w:p w:rsidR="0098697A" w:rsidRPr="00097689" w:rsidRDefault="0098697A" w:rsidP="00097689">
            <w:pPr>
              <w:pStyle w:val="TAC"/>
            </w:pPr>
            <w:r w:rsidRPr="00097689">
              <w:t>MRFC</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This information element indicates the context for the bearer termination.</w:t>
            </w:r>
          </w:p>
        </w:tc>
      </w:tr>
      <w:tr w:rsidR="0098697A" w:rsidRPr="00097689" w:rsidTr="00097689">
        <w:trPr>
          <w:cantSplit/>
          <w:jc w:val="center"/>
        </w:trPr>
        <w:tc>
          <w:tcPr>
            <w:tcW w:w="1637" w:type="dxa"/>
            <w:vMerge/>
            <w:tcBorders>
              <w:left w:val="single" w:sz="4" w:space="0" w:color="auto"/>
              <w:right w:val="single" w:sz="4" w:space="0" w:color="auto"/>
            </w:tcBorders>
            <w:vAlign w:val="center"/>
          </w:tcPr>
          <w:p w:rsidR="0098697A" w:rsidRPr="00097689" w:rsidRDefault="0098697A" w:rsidP="00097689">
            <w:pPr>
              <w:pStyle w:val="ListBullet2"/>
              <w:numPr>
                <w:ilvl w:val="0"/>
                <w:numId w:val="0"/>
              </w:numPr>
              <w:ind w:left="567"/>
            </w:pPr>
          </w:p>
        </w:tc>
        <w:tc>
          <w:tcPr>
            <w:tcW w:w="1080" w:type="dxa"/>
            <w:vMerge/>
            <w:tcBorders>
              <w:left w:val="single" w:sz="4" w:space="0" w:color="auto"/>
              <w:right w:val="single" w:sz="4" w:space="0" w:color="auto"/>
            </w:tcBorders>
            <w:vAlign w:val="center"/>
          </w:tcPr>
          <w:p w:rsidR="0098697A" w:rsidRPr="00097689" w:rsidRDefault="0098697A" w:rsidP="00097689">
            <w:pPr>
              <w:pStyle w:val="ListBullet2"/>
              <w:numPr>
                <w:ilvl w:val="0"/>
                <w:numId w:val="0"/>
              </w:numPr>
              <w:ind w:left="567"/>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rPr>
                <w:lang w:eastAsia="zh-CN"/>
              </w:rPr>
            </w:pPr>
            <w:r w:rsidRPr="00097689">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rPr>
                <w:lang w:eastAsia="zh-CN"/>
              </w:rPr>
            </w:pPr>
            <w:r w:rsidRPr="00097689">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rPr>
                <w:lang w:eastAsia="zh-CN"/>
              </w:rPr>
            </w:pPr>
            <w:r w:rsidRPr="00097689">
              <w:rPr>
                <w:lang w:eastAsia="zh-CN"/>
              </w:rPr>
              <w:t>This information element indicates the Identifier for the conference for BFCP purposes.</w:t>
            </w:r>
          </w:p>
        </w:tc>
      </w:tr>
      <w:tr w:rsidR="0098697A" w:rsidRPr="00097689" w:rsidTr="00097689">
        <w:trPr>
          <w:cantSplit/>
          <w:jc w:val="center"/>
        </w:trPr>
        <w:tc>
          <w:tcPr>
            <w:tcW w:w="1637" w:type="dxa"/>
            <w:vMerge/>
            <w:tcBorders>
              <w:left w:val="single" w:sz="4" w:space="0" w:color="auto"/>
              <w:right w:val="single" w:sz="4" w:space="0" w:color="auto"/>
            </w:tcBorders>
            <w:vAlign w:val="center"/>
          </w:tcPr>
          <w:p w:rsidR="0098697A" w:rsidRPr="00097689" w:rsidRDefault="0098697A" w:rsidP="00097689">
            <w:pPr>
              <w:pStyle w:val="TAN"/>
            </w:pPr>
          </w:p>
        </w:tc>
        <w:tc>
          <w:tcPr>
            <w:tcW w:w="1080" w:type="dxa"/>
            <w:vMerge/>
            <w:tcBorders>
              <w:left w:val="single" w:sz="4" w:space="0" w:color="auto"/>
              <w:right w:val="single" w:sz="4" w:space="0" w:color="auto"/>
            </w:tcBorders>
            <w:vAlign w:val="center"/>
          </w:tcPr>
          <w:p w:rsidR="0098697A" w:rsidRPr="00097689" w:rsidRDefault="0098697A" w:rsidP="00097689">
            <w:pPr>
              <w:pStyle w:val="TAN"/>
            </w:pPr>
          </w:p>
        </w:tc>
        <w:tc>
          <w:tcPr>
            <w:tcW w:w="1980" w:type="dxa"/>
            <w:tcBorders>
              <w:top w:val="single" w:sz="4" w:space="0" w:color="auto"/>
              <w:left w:val="single" w:sz="4" w:space="0" w:color="auto"/>
              <w:bottom w:val="single" w:sz="4" w:space="0" w:color="auto"/>
              <w:right w:val="single" w:sz="4" w:space="0" w:color="auto"/>
            </w:tcBorders>
          </w:tcPr>
          <w:p w:rsidR="0098697A" w:rsidRPr="00097689" w:rsidDel="00FF4973" w:rsidRDefault="0098697A" w:rsidP="00097689">
            <w:pPr>
              <w:pStyle w:val="TAC"/>
              <w:rPr>
                <w:lang w:eastAsia="zh-CN"/>
              </w:rPr>
            </w:pPr>
            <w:r w:rsidRPr="00097689">
              <w:t>Floor-Resource Associations</w:t>
            </w:r>
          </w:p>
        </w:tc>
        <w:tc>
          <w:tcPr>
            <w:tcW w:w="1260" w:type="dxa"/>
            <w:tcBorders>
              <w:top w:val="single" w:sz="4" w:space="0" w:color="auto"/>
              <w:left w:val="single" w:sz="4" w:space="0" w:color="auto"/>
              <w:bottom w:val="single" w:sz="4" w:space="0" w:color="auto"/>
              <w:right w:val="single" w:sz="4" w:space="0" w:color="auto"/>
            </w:tcBorders>
          </w:tcPr>
          <w:p w:rsidR="0098697A" w:rsidRPr="00097689" w:rsidDel="00FF4973" w:rsidRDefault="0098697A" w:rsidP="00097689">
            <w:pPr>
              <w:pStyle w:val="TAC"/>
              <w:rPr>
                <w:lang w:eastAsia="zh-CN"/>
              </w:rPr>
            </w:pPr>
            <w:r w:rsidRPr="00097689">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Del="00FF4973" w:rsidRDefault="0098697A" w:rsidP="00097689">
            <w:pPr>
              <w:pStyle w:val="TAC"/>
              <w:rPr>
                <w:lang w:eastAsia="zh-CN"/>
              </w:rPr>
            </w:pPr>
            <w:r w:rsidRPr="00097689">
              <w:t>This information element indicates the resource associat</w:t>
            </w:r>
            <w:r w:rsidRPr="00097689">
              <w:rPr>
                <w:lang w:eastAsia="zh-CN"/>
              </w:rPr>
              <w:t>ed with specific Floor Ids</w:t>
            </w:r>
            <w:r w:rsidRPr="00097689">
              <w:t xml:space="preserve"> for the MRFP to identif</w:t>
            </w:r>
            <w:r w:rsidRPr="00097689">
              <w:rPr>
                <w:lang w:eastAsia="zh-CN"/>
              </w:rPr>
              <w:t>y</w:t>
            </w:r>
            <w:r w:rsidRPr="00097689">
              <w:t xml:space="preserve"> the </w:t>
            </w:r>
            <w:r w:rsidRPr="00097689">
              <w:rPr>
                <w:lang w:eastAsia="zh-CN"/>
              </w:rPr>
              <w:t>Floor(</w:t>
            </w:r>
            <w:r w:rsidRPr="00097689">
              <w:t>s</w:t>
            </w:r>
            <w:r w:rsidRPr="00097689">
              <w:rPr>
                <w:lang w:eastAsia="zh-CN"/>
              </w:rPr>
              <w:t>)</w:t>
            </w:r>
            <w:r w:rsidRPr="00097689">
              <w:t xml:space="preserve"> when receiving BFCP requests.</w:t>
            </w:r>
          </w:p>
        </w:tc>
      </w:tr>
      <w:tr w:rsidR="0098697A" w:rsidRPr="00097689" w:rsidTr="00097689">
        <w:trPr>
          <w:cantSplit/>
          <w:jc w:val="center"/>
        </w:trPr>
        <w:tc>
          <w:tcPr>
            <w:tcW w:w="1637" w:type="dxa"/>
            <w:vMerge/>
            <w:tcBorders>
              <w:left w:val="single" w:sz="4" w:space="0" w:color="auto"/>
              <w:right w:val="single" w:sz="4" w:space="0" w:color="auto"/>
            </w:tcBorders>
            <w:vAlign w:val="center"/>
          </w:tcPr>
          <w:p w:rsidR="0098697A" w:rsidRPr="00097689" w:rsidRDefault="0098697A" w:rsidP="00097689">
            <w:pPr>
              <w:pStyle w:val="TAC"/>
            </w:pPr>
          </w:p>
        </w:tc>
        <w:tc>
          <w:tcPr>
            <w:tcW w:w="1080" w:type="dxa"/>
            <w:vMerge/>
            <w:tcBorders>
              <w:left w:val="single" w:sz="4" w:space="0" w:color="auto"/>
              <w:right w:val="single" w:sz="4" w:space="0" w:color="auto"/>
            </w:tcBorders>
            <w:vAlign w:val="center"/>
          </w:tcPr>
          <w:p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rPr>
                <w:lang w:eastAsia="zh-CN"/>
              </w:rPr>
            </w:pPr>
            <w:r w:rsidRPr="00097689">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rPr>
                <w:lang w:eastAsia="zh-CN"/>
              </w:rPr>
            </w:pPr>
            <w:r w:rsidRPr="00097689">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rPr>
                <w:lang w:eastAsia="zh-CN"/>
              </w:rPr>
              <w:t>This information element indicates for a specific floor, the algorithm to be used in granting the Floor.</w:t>
            </w:r>
          </w:p>
        </w:tc>
      </w:tr>
      <w:tr w:rsidR="0098697A" w:rsidRPr="00097689" w:rsidTr="00097689">
        <w:trPr>
          <w:cantSplit/>
          <w:jc w:val="center"/>
        </w:trPr>
        <w:tc>
          <w:tcPr>
            <w:tcW w:w="1637" w:type="dxa"/>
            <w:vMerge/>
            <w:tcBorders>
              <w:left w:val="single" w:sz="4" w:space="0" w:color="auto"/>
              <w:bottom w:val="single" w:sz="4" w:space="0" w:color="auto"/>
              <w:right w:val="single" w:sz="4" w:space="0" w:color="auto"/>
            </w:tcBorders>
            <w:vAlign w:val="center"/>
          </w:tcPr>
          <w:p w:rsidR="0098697A" w:rsidRPr="00097689" w:rsidRDefault="0098697A" w:rsidP="00097689">
            <w:pPr>
              <w:pStyle w:val="TAC"/>
            </w:pPr>
          </w:p>
        </w:tc>
        <w:tc>
          <w:tcPr>
            <w:tcW w:w="1080" w:type="dxa"/>
            <w:vMerge/>
            <w:tcBorders>
              <w:left w:val="single" w:sz="4" w:space="0" w:color="auto"/>
              <w:bottom w:val="single" w:sz="4" w:space="0" w:color="auto"/>
              <w:right w:val="single" w:sz="4" w:space="0" w:color="auto"/>
            </w:tcBorders>
            <w:vAlign w:val="center"/>
          </w:tcPr>
          <w:p w:rsidR="0098697A" w:rsidRPr="00097689" w:rsidRDefault="0098697A" w:rsidP="00097689">
            <w:pPr>
              <w:pStyle w:val="TAC"/>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rPr>
                <w:lang w:eastAsia="zh-CN"/>
              </w:rPr>
            </w:pPr>
            <w:r w:rsidRPr="00097689">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rPr>
                <w:lang w:eastAsia="zh-CN"/>
              </w:rPr>
            </w:pPr>
            <w:r w:rsidRPr="00097689">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rPr>
                <w:lang w:eastAsia="zh-CN"/>
              </w:rPr>
              <w:t>This information element indicates for a specific floor, the maximum number of users who can hold the same Floor at the same time.</w:t>
            </w:r>
          </w:p>
        </w:tc>
      </w:tr>
      <w:tr w:rsidR="0098697A" w:rsidRPr="00097689" w:rsidTr="00097689">
        <w:trPr>
          <w:cantSplit/>
          <w:jc w:val="center"/>
        </w:trPr>
        <w:tc>
          <w:tcPr>
            <w:tcW w:w="1637"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rPr>
                <w:lang w:eastAsia="zh-CN"/>
              </w:rPr>
              <w:t>Indicate Floor Policy</w:t>
            </w:r>
            <w:r w:rsidRPr="00097689">
              <w:t xml:space="preserve"> Ack</w:t>
            </w:r>
          </w:p>
        </w:tc>
        <w:tc>
          <w:tcPr>
            <w:tcW w:w="10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MRFP</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This information element indicates the context where the command was executed.</w:t>
            </w:r>
          </w:p>
        </w:tc>
      </w:tr>
      <w:tr w:rsidR="0098697A" w:rsidRPr="00097689" w:rsidTr="00097689">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pStyle w:val="TAN"/>
            </w:pPr>
            <w:r w:rsidRPr="00097689">
              <w:t>NOTE</w:t>
            </w:r>
            <w:r w:rsidRPr="00097689">
              <w:rPr>
                <w:lang w:eastAsia="zh-CN"/>
              </w:rPr>
              <w:t>:</w:t>
            </w:r>
            <w:r w:rsidR="00097689">
              <w:rPr>
                <w:lang w:eastAsia="zh-CN"/>
              </w:rPr>
              <w:tab/>
            </w:r>
            <w:r w:rsidRPr="00097689">
              <w:t xml:space="preserve">The above procedure </w:t>
            </w:r>
            <w:r w:rsidRPr="00097689">
              <w:rPr>
                <w:lang w:eastAsia="zh-CN"/>
              </w:rPr>
              <w:t>applies to a context instead of a termination</w:t>
            </w:r>
            <w:r w:rsidRPr="00097689">
              <w:t>.</w:t>
            </w:r>
            <w:r w:rsidRPr="00097689">
              <w:rPr>
                <w:lang w:eastAsia="zh-CN"/>
              </w:rPr>
              <w:t xml:space="preserve"> The H.248v3 shall be supported.</w:t>
            </w:r>
            <w:r w:rsidRPr="00097689">
              <w:t xml:space="preserve"> The procedure may be combined with other procedures in ADD or MOD commands.</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534" w:name="_Toc485587619"/>
      <w:bookmarkStart w:id="535" w:name="_Toc57882630"/>
      <w:r w:rsidRPr="00097689">
        <w:t>8.</w:t>
      </w:r>
      <w:r w:rsidRPr="00097689">
        <w:rPr>
          <w:lang w:eastAsia="zh-CN"/>
        </w:rPr>
        <w:t>46</w:t>
      </w:r>
      <w:r w:rsidRPr="00097689">
        <w:tab/>
      </w:r>
      <w:r w:rsidRPr="00097689">
        <w:rPr>
          <w:lang w:eastAsia="zh-CN"/>
        </w:rPr>
        <w:t>Designate Floor Chair</w:t>
      </w:r>
      <w:bookmarkEnd w:id="534"/>
      <w:bookmarkEnd w:id="535"/>
    </w:p>
    <w:p w:rsidR="0098697A" w:rsidRPr="00097689" w:rsidRDefault="0098697A" w:rsidP="0098697A">
      <w:pPr>
        <w:keepNext/>
      </w:pPr>
      <w:r w:rsidRPr="00097689">
        <w:t xml:space="preserve">This procedure is used to </w:t>
      </w:r>
      <w:r w:rsidRPr="00097689">
        <w:rPr>
          <w:lang w:eastAsia="zh-CN"/>
        </w:rPr>
        <w:t>designate a Floor Chair to a conference</w:t>
      </w:r>
      <w:r w:rsidRPr="00097689">
        <w:t>.</w:t>
      </w:r>
    </w:p>
    <w:p w:rsidR="0098697A" w:rsidRPr="00097689" w:rsidRDefault="0098697A" w:rsidP="0098697A">
      <w:pPr>
        <w:pStyle w:val="TH"/>
        <w:rPr>
          <w:lang w:eastAsia="zh-CN"/>
        </w:rPr>
      </w:pPr>
      <w:r w:rsidRPr="00097689">
        <w:t>Table 8.</w:t>
      </w:r>
      <w:r w:rsidRPr="00097689">
        <w:rPr>
          <w:lang w:eastAsia="zh-CN"/>
        </w:rPr>
        <w:t>46.</w:t>
      </w:r>
      <w:r w:rsidRPr="00097689">
        <w:t xml:space="preserve">1: Procedures between MRFC and MRFP: </w:t>
      </w:r>
      <w:r w:rsidRPr="00097689">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rPr>
          <w:jc w:val="center"/>
        </w:trPr>
        <w:tc>
          <w:tcPr>
            <w:tcW w:w="1637"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context for the bearer termination.</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existing bearer termination.</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 xml:space="preserve">This information element </w:t>
            </w:r>
            <w:r w:rsidRPr="00097689">
              <w:rPr>
                <w:lang w:eastAsia="zh-CN"/>
              </w:rPr>
              <w:t>indicates that the termination represents a Floor Chair in accordance with BFCP [20]</w:t>
            </w:r>
            <w:r w:rsidRPr="00097689">
              <w:t>.</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rPr>
                <w:lang w:eastAsia="zh-CN"/>
              </w:rPr>
            </w:pPr>
            <w:r w:rsidRPr="00097689">
              <w:rPr>
                <w:lang w:eastAsia="zh-CN"/>
              </w:rPr>
              <w:t>Floor</w:t>
            </w:r>
            <w:r w:rsidRPr="00097689">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rPr>
                <w:lang w:eastAsia="zh-CN"/>
              </w:rPr>
            </w:pPr>
            <w:r w:rsidRPr="00097689">
              <w:rPr>
                <w:lang w:eastAsia="zh-CN"/>
              </w:rPr>
              <w:t>O</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C"/>
            </w:pPr>
            <w:r w:rsidRPr="00097689">
              <w:t xml:space="preserve">This information element </w:t>
            </w:r>
            <w:r w:rsidRPr="00097689">
              <w:rPr>
                <w:lang w:eastAsia="zh-CN"/>
              </w:rPr>
              <w:t>indicates the Floor(s) the Floor Chair controls.</w:t>
            </w:r>
          </w:p>
        </w:tc>
      </w:tr>
      <w:tr w:rsidR="0098697A" w:rsidRPr="00097689"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Designate Floor Chair</w:t>
            </w:r>
            <w:r w:rsidRPr="00097689">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context where the command was executed.</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pPr>
            <w:r w:rsidRPr="00097689">
              <w:t>This information element indicates the bearer termination where the command was executed.</w:t>
            </w:r>
          </w:p>
        </w:tc>
      </w:tr>
    </w:tbl>
    <w:p w:rsidR="0098697A" w:rsidRPr="00097689" w:rsidRDefault="0098697A" w:rsidP="0098697A"/>
    <w:p w:rsidR="0098697A" w:rsidRPr="00097689" w:rsidRDefault="0098697A" w:rsidP="0098697A">
      <w:pPr>
        <w:pStyle w:val="Heading2"/>
        <w:rPr>
          <w:lang w:eastAsia="zh-CN"/>
        </w:rPr>
      </w:pPr>
      <w:bookmarkStart w:id="536" w:name="_Toc485587620"/>
      <w:bookmarkStart w:id="537" w:name="_Toc57882631"/>
      <w:r w:rsidRPr="00097689">
        <w:t>8.</w:t>
      </w:r>
      <w:r w:rsidRPr="00097689">
        <w:rPr>
          <w:lang w:eastAsia="zh-CN"/>
        </w:rPr>
        <w:t>47</w:t>
      </w:r>
      <w:r w:rsidRPr="00097689">
        <w:tab/>
      </w:r>
      <w:r w:rsidRPr="00097689">
        <w:rPr>
          <w:lang w:eastAsia="zh-CN"/>
        </w:rPr>
        <w:t>Floor Request Decision</w:t>
      </w:r>
      <w:bookmarkEnd w:id="536"/>
      <w:bookmarkEnd w:id="537"/>
    </w:p>
    <w:p w:rsidR="0098697A" w:rsidRPr="00097689" w:rsidRDefault="0098697A" w:rsidP="0098697A">
      <w:pPr>
        <w:keepNext/>
      </w:pPr>
      <w:r w:rsidRPr="00097689">
        <w:t xml:space="preserve">This procedure is used to </w:t>
      </w:r>
      <w:r w:rsidRPr="00097689">
        <w:rPr>
          <w:lang w:eastAsia="zh-CN"/>
        </w:rPr>
        <w:t>request the MRFP to report the Floor request decision</w:t>
      </w:r>
      <w:r w:rsidRPr="00097689">
        <w:t>.</w:t>
      </w:r>
    </w:p>
    <w:p w:rsidR="0098697A" w:rsidRPr="00097689" w:rsidRDefault="0098697A" w:rsidP="0098697A">
      <w:pPr>
        <w:pStyle w:val="TH"/>
        <w:rPr>
          <w:lang w:eastAsia="zh-CN"/>
        </w:rPr>
      </w:pPr>
      <w:r w:rsidRPr="00097689">
        <w:t>Table 8.</w:t>
      </w:r>
      <w:r w:rsidRPr="00097689">
        <w:rPr>
          <w:lang w:eastAsia="zh-CN"/>
        </w:rPr>
        <w:t>47.</w:t>
      </w:r>
      <w:r w:rsidRPr="00097689">
        <w:t xml:space="preserve">1: Procedures between MRFC and MRFP: </w:t>
      </w:r>
      <w:r w:rsidRPr="00097689">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rPr>
          <w:jc w:val="center"/>
        </w:trPr>
        <w:tc>
          <w:tcPr>
            <w:tcW w:w="1637"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rPr>
                <w:lang w:eastAsia="zh-CN"/>
              </w:rPr>
            </w:pPr>
            <w:r w:rsidRPr="00097689">
              <w:rPr>
                <w:lang w:eastAsia="zh-CN"/>
              </w:rPr>
              <w:t>This information element indicates the context for the bearer termination.</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rPr>
                <w:lang w:eastAsia="zh-CN"/>
              </w:rPr>
            </w:pPr>
            <w:r w:rsidRPr="00097689">
              <w:rPr>
                <w:lang w:eastAsia="zh-CN"/>
              </w:rPr>
              <w:t>This information element indicates the existing bearer termination.</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rPr>
                <w:lang w:eastAsia="zh-CN"/>
              </w:rPr>
            </w:pPr>
            <w:r w:rsidRPr="00097689">
              <w:rPr>
                <w:lang w:eastAsia="zh-CN"/>
              </w:rPr>
              <w:t>This information element requests MRFP to notify the decision of the FCS to Floor requests.</w:t>
            </w:r>
          </w:p>
        </w:tc>
      </w:tr>
      <w:tr w:rsidR="0098697A" w:rsidRPr="00097689"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lastRenderedPageBreak/>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rPr>
                <w:lang w:eastAsia="zh-CN"/>
              </w:rPr>
            </w:pPr>
            <w:r w:rsidRPr="00097689">
              <w:rPr>
                <w:lang w:eastAsia="zh-CN"/>
              </w:rPr>
              <w:t>This information element indicates the context where the command was executed.</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pStyle w:val="TAL"/>
              <w:rPr>
                <w:lang w:eastAsia="zh-CN"/>
              </w:rPr>
            </w:pPr>
            <w:r w:rsidRPr="00097689">
              <w:rPr>
                <w:lang w:eastAsia="zh-CN"/>
              </w:rPr>
              <w:t>This information element indicates the bearer termination where the command was executed.</w:t>
            </w:r>
          </w:p>
        </w:tc>
      </w:tr>
    </w:tbl>
    <w:p w:rsidR="0098697A" w:rsidRPr="00097689" w:rsidRDefault="0098697A" w:rsidP="0098697A"/>
    <w:p w:rsidR="0098697A" w:rsidRPr="00097689" w:rsidRDefault="0098697A" w:rsidP="0098697A">
      <w:pPr>
        <w:pStyle w:val="Heading2"/>
        <w:rPr>
          <w:lang w:eastAsia="zh-CN"/>
        </w:rPr>
      </w:pPr>
      <w:bookmarkStart w:id="538" w:name="_Toc485587621"/>
      <w:bookmarkStart w:id="539" w:name="_Toc57882632"/>
      <w:r w:rsidRPr="00097689">
        <w:t>8.</w:t>
      </w:r>
      <w:r w:rsidRPr="00097689">
        <w:rPr>
          <w:lang w:eastAsia="zh-CN"/>
        </w:rPr>
        <w:t>48</w:t>
      </w:r>
      <w:r w:rsidRPr="00097689">
        <w:tab/>
        <w:t xml:space="preserve">Report </w:t>
      </w:r>
      <w:r w:rsidRPr="00097689">
        <w:rPr>
          <w:lang w:eastAsia="zh-CN"/>
        </w:rPr>
        <w:t>Floor Request Decision</w:t>
      </w:r>
      <w:bookmarkEnd w:id="538"/>
      <w:bookmarkEnd w:id="539"/>
    </w:p>
    <w:p w:rsidR="0098697A" w:rsidRPr="00097689" w:rsidRDefault="0098697A" w:rsidP="0098697A">
      <w:pPr>
        <w:pStyle w:val="BodyText"/>
      </w:pPr>
      <w:r w:rsidRPr="00097689">
        <w:t xml:space="preserve">This procedure is used to report </w:t>
      </w:r>
      <w:r w:rsidRPr="00097689">
        <w:rPr>
          <w:lang w:eastAsia="zh-CN"/>
        </w:rPr>
        <w:t xml:space="preserve">the Floor request status </w:t>
      </w:r>
      <w:r w:rsidRPr="00097689">
        <w:t>.</w:t>
      </w:r>
    </w:p>
    <w:p w:rsidR="0098697A" w:rsidRPr="00097689" w:rsidRDefault="0098697A" w:rsidP="0098697A">
      <w:pPr>
        <w:pStyle w:val="TH"/>
        <w:rPr>
          <w:lang w:eastAsia="zh-CN"/>
        </w:rPr>
      </w:pPr>
      <w:r w:rsidRPr="00097689">
        <w:t xml:space="preserve">Table </w:t>
      </w:r>
      <w:smartTag w:uri="urn:schemas-microsoft-com:office:smarttags" w:element="chsdate">
        <w:smartTagPr>
          <w:attr w:name="IsROCDate" w:val="False"/>
          <w:attr w:name="IsLunarDate" w:val="False"/>
          <w:attr w:name="Day" w:val="30"/>
          <w:attr w:name="Month" w:val="12"/>
          <w:attr w:name="Year" w:val="1899"/>
        </w:smartTagPr>
        <w:r w:rsidRPr="00097689">
          <w:t>8</w:t>
        </w:r>
        <w:smartTag w:uri="urn:schemas-microsoft-com:office:smarttags" w:element="PersonName">
          <w:r w:rsidRPr="00097689">
            <w:t>.</w:t>
          </w:r>
        </w:smartTag>
        <w:r w:rsidRPr="00097689">
          <w:rPr>
            <w:lang w:eastAsia="zh-CN"/>
          </w:rPr>
          <w:t>48</w:t>
        </w:r>
        <w:smartTag w:uri="urn:schemas-microsoft-com:office:smarttags" w:element="PersonName">
          <w:r w:rsidRPr="00097689">
            <w:rPr>
              <w:lang w:eastAsia="zh-CN"/>
            </w:rPr>
            <w:t>.</w:t>
          </w:r>
        </w:smartTag>
        <w:r w:rsidRPr="00097689">
          <w:t>1</w:t>
        </w:r>
      </w:smartTag>
      <w:r w:rsidRPr="00097689">
        <w:t xml:space="preserve">: Procedures between MRFP and MRFC: Report </w:t>
      </w:r>
      <w:r w:rsidRPr="00097689">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Report Floor  Request Decision</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TAL"/>
            </w:pPr>
            <w:r w:rsidRPr="00097689">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TAL"/>
            </w:pPr>
            <w:r w:rsidRPr="00097689">
              <w:t>This information element indicates the bearer termination to which the Floor request is associated.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Floor Request Status </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TAL"/>
            </w:pPr>
            <w:r w:rsidRPr="00097689">
              <w:t>This information element reports the Floor Id or Floor Ids to which the Floor Request is associated and the Floor request</w:t>
            </w:r>
            <w:r w:rsidRPr="00097689">
              <w:rPr>
                <w:lang w:eastAsia="zh-CN"/>
              </w:rPr>
              <w:t xml:space="preserve"> </w:t>
            </w:r>
            <w:r w:rsidRPr="00097689">
              <w:t xml:space="preserve">status </w:t>
            </w:r>
            <w:r w:rsidRPr="00097689">
              <w:rPr>
                <w:lang w:eastAsia="zh-CN"/>
              </w:rPr>
              <w:t>of specific Floor or Floors.</w:t>
            </w:r>
            <w:r w:rsidRPr="00097689">
              <w:t>.</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Report Floor Request Dec</w:t>
            </w:r>
            <w:r w:rsidRPr="00097689">
              <w:rPr>
                <w:rFonts w:ascii="Arial" w:eastAsia="SimSun" w:hAnsi="Arial"/>
                <w:sz w:val="18"/>
                <w:lang w:eastAsia="zh-CN"/>
              </w:rPr>
              <w:t>i</w:t>
            </w:r>
            <w:r w:rsidRPr="00097689">
              <w:rPr>
                <w:rFonts w:ascii="Arial" w:hAnsi="Arial"/>
                <w:sz w:val="18"/>
              </w:rPr>
              <w:t>sion Ack</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TAL"/>
            </w:pPr>
            <w:r w:rsidRPr="00097689">
              <w:t>This information element indicates the Bearer Termination where the command was executed.</w:t>
            </w:r>
          </w:p>
        </w:tc>
      </w:tr>
    </w:tbl>
    <w:p w:rsidR="0098697A" w:rsidRPr="00097689" w:rsidRDefault="0098697A" w:rsidP="0098697A"/>
    <w:p w:rsidR="0098697A" w:rsidRPr="00097689" w:rsidRDefault="0098697A" w:rsidP="0098697A">
      <w:pPr>
        <w:pStyle w:val="Heading2"/>
        <w:rPr>
          <w:lang w:eastAsia="zh-CN"/>
        </w:rPr>
      </w:pPr>
      <w:bookmarkStart w:id="540" w:name="_Toc485587622"/>
      <w:bookmarkStart w:id="541" w:name="_Toc57882633"/>
      <w:r w:rsidRPr="00097689">
        <w:t>8.</w:t>
      </w:r>
      <w:r w:rsidRPr="00097689">
        <w:rPr>
          <w:lang w:eastAsia="zh-CN"/>
        </w:rPr>
        <w:t>49</w:t>
      </w:r>
      <w:r w:rsidRPr="00097689">
        <w:tab/>
      </w:r>
      <w:r w:rsidRPr="00097689">
        <w:rPr>
          <w:lang w:eastAsia="zh-CN"/>
        </w:rPr>
        <w:t>Confirm Media Update</w:t>
      </w:r>
      <w:bookmarkEnd w:id="540"/>
      <w:bookmarkEnd w:id="541"/>
    </w:p>
    <w:p w:rsidR="0098697A" w:rsidRPr="00097689" w:rsidRDefault="0098697A" w:rsidP="0098697A">
      <w:pPr>
        <w:pStyle w:val="BodyText"/>
      </w:pPr>
      <w:r w:rsidRPr="00097689">
        <w:t xml:space="preserve">This procedure is used to </w:t>
      </w:r>
      <w:r w:rsidRPr="00097689">
        <w:rPr>
          <w:lang w:eastAsia="zh-CN"/>
        </w:rPr>
        <w:t>indicate whether the media properties associated with a Floor Request have been modified successfully or not</w:t>
      </w:r>
      <w:r w:rsidRPr="00097689">
        <w:t>..</w:t>
      </w:r>
    </w:p>
    <w:p w:rsidR="0098697A" w:rsidRPr="00097689" w:rsidRDefault="0098697A" w:rsidP="0098697A">
      <w:pPr>
        <w:pStyle w:val="TH"/>
        <w:rPr>
          <w:lang w:eastAsia="zh-CN"/>
        </w:rPr>
      </w:pPr>
      <w:r w:rsidRPr="00097689">
        <w:t xml:space="preserve">Table </w:t>
      </w:r>
      <w:smartTag w:uri="urn:schemas-microsoft-com:office:smarttags" w:element="chsdate">
        <w:smartTagPr>
          <w:attr w:name="IsROCDate" w:val="False"/>
          <w:attr w:name="IsLunarDate" w:val="False"/>
          <w:attr w:name="Day" w:val="30"/>
          <w:attr w:name="Month" w:val="12"/>
          <w:attr w:name="Year" w:val="1899"/>
        </w:smartTagPr>
        <w:r w:rsidRPr="00097689">
          <w:t>8.</w:t>
        </w:r>
        <w:r w:rsidRPr="00097689">
          <w:rPr>
            <w:lang w:eastAsia="zh-CN"/>
          </w:rPr>
          <w:t>49.</w:t>
        </w:r>
        <w:r w:rsidRPr="00097689">
          <w:t>1</w:t>
        </w:r>
      </w:smartTag>
      <w:r w:rsidRPr="00097689">
        <w:t xml:space="preserve">: Procedures between MRFC and MRFP: </w:t>
      </w:r>
      <w:r w:rsidRPr="00097689">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rPr>
          <w:jc w:val="center"/>
        </w:trPr>
        <w:tc>
          <w:tcPr>
            <w:tcW w:w="1637"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rPr>
          <w:cantSplit/>
          <w:jc w:val="center"/>
        </w:trPr>
        <w:tc>
          <w:tcPr>
            <w:tcW w:w="1637" w:type="dxa"/>
            <w:vMerge w:val="restart"/>
            <w:tcBorders>
              <w:top w:val="single" w:sz="4" w:space="0" w:color="auto"/>
              <w:left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Confirm Media Update</w:t>
            </w:r>
            <w:r w:rsidRPr="00097689">
              <w:rPr>
                <w:lang w:eastAsia="zh-CN"/>
              </w:rPr>
              <w:t xml:space="preserve"> </w:t>
            </w:r>
          </w:p>
        </w:tc>
        <w:tc>
          <w:tcPr>
            <w:tcW w:w="1080" w:type="dxa"/>
            <w:vMerge w:val="restart"/>
            <w:tcBorders>
              <w:top w:val="single" w:sz="4" w:space="0" w:color="auto"/>
              <w:left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context for the bearer termination.</w:t>
            </w:r>
          </w:p>
        </w:tc>
      </w:tr>
      <w:tr w:rsidR="0098697A" w:rsidRPr="00097689" w:rsidTr="00097689">
        <w:trPr>
          <w:cantSplit/>
          <w:jc w:val="center"/>
        </w:trPr>
        <w:tc>
          <w:tcPr>
            <w:tcW w:w="1637" w:type="dxa"/>
            <w:vMerge/>
            <w:tcBorders>
              <w:left w:val="single" w:sz="4" w:space="0" w:color="auto"/>
              <w:right w:val="single" w:sz="4" w:space="0" w:color="auto"/>
            </w:tcBorders>
            <w:vAlign w:val="center"/>
          </w:tcPr>
          <w:p w:rsidR="0098697A" w:rsidRPr="00097689" w:rsidRDefault="0098697A" w:rsidP="00097689">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98697A" w:rsidRPr="00097689" w:rsidRDefault="0098697A" w:rsidP="00097689">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existing bearer termination to which the floor request is associated.</w:t>
            </w:r>
          </w:p>
        </w:tc>
      </w:tr>
      <w:tr w:rsidR="0098697A" w:rsidRPr="00097689" w:rsidTr="00097689">
        <w:trPr>
          <w:cantSplit/>
          <w:jc w:val="center"/>
        </w:trPr>
        <w:tc>
          <w:tcPr>
            <w:tcW w:w="1637" w:type="dxa"/>
            <w:vMerge/>
            <w:tcBorders>
              <w:left w:val="single" w:sz="4" w:space="0" w:color="auto"/>
              <w:right w:val="single" w:sz="4" w:space="0" w:color="auto"/>
            </w:tcBorders>
            <w:vAlign w:val="center"/>
          </w:tcPr>
          <w:p w:rsidR="0098697A" w:rsidRPr="00097689" w:rsidRDefault="0098697A" w:rsidP="00097689">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98697A" w:rsidRPr="00097689" w:rsidRDefault="0098697A" w:rsidP="00097689">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Floor</w:t>
            </w:r>
            <w:r w:rsidRPr="00097689">
              <w:rPr>
                <w:rFonts w:ascii="Arial" w:hAnsi="Arial"/>
                <w:sz w:val="18"/>
                <w:lang w:eastAsia="zh-CN"/>
              </w:rPr>
              <w:t xml:space="preserve"> Request</w:t>
            </w:r>
            <w:r w:rsidRPr="00097689">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Floor Id or Ids and requested status to which the Confirm Media Result applies..</w:t>
            </w:r>
          </w:p>
        </w:tc>
      </w:tr>
      <w:tr w:rsidR="0098697A" w:rsidRPr="00097689" w:rsidTr="00097689">
        <w:trPr>
          <w:cantSplit/>
          <w:jc w:val="center"/>
        </w:trPr>
        <w:tc>
          <w:tcPr>
            <w:tcW w:w="1637" w:type="dxa"/>
            <w:vMerge/>
            <w:tcBorders>
              <w:left w:val="single" w:sz="4" w:space="0" w:color="auto"/>
              <w:bottom w:val="single" w:sz="4" w:space="0" w:color="auto"/>
              <w:right w:val="single" w:sz="4" w:space="0" w:color="auto"/>
            </w:tcBorders>
            <w:vAlign w:val="center"/>
          </w:tcPr>
          <w:p w:rsidR="0098697A" w:rsidRPr="00097689" w:rsidRDefault="0098697A" w:rsidP="00097689">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rsidR="0098697A" w:rsidRPr="00097689" w:rsidRDefault="0098697A" w:rsidP="00097689">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whether the media properties associated with a Floor Request have been modified successfully or not.</w:t>
            </w:r>
          </w:p>
        </w:tc>
      </w:tr>
      <w:tr w:rsidR="0098697A" w:rsidRPr="00097689" w:rsidTr="00097689">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98697A" w:rsidRPr="00097689" w:rsidRDefault="0098697A" w:rsidP="00097689">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noProof/>
          <w:lang w:eastAsia="zh-CN"/>
        </w:rPr>
      </w:pPr>
    </w:p>
    <w:p w:rsidR="0098697A" w:rsidRPr="00097689" w:rsidRDefault="0098697A" w:rsidP="0098697A">
      <w:pPr>
        <w:pStyle w:val="Heading2"/>
        <w:rPr>
          <w:lang w:eastAsia="zh-CN"/>
        </w:rPr>
      </w:pPr>
      <w:bookmarkStart w:id="542" w:name="_Toc485587623"/>
      <w:bookmarkStart w:id="543" w:name="_Toc57882634"/>
      <w:r w:rsidRPr="00097689">
        <w:lastRenderedPageBreak/>
        <w:t>8.</w:t>
      </w:r>
      <w:r w:rsidRPr="00097689">
        <w:rPr>
          <w:lang w:eastAsia="zh-CN"/>
        </w:rPr>
        <w:t>50</w:t>
      </w:r>
      <w:r w:rsidRPr="00097689">
        <w:tab/>
      </w:r>
      <w:r w:rsidRPr="00097689">
        <w:rPr>
          <w:lang w:eastAsia="zh-CN"/>
        </w:rPr>
        <w:t>Configure Granted Quota</w:t>
      </w:r>
      <w:bookmarkEnd w:id="542"/>
      <w:bookmarkEnd w:id="543"/>
    </w:p>
    <w:p w:rsidR="0098697A" w:rsidRPr="00097689" w:rsidRDefault="0098697A" w:rsidP="0098697A">
      <w:pPr>
        <w:keepNext/>
      </w:pPr>
      <w:r w:rsidRPr="00097689">
        <w:t xml:space="preserve">This procedure is used to </w:t>
      </w:r>
      <w:r w:rsidRPr="00097689">
        <w:rPr>
          <w:lang w:eastAsia="zh-CN"/>
        </w:rPr>
        <w:t>configure the granted quota</w:t>
      </w:r>
      <w:r w:rsidRPr="00097689">
        <w:t>.</w:t>
      </w:r>
    </w:p>
    <w:p w:rsidR="0098697A" w:rsidRPr="00097689" w:rsidRDefault="0098697A" w:rsidP="0098697A">
      <w:pPr>
        <w:pStyle w:val="TH"/>
        <w:rPr>
          <w:lang w:eastAsia="zh-CN"/>
        </w:rPr>
      </w:pPr>
      <w:r w:rsidRPr="00097689">
        <w:t>Table 8.</w:t>
      </w:r>
      <w:r w:rsidRPr="00097689">
        <w:rPr>
          <w:lang w:eastAsia="zh-CN"/>
        </w:rPr>
        <w:t>50.</w:t>
      </w:r>
      <w:r w:rsidRPr="00097689">
        <w:t>1: Procedures between MRF</w:t>
      </w:r>
      <w:r w:rsidRPr="00097689">
        <w:rPr>
          <w:lang w:eastAsia="zh-CN"/>
        </w:rPr>
        <w:t>C</w:t>
      </w:r>
      <w:r w:rsidRPr="00097689">
        <w:t xml:space="preserve"> and MRF</w:t>
      </w:r>
      <w:r w:rsidRPr="00097689">
        <w:rPr>
          <w:lang w:eastAsia="zh-CN"/>
        </w:rPr>
        <w:t>P</w:t>
      </w:r>
      <w:r w:rsidRPr="00097689">
        <w:t xml:space="preserve">: </w:t>
      </w:r>
      <w:r w:rsidRPr="00097689">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Footer"/>
              <w:rPr>
                <w:i w:val="0"/>
              </w:rPr>
            </w:pPr>
            <w:r w:rsidRPr="00097689">
              <w:rPr>
                <w:i w:val="0"/>
              </w:rPr>
              <w:t>Procedure</w:t>
            </w:r>
          </w:p>
        </w:tc>
        <w:tc>
          <w:tcPr>
            <w:tcW w:w="1080" w:type="dxa"/>
          </w:tcPr>
          <w:p w:rsidR="0098697A" w:rsidRPr="00097689" w:rsidRDefault="0098697A" w:rsidP="00097689">
            <w:pPr>
              <w:pStyle w:val="Footer"/>
              <w:rPr>
                <w:i w:val="0"/>
              </w:rPr>
            </w:pPr>
            <w:r w:rsidRPr="00097689">
              <w:rPr>
                <w:i w:val="0"/>
              </w:rPr>
              <w:t>Initiated</w:t>
            </w:r>
          </w:p>
        </w:tc>
        <w:tc>
          <w:tcPr>
            <w:tcW w:w="1980" w:type="dxa"/>
          </w:tcPr>
          <w:p w:rsidR="0098697A" w:rsidRPr="00097689" w:rsidRDefault="0098697A" w:rsidP="00097689">
            <w:pPr>
              <w:pStyle w:val="Footer"/>
              <w:rPr>
                <w:i w:val="0"/>
              </w:rPr>
            </w:pPr>
            <w:r w:rsidRPr="00097689">
              <w:rPr>
                <w:i w:val="0"/>
              </w:rPr>
              <w:t>Information element name</w:t>
            </w:r>
          </w:p>
        </w:tc>
        <w:tc>
          <w:tcPr>
            <w:tcW w:w="1260" w:type="dxa"/>
          </w:tcPr>
          <w:p w:rsidR="0098697A" w:rsidRPr="00097689" w:rsidRDefault="0098697A" w:rsidP="00097689">
            <w:pPr>
              <w:pStyle w:val="Footer"/>
              <w:rPr>
                <w:i w:val="0"/>
              </w:rPr>
            </w:pPr>
            <w:r w:rsidRPr="00097689">
              <w:rPr>
                <w:i w:val="0"/>
              </w:rPr>
              <w:t>Information element required</w:t>
            </w:r>
          </w:p>
        </w:tc>
        <w:tc>
          <w:tcPr>
            <w:tcW w:w="3780" w:type="dxa"/>
          </w:tcPr>
          <w:p w:rsidR="0098697A" w:rsidRPr="00097689" w:rsidRDefault="0098697A" w:rsidP="00097689">
            <w:pPr>
              <w:pStyle w:val="Footer"/>
              <w:rPr>
                <w:i w:val="0"/>
              </w:rPr>
            </w:pPr>
            <w:r w:rsidRPr="00097689">
              <w:rPr>
                <w:i w:val="0"/>
              </w:rPr>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Configure Granted Quota</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bearer termination to configure the granted quotas.</w:t>
            </w:r>
          </w:p>
        </w:tc>
      </w:tr>
      <w:tr w:rsidR="0098697A" w:rsidRPr="00097689" w:rsidTr="00097689">
        <w:tblPrEx>
          <w:tblCellMar>
            <w:top w:w="0" w:type="dxa"/>
            <w:bottom w:w="0" w:type="dxa"/>
          </w:tblCellMar>
        </w:tblPrEx>
        <w:trPr>
          <w:cantSplit/>
          <w:trHeight w:val="97"/>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Quota for number of messages sent</w:t>
            </w:r>
          </w:p>
        </w:tc>
        <w:tc>
          <w:tcPr>
            <w:tcW w:w="126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quota for the number of messages sent.</w:t>
            </w:r>
          </w:p>
        </w:tc>
      </w:tr>
      <w:tr w:rsidR="0098697A" w:rsidRPr="00097689" w:rsidTr="00097689">
        <w:tblPrEx>
          <w:tblCellMar>
            <w:top w:w="0" w:type="dxa"/>
            <w:bottom w:w="0" w:type="dxa"/>
          </w:tblCellMar>
        </w:tblPrEx>
        <w:trPr>
          <w:cantSplit/>
          <w:trHeight w:val="95"/>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Quota for number of messages received</w:t>
            </w:r>
          </w:p>
        </w:tc>
        <w:tc>
          <w:tcPr>
            <w:tcW w:w="126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quota for the number of messages received.</w:t>
            </w:r>
          </w:p>
        </w:tc>
      </w:tr>
      <w:tr w:rsidR="0098697A" w:rsidRPr="00097689" w:rsidTr="00097689">
        <w:tblPrEx>
          <w:tblCellMar>
            <w:top w:w="0" w:type="dxa"/>
            <w:bottom w:w="0" w:type="dxa"/>
          </w:tblCellMar>
        </w:tblPrEx>
        <w:trPr>
          <w:cantSplit/>
          <w:trHeight w:val="95"/>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Quota for volume of messages sent</w:t>
            </w:r>
          </w:p>
        </w:tc>
        <w:tc>
          <w:tcPr>
            <w:tcW w:w="126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quota for the volume of messages sent.</w:t>
            </w:r>
          </w:p>
        </w:tc>
      </w:tr>
      <w:tr w:rsidR="0098697A" w:rsidRPr="00097689" w:rsidTr="00097689">
        <w:tblPrEx>
          <w:tblCellMar>
            <w:top w:w="0" w:type="dxa"/>
            <w:bottom w:w="0" w:type="dxa"/>
          </w:tblCellMar>
        </w:tblPrEx>
        <w:trPr>
          <w:cantSplit/>
          <w:trHeight w:val="320"/>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Quota for volume of messages received</w:t>
            </w:r>
          </w:p>
        </w:tc>
        <w:tc>
          <w:tcPr>
            <w:tcW w:w="126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quota for the volume of messages received.</w:t>
            </w:r>
          </w:p>
        </w:tc>
      </w:tr>
      <w:tr w:rsidR="0098697A" w:rsidRPr="00097689" w:rsidTr="00097689">
        <w:tblPrEx>
          <w:tblCellMar>
            <w:top w:w="0" w:type="dxa"/>
            <w:bottom w:w="0" w:type="dxa"/>
          </w:tblCellMar>
        </w:tblPrEx>
        <w:trPr>
          <w:cantSplit/>
          <w:trHeight w:val="320"/>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Valid Time</w:t>
            </w:r>
          </w:p>
        </w:tc>
        <w:tc>
          <w:tcPr>
            <w:tcW w:w="126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valid time for collecting message statistics, upon expiry the MRFP shall report the current message statistics.</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Configure Granted Quota Ack</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 w:rsidR="0098697A" w:rsidRPr="00097689" w:rsidRDefault="0098697A" w:rsidP="0098697A">
      <w:pPr>
        <w:pStyle w:val="Heading2"/>
        <w:rPr>
          <w:lang w:eastAsia="zh-CN"/>
        </w:rPr>
      </w:pPr>
      <w:bookmarkStart w:id="544" w:name="_Toc485587624"/>
      <w:bookmarkStart w:id="545" w:name="_Toc57882635"/>
      <w:r w:rsidRPr="00097689">
        <w:t>8.</w:t>
      </w:r>
      <w:r w:rsidRPr="00097689">
        <w:rPr>
          <w:lang w:eastAsia="zh-CN"/>
        </w:rPr>
        <w:t>51</w:t>
      </w:r>
      <w:r w:rsidRPr="00097689">
        <w:tab/>
      </w:r>
      <w:r w:rsidRPr="00097689">
        <w:rPr>
          <w:lang w:eastAsia="zh-CN"/>
        </w:rPr>
        <w:t>Report Message Statistics</w:t>
      </w:r>
      <w:bookmarkEnd w:id="544"/>
      <w:bookmarkEnd w:id="545"/>
    </w:p>
    <w:p w:rsidR="0098697A" w:rsidRPr="00097689" w:rsidRDefault="0098697A" w:rsidP="0098697A">
      <w:pPr>
        <w:keepNext/>
      </w:pPr>
      <w:r w:rsidRPr="00097689">
        <w:t xml:space="preserve">This procedure is used to </w:t>
      </w:r>
      <w:r w:rsidRPr="00097689">
        <w:rPr>
          <w:lang w:eastAsia="zh-CN"/>
        </w:rPr>
        <w:t>report statistics for the sent and received messages</w:t>
      </w:r>
      <w:r w:rsidRPr="00097689">
        <w:t>.</w:t>
      </w:r>
    </w:p>
    <w:p w:rsidR="0098697A" w:rsidRPr="00097689" w:rsidRDefault="0098697A" w:rsidP="0098697A">
      <w:pPr>
        <w:pStyle w:val="TH"/>
        <w:rPr>
          <w:lang w:eastAsia="zh-CN"/>
        </w:rPr>
      </w:pPr>
      <w:r w:rsidRPr="00097689">
        <w:t>Table 8.</w:t>
      </w:r>
      <w:r w:rsidRPr="00097689">
        <w:rPr>
          <w:lang w:eastAsia="zh-CN"/>
        </w:rPr>
        <w:t>51.</w:t>
      </w:r>
      <w:r w:rsidRPr="00097689">
        <w:t>1: Procedures between MRF</w:t>
      </w:r>
      <w:r w:rsidRPr="00097689">
        <w:rPr>
          <w:lang w:eastAsia="zh-CN"/>
        </w:rPr>
        <w:t>P</w:t>
      </w:r>
      <w:r w:rsidRPr="00097689">
        <w:t xml:space="preserve"> and MRF</w:t>
      </w:r>
      <w:r w:rsidRPr="00097689">
        <w:rPr>
          <w:lang w:eastAsia="zh-CN"/>
        </w:rPr>
        <w:t>C</w:t>
      </w:r>
      <w:r w:rsidRPr="00097689">
        <w:t xml:space="preserve">: </w:t>
      </w:r>
      <w:r w:rsidRPr="00097689">
        <w:rPr>
          <w:lang w:eastAsia="zh-CN"/>
        </w:rPr>
        <w:t xml:space="preserve">Report Message Statistics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Footer"/>
              <w:rPr>
                <w:i w:val="0"/>
              </w:rPr>
            </w:pPr>
            <w:r w:rsidRPr="00097689">
              <w:rPr>
                <w:i w:val="0"/>
              </w:rPr>
              <w:t>Procedure</w:t>
            </w:r>
          </w:p>
        </w:tc>
        <w:tc>
          <w:tcPr>
            <w:tcW w:w="1080" w:type="dxa"/>
          </w:tcPr>
          <w:p w:rsidR="0098697A" w:rsidRPr="00097689" w:rsidRDefault="0098697A" w:rsidP="00097689">
            <w:pPr>
              <w:pStyle w:val="Footer"/>
              <w:rPr>
                <w:i w:val="0"/>
              </w:rPr>
            </w:pPr>
            <w:r w:rsidRPr="00097689">
              <w:rPr>
                <w:i w:val="0"/>
              </w:rPr>
              <w:t>Initiated</w:t>
            </w:r>
          </w:p>
        </w:tc>
        <w:tc>
          <w:tcPr>
            <w:tcW w:w="1980" w:type="dxa"/>
          </w:tcPr>
          <w:p w:rsidR="0098697A" w:rsidRPr="00097689" w:rsidRDefault="0098697A" w:rsidP="00097689">
            <w:pPr>
              <w:pStyle w:val="Footer"/>
              <w:rPr>
                <w:i w:val="0"/>
              </w:rPr>
            </w:pPr>
            <w:r w:rsidRPr="00097689">
              <w:rPr>
                <w:i w:val="0"/>
              </w:rPr>
              <w:t>Information element name</w:t>
            </w:r>
          </w:p>
        </w:tc>
        <w:tc>
          <w:tcPr>
            <w:tcW w:w="1260" w:type="dxa"/>
          </w:tcPr>
          <w:p w:rsidR="0098697A" w:rsidRPr="00097689" w:rsidRDefault="0098697A" w:rsidP="00097689">
            <w:pPr>
              <w:pStyle w:val="Footer"/>
              <w:rPr>
                <w:i w:val="0"/>
              </w:rPr>
            </w:pPr>
            <w:r w:rsidRPr="00097689">
              <w:rPr>
                <w:i w:val="0"/>
              </w:rPr>
              <w:t>Information element required</w:t>
            </w:r>
          </w:p>
        </w:tc>
        <w:tc>
          <w:tcPr>
            <w:tcW w:w="3780" w:type="dxa"/>
          </w:tcPr>
          <w:p w:rsidR="0098697A" w:rsidRPr="00097689" w:rsidRDefault="0098697A" w:rsidP="00097689">
            <w:pPr>
              <w:pStyle w:val="Footer"/>
              <w:rPr>
                <w:i w:val="0"/>
              </w:rPr>
            </w:pPr>
            <w:r w:rsidRPr="00097689">
              <w:rPr>
                <w:i w:val="0"/>
              </w:rPr>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Report Message Statistics</w:t>
            </w:r>
          </w:p>
        </w:tc>
        <w:tc>
          <w:tcPr>
            <w:tcW w:w="1080" w:type="dxa"/>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MRFP</w:t>
            </w: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pStyle w:val="FootnoteReference"/>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pStyle w:val="FootnoteReference"/>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bearer termination to report statistics.</w:t>
            </w:r>
          </w:p>
        </w:tc>
      </w:tr>
      <w:tr w:rsidR="0098697A" w:rsidRPr="00097689" w:rsidTr="00097689">
        <w:tblPrEx>
          <w:tblCellMar>
            <w:top w:w="0" w:type="dxa"/>
            <w:bottom w:w="0" w:type="dxa"/>
          </w:tblCellMar>
        </w:tblPrEx>
        <w:trPr>
          <w:cantSplit/>
          <w:trHeight w:val="97"/>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Number of messages sent</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number of messages sent.</w:t>
            </w:r>
          </w:p>
        </w:tc>
      </w:tr>
      <w:tr w:rsidR="0098697A" w:rsidRPr="00097689" w:rsidTr="00097689">
        <w:tblPrEx>
          <w:tblCellMar>
            <w:top w:w="0" w:type="dxa"/>
            <w:bottom w:w="0" w:type="dxa"/>
          </w:tblCellMar>
        </w:tblPrEx>
        <w:trPr>
          <w:cantSplit/>
          <w:trHeight w:val="95"/>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Number of messages received</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number of messages received.</w:t>
            </w:r>
          </w:p>
        </w:tc>
      </w:tr>
      <w:tr w:rsidR="0098697A" w:rsidRPr="00097689" w:rsidTr="00097689">
        <w:tblPrEx>
          <w:tblCellMar>
            <w:top w:w="0" w:type="dxa"/>
            <w:bottom w:w="0" w:type="dxa"/>
          </w:tblCellMar>
        </w:tblPrEx>
        <w:trPr>
          <w:cantSplit/>
          <w:trHeight w:val="95"/>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Volume of messages sent</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volume of messages sent.</w:t>
            </w:r>
          </w:p>
        </w:tc>
      </w:tr>
      <w:tr w:rsidR="0098697A" w:rsidRPr="00097689" w:rsidTr="00097689">
        <w:tblPrEx>
          <w:tblCellMar>
            <w:top w:w="0" w:type="dxa"/>
            <w:bottom w:w="0" w:type="dxa"/>
          </w:tblCellMar>
        </w:tblPrEx>
        <w:trPr>
          <w:cantSplit/>
          <w:trHeight w:val="443"/>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Volume of messages received</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volume of messages received.</w:t>
            </w:r>
          </w:p>
        </w:tc>
      </w:tr>
      <w:tr w:rsidR="0098697A" w:rsidRPr="00097689" w:rsidTr="00097689">
        <w:tblPrEx>
          <w:tblCellMar>
            <w:top w:w="0" w:type="dxa"/>
            <w:bottom w:w="0" w:type="dxa"/>
          </w:tblCellMar>
        </w:tblPrEx>
        <w:trPr>
          <w:cantSplit/>
          <w:trHeight w:val="443"/>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Reason For Report</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M</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Indicates reason for the report (e.g. expiry of time, granted quotas reached)</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lastRenderedPageBreak/>
              <w:t>Report Message Statistics Ack</w:t>
            </w:r>
          </w:p>
        </w:tc>
        <w:tc>
          <w:tcPr>
            <w:tcW w:w="1080" w:type="dxa"/>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MRFC</w:t>
            </w: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pStyle w:val="FootnoteReference"/>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pStyle w:val="FootnoteReference"/>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546" w:name="_Toc485587625"/>
      <w:bookmarkStart w:id="547" w:name="_Toc57882636"/>
      <w:r w:rsidRPr="00097689">
        <w:t>8.</w:t>
      </w:r>
      <w:r w:rsidRPr="00097689">
        <w:rPr>
          <w:lang w:eastAsia="zh-CN"/>
        </w:rPr>
        <w:t>52</w:t>
      </w:r>
      <w:r w:rsidRPr="00097689">
        <w:tab/>
      </w:r>
      <w:r w:rsidRPr="00097689">
        <w:rPr>
          <w:lang w:eastAsia="zh-CN"/>
        </w:rPr>
        <w:t>Configure Filtering Rules</w:t>
      </w:r>
      <w:bookmarkEnd w:id="546"/>
      <w:bookmarkEnd w:id="547"/>
    </w:p>
    <w:p w:rsidR="0098697A" w:rsidRPr="00097689" w:rsidRDefault="0098697A" w:rsidP="0098697A">
      <w:pPr>
        <w:keepNext/>
      </w:pPr>
      <w:r w:rsidRPr="00097689">
        <w:t xml:space="preserve">This procedure is used to </w:t>
      </w:r>
      <w:r w:rsidRPr="00097689">
        <w:rPr>
          <w:lang w:eastAsia="zh-CN"/>
        </w:rPr>
        <w:t>configure the filtering rules</w:t>
      </w:r>
      <w:r w:rsidRPr="00097689">
        <w:t>.</w:t>
      </w:r>
    </w:p>
    <w:p w:rsidR="0098697A" w:rsidRPr="00097689" w:rsidRDefault="0098697A" w:rsidP="0098697A">
      <w:pPr>
        <w:pStyle w:val="TH"/>
        <w:rPr>
          <w:lang w:eastAsia="zh-CN"/>
        </w:rPr>
      </w:pPr>
      <w:r w:rsidRPr="00097689">
        <w:t>Table 8.</w:t>
      </w:r>
      <w:r w:rsidRPr="00097689">
        <w:rPr>
          <w:lang w:eastAsia="zh-CN"/>
        </w:rPr>
        <w:t>52.</w:t>
      </w:r>
      <w:r w:rsidRPr="00097689">
        <w:t>1: Procedures between MRF</w:t>
      </w:r>
      <w:r w:rsidRPr="00097689">
        <w:rPr>
          <w:lang w:eastAsia="zh-CN"/>
        </w:rPr>
        <w:t>C</w:t>
      </w:r>
      <w:r w:rsidRPr="00097689">
        <w:t xml:space="preserve"> and MRF</w:t>
      </w:r>
      <w:r w:rsidRPr="00097689">
        <w:rPr>
          <w:lang w:eastAsia="zh-CN"/>
        </w:rPr>
        <w:t>P</w:t>
      </w:r>
      <w:r w:rsidRPr="00097689">
        <w:t xml:space="preserve">: </w:t>
      </w:r>
      <w:r w:rsidRPr="00097689">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Configure Filtering Rules</w:t>
            </w:r>
          </w:p>
        </w:tc>
        <w:tc>
          <w:tcPr>
            <w:tcW w:w="1080" w:type="dxa"/>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MRFC</w:t>
            </w: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pStyle w:val="FootnoteReference"/>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pStyle w:val="FootnoteReference"/>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bearer termination to config the filtering rules.</w:t>
            </w:r>
          </w:p>
        </w:tc>
      </w:tr>
      <w:tr w:rsidR="0098697A" w:rsidRPr="00097689" w:rsidTr="00097689">
        <w:tblPrEx>
          <w:tblCellMar>
            <w:top w:w="0" w:type="dxa"/>
            <w:bottom w:w="0" w:type="dxa"/>
          </w:tblCellMar>
        </w:tblPrEx>
        <w:trPr>
          <w:cantSplit/>
          <w:trHeight w:val="97"/>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Sender address</w:t>
            </w:r>
          </w:p>
          <w:p w:rsidR="0098697A" w:rsidRPr="00097689" w:rsidRDefault="0098697A" w:rsidP="00097689">
            <w:pPr>
              <w:pStyle w:val="FootnoteReference"/>
              <w:jc w:val="center"/>
              <w:rPr>
                <w:rFonts w:ascii="Arial" w:hAnsi="Arial"/>
                <w:sz w:val="18"/>
              </w:rPr>
            </w:pP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filtering criteria of sender address.</w:t>
            </w:r>
          </w:p>
        </w:tc>
      </w:tr>
      <w:tr w:rsidR="0098697A" w:rsidRPr="00097689" w:rsidTr="00097689">
        <w:tblPrEx>
          <w:tblCellMar>
            <w:top w:w="0" w:type="dxa"/>
            <w:bottom w:w="0" w:type="dxa"/>
          </w:tblCellMar>
        </w:tblPrEx>
        <w:trPr>
          <w:cantSplit/>
          <w:trHeight w:val="95"/>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Message size</w:t>
            </w:r>
          </w:p>
          <w:p w:rsidR="0098697A" w:rsidRPr="00097689" w:rsidRDefault="0098697A" w:rsidP="00097689">
            <w:pPr>
              <w:pStyle w:val="FootnoteReference"/>
              <w:jc w:val="center"/>
              <w:rPr>
                <w:rFonts w:ascii="Arial" w:hAnsi="Arial"/>
                <w:sz w:val="18"/>
              </w:rPr>
            </w:pP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filtering criteria of message size.</w:t>
            </w:r>
          </w:p>
        </w:tc>
      </w:tr>
      <w:tr w:rsidR="0098697A" w:rsidRPr="00097689" w:rsidTr="00097689">
        <w:tblPrEx>
          <w:tblCellMar>
            <w:top w:w="0" w:type="dxa"/>
            <w:bottom w:w="0" w:type="dxa"/>
          </w:tblCellMar>
        </w:tblPrEx>
        <w:trPr>
          <w:cantSplit/>
          <w:trHeight w:val="95"/>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Message content type</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filtering criteria of message content type.</w:t>
            </w:r>
          </w:p>
        </w:tc>
      </w:tr>
      <w:tr w:rsidR="0098697A" w:rsidRPr="00097689" w:rsidTr="00097689">
        <w:tblPrEx>
          <w:tblCellMar>
            <w:top w:w="0" w:type="dxa"/>
            <w:bottom w:w="0" w:type="dxa"/>
          </w:tblCellMar>
        </w:tblPrEx>
        <w:trPr>
          <w:cantSplit/>
          <w:trHeight w:val="128"/>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Message content format</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filtering criteria of message content format.</w:t>
            </w:r>
          </w:p>
        </w:tc>
      </w:tr>
      <w:tr w:rsidR="0098697A" w:rsidRPr="00097689" w:rsidTr="00097689">
        <w:tblPrEx>
          <w:tblCellMar>
            <w:top w:w="0" w:type="dxa"/>
            <w:bottom w:w="0" w:type="dxa"/>
          </w:tblCellMar>
        </w:tblPrEx>
        <w:trPr>
          <w:cantSplit/>
          <w:trHeight w:val="128"/>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Message subject</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filtering criteria of message subject.</w:t>
            </w:r>
          </w:p>
        </w:tc>
      </w:tr>
      <w:tr w:rsidR="0098697A" w:rsidRPr="00097689" w:rsidTr="00097689">
        <w:tblPrEx>
          <w:tblCellMar>
            <w:top w:w="0" w:type="dxa"/>
            <w:bottom w:w="0" w:type="dxa"/>
          </w:tblCellMar>
        </w:tblPrEx>
        <w:trPr>
          <w:cantSplit/>
          <w:trHeight w:val="128"/>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Message treatment</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to the MRFP the message treatment when the filtering criteria is reached. The message treatment can be:</w:t>
            </w:r>
          </w:p>
          <w:p w:rsidR="0098697A" w:rsidRPr="00097689" w:rsidRDefault="0098697A" w:rsidP="00097689">
            <w:pPr>
              <w:pStyle w:val="FootnoteReference"/>
              <w:jc w:val="center"/>
              <w:rPr>
                <w:rFonts w:ascii="Arial" w:hAnsi="Arial"/>
                <w:sz w:val="18"/>
              </w:rPr>
            </w:pPr>
            <w:r w:rsidRPr="00097689">
              <w:rPr>
                <w:rFonts w:ascii="Arial" w:hAnsi="Arial"/>
                <w:sz w:val="18"/>
              </w:rPr>
              <w:t>Block the delivery of the message content.</w:t>
            </w:r>
          </w:p>
          <w:p w:rsidR="0098697A" w:rsidRPr="00097689" w:rsidRDefault="0098697A" w:rsidP="00097689">
            <w:pPr>
              <w:pStyle w:val="FootnoteReference"/>
              <w:jc w:val="center"/>
              <w:rPr>
                <w:rFonts w:ascii="Arial" w:hAnsi="Arial"/>
                <w:sz w:val="18"/>
              </w:rPr>
            </w:pPr>
            <w:r w:rsidRPr="00097689">
              <w:rPr>
                <w:rFonts w:ascii="Arial" w:hAnsi="Arial"/>
                <w:sz w:val="18"/>
              </w:rPr>
              <w:t>Store the message content</w:t>
            </w:r>
          </w:p>
          <w:p w:rsidR="0098697A" w:rsidRPr="00097689" w:rsidRDefault="0098697A" w:rsidP="00097689">
            <w:pPr>
              <w:pStyle w:val="FootnoteReference"/>
              <w:jc w:val="center"/>
              <w:rPr>
                <w:rFonts w:ascii="Arial" w:hAnsi="Arial"/>
                <w:sz w:val="18"/>
              </w:rPr>
            </w:pPr>
            <w:r w:rsidRPr="00097689">
              <w:rPr>
                <w:rFonts w:ascii="Arial" w:hAnsi="Arial"/>
                <w:sz w:val="18"/>
              </w:rPr>
              <w:t>Redirect the message to another address.</w:t>
            </w:r>
          </w:p>
        </w:tc>
      </w:tr>
      <w:tr w:rsidR="0098697A" w:rsidRPr="00097689" w:rsidTr="00097689">
        <w:tblPrEx>
          <w:tblCellMar>
            <w:top w:w="0" w:type="dxa"/>
            <w:bottom w:w="0" w:type="dxa"/>
          </w:tblCellMar>
        </w:tblPrEx>
        <w:trPr>
          <w:cantSplit/>
          <w:trHeight w:val="128"/>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Store URL</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store URL.</w:t>
            </w:r>
            <w:r w:rsidRPr="00097689" w:rsidDel="00972713">
              <w:rPr>
                <w:rFonts w:ascii="Arial" w:hAnsi="Arial"/>
                <w:sz w:val="18"/>
              </w:rPr>
              <w:t xml:space="preserve"> </w:t>
            </w:r>
          </w:p>
        </w:tc>
      </w:tr>
      <w:tr w:rsidR="0098697A" w:rsidRPr="00097689" w:rsidTr="00097689">
        <w:tblPrEx>
          <w:tblCellMar>
            <w:top w:w="0" w:type="dxa"/>
            <w:bottom w:w="0" w:type="dxa"/>
          </w:tblCellMar>
        </w:tblPrEx>
        <w:trPr>
          <w:cantSplit/>
          <w:trHeight w:val="128"/>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Redirect URL</w:t>
            </w:r>
          </w:p>
        </w:tc>
        <w:tc>
          <w:tcPr>
            <w:tcW w:w="126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shd w:val="clear" w:color="auto" w:fill="auto"/>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redirect URL.</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Configure Filtering Rules Ack</w:t>
            </w:r>
          </w:p>
        </w:tc>
        <w:tc>
          <w:tcPr>
            <w:tcW w:w="1080" w:type="dxa"/>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MRFP</w:t>
            </w: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pStyle w:val="FootnoteReference"/>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pStyle w:val="FootnoteReference"/>
              <w:jc w:val="center"/>
              <w:rPr>
                <w:rFonts w:ascii="Arial" w:hAnsi="Arial"/>
                <w:sz w:val="18"/>
              </w:rPr>
            </w:pPr>
            <w:r w:rsidRPr="00097689">
              <w:rPr>
                <w:rFonts w:ascii="Arial" w:hAnsi="Arial"/>
                <w:sz w:val="18"/>
              </w:rPr>
              <w:t>M</w:t>
            </w:r>
          </w:p>
        </w:tc>
        <w:tc>
          <w:tcPr>
            <w:tcW w:w="3780" w:type="dxa"/>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FootnoteReference"/>
              <w:jc w:val="center"/>
              <w:rPr>
                <w:rFonts w:ascii="Arial" w:hAnsi="Arial"/>
                <w:sz w:val="18"/>
              </w:rPr>
            </w:pPr>
          </w:p>
        </w:tc>
        <w:tc>
          <w:tcPr>
            <w:tcW w:w="1080" w:type="dxa"/>
            <w:vMerge/>
          </w:tcPr>
          <w:p w:rsidR="0098697A" w:rsidRPr="00097689" w:rsidRDefault="0098697A" w:rsidP="00097689">
            <w:pPr>
              <w:pStyle w:val="FootnoteReference"/>
              <w:jc w:val="center"/>
              <w:rPr>
                <w:rFonts w:ascii="Arial" w:hAnsi="Arial"/>
                <w:sz w:val="18"/>
              </w:rPr>
            </w:pPr>
          </w:p>
        </w:tc>
        <w:tc>
          <w:tcPr>
            <w:tcW w:w="1980" w:type="dxa"/>
          </w:tcPr>
          <w:p w:rsidR="0098697A" w:rsidRPr="00097689" w:rsidRDefault="0098697A" w:rsidP="00097689">
            <w:pPr>
              <w:pStyle w:val="FootnoteReference"/>
              <w:jc w:val="center"/>
              <w:rPr>
                <w:rFonts w:ascii="Arial" w:hAnsi="Arial"/>
                <w:sz w:val="18"/>
              </w:rPr>
            </w:pPr>
            <w:r w:rsidRPr="00097689">
              <w:rPr>
                <w:rFonts w:ascii="Arial" w:hAnsi="Arial"/>
                <w:sz w:val="18"/>
              </w:rPr>
              <w:t>Store URL</w:t>
            </w:r>
          </w:p>
        </w:tc>
        <w:tc>
          <w:tcPr>
            <w:tcW w:w="1260" w:type="dxa"/>
          </w:tcPr>
          <w:p w:rsidR="0098697A" w:rsidRPr="00097689" w:rsidRDefault="0098697A" w:rsidP="00097689">
            <w:pPr>
              <w:pStyle w:val="FootnoteReference"/>
              <w:jc w:val="center"/>
              <w:rPr>
                <w:rFonts w:ascii="Arial" w:hAnsi="Arial"/>
                <w:sz w:val="18"/>
              </w:rPr>
            </w:pPr>
            <w:r w:rsidRPr="00097689">
              <w:rPr>
                <w:rFonts w:ascii="Arial" w:hAnsi="Arial"/>
                <w:sz w:val="18"/>
              </w:rPr>
              <w:t>O</w:t>
            </w:r>
          </w:p>
        </w:tc>
        <w:tc>
          <w:tcPr>
            <w:tcW w:w="3780" w:type="dxa"/>
          </w:tcPr>
          <w:p w:rsidR="0098697A" w:rsidRPr="00097689" w:rsidRDefault="0098697A" w:rsidP="00097689">
            <w:pPr>
              <w:pStyle w:val="FootnoteReference"/>
              <w:jc w:val="center"/>
              <w:rPr>
                <w:rFonts w:ascii="Arial" w:hAnsi="Arial"/>
                <w:sz w:val="18"/>
              </w:rPr>
            </w:pPr>
            <w:r w:rsidRPr="00097689">
              <w:rPr>
                <w:rFonts w:ascii="Arial" w:hAnsi="Arial"/>
                <w:sz w:val="18"/>
              </w:rPr>
              <w:t>This information element indicates the store URL.</w:t>
            </w:r>
            <w:r w:rsidRPr="00097689" w:rsidDel="00972713">
              <w:rPr>
                <w:rFonts w:ascii="Arial" w:hAnsi="Arial"/>
                <w:sz w:val="18"/>
              </w:rPr>
              <w:t xml:space="preserve"> </w:t>
            </w:r>
          </w:p>
        </w:tc>
      </w:tr>
    </w:tbl>
    <w:p w:rsidR="0098697A" w:rsidRPr="00097689" w:rsidRDefault="0098697A" w:rsidP="0098697A">
      <w:pPr>
        <w:rPr>
          <w:noProof/>
        </w:rPr>
      </w:pPr>
    </w:p>
    <w:p w:rsidR="0098697A" w:rsidRPr="00097689" w:rsidRDefault="0098697A" w:rsidP="0098697A">
      <w:pPr>
        <w:pStyle w:val="Heading2"/>
        <w:rPr>
          <w:lang w:eastAsia="zh-CN"/>
        </w:rPr>
      </w:pPr>
      <w:bookmarkStart w:id="548" w:name="_Toc485587626"/>
      <w:bookmarkStart w:id="549" w:name="_Toc57882637"/>
      <w:r w:rsidRPr="00097689">
        <w:rPr>
          <w:lang w:eastAsia="zh-CN"/>
        </w:rPr>
        <w:t>8.53</w:t>
      </w:r>
      <w:r w:rsidRPr="00097689">
        <w:rPr>
          <w:lang w:eastAsia="zh-CN"/>
        </w:rPr>
        <w:tab/>
        <w:t>Start message record</w:t>
      </w:r>
      <w:bookmarkEnd w:id="548"/>
      <w:bookmarkEnd w:id="549"/>
      <w:r w:rsidRPr="00097689">
        <w:rPr>
          <w:lang w:eastAsia="zh-CN"/>
        </w:rPr>
        <w:t xml:space="preserve"> </w:t>
      </w:r>
    </w:p>
    <w:p w:rsidR="0098697A" w:rsidRPr="00097689" w:rsidRDefault="0098697A" w:rsidP="0098697A">
      <w:pPr>
        <w:rPr>
          <w:lang w:eastAsia="zh-CN"/>
        </w:rPr>
      </w:pPr>
      <w:r w:rsidRPr="00097689">
        <w:rPr>
          <w:lang w:eastAsia="zh-CN"/>
        </w:rPr>
        <w:t>This procedure is used to start the message record.</w:t>
      </w:r>
    </w:p>
    <w:p w:rsidR="0098697A" w:rsidRPr="00097689" w:rsidRDefault="0098697A" w:rsidP="0098697A">
      <w:pPr>
        <w:pStyle w:val="TH"/>
        <w:rPr>
          <w:lang w:eastAsia="zh-CN"/>
        </w:rPr>
      </w:pPr>
      <w:r w:rsidRPr="00097689">
        <w:t xml:space="preserve">Table </w:t>
      </w:r>
      <w:r w:rsidRPr="00097689">
        <w:rPr>
          <w:lang w:eastAsia="zh-CN"/>
        </w:rPr>
        <w:t>8.53.1</w:t>
      </w:r>
      <w:r w:rsidRPr="00097689">
        <w:t xml:space="preserve">: Procedures between MRFC and MRFP: Start </w:t>
      </w:r>
      <w:r w:rsidRPr="00097689">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 xml:space="preserve">Start </w:t>
            </w:r>
          </w:p>
          <w:p w:rsidR="0098697A" w:rsidRPr="00097689" w:rsidRDefault="0098697A" w:rsidP="00097689">
            <w:pPr>
              <w:pStyle w:val="FootnoteReference"/>
              <w:jc w:val="center"/>
              <w:rPr>
                <w:rFonts w:ascii="Arial" w:hAnsi="Arial"/>
                <w:sz w:val="18"/>
              </w:rPr>
            </w:pPr>
            <w:r w:rsidRPr="00097689">
              <w:rPr>
                <w:rFonts w:ascii="Arial" w:hAnsi="Arial"/>
                <w:sz w:val="18"/>
              </w:rPr>
              <w:t>message</w:t>
            </w:r>
          </w:p>
          <w:p w:rsidR="0098697A" w:rsidRPr="00097689" w:rsidRDefault="0098697A" w:rsidP="00097689">
            <w:pPr>
              <w:pStyle w:val="FootnoteReference"/>
              <w:jc w:val="center"/>
              <w:rPr>
                <w:rFonts w:ascii="Arial" w:hAnsi="Arial"/>
                <w:sz w:val="18"/>
              </w:rPr>
            </w:pPr>
            <w:r w:rsidRPr="00097689">
              <w:rPr>
                <w:rFonts w:ascii="Arial" w:hAnsi="Arial"/>
                <w:sz w:val="18"/>
              </w:rPr>
              <w:t>Record</w:t>
            </w:r>
          </w:p>
        </w:tc>
        <w:tc>
          <w:tcPr>
            <w:tcW w:w="0" w:type="auto"/>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pStyle w:val="FootnoteReference"/>
              <w:jc w:val="center"/>
              <w:rPr>
                <w:rFonts w:ascii="Arial" w:hAnsi="Arial"/>
                <w:sz w:val="18"/>
              </w:rPr>
            </w:pPr>
          </w:p>
        </w:tc>
        <w:tc>
          <w:tcPr>
            <w:tcW w:w="0" w:type="auto"/>
            <w:vMerge/>
          </w:tcPr>
          <w:p w:rsidR="0098697A" w:rsidRPr="00097689" w:rsidRDefault="0098697A" w:rsidP="00097689">
            <w:pPr>
              <w:pStyle w:val="FootnoteReference"/>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message is recorded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pStyle w:val="FootnoteReference"/>
              <w:jc w:val="center"/>
              <w:rPr>
                <w:rFonts w:ascii="Arial" w:hAnsi="Arial"/>
                <w:sz w:val="18"/>
              </w:rPr>
            </w:pPr>
          </w:p>
        </w:tc>
        <w:tc>
          <w:tcPr>
            <w:tcW w:w="0" w:type="auto"/>
            <w:vMerge/>
          </w:tcPr>
          <w:p w:rsidR="0098697A" w:rsidRPr="00097689" w:rsidRDefault="0098697A" w:rsidP="00097689">
            <w:pPr>
              <w:pStyle w:val="FootnoteReference"/>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Message f</w:t>
            </w:r>
            <w:r w:rsidRPr="00097689">
              <w:rPr>
                <w:rFonts w:ascii="Arial" w:hAnsi="Arial"/>
                <w:sz w:val="18"/>
              </w:rPr>
              <w:t xml:space="preserve">ile </w:t>
            </w:r>
            <w:r w:rsidRPr="00097689">
              <w:rPr>
                <w:rFonts w:ascii="Arial" w:hAnsi="Arial"/>
                <w:sz w:val="18"/>
                <w:lang w:eastAsia="zh-CN"/>
              </w:rPr>
              <w:t>identifier</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message record file identification. The MRFC may also request the MRFP to create file identifier.</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pStyle w:val="FootnoteReference"/>
              <w:jc w:val="center"/>
              <w:rPr>
                <w:rFonts w:ascii="Arial" w:hAnsi="Arial"/>
                <w:sz w:val="18"/>
              </w:rPr>
            </w:pPr>
          </w:p>
        </w:tc>
        <w:tc>
          <w:tcPr>
            <w:tcW w:w="0" w:type="auto"/>
            <w:vMerge/>
          </w:tcPr>
          <w:p w:rsidR="0098697A" w:rsidRPr="00097689" w:rsidRDefault="0098697A" w:rsidP="00097689">
            <w:pPr>
              <w:pStyle w:val="FootnoteReference"/>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 xml:space="preserve">Maximum </w:t>
            </w:r>
            <w:r w:rsidRPr="00097689">
              <w:rPr>
                <w:rFonts w:ascii="Arial" w:hAnsi="Arial"/>
                <w:sz w:val="18"/>
              </w:rPr>
              <w:t xml:space="preserve">Record </w:t>
            </w:r>
            <w:r w:rsidRPr="00097689">
              <w:rPr>
                <w:rFonts w:ascii="Arial" w:hAnsi="Arial"/>
                <w:sz w:val="18"/>
                <w:lang w:eastAsia="zh-CN"/>
              </w:rPr>
              <w:t>T</w:t>
            </w:r>
            <w:r w:rsidRPr="00097689">
              <w:rPr>
                <w:rFonts w:ascii="Arial" w:hAnsi="Arial"/>
                <w:sz w:val="18"/>
              </w:rPr>
              <w:t>imer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lang w:eastAsia="zh-CN"/>
              </w:rPr>
              <w:t>This information element indicates the maximum allowable length of time of the recording</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pStyle w:val="FootnoteReference"/>
              <w:jc w:val="center"/>
              <w:rPr>
                <w:rFonts w:ascii="Arial" w:hAnsi="Arial"/>
                <w:sz w:val="18"/>
              </w:rPr>
            </w:pPr>
          </w:p>
        </w:tc>
        <w:tc>
          <w:tcPr>
            <w:tcW w:w="0" w:type="auto"/>
            <w:vMerge/>
          </w:tcPr>
          <w:p w:rsidR="0098697A" w:rsidRPr="00097689" w:rsidRDefault="0098697A" w:rsidP="00097689">
            <w:pPr>
              <w:pStyle w:val="FootnoteReference"/>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Notify</w:t>
            </w:r>
            <w:r w:rsidRPr="00097689">
              <w:rPr>
                <w:rFonts w:ascii="Arial" w:hAnsi="Arial"/>
                <w:sz w:val="18"/>
                <w:lang w:eastAsia="zh-CN"/>
              </w:rPr>
              <w:t xml:space="preserve"> message record</w:t>
            </w:r>
            <w:r w:rsidRPr="00097689">
              <w:rPr>
                <w:rFonts w:ascii="Arial" w:hAnsi="Arial"/>
                <w:sz w:val="18"/>
              </w:rPr>
              <w:t xml:space="preserve"> Completed</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rsidR="0098697A" w:rsidRPr="00097689" w:rsidRDefault="0098697A" w:rsidP="00097689">
            <w:pPr>
              <w:spacing w:after="0"/>
              <w:ind w:left="180" w:hangingChars="100" w:hanging="180"/>
              <w:rPr>
                <w:rFonts w:ascii="Arial" w:hAnsi="Arial"/>
                <w:sz w:val="18"/>
                <w:lang w:eastAsia="zh-CN"/>
              </w:rPr>
            </w:pPr>
            <w:r w:rsidRPr="00097689">
              <w:rPr>
                <w:rFonts w:ascii="Arial" w:hAnsi="Arial"/>
                <w:sz w:val="18"/>
              </w:rPr>
              <w:t xml:space="preserve">This information element requests a notification of a completed </w:t>
            </w:r>
            <w:r w:rsidRPr="00097689">
              <w:rPr>
                <w:rFonts w:ascii="Arial" w:hAnsi="Arial"/>
                <w:sz w:val="18"/>
                <w:lang w:eastAsia="zh-CN"/>
              </w:rPr>
              <w:t>message record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 xml:space="preserve">Start </w:t>
            </w:r>
          </w:p>
          <w:p w:rsidR="0098697A" w:rsidRPr="00097689" w:rsidRDefault="0098697A" w:rsidP="00097689">
            <w:pPr>
              <w:pStyle w:val="FootnoteReference"/>
              <w:jc w:val="center"/>
              <w:rPr>
                <w:rFonts w:ascii="Arial" w:hAnsi="Arial"/>
                <w:sz w:val="18"/>
              </w:rPr>
            </w:pPr>
            <w:r w:rsidRPr="00097689">
              <w:rPr>
                <w:rFonts w:ascii="Arial" w:hAnsi="Arial"/>
                <w:sz w:val="18"/>
              </w:rPr>
              <w:t>message</w:t>
            </w:r>
          </w:p>
          <w:p w:rsidR="0098697A" w:rsidRPr="00097689" w:rsidRDefault="0098697A" w:rsidP="00097689">
            <w:pPr>
              <w:pStyle w:val="FootnoteReference"/>
              <w:jc w:val="center"/>
              <w:rPr>
                <w:rFonts w:ascii="Arial" w:hAnsi="Arial"/>
                <w:sz w:val="18"/>
              </w:rPr>
            </w:pPr>
            <w:r w:rsidRPr="00097689">
              <w:rPr>
                <w:rFonts w:ascii="Arial" w:hAnsi="Arial"/>
                <w:sz w:val="18"/>
              </w:rPr>
              <w:t>record Ack</w:t>
            </w:r>
          </w:p>
        </w:tc>
        <w:tc>
          <w:tcPr>
            <w:tcW w:w="0" w:type="auto"/>
            <w:vMerge w:val="restart"/>
          </w:tcPr>
          <w:p w:rsidR="0098697A" w:rsidRPr="00097689" w:rsidRDefault="0098697A" w:rsidP="00097689">
            <w:pPr>
              <w:pStyle w:val="FootnoteReference"/>
              <w:jc w:val="center"/>
              <w:rPr>
                <w:rFonts w:ascii="Arial" w:hAnsi="Arial"/>
                <w:sz w:val="18"/>
              </w:rPr>
            </w:pPr>
            <w:r w:rsidRPr="00097689">
              <w:rPr>
                <w:rFonts w:ascii="Arial" w:hAnsi="Arial"/>
                <w:sz w:val="18"/>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ind w:left="420" w:hanging="420"/>
            </w:pPr>
          </w:p>
        </w:tc>
        <w:tc>
          <w:tcPr>
            <w:tcW w:w="0" w:type="auto"/>
            <w:vMerge/>
          </w:tcPr>
          <w:p w:rsidR="0098697A" w:rsidRPr="00097689" w:rsidRDefault="0098697A" w:rsidP="00097689">
            <w:pPr>
              <w:ind w:left="420" w:hanging="420"/>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 xml:space="preserve">Bearer </w:t>
            </w:r>
          </w:p>
          <w:p w:rsidR="0098697A" w:rsidRPr="00097689" w:rsidRDefault="0098697A" w:rsidP="00097689">
            <w:pPr>
              <w:spacing w:after="0"/>
              <w:jc w:val="center"/>
              <w:rPr>
                <w:rFonts w:ascii="Arial" w:hAnsi="Arial"/>
                <w:sz w:val="18"/>
              </w:rPr>
            </w:pPr>
            <w:r w:rsidRPr="00097689">
              <w:rPr>
                <w:rFonts w:ascii="Arial" w:hAnsi="Arial"/>
                <w:sz w:val="18"/>
              </w:rPr>
              <w:t>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ind w:left="420" w:hanging="420"/>
            </w:pPr>
          </w:p>
        </w:tc>
        <w:tc>
          <w:tcPr>
            <w:tcW w:w="0" w:type="auto"/>
            <w:vMerge/>
          </w:tcPr>
          <w:p w:rsidR="0098697A" w:rsidRPr="00097689" w:rsidRDefault="0098697A" w:rsidP="00097689">
            <w:pPr>
              <w:ind w:left="420" w:hanging="420"/>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 xml:space="preserve">File </w:t>
            </w:r>
            <w:r w:rsidRPr="00097689">
              <w:rPr>
                <w:rFonts w:ascii="Arial" w:hAnsi="Arial"/>
                <w:sz w:val="18"/>
                <w:lang w:eastAsia="zh-CN"/>
              </w:rPr>
              <w:t>identifier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lang w:eastAsia="zh-CN"/>
              </w:rPr>
              <w:t>T</w:t>
            </w:r>
            <w:r w:rsidRPr="00097689">
              <w:rPr>
                <w:rFonts w:ascii="Arial" w:hAnsi="Arial"/>
                <w:sz w:val="18"/>
              </w:rPr>
              <w:t>his information element indicates</w:t>
            </w:r>
            <w:r w:rsidRPr="00097689">
              <w:rPr>
                <w:rFonts w:ascii="Arial" w:hAnsi="Arial"/>
                <w:sz w:val="18"/>
                <w:lang w:eastAsia="zh-CN"/>
              </w:rPr>
              <w:t xml:space="preserve"> the file identification created by the MRFP if the MRFC request to create a file identifier.</w:t>
            </w:r>
          </w:p>
        </w:tc>
      </w:tr>
    </w:tbl>
    <w:p w:rsidR="0098697A" w:rsidRPr="00097689" w:rsidRDefault="0098697A" w:rsidP="0098697A">
      <w:pPr>
        <w:pStyle w:val="NO"/>
        <w:rPr>
          <w:lang w:eastAsia="zh-CN"/>
        </w:rPr>
      </w:pPr>
      <w:r w:rsidRPr="00097689">
        <w:rPr>
          <w:lang w:eastAsia="zh-CN"/>
        </w:rPr>
        <w:t>NOTE</w:t>
      </w:r>
      <w:r w:rsidRPr="00097689">
        <w:rPr>
          <w:lang w:eastAsia="zh-CN"/>
        </w:rPr>
        <w:tab/>
        <w:t>This procedure may be combined with other procedures such as to ADD bearer connections.</w:t>
      </w:r>
    </w:p>
    <w:p w:rsidR="0098697A" w:rsidRPr="00097689" w:rsidRDefault="0098697A" w:rsidP="0098697A">
      <w:pPr>
        <w:pStyle w:val="Heading2"/>
        <w:rPr>
          <w:lang w:eastAsia="zh-CN"/>
        </w:rPr>
      </w:pPr>
      <w:bookmarkStart w:id="550" w:name="_Toc485587627"/>
      <w:bookmarkStart w:id="551" w:name="_Toc57882638"/>
      <w:r w:rsidRPr="00097689">
        <w:rPr>
          <w:lang w:eastAsia="zh-CN"/>
        </w:rPr>
        <w:t>8.54</w:t>
      </w:r>
      <w:r w:rsidRPr="00097689">
        <w:rPr>
          <w:lang w:eastAsia="zh-CN"/>
        </w:rPr>
        <w:tab/>
        <w:t>Stop message record</w:t>
      </w:r>
      <w:bookmarkEnd w:id="550"/>
      <w:bookmarkEnd w:id="551"/>
    </w:p>
    <w:p w:rsidR="0098697A" w:rsidRPr="00097689" w:rsidRDefault="0098697A" w:rsidP="0098697A">
      <w:pPr>
        <w:rPr>
          <w:lang w:eastAsia="zh-CN"/>
        </w:rPr>
      </w:pPr>
      <w:r w:rsidRPr="00097689">
        <w:rPr>
          <w:lang w:eastAsia="zh-CN"/>
        </w:rPr>
        <w:t>This procedure is used to stop the message record.</w:t>
      </w:r>
    </w:p>
    <w:p w:rsidR="0098697A" w:rsidRPr="00097689" w:rsidRDefault="0098697A" w:rsidP="0098697A">
      <w:pPr>
        <w:pStyle w:val="TH"/>
      </w:pPr>
      <w:r w:rsidRPr="00097689">
        <w:t xml:space="preserve">Table </w:t>
      </w:r>
      <w:r w:rsidRPr="00097689">
        <w:rPr>
          <w:lang w:eastAsia="zh-CN"/>
        </w:rPr>
        <w:t>8.54.1</w:t>
      </w:r>
      <w:r w:rsidRPr="00097689">
        <w:t xml:space="preserve">: Procedures between MRFC and MRFP: Stop </w:t>
      </w:r>
      <w:r w:rsidRPr="00097689">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Stop </w:t>
            </w:r>
          </w:p>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Message</w:t>
            </w:r>
          </w:p>
          <w:p w:rsidR="0098697A" w:rsidRPr="00097689" w:rsidRDefault="0098697A" w:rsidP="00097689">
            <w:pPr>
              <w:keepNext/>
              <w:keepLines/>
              <w:spacing w:after="0"/>
              <w:jc w:val="center"/>
              <w:rPr>
                <w:rFonts w:ascii="Arial" w:hAnsi="Arial"/>
                <w:sz w:val="18"/>
              </w:rPr>
            </w:pPr>
            <w:r w:rsidRPr="00097689">
              <w:rPr>
                <w:rFonts w:ascii="Arial" w:hAnsi="Arial"/>
                <w:sz w:val="18"/>
              </w:rPr>
              <w:t>Record</w:t>
            </w:r>
          </w:p>
          <w:p w:rsidR="0098697A" w:rsidRPr="00097689" w:rsidRDefault="0098697A" w:rsidP="00097689">
            <w:pPr>
              <w:keepNext/>
              <w:keepLines/>
              <w:spacing w:after="0"/>
              <w:jc w:val="center"/>
              <w:rPr>
                <w:rFonts w:ascii="Arial" w:hAnsi="Arial"/>
                <w:sz w:val="18"/>
              </w:rPr>
            </w:pPr>
          </w:p>
        </w:tc>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Stop </w:t>
            </w:r>
            <w:r w:rsidRPr="00097689">
              <w:rPr>
                <w:rFonts w:ascii="Arial" w:hAnsi="Arial"/>
                <w:sz w:val="18"/>
                <w:lang w:eastAsia="zh-CN"/>
              </w:rPr>
              <w:t xml:space="preserve">message </w:t>
            </w:r>
            <w:r w:rsidRPr="00097689">
              <w:rPr>
                <w:rFonts w:ascii="Arial" w:hAnsi="Arial"/>
                <w:sz w:val="18"/>
              </w:rPr>
              <w:t>record</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message record is stopped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Stop </w:t>
            </w:r>
          </w:p>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Message</w:t>
            </w:r>
          </w:p>
          <w:p w:rsidR="0098697A" w:rsidRPr="00097689" w:rsidRDefault="0098697A" w:rsidP="00097689">
            <w:pPr>
              <w:keepNext/>
              <w:keepLines/>
              <w:spacing w:after="0"/>
              <w:jc w:val="center"/>
              <w:rPr>
                <w:rFonts w:ascii="Arial" w:hAnsi="Arial"/>
                <w:sz w:val="18"/>
              </w:rPr>
            </w:pPr>
            <w:r w:rsidRPr="00097689">
              <w:rPr>
                <w:rFonts w:ascii="Arial" w:hAnsi="Arial"/>
                <w:sz w:val="18"/>
              </w:rPr>
              <w:t>record Ack</w:t>
            </w:r>
          </w:p>
        </w:tc>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context where the command </w:t>
            </w:r>
            <w:r w:rsidRPr="00097689">
              <w:rPr>
                <w:rFonts w:ascii="Arial" w:hAnsi="Arial"/>
                <w:sz w:val="18"/>
                <w:lang w:eastAsia="zh-CN"/>
              </w:rPr>
              <w:t>is</w:t>
            </w:r>
            <w:r w:rsidRPr="00097689">
              <w:rPr>
                <w:rFonts w:ascii="Arial" w:hAnsi="Arial"/>
                <w:sz w:val="18"/>
              </w:rPr>
              <w:t xml:space="preserve">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Lines/>
              <w:ind w:left="1135" w:hanging="851"/>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bearer termination where the command </w:t>
            </w:r>
            <w:r w:rsidRPr="00097689">
              <w:rPr>
                <w:rFonts w:ascii="Arial" w:hAnsi="Arial"/>
                <w:sz w:val="18"/>
                <w:lang w:eastAsia="zh-CN"/>
              </w:rPr>
              <w:t>i</w:t>
            </w:r>
            <w:r w:rsidRPr="00097689">
              <w:rPr>
                <w:rFonts w:ascii="Arial" w:hAnsi="Arial"/>
                <w:sz w:val="18"/>
              </w:rPr>
              <w:t>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552" w:name="_Toc485587628"/>
      <w:bookmarkStart w:id="553" w:name="_Toc57882639"/>
      <w:r w:rsidRPr="00097689">
        <w:rPr>
          <w:lang w:eastAsia="zh-CN"/>
        </w:rPr>
        <w:t>8.55</w:t>
      </w:r>
      <w:r w:rsidRPr="00097689">
        <w:rPr>
          <w:lang w:eastAsia="zh-CN"/>
        </w:rPr>
        <w:tab/>
        <w:t>Message record completed</w:t>
      </w:r>
      <w:bookmarkEnd w:id="552"/>
      <w:bookmarkEnd w:id="553"/>
    </w:p>
    <w:p w:rsidR="0098697A" w:rsidRPr="00097689" w:rsidRDefault="0098697A" w:rsidP="0098697A">
      <w:pPr>
        <w:rPr>
          <w:lang w:eastAsia="zh-CN"/>
        </w:rPr>
      </w:pPr>
      <w:r w:rsidRPr="00097689">
        <w:rPr>
          <w:lang w:eastAsia="zh-CN"/>
        </w:rPr>
        <w:t>This procedure is used to report the message record completed.</w:t>
      </w:r>
    </w:p>
    <w:p w:rsidR="0098697A" w:rsidRPr="00097689" w:rsidRDefault="0098697A" w:rsidP="0098697A">
      <w:pPr>
        <w:pStyle w:val="TH"/>
      </w:pPr>
      <w:r w:rsidRPr="00097689">
        <w:lastRenderedPageBreak/>
        <w:t xml:space="preserve">Table </w:t>
      </w:r>
      <w:r w:rsidRPr="00097689">
        <w:rPr>
          <w:lang w:eastAsia="zh-CN"/>
        </w:rPr>
        <w:t>8.55.1</w:t>
      </w:r>
      <w:r w:rsidRPr="00097689">
        <w:t xml:space="preserve">: Procedures between MRFC and MRFP: Report </w:t>
      </w:r>
      <w:r w:rsidRPr="00097689">
        <w:rPr>
          <w:lang w:eastAsia="zh-CN"/>
        </w:rPr>
        <w:t>message</w:t>
      </w:r>
      <w:r w:rsidRPr="00097689">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rPr>
              <w:t xml:space="preserve">Report </w:t>
            </w:r>
            <w:r w:rsidRPr="00097689">
              <w:rPr>
                <w:rFonts w:ascii="Arial" w:hAnsi="Arial"/>
                <w:sz w:val="18"/>
                <w:lang w:eastAsia="zh-CN"/>
              </w:rPr>
              <w:t>message record completed</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existing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Message record</w:t>
            </w:r>
            <w:r w:rsidRPr="00097689">
              <w:rPr>
                <w:rFonts w:ascii="Arial" w:hAnsi="Arial"/>
                <w:sz w:val="18"/>
              </w:rPr>
              <w:t xml:space="preserve"> Completed</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message record</w:t>
            </w:r>
            <w:r w:rsidRPr="00097689">
              <w:rPr>
                <w:rFonts w:ascii="Arial" w:hAnsi="Arial"/>
                <w:sz w:val="18"/>
              </w:rPr>
              <w:t xml:space="preserve"> completed.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Cause</w:t>
            </w:r>
          </w:p>
        </w:tc>
        <w:tc>
          <w:tcPr>
            <w:tcW w:w="0" w:type="auto"/>
          </w:tcPr>
          <w:p w:rsidR="0098697A" w:rsidRPr="00097689" w:rsidRDefault="0098697A" w:rsidP="00097689">
            <w:pPr>
              <w:keepNext/>
              <w:keepLines/>
              <w:spacing w:after="0"/>
              <w:jc w:val="center"/>
              <w:rPr>
                <w:rFonts w:ascii="Arial" w:hAnsi="Arial"/>
                <w:sz w:val="18"/>
                <w:lang w:eastAsia="zh-CN"/>
              </w:rPr>
            </w:pPr>
            <w:r w:rsidRPr="00097689">
              <w:rPr>
                <w:rFonts w:ascii="Arial" w:hAnsi="Arial"/>
                <w:sz w:val="18"/>
                <w:lang w:eastAsia="zh-CN"/>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message record.</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 xml:space="preserve">Report </w:t>
            </w:r>
            <w:r w:rsidRPr="00097689">
              <w:rPr>
                <w:rFonts w:ascii="Arial" w:hAnsi="Arial"/>
                <w:sz w:val="18"/>
                <w:lang w:eastAsia="zh-CN"/>
              </w:rPr>
              <w:t>message record completed ACK</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context where the command </w:t>
            </w:r>
            <w:r w:rsidRPr="00097689">
              <w:rPr>
                <w:rFonts w:ascii="Arial" w:hAnsi="Arial"/>
                <w:sz w:val="18"/>
                <w:lang w:eastAsia="zh-CN"/>
              </w:rPr>
              <w:t>i</w:t>
            </w:r>
            <w:r w:rsidRPr="00097689">
              <w:rPr>
                <w:rFonts w:ascii="Arial" w:hAnsi="Arial"/>
                <w:sz w:val="18"/>
              </w:rPr>
              <w:t>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Lines/>
              <w:ind w:left="1135" w:hanging="851"/>
            </w:pPr>
          </w:p>
        </w:tc>
        <w:tc>
          <w:tcPr>
            <w:tcW w:w="0" w:type="auto"/>
            <w:vMerge/>
          </w:tcPr>
          <w:p w:rsidR="0098697A" w:rsidRPr="00097689" w:rsidRDefault="0098697A" w:rsidP="00097689">
            <w:pPr>
              <w:keepLines/>
              <w:ind w:left="1135" w:hanging="851"/>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keepNext/>
              <w:keepLines/>
              <w:spacing w:after="0"/>
              <w:rPr>
                <w:rFonts w:ascii="Arial" w:hAnsi="Arial"/>
                <w:sz w:val="18"/>
              </w:rPr>
            </w:pPr>
            <w:r w:rsidRPr="00097689">
              <w:rPr>
                <w:rFonts w:ascii="Arial" w:hAnsi="Arial"/>
                <w:sz w:val="18"/>
              </w:rPr>
              <w:t xml:space="preserve">This information element indicates the bearer termination where the command </w:t>
            </w:r>
            <w:r w:rsidRPr="00097689">
              <w:rPr>
                <w:rFonts w:ascii="Arial" w:hAnsi="Arial"/>
                <w:sz w:val="18"/>
                <w:lang w:eastAsia="zh-CN"/>
              </w:rPr>
              <w:t>is</w:t>
            </w:r>
            <w:r w:rsidRPr="00097689">
              <w:rPr>
                <w:rFonts w:ascii="Arial" w:hAnsi="Arial"/>
                <w:sz w:val="18"/>
              </w:rPr>
              <w:t xml:space="preserve"> executed.</w:t>
            </w:r>
          </w:p>
        </w:tc>
      </w:tr>
    </w:tbl>
    <w:p w:rsidR="0098697A" w:rsidRPr="00097689" w:rsidRDefault="0098697A" w:rsidP="0098697A">
      <w:pPr>
        <w:rPr>
          <w:noProof/>
        </w:rPr>
      </w:pPr>
    </w:p>
    <w:p w:rsidR="0098697A" w:rsidRPr="00097689" w:rsidRDefault="0098697A" w:rsidP="0098697A">
      <w:pPr>
        <w:pStyle w:val="Heading2"/>
        <w:rPr>
          <w:lang w:eastAsia="zh-CN"/>
        </w:rPr>
      </w:pPr>
      <w:bookmarkStart w:id="554" w:name="_Toc485587629"/>
      <w:bookmarkStart w:id="555" w:name="_Toc57882640"/>
      <w:r w:rsidRPr="00097689">
        <w:rPr>
          <w:lang w:eastAsia="zh-CN"/>
        </w:rPr>
        <w:t>8.56</w:t>
      </w:r>
      <w:r w:rsidR="00097689">
        <w:rPr>
          <w:lang w:eastAsia="zh-CN"/>
        </w:rPr>
        <w:tab/>
      </w:r>
      <w:r w:rsidRPr="00097689">
        <w:rPr>
          <w:lang w:eastAsia="zh-CN"/>
        </w:rPr>
        <w:t>Start playing message</w:t>
      </w:r>
      <w:bookmarkEnd w:id="554"/>
      <w:bookmarkEnd w:id="555"/>
      <w:r w:rsidRPr="00097689">
        <w:rPr>
          <w:lang w:eastAsia="zh-CN"/>
        </w:rPr>
        <w:t xml:space="preserve"> </w:t>
      </w:r>
    </w:p>
    <w:p w:rsidR="0098697A" w:rsidRPr="00097689" w:rsidRDefault="0098697A" w:rsidP="0098697A">
      <w:pPr>
        <w:rPr>
          <w:lang w:eastAsia="zh-CN"/>
        </w:rPr>
      </w:pPr>
      <w:r w:rsidRPr="00097689">
        <w:rPr>
          <w:lang w:eastAsia="zh-CN"/>
        </w:rPr>
        <w:t>This procedure is used to start playing message.</w:t>
      </w:r>
    </w:p>
    <w:p w:rsidR="0098697A" w:rsidRPr="00097689" w:rsidRDefault="0098697A" w:rsidP="0098697A">
      <w:pPr>
        <w:pStyle w:val="TH"/>
        <w:rPr>
          <w:lang w:eastAsia="zh-CN"/>
        </w:rPr>
      </w:pPr>
      <w:r w:rsidRPr="00097689">
        <w:t>Table</w:t>
      </w:r>
      <w:r w:rsidRPr="00097689">
        <w:rPr>
          <w:lang w:eastAsia="zh-CN"/>
        </w:rPr>
        <w:t xml:space="preserve"> 8.56.1</w:t>
      </w:r>
      <w:r w:rsidRPr="00097689">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Start playing message</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ind w:left="1135" w:hanging="851"/>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Termination/Bearer Termination Request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the existing bearer termination or requests a new bearer termination where the </w:t>
            </w:r>
            <w:r w:rsidRPr="00097689">
              <w:rPr>
                <w:rFonts w:ascii="Arial" w:hAnsi="Arial"/>
                <w:sz w:val="18"/>
                <w:lang w:eastAsia="zh-CN"/>
              </w:rPr>
              <w:t xml:space="preserve">message </w:t>
            </w:r>
            <w:r w:rsidRPr="00097689">
              <w:rPr>
                <w:rFonts w:ascii="Arial" w:hAnsi="Arial"/>
                <w:sz w:val="18"/>
              </w:rPr>
              <w:t>is sent.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Message identifier</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w:t>
            </w:r>
            <w:r w:rsidRPr="00097689">
              <w:rPr>
                <w:rFonts w:ascii="Arial" w:hAnsi="Arial"/>
                <w:sz w:val="18"/>
                <w:lang w:eastAsia="zh-CN"/>
              </w:rPr>
              <w:t xml:space="preserve"> the message or list of </w:t>
            </w:r>
            <w:r w:rsidRPr="00097689">
              <w:rPr>
                <w:rFonts w:ascii="Arial" w:hAnsi="Arial"/>
                <w:sz w:val="18"/>
              </w:rPr>
              <w:t xml:space="preserve">message </w:t>
            </w:r>
            <w:r w:rsidRPr="00097689">
              <w:rPr>
                <w:rFonts w:ascii="Arial" w:hAnsi="Arial"/>
                <w:sz w:val="18"/>
                <w:lang w:eastAsia="zh-CN"/>
              </w:rPr>
              <w:t>to be played. This may be a single identifier or one identifier per media type.</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Direction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w:t>
            </w:r>
            <w:r w:rsidRPr="00097689">
              <w:rPr>
                <w:rFonts w:ascii="Arial" w:hAnsi="Arial"/>
                <w:sz w:val="18"/>
                <w:lang w:eastAsia="zh-CN"/>
              </w:rPr>
              <w:t xml:space="preserve"> </w:t>
            </w:r>
            <w:r w:rsidRPr="00097689">
              <w:rPr>
                <w:rFonts w:ascii="Arial" w:hAnsi="Arial"/>
                <w:sz w:val="18"/>
              </w:rPr>
              <w:t xml:space="preserve">indicates </w:t>
            </w:r>
            <w:r w:rsidRPr="00097689">
              <w:rPr>
                <w:rFonts w:ascii="Arial" w:hAnsi="Arial"/>
                <w:sz w:val="18"/>
                <w:lang w:eastAsia="zh-CN"/>
              </w:rPr>
              <w:t>the direction of the message to be sent.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Notify</w:t>
            </w:r>
            <w:r w:rsidRPr="00097689">
              <w:rPr>
                <w:rFonts w:ascii="Arial" w:hAnsi="Arial"/>
                <w:sz w:val="18"/>
                <w:lang w:eastAsia="zh-CN"/>
              </w:rPr>
              <w:t xml:space="preserve"> message c</w:t>
            </w:r>
            <w:r w:rsidRPr="00097689">
              <w:rPr>
                <w:rFonts w:ascii="Arial" w:hAnsi="Arial"/>
                <w:sz w:val="18"/>
              </w:rPr>
              <w:t>ompleted</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O</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requests a notification </w:t>
            </w:r>
            <w:r w:rsidRPr="00097689">
              <w:rPr>
                <w:rFonts w:ascii="Arial" w:hAnsi="Arial"/>
                <w:sz w:val="18"/>
                <w:lang w:eastAsia="zh-CN"/>
              </w:rPr>
              <w:t xml:space="preserve">when the playing message is </w:t>
            </w:r>
            <w:r w:rsidRPr="00097689">
              <w:rPr>
                <w:rFonts w:ascii="Arial" w:hAnsi="Arial"/>
                <w:sz w:val="18"/>
              </w:rPr>
              <w:t>completed.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Notify termination heartbeat</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C</w:t>
            </w:r>
          </w:p>
        </w:tc>
        <w:tc>
          <w:tcPr>
            <w:tcW w:w="0" w:type="auto"/>
          </w:tcPr>
          <w:p w:rsidR="0098697A" w:rsidRPr="00097689" w:rsidRDefault="0098697A" w:rsidP="00097689">
            <w:pPr>
              <w:spacing w:after="0"/>
              <w:rPr>
                <w:rFonts w:ascii="Arial" w:hAnsi="Arial"/>
                <w:sz w:val="18"/>
              </w:rPr>
            </w:pPr>
            <w:r w:rsidRPr="00097689">
              <w:rPr>
                <w:rFonts w:ascii="Arial" w:hAnsi="Arial"/>
                <w:sz w:val="18"/>
                <w:lang w:eastAsia="zh-CN"/>
              </w:rPr>
              <w:t>This information element requests termination heartbeat indications. This information element shall be included when requesting a new bearer termination.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lang w:eastAsia="zh-CN"/>
              </w:rPr>
              <w:t>Start playing message Ack</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ind w:left="420" w:hanging="420"/>
            </w:pPr>
          </w:p>
        </w:tc>
        <w:tc>
          <w:tcPr>
            <w:tcW w:w="0" w:type="auto"/>
            <w:vMerge/>
          </w:tcPr>
          <w:p w:rsidR="0098697A" w:rsidRPr="00097689" w:rsidRDefault="0098697A" w:rsidP="00097689">
            <w:pPr>
              <w:ind w:left="420" w:hanging="420"/>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pStyle w:val="NO"/>
        <w:rPr>
          <w:lang w:eastAsia="zh-CN"/>
        </w:rPr>
      </w:pPr>
      <w:r w:rsidRPr="00097689">
        <w:t>NOTE</w:t>
      </w:r>
      <w:r w:rsidRPr="00097689">
        <w:tab/>
        <w:t>This procedure may be combined with other procedures such as to ADD bearer connections.</w:t>
      </w:r>
    </w:p>
    <w:p w:rsidR="0098697A" w:rsidRPr="00097689" w:rsidRDefault="0098697A" w:rsidP="0098697A">
      <w:pPr>
        <w:pStyle w:val="Heading2"/>
        <w:rPr>
          <w:lang w:eastAsia="zh-CN"/>
        </w:rPr>
      </w:pPr>
      <w:bookmarkStart w:id="556" w:name="_Toc485587630"/>
      <w:bookmarkStart w:id="557" w:name="_Toc57882641"/>
      <w:r w:rsidRPr="00097689">
        <w:rPr>
          <w:lang w:eastAsia="zh-CN"/>
        </w:rPr>
        <w:t>8.57</w:t>
      </w:r>
      <w:r w:rsidRPr="00097689">
        <w:rPr>
          <w:lang w:eastAsia="zh-CN"/>
        </w:rPr>
        <w:tab/>
        <w:t>Stop playing message</w:t>
      </w:r>
      <w:bookmarkEnd w:id="556"/>
      <w:bookmarkEnd w:id="557"/>
    </w:p>
    <w:p w:rsidR="0098697A" w:rsidRPr="00097689" w:rsidRDefault="0098697A" w:rsidP="0098697A">
      <w:pPr>
        <w:rPr>
          <w:lang w:eastAsia="zh-CN"/>
        </w:rPr>
      </w:pPr>
      <w:r w:rsidRPr="00097689">
        <w:rPr>
          <w:lang w:eastAsia="zh-CN"/>
        </w:rPr>
        <w:t>This procedure is used to stop playing message.</w:t>
      </w:r>
    </w:p>
    <w:p w:rsidR="0098697A" w:rsidRPr="00097689" w:rsidRDefault="0098697A" w:rsidP="0098697A">
      <w:pPr>
        <w:pStyle w:val="TH"/>
      </w:pPr>
      <w:r w:rsidRPr="00097689">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trHeight w:val="508"/>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Stop playing message</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w:t>
            </w:r>
            <w:r w:rsidRPr="00097689">
              <w:rPr>
                <w:rFonts w:ascii="Arial" w:hAnsi="Arial"/>
                <w:sz w:val="18"/>
                <w:lang w:eastAsia="zh-CN"/>
              </w:rPr>
              <w:t xml:space="preserve"> </w:t>
            </w:r>
            <w:r w:rsidRPr="00097689">
              <w:rPr>
                <w:rFonts w:ascii="Arial" w:hAnsi="Arial"/>
                <w:sz w:val="18"/>
              </w:rPr>
              <w:t>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 existing bearer termination</w:t>
            </w:r>
            <w:r w:rsidRPr="00097689">
              <w:rPr>
                <w:rFonts w:ascii="Arial" w:hAnsi="Arial"/>
                <w:sz w:val="18"/>
                <w:lang w:eastAsia="zh-CN"/>
              </w:rPr>
              <w:t>.</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spacing w:after="0"/>
              <w:jc w:val="center"/>
              <w:rPr>
                <w:rFonts w:ascii="Arial" w:hAnsi="Arial"/>
                <w:sz w:val="18"/>
              </w:rPr>
            </w:pPr>
          </w:p>
        </w:tc>
        <w:tc>
          <w:tcPr>
            <w:tcW w:w="0" w:type="auto"/>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rPr>
              <w:t xml:space="preserve">Stop playing </w:t>
            </w:r>
            <w:r w:rsidRPr="00097689">
              <w:rPr>
                <w:rFonts w:ascii="Arial" w:hAnsi="Arial"/>
                <w:sz w:val="18"/>
                <w:lang w:eastAsia="zh-CN"/>
              </w:rPr>
              <w:t>message</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 xml:space="preserve">This information element requests that </w:t>
            </w:r>
            <w:r w:rsidRPr="00097689">
              <w:rPr>
                <w:rFonts w:ascii="Arial" w:hAnsi="Arial"/>
                <w:sz w:val="18"/>
                <w:lang w:eastAsia="zh-CN"/>
              </w:rPr>
              <w:t>message playing is stopped</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Stop playing message</w:t>
            </w:r>
          </w:p>
          <w:p w:rsidR="0098697A" w:rsidRPr="00097689" w:rsidRDefault="0098697A" w:rsidP="00097689">
            <w:pPr>
              <w:spacing w:after="0"/>
              <w:jc w:val="center"/>
              <w:rPr>
                <w:rFonts w:ascii="Arial" w:hAnsi="Arial"/>
                <w:sz w:val="18"/>
              </w:rPr>
            </w:pPr>
            <w:r w:rsidRPr="00097689">
              <w:rPr>
                <w:rFonts w:ascii="Arial" w:hAnsi="Arial"/>
                <w:sz w:val="18"/>
              </w:rPr>
              <w:t>Ack</w:t>
            </w:r>
          </w:p>
        </w:tc>
        <w:tc>
          <w:tcPr>
            <w:tcW w:w="0" w:type="auto"/>
            <w:vMerge w:val="restart"/>
          </w:tcPr>
          <w:p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ind w:left="1135" w:hanging="851"/>
            </w:pPr>
          </w:p>
        </w:tc>
        <w:tc>
          <w:tcPr>
            <w:tcW w:w="0" w:type="auto"/>
            <w:vMerge/>
          </w:tcPr>
          <w:p w:rsidR="0098697A" w:rsidRPr="00097689" w:rsidRDefault="0098697A" w:rsidP="00097689">
            <w:pPr>
              <w:ind w:left="1135" w:hanging="851"/>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lang w:eastAsia="zh-CN"/>
        </w:rPr>
      </w:pPr>
    </w:p>
    <w:p w:rsidR="0098697A" w:rsidRPr="00097689" w:rsidRDefault="0098697A" w:rsidP="0098697A">
      <w:pPr>
        <w:pStyle w:val="Heading2"/>
        <w:rPr>
          <w:lang w:eastAsia="zh-CN"/>
        </w:rPr>
      </w:pPr>
      <w:bookmarkStart w:id="558" w:name="_Toc485587631"/>
      <w:bookmarkStart w:id="559" w:name="_Toc57882642"/>
      <w:r w:rsidRPr="00097689">
        <w:rPr>
          <w:lang w:eastAsia="zh-CN"/>
        </w:rPr>
        <w:t>8.58</w:t>
      </w:r>
      <w:r w:rsidRPr="00097689">
        <w:rPr>
          <w:lang w:eastAsia="zh-CN"/>
        </w:rPr>
        <w:tab/>
        <w:t>Playing message completed</w:t>
      </w:r>
      <w:bookmarkEnd w:id="558"/>
      <w:bookmarkEnd w:id="559"/>
    </w:p>
    <w:p w:rsidR="0098697A" w:rsidRPr="00097689" w:rsidRDefault="0098697A" w:rsidP="0098697A">
      <w:pPr>
        <w:rPr>
          <w:lang w:eastAsia="zh-CN"/>
        </w:rPr>
      </w:pPr>
      <w:r w:rsidRPr="00097689">
        <w:rPr>
          <w:lang w:eastAsia="zh-CN"/>
        </w:rPr>
        <w:t xml:space="preserve">This procedure is used to report the playing message completed. </w:t>
      </w:r>
    </w:p>
    <w:p w:rsidR="0098697A" w:rsidRPr="00097689" w:rsidRDefault="0098697A" w:rsidP="0098697A">
      <w:pPr>
        <w:pStyle w:val="TH"/>
        <w:rPr>
          <w:lang w:eastAsia="zh-CN"/>
        </w:rPr>
      </w:pPr>
      <w:r w:rsidRPr="00097689">
        <w:t xml:space="preserve">Table </w:t>
      </w:r>
      <w:r w:rsidRPr="00097689">
        <w:rPr>
          <w:lang w:eastAsia="zh-CN"/>
        </w:rPr>
        <w:t>8.58.1</w:t>
      </w:r>
      <w:r w:rsidRPr="00097689">
        <w:t xml:space="preserve">: Procedures between MRFC and MRFP: </w:t>
      </w:r>
      <w:r w:rsidRPr="00097689">
        <w:rPr>
          <w:lang w:eastAsia="zh-CN"/>
        </w:rPr>
        <w:t xml:space="preserve">Report playing </w:t>
      </w:r>
      <w:r w:rsidRPr="00097689">
        <w:t>message</w:t>
      </w:r>
      <w:r w:rsidRPr="00097689">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3"/>
        <w:gridCol w:w="1734"/>
        <w:gridCol w:w="3736"/>
      </w:tblGrid>
      <w:tr w:rsidR="0098697A" w:rsidRPr="00097689" w:rsidTr="00097689">
        <w:tblPrEx>
          <w:tblCellMar>
            <w:top w:w="0" w:type="dxa"/>
            <w:bottom w:w="0" w:type="dxa"/>
          </w:tblCellMar>
        </w:tblPrEx>
        <w:trPr>
          <w:jc w:val="center"/>
        </w:trPr>
        <w:tc>
          <w:tcPr>
            <w:tcW w:w="1609" w:type="dxa"/>
          </w:tcPr>
          <w:p w:rsidR="0098697A" w:rsidRPr="00097689" w:rsidRDefault="0098697A" w:rsidP="00097689">
            <w:pPr>
              <w:spacing w:after="0"/>
              <w:jc w:val="center"/>
              <w:rPr>
                <w:rFonts w:ascii="Arial" w:hAnsi="Arial"/>
                <w:b/>
                <w:sz w:val="18"/>
              </w:rPr>
            </w:pPr>
            <w:r w:rsidRPr="00097689">
              <w:rPr>
                <w:rFonts w:ascii="Arial" w:hAnsi="Arial"/>
                <w:b/>
                <w:sz w:val="18"/>
              </w:rPr>
              <w:t>Procedure</w:t>
            </w:r>
          </w:p>
        </w:tc>
        <w:tc>
          <w:tcPr>
            <w:tcW w:w="1024" w:type="dxa"/>
          </w:tcPr>
          <w:p w:rsidR="0098697A" w:rsidRPr="00097689" w:rsidRDefault="0098697A" w:rsidP="00097689">
            <w:pPr>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trHeight w:val="508"/>
          <w:jc w:val="center"/>
        </w:trPr>
        <w:tc>
          <w:tcPr>
            <w:tcW w:w="1609" w:type="dxa"/>
            <w:vMerge w:val="restart"/>
          </w:tcPr>
          <w:p w:rsidR="0098697A" w:rsidRPr="00097689" w:rsidRDefault="0098697A" w:rsidP="00097689">
            <w:pPr>
              <w:spacing w:after="0"/>
              <w:jc w:val="center"/>
              <w:rPr>
                <w:rFonts w:ascii="Arial" w:hAnsi="Arial"/>
                <w:sz w:val="18"/>
              </w:rPr>
            </w:pPr>
            <w:r w:rsidRPr="00097689">
              <w:rPr>
                <w:rFonts w:ascii="Arial" w:hAnsi="Arial"/>
                <w:sz w:val="18"/>
              </w:rPr>
              <w:t>Report playing message</w:t>
            </w:r>
            <w:r w:rsidRPr="00097689">
              <w:rPr>
                <w:rFonts w:ascii="Arial" w:hAnsi="Arial"/>
                <w:sz w:val="18"/>
                <w:lang w:eastAsia="zh-CN"/>
              </w:rPr>
              <w:t xml:space="preserve"> </w:t>
            </w:r>
            <w:r w:rsidRPr="00097689">
              <w:rPr>
                <w:rFonts w:ascii="Arial" w:hAnsi="Arial"/>
                <w:sz w:val="18"/>
              </w:rPr>
              <w:t>completed</w:t>
            </w:r>
          </w:p>
          <w:p w:rsidR="0098697A" w:rsidRPr="00097689" w:rsidRDefault="0098697A" w:rsidP="00097689">
            <w:pPr>
              <w:spacing w:after="0"/>
              <w:jc w:val="center"/>
              <w:rPr>
                <w:rFonts w:ascii="Arial" w:hAnsi="Arial"/>
                <w:sz w:val="18"/>
              </w:rPr>
            </w:pPr>
          </w:p>
        </w:tc>
        <w:tc>
          <w:tcPr>
            <w:tcW w:w="1024" w:type="dxa"/>
            <w:vMerge w:val="restart"/>
          </w:tcPr>
          <w:p w:rsidR="0098697A" w:rsidRPr="00097689" w:rsidRDefault="0098697A" w:rsidP="00097689">
            <w:pPr>
              <w:spacing w:after="0"/>
              <w:jc w:val="center"/>
              <w:rPr>
                <w:rFonts w:ascii="Arial" w:hAnsi="Arial"/>
                <w:sz w:val="18"/>
              </w:rPr>
            </w:pPr>
            <w:r w:rsidRPr="00097689">
              <w:rPr>
                <w:rFonts w:ascii="Arial" w:hAnsi="Arial"/>
                <w:sz w:val="18"/>
              </w:rPr>
              <w:t>MRFP</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09" w:type="dxa"/>
            <w:vMerge/>
          </w:tcPr>
          <w:p w:rsidR="0098697A" w:rsidRPr="00097689" w:rsidRDefault="0098697A" w:rsidP="00097689">
            <w:pPr>
              <w:spacing w:after="0"/>
              <w:jc w:val="center"/>
              <w:rPr>
                <w:rFonts w:ascii="Arial" w:hAnsi="Arial"/>
                <w:sz w:val="18"/>
              </w:rPr>
            </w:pPr>
          </w:p>
        </w:tc>
        <w:tc>
          <w:tcPr>
            <w:tcW w:w="1024" w:type="dxa"/>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w:t>
            </w:r>
            <w:r w:rsidRPr="00097689">
              <w:rPr>
                <w:rFonts w:ascii="Arial" w:hAnsi="Arial"/>
                <w:sz w:val="18"/>
                <w:lang w:eastAsia="zh-CN"/>
              </w:rPr>
              <w:t xml:space="preserve"> </w:t>
            </w:r>
            <w:r w:rsidRPr="00097689">
              <w:rPr>
                <w:rFonts w:ascii="Arial" w:hAnsi="Arial"/>
                <w:sz w:val="18"/>
              </w:rPr>
              <w:t>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lang w:eastAsia="zh-CN"/>
              </w:rPr>
            </w:pPr>
            <w:r w:rsidRPr="00097689">
              <w:rPr>
                <w:rFonts w:ascii="Arial" w:hAnsi="Arial"/>
                <w:sz w:val="18"/>
              </w:rPr>
              <w:t>This information element indicates the existing bearer termination</w:t>
            </w:r>
            <w:r w:rsidRPr="00097689">
              <w:rPr>
                <w:rFonts w:ascii="Arial" w:hAnsi="Arial"/>
                <w:sz w:val="18"/>
                <w:lang w:eastAsia="zh-CN"/>
              </w:rPr>
              <w:t>.</w:t>
            </w:r>
          </w:p>
        </w:tc>
      </w:tr>
      <w:tr w:rsidR="0098697A" w:rsidRPr="00097689" w:rsidTr="00097689">
        <w:tblPrEx>
          <w:tblCellMar>
            <w:top w:w="0" w:type="dxa"/>
            <w:bottom w:w="0" w:type="dxa"/>
          </w:tblCellMar>
        </w:tblPrEx>
        <w:trPr>
          <w:cantSplit/>
          <w:jc w:val="center"/>
        </w:trPr>
        <w:tc>
          <w:tcPr>
            <w:tcW w:w="1609" w:type="dxa"/>
            <w:vMerge/>
          </w:tcPr>
          <w:p w:rsidR="0098697A" w:rsidRPr="00097689" w:rsidRDefault="0098697A" w:rsidP="00097689">
            <w:pPr>
              <w:spacing w:after="0"/>
              <w:jc w:val="center"/>
              <w:rPr>
                <w:rFonts w:ascii="Arial" w:hAnsi="Arial"/>
                <w:sz w:val="18"/>
              </w:rPr>
            </w:pPr>
          </w:p>
        </w:tc>
        <w:tc>
          <w:tcPr>
            <w:tcW w:w="1024" w:type="dxa"/>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Playing</w:t>
            </w:r>
            <w:r w:rsidRPr="00097689">
              <w:rPr>
                <w:rFonts w:ascii="Arial" w:hAnsi="Arial"/>
                <w:sz w:val="18"/>
              </w:rPr>
              <w:t xml:space="preserve"> Completed</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 xml:space="preserve">This information element indicates completed of the </w:t>
            </w:r>
            <w:r w:rsidRPr="00097689">
              <w:rPr>
                <w:rFonts w:ascii="Arial" w:hAnsi="Arial"/>
                <w:sz w:val="18"/>
                <w:lang w:eastAsia="zh-CN"/>
              </w:rPr>
              <w:t>message play</w:t>
            </w:r>
            <w:r w:rsidRPr="00097689">
              <w:rPr>
                <w:rFonts w:ascii="Arial" w:hAnsi="Arial"/>
                <w:sz w:val="18"/>
              </w:rPr>
              <w:t>.</w:t>
            </w:r>
          </w:p>
        </w:tc>
      </w:tr>
      <w:tr w:rsidR="0098697A" w:rsidRPr="00097689" w:rsidTr="00097689">
        <w:tblPrEx>
          <w:tblCellMar>
            <w:top w:w="0" w:type="dxa"/>
            <w:bottom w:w="0" w:type="dxa"/>
          </w:tblCellMar>
        </w:tblPrEx>
        <w:trPr>
          <w:cantSplit/>
          <w:jc w:val="center"/>
        </w:trPr>
        <w:tc>
          <w:tcPr>
            <w:tcW w:w="1609" w:type="dxa"/>
            <w:vMerge/>
          </w:tcPr>
          <w:p w:rsidR="0098697A" w:rsidRPr="00097689" w:rsidRDefault="0098697A" w:rsidP="00097689">
            <w:pPr>
              <w:spacing w:after="0"/>
              <w:jc w:val="center"/>
              <w:rPr>
                <w:rFonts w:ascii="Arial" w:hAnsi="Arial"/>
                <w:sz w:val="18"/>
              </w:rPr>
            </w:pPr>
          </w:p>
        </w:tc>
        <w:tc>
          <w:tcPr>
            <w:tcW w:w="1024" w:type="dxa"/>
            <w:vMerge/>
          </w:tcPr>
          <w:p w:rsidR="0098697A" w:rsidRPr="00097689" w:rsidRDefault="0098697A" w:rsidP="00097689">
            <w:pPr>
              <w:spacing w:after="0"/>
              <w:jc w:val="center"/>
              <w:rPr>
                <w:rFonts w:ascii="Arial" w:hAnsi="Arial"/>
                <w:sz w:val="18"/>
              </w:rPr>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lang w:eastAsia="zh-CN"/>
              </w:rPr>
              <w:t>Cause</w:t>
            </w:r>
          </w:p>
        </w:tc>
        <w:tc>
          <w:tcPr>
            <w:tcW w:w="0" w:type="auto"/>
          </w:tcPr>
          <w:p w:rsidR="0098697A" w:rsidRPr="00097689" w:rsidRDefault="0098697A" w:rsidP="00097689">
            <w:pPr>
              <w:spacing w:after="0"/>
              <w:jc w:val="center"/>
              <w:rPr>
                <w:rFonts w:ascii="Arial" w:hAnsi="Arial"/>
                <w:sz w:val="18"/>
                <w:lang w:eastAsia="zh-CN"/>
              </w:rPr>
            </w:pPr>
            <w:r w:rsidRPr="00097689">
              <w:rPr>
                <w:rFonts w:ascii="Arial" w:hAnsi="Arial"/>
                <w:sz w:val="18"/>
                <w:lang w:eastAsia="zh-CN"/>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w:t>
            </w:r>
            <w:r w:rsidRPr="00097689">
              <w:rPr>
                <w:rFonts w:ascii="Arial" w:hAnsi="Arial"/>
                <w:sz w:val="18"/>
                <w:lang w:eastAsia="zh-CN"/>
              </w:rPr>
              <w:t xml:space="preserve"> return code of playing message.</w:t>
            </w:r>
          </w:p>
        </w:tc>
      </w:tr>
      <w:tr w:rsidR="0098697A" w:rsidRPr="00097689" w:rsidTr="00097689">
        <w:tblPrEx>
          <w:tblCellMar>
            <w:top w:w="0" w:type="dxa"/>
            <w:bottom w:w="0" w:type="dxa"/>
          </w:tblCellMar>
        </w:tblPrEx>
        <w:trPr>
          <w:cantSplit/>
          <w:jc w:val="center"/>
        </w:trPr>
        <w:tc>
          <w:tcPr>
            <w:tcW w:w="1609" w:type="dxa"/>
            <w:vMerge w:val="restart"/>
          </w:tcPr>
          <w:p w:rsidR="0098697A" w:rsidRPr="00097689" w:rsidRDefault="0098697A" w:rsidP="00097689">
            <w:pPr>
              <w:spacing w:after="0"/>
              <w:jc w:val="center"/>
              <w:rPr>
                <w:rFonts w:ascii="Arial" w:hAnsi="Arial"/>
                <w:sz w:val="18"/>
              </w:rPr>
            </w:pPr>
            <w:r w:rsidRPr="00097689">
              <w:rPr>
                <w:rFonts w:ascii="Arial" w:hAnsi="Arial"/>
                <w:sz w:val="18"/>
              </w:rPr>
              <w:t>Report playing message</w:t>
            </w:r>
            <w:r w:rsidRPr="00097689">
              <w:rPr>
                <w:rFonts w:ascii="Arial" w:hAnsi="Arial"/>
                <w:sz w:val="18"/>
                <w:lang w:eastAsia="zh-CN"/>
              </w:rPr>
              <w:t xml:space="preserve"> </w:t>
            </w:r>
            <w:r w:rsidRPr="00097689">
              <w:rPr>
                <w:rFonts w:ascii="Arial" w:hAnsi="Arial"/>
                <w:sz w:val="18"/>
              </w:rPr>
              <w:t>completed</w:t>
            </w:r>
          </w:p>
          <w:p w:rsidR="0098697A" w:rsidRPr="00097689" w:rsidRDefault="0098697A" w:rsidP="00097689">
            <w:pPr>
              <w:spacing w:after="0"/>
              <w:jc w:val="center"/>
              <w:rPr>
                <w:rFonts w:ascii="Arial" w:hAnsi="Arial"/>
                <w:sz w:val="18"/>
              </w:rPr>
            </w:pPr>
            <w:r w:rsidRPr="00097689">
              <w:rPr>
                <w:rFonts w:ascii="Arial" w:hAnsi="Arial"/>
                <w:sz w:val="18"/>
              </w:rPr>
              <w:t>ACK</w:t>
            </w:r>
          </w:p>
        </w:tc>
        <w:tc>
          <w:tcPr>
            <w:tcW w:w="1024" w:type="dxa"/>
            <w:vMerge w:val="restart"/>
          </w:tcPr>
          <w:p w:rsidR="0098697A" w:rsidRPr="00097689" w:rsidRDefault="0098697A" w:rsidP="00097689">
            <w:pPr>
              <w:spacing w:after="0"/>
              <w:jc w:val="center"/>
              <w:rPr>
                <w:rFonts w:ascii="Arial" w:hAnsi="Arial"/>
                <w:sz w:val="18"/>
              </w:rPr>
            </w:pPr>
            <w:r w:rsidRPr="00097689">
              <w:rPr>
                <w:rFonts w:ascii="Arial" w:hAnsi="Arial"/>
                <w:sz w:val="18"/>
              </w:rPr>
              <w:t>MRFC</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trHeight w:val="411"/>
          <w:jc w:val="center"/>
        </w:trPr>
        <w:tc>
          <w:tcPr>
            <w:tcW w:w="1609" w:type="dxa"/>
            <w:vMerge/>
          </w:tcPr>
          <w:p w:rsidR="0098697A" w:rsidRPr="00097689" w:rsidRDefault="0098697A" w:rsidP="00097689">
            <w:pPr>
              <w:ind w:left="1135" w:hanging="851"/>
            </w:pPr>
          </w:p>
        </w:tc>
        <w:tc>
          <w:tcPr>
            <w:tcW w:w="1024" w:type="dxa"/>
            <w:vMerge/>
          </w:tcPr>
          <w:p w:rsidR="0098697A" w:rsidRPr="00097689" w:rsidRDefault="0098697A" w:rsidP="00097689">
            <w:pPr>
              <w:ind w:left="1135" w:hanging="851"/>
            </w:pP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spacing w:after="0"/>
              <w:rPr>
                <w:rFonts w:ascii="Arial" w:hAnsi="Arial"/>
                <w:sz w:val="18"/>
              </w:rPr>
            </w:pPr>
            <w:r w:rsidRPr="00097689">
              <w:rPr>
                <w:rFonts w:ascii="Arial" w:hAnsi="Arial"/>
                <w:sz w:val="18"/>
              </w:rPr>
              <w:t>This information element indicates the bearer termination where the command was executed.</w:t>
            </w:r>
          </w:p>
        </w:tc>
      </w:tr>
    </w:tbl>
    <w:p w:rsidR="0098697A" w:rsidRPr="00097689" w:rsidRDefault="0098697A" w:rsidP="0098697A">
      <w:pPr>
        <w:rPr>
          <w:noProof/>
        </w:rPr>
      </w:pPr>
    </w:p>
    <w:p w:rsidR="0098697A" w:rsidRPr="00097689" w:rsidRDefault="0098697A" w:rsidP="0098697A">
      <w:pPr>
        <w:pStyle w:val="Heading2"/>
      </w:pPr>
      <w:bookmarkStart w:id="560" w:name="_Toc485587632"/>
      <w:bookmarkStart w:id="561" w:name="_Toc57882643"/>
      <w:r w:rsidRPr="00097689">
        <w:t>8.</w:t>
      </w:r>
      <w:r w:rsidRPr="00097689">
        <w:rPr>
          <w:lang w:eastAsia="zh-CN"/>
        </w:rPr>
        <w:t>59</w:t>
      </w:r>
      <w:r w:rsidRPr="00097689">
        <w:tab/>
        <w:t>Modify Media</w:t>
      </w:r>
      <w:bookmarkEnd w:id="560"/>
      <w:bookmarkEnd w:id="561"/>
      <w:r w:rsidRPr="00097689">
        <w:t xml:space="preserve"> </w:t>
      </w:r>
    </w:p>
    <w:p w:rsidR="0098697A" w:rsidRPr="00097689" w:rsidRDefault="0098697A" w:rsidP="0098697A">
      <w:pPr>
        <w:rPr>
          <w:lang w:eastAsia="zh-CN"/>
        </w:rPr>
      </w:pPr>
      <w:r w:rsidRPr="00097689">
        <w:t>This procedure is used to modify the media and stream properties for a given Floor Request (as indicated by the Report Floor Request Decision, Clause 8.48).</w:t>
      </w:r>
    </w:p>
    <w:p w:rsidR="0098697A" w:rsidRPr="00097689" w:rsidRDefault="0098697A" w:rsidP="0098697A">
      <w:pPr>
        <w:pStyle w:val="TH"/>
      </w:pPr>
      <w:r w:rsidRPr="00097689">
        <w:lastRenderedPageBreak/>
        <w:t>Table 8.</w:t>
      </w:r>
      <w:r w:rsidRPr="00097689">
        <w:rPr>
          <w:lang w:eastAsia="zh-CN"/>
        </w:rPr>
        <w:t>59</w:t>
      </w:r>
      <w:r w:rsidRPr="00097689">
        <w:t xml:space="preserve">.1: Procedures between MRFC and MRFP: </w:t>
      </w:r>
      <w:r w:rsidRPr="00097689">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8697A" w:rsidRPr="00097689" w:rsidTr="00097689">
        <w:tblPrEx>
          <w:tblCellMar>
            <w:top w:w="0" w:type="dxa"/>
            <w:bottom w:w="0" w:type="dxa"/>
          </w:tblCellMar>
        </w:tblPrEx>
        <w:trPr>
          <w:jc w:val="center"/>
        </w:trPr>
        <w:tc>
          <w:tcPr>
            <w:tcW w:w="1637"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80"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t>Modify Media</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C"/>
            </w:pPr>
            <w:r w:rsidRPr="00097689">
              <w:t xml:space="preserve">This information element indicates </w:t>
            </w:r>
            <w:r w:rsidRPr="00097689">
              <w:rPr>
                <w:lang w:eastAsia="zh-CN"/>
              </w:rPr>
              <w:t xml:space="preserve">the existing </w:t>
            </w:r>
            <w:r w:rsidRPr="00097689">
              <w:t>context for the bearer termination</w:t>
            </w:r>
            <w:r w:rsidRPr="00097689">
              <w:rPr>
                <w:lang w:eastAsia="zh-CN"/>
              </w:rPr>
              <w:t xml:space="preserve"> or requests a new </w:t>
            </w:r>
            <w:r w:rsidRPr="00097689">
              <w:t>context for the bearer termination.</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C"/>
            </w:pPr>
            <w:r w:rsidRPr="00097689">
              <w:t>This information element indicates the existing bearer termination to which the floor request is associated.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Stream</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C"/>
            </w:pPr>
            <w:r w:rsidRPr="00097689">
              <w:t>This information element indicates the existing stream to which the floor request is associated</w:t>
            </w:r>
          </w:p>
        </w:tc>
      </w:tr>
      <w:tr w:rsidR="0098697A" w:rsidRPr="00097689" w:rsidTr="00097689">
        <w:tblPrEx>
          <w:tblCellMar>
            <w:top w:w="0" w:type="dxa"/>
            <w:bottom w:w="0" w:type="dxa"/>
          </w:tblCellMar>
        </w:tblPrEx>
        <w:trPr>
          <w:cantSplit/>
          <w:trHeight w:val="95"/>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Stream Mode</w:t>
            </w:r>
          </w:p>
        </w:tc>
        <w:tc>
          <w:tcPr>
            <w:tcW w:w="1260" w:type="dxa"/>
            <w:shd w:val="clear" w:color="auto" w:fill="auto"/>
          </w:tcPr>
          <w:p w:rsidR="0098697A" w:rsidRPr="00097689" w:rsidRDefault="0098697A" w:rsidP="00097689">
            <w:pPr>
              <w:pStyle w:val="TAC"/>
            </w:pPr>
            <w:r w:rsidRPr="00097689">
              <w:t>M</w:t>
            </w:r>
          </w:p>
        </w:tc>
        <w:tc>
          <w:tcPr>
            <w:tcW w:w="3780" w:type="dxa"/>
            <w:shd w:val="clear" w:color="auto" w:fill="auto"/>
          </w:tcPr>
          <w:p w:rsidR="0098697A" w:rsidRPr="00097689" w:rsidRDefault="0098697A" w:rsidP="00097689">
            <w:pPr>
              <w:pStyle w:val="TAC"/>
            </w:pPr>
            <w:r w:rsidRPr="00097689">
              <w:t>Stream mode properties associated to the floor request.</w:t>
            </w:r>
          </w:p>
        </w:tc>
      </w:tr>
      <w:tr w:rsidR="0098697A" w:rsidRPr="00097689" w:rsidTr="00097689">
        <w:tblPrEx>
          <w:tblCellMar>
            <w:top w:w="0" w:type="dxa"/>
            <w:bottom w:w="0" w:type="dxa"/>
          </w:tblCellMar>
        </w:tblPrEx>
        <w:trPr>
          <w:cantSplit/>
          <w:trHeight w:val="958"/>
          <w:jc w:val="center"/>
        </w:trPr>
        <w:tc>
          <w:tcPr>
            <w:tcW w:w="1637"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Media Properties</w:t>
            </w:r>
          </w:p>
        </w:tc>
        <w:tc>
          <w:tcPr>
            <w:tcW w:w="1260" w:type="dxa"/>
            <w:shd w:val="clear" w:color="auto" w:fill="auto"/>
          </w:tcPr>
          <w:p w:rsidR="0098697A" w:rsidRPr="00097689" w:rsidRDefault="0098697A" w:rsidP="00097689">
            <w:pPr>
              <w:pStyle w:val="TAC"/>
            </w:pPr>
            <w:r w:rsidRPr="00097689">
              <w:t>M</w:t>
            </w:r>
          </w:p>
        </w:tc>
        <w:tc>
          <w:tcPr>
            <w:tcW w:w="3780" w:type="dxa"/>
            <w:shd w:val="clear" w:color="auto" w:fill="auto"/>
          </w:tcPr>
          <w:p w:rsidR="0098697A" w:rsidRPr="00097689" w:rsidRDefault="0098697A" w:rsidP="00097689">
            <w:pPr>
              <w:pStyle w:val="TAC"/>
            </w:pPr>
            <w:r w:rsidRPr="00097689">
              <w:t>Media properties associated to the floor request</w:t>
            </w:r>
          </w:p>
        </w:tc>
      </w:tr>
      <w:tr w:rsidR="0098697A" w:rsidRPr="00097689" w:rsidTr="00097689">
        <w:tblPrEx>
          <w:tblCellMar>
            <w:top w:w="0" w:type="dxa"/>
            <w:bottom w:w="0" w:type="dxa"/>
          </w:tblCellMar>
        </w:tblPrEx>
        <w:trPr>
          <w:cantSplit/>
          <w:jc w:val="center"/>
        </w:trPr>
        <w:tc>
          <w:tcPr>
            <w:tcW w:w="1637" w:type="dxa"/>
            <w:vMerge w:val="restart"/>
          </w:tcPr>
          <w:p w:rsidR="0098697A" w:rsidRPr="00097689" w:rsidRDefault="0098697A" w:rsidP="00097689">
            <w:pPr>
              <w:pStyle w:val="TAC"/>
            </w:pPr>
            <w:r w:rsidRPr="00097689">
              <w:rPr>
                <w:lang w:eastAsia="zh-CN"/>
              </w:rPr>
              <w:t xml:space="preserve">Modify Media </w:t>
            </w:r>
            <w:r w:rsidRPr="00097689">
              <w:t>Ack</w:t>
            </w:r>
          </w:p>
        </w:tc>
        <w:tc>
          <w:tcPr>
            <w:tcW w:w="1080" w:type="dxa"/>
            <w:vMerge w:val="restart"/>
          </w:tcPr>
          <w:p w:rsidR="0098697A" w:rsidRPr="00097689" w:rsidRDefault="0098697A" w:rsidP="00097689">
            <w:pPr>
              <w:pStyle w:val="TAC"/>
            </w:pPr>
            <w:r w:rsidRPr="00097689" w:rsidDel="00F571B5">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C"/>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37" w:type="dxa"/>
            <w:vMerge/>
          </w:tcPr>
          <w:p w:rsidR="0098697A" w:rsidRPr="00097689" w:rsidRDefault="0098697A" w:rsidP="00097689">
            <w:pPr>
              <w:pStyle w:val="TAC"/>
              <w:rPr>
                <w:lang w:eastAsia="zh-CN"/>
              </w:rPr>
            </w:pPr>
          </w:p>
        </w:tc>
        <w:tc>
          <w:tcPr>
            <w:tcW w:w="1080" w:type="dxa"/>
            <w:vMerge/>
          </w:tcPr>
          <w:p w:rsidR="0098697A" w:rsidRPr="00097689" w:rsidDel="00F571B5"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80" w:type="dxa"/>
          </w:tcPr>
          <w:p w:rsidR="0098697A" w:rsidRPr="00097689" w:rsidRDefault="0098697A" w:rsidP="00097689">
            <w:pPr>
              <w:pStyle w:val="TAC"/>
            </w:pPr>
            <w:r w:rsidRPr="00097689">
              <w:t>This information element indicates the bearer termination where the command was executed.</w:t>
            </w:r>
          </w:p>
        </w:tc>
      </w:tr>
    </w:tbl>
    <w:p w:rsidR="0098697A" w:rsidRPr="00097689" w:rsidRDefault="0098697A" w:rsidP="0098697A">
      <w:pPr>
        <w:rPr>
          <w:noProof/>
        </w:rPr>
      </w:pPr>
    </w:p>
    <w:p w:rsidR="0098697A" w:rsidRPr="00097689" w:rsidRDefault="0098697A" w:rsidP="0098697A">
      <w:pPr>
        <w:pStyle w:val="Heading2"/>
        <w:rPr>
          <w:lang w:eastAsia="zh-CN"/>
        </w:rPr>
      </w:pPr>
      <w:bookmarkStart w:id="562" w:name="_Toc485587633"/>
      <w:bookmarkStart w:id="563" w:name="_Toc57882644"/>
      <w:r w:rsidRPr="00097689">
        <w:rPr>
          <w:lang w:eastAsia="zh-CN"/>
        </w:rPr>
        <w:t>8.60</w:t>
      </w:r>
      <w:r w:rsidRPr="00097689">
        <w:rPr>
          <w:lang w:eastAsia="zh-CN"/>
        </w:rPr>
        <w:tab/>
        <w:t>ECN Failure Indication</w:t>
      </w:r>
      <w:bookmarkEnd w:id="562"/>
      <w:bookmarkEnd w:id="563"/>
    </w:p>
    <w:p w:rsidR="0098697A" w:rsidRPr="00097689" w:rsidRDefault="0098697A" w:rsidP="0098697A">
      <w:pPr>
        <w:rPr>
          <w:lang w:eastAsia="zh-CN"/>
        </w:rPr>
      </w:pPr>
      <w:r w:rsidRPr="00097689">
        <w:rPr>
          <w:lang w:eastAsia="zh-CN"/>
        </w:rPr>
        <w:t>This procedure is used to indicate an ECN related Error.</w:t>
      </w:r>
    </w:p>
    <w:p w:rsidR="0098697A" w:rsidRPr="00097689" w:rsidRDefault="0098697A" w:rsidP="0098697A">
      <w:pPr>
        <w:pStyle w:val="TH"/>
      </w:pPr>
      <w:r w:rsidRPr="00097689">
        <w:t xml:space="preserve">Table </w:t>
      </w:r>
      <w:r w:rsidRPr="00097689">
        <w:rPr>
          <w:lang w:eastAsia="zh-CN"/>
        </w:rPr>
        <w:t>8.60.1</w:t>
      </w:r>
      <w:r w:rsidRPr="00097689">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98697A" w:rsidRPr="00097689" w:rsidTr="00097689">
        <w:tblPrEx>
          <w:tblCellMar>
            <w:top w:w="0" w:type="dxa"/>
            <w:bottom w:w="0" w:type="dxa"/>
          </w:tblCellMar>
        </w:tblPrEx>
        <w:trPr>
          <w:jc w:val="center"/>
        </w:trPr>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0" w:type="auto"/>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ECN Failure Indication</w:t>
            </w:r>
          </w:p>
        </w:tc>
        <w:tc>
          <w:tcPr>
            <w:tcW w:w="0" w:type="auto"/>
            <w:vMerge w:val="restart"/>
          </w:tcPr>
          <w:p w:rsidR="0098697A" w:rsidRPr="00097689" w:rsidRDefault="0098697A" w:rsidP="00097689">
            <w:pPr>
              <w:keepLines/>
              <w:ind w:left="1135" w:hanging="851"/>
              <w:rPr>
                <w:rFonts w:ascii="Arial" w:hAnsi="Arial"/>
                <w:sz w:val="18"/>
              </w:rPr>
            </w:pPr>
            <w:r w:rsidRPr="00097689">
              <w:rPr>
                <w:rFonts w:ascii="Arial" w:hAnsi="Arial"/>
                <w:sz w:val="18"/>
              </w:rPr>
              <w:t>MRFP</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pStyle w:val="TAL"/>
            </w:pPr>
            <w:r w:rsidRPr="00097689">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Lines/>
              <w:ind w:left="1135" w:hanging="851"/>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pStyle w:val="TAL"/>
            </w:pPr>
            <w:r w:rsidRPr="00097689">
              <w:t>This information element indicates the existing bearer termination.</w:t>
            </w:r>
          </w:p>
        </w:tc>
      </w:tr>
      <w:tr w:rsidR="0098697A" w:rsidRPr="00097689" w:rsidTr="00097689">
        <w:tblPrEx>
          <w:tblCellMar>
            <w:top w:w="0" w:type="dxa"/>
            <w:bottom w:w="0" w:type="dxa"/>
          </w:tblCellMar>
        </w:tblPrEx>
        <w:trPr>
          <w:cantSplit/>
          <w:trHeight w:val="685"/>
          <w:jc w:val="center"/>
        </w:trPr>
        <w:tc>
          <w:tcPr>
            <w:tcW w:w="0" w:type="auto"/>
            <w:vMerge/>
          </w:tcPr>
          <w:p w:rsidR="0098697A" w:rsidRPr="00097689" w:rsidRDefault="0098697A" w:rsidP="00097689">
            <w:pPr>
              <w:keepNext/>
              <w:keepLines/>
              <w:spacing w:after="0"/>
              <w:jc w:val="center"/>
              <w:rPr>
                <w:rFonts w:ascii="Arial" w:hAnsi="Arial"/>
                <w:sz w:val="18"/>
              </w:rPr>
            </w:pPr>
          </w:p>
        </w:tc>
        <w:tc>
          <w:tcPr>
            <w:tcW w:w="0" w:type="auto"/>
            <w:vMerge/>
          </w:tcPr>
          <w:p w:rsidR="0098697A" w:rsidRPr="00097689" w:rsidRDefault="0098697A" w:rsidP="00097689">
            <w:pPr>
              <w:keepNext/>
              <w:keepLines/>
              <w:spacing w:after="0"/>
              <w:jc w:val="center"/>
              <w:rPr>
                <w:rFonts w:ascii="Arial" w:hAnsi="Arial"/>
                <w:sz w:val="18"/>
              </w:rPr>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ECN Failure Indication</w:t>
            </w:r>
          </w:p>
        </w:tc>
        <w:tc>
          <w:tcPr>
            <w:tcW w:w="0" w:type="auto"/>
          </w:tcPr>
          <w:p w:rsidR="0098697A" w:rsidRPr="00097689" w:rsidRDefault="0098697A" w:rsidP="00097689">
            <w:pPr>
              <w:keepNext/>
              <w:keepLines/>
              <w:jc w:val="center"/>
              <w:rPr>
                <w:rFonts w:ascii="Arial" w:hAnsi="Arial"/>
                <w:sz w:val="18"/>
              </w:rPr>
            </w:pPr>
            <w:r w:rsidRPr="00097689">
              <w:rPr>
                <w:rFonts w:ascii="Arial" w:hAnsi="Arial"/>
                <w:sz w:val="18"/>
              </w:rPr>
              <w:t>M</w:t>
            </w:r>
          </w:p>
        </w:tc>
        <w:tc>
          <w:tcPr>
            <w:tcW w:w="0" w:type="auto"/>
          </w:tcPr>
          <w:p w:rsidR="0098697A" w:rsidRPr="00097689" w:rsidRDefault="0098697A" w:rsidP="00097689">
            <w:pPr>
              <w:pStyle w:val="TAL"/>
            </w:pPr>
            <w:r w:rsidRPr="00097689">
              <w:t xml:space="preserve">This information element indicates </w:t>
            </w:r>
            <w:r w:rsidRPr="00097689">
              <w:rPr>
                <w:lang w:eastAsia="ja-JP"/>
              </w:rPr>
              <w:t xml:space="preserve"> an ECN </w:t>
            </w:r>
            <w:r w:rsidRPr="00097689">
              <w:rPr>
                <w:rFonts w:hint="eastAsia"/>
                <w:lang w:eastAsia="ko-KR"/>
              </w:rPr>
              <w:t>f</w:t>
            </w:r>
            <w:r w:rsidRPr="00097689">
              <w:t>ailure</w:t>
            </w:r>
            <w:r w:rsidRPr="00097689">
              <w:rPr>
                <w:lang w:eastAsia="ja-JP"/>
              </w:rPr>
              <w:t xml:space="preserve"> event.</w:t>
            </w:r>
          </w:p>
        </w:tc>
      </w:tr>
      <w:tr w:rsidR="0098697A" w:rsidRPr="00097689" w:rsidTr="00097689">
        <w:tblPrEx>
          <w:tblCellMar>
            <w:top w:w="0" w:type="dxa"/>
            <w:bottom w:w="0" w:type="dxa"/>
          </w:tblCellMar>
        </w:tblPrEx>
        <w:trPr>
          <w:cantSplit/>
          <w:jc w:val="center"/>
        </w:trPr>
        <w:tc>
          <w:tcPr>
            <w:tcW w:w="0" w:type="auto"/>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ECN Failure Indication ACK</w:t>
            </w:r>
          </w:p>
        </w:tc>
        <w:tc>
          <w:tcPr>
            <w:tcW w:w="0" w:type="auto"/>
            <w:vMerge w:val="restart"/>
          </w:tcPr>
          <w:p w:rsidR="0098697A" w:rsidRPr="00097689" w:rsidRDefault="0098697A" w:rsidP="00097689">
            <w:pPr>
              <w:keepLines/>
              <w:ind w:left="1135" w:hanging="851"/>
              <w:rPr>
                <w:rFonts w:ascii="Arial" w:hAnsi="Arial"/>
                <w:sz w:val="18"/>
              </w:rPr>
            </w:pPr>
            <w:r w:rsidRPr="00097689">
              <w:rPr>
                <w:rFonts w:ascii="Arial" w:hAnsi="Arial"/>
                <w:sz w:val="18"/>
              </w:rPr>
              <w:t>MRFC</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pStyle w:val="TAL"/>
            </w:pPr>
            <w:r w:rsidRPr="00097689">
              <w:t xml:space="preserve">This information element indicates the context where the command </w:t>
            </w:r>
            <w:r w:rsidRPr="00097689">
              <w:rPr>
                <w:lang w:eastAsia="zh-CN"/>
              </w:rPr>
              <w:t>i</w:t>
            </w:r>
            <w:r w:rsidRPr="00097689">
              <w:t>s executed.</w:t>
            </w:r>
          </w:p>
        </w:tc>
      </w:tr>
      <w:tr w:rsidR="0098697A" w:rsidRPr="00097689" w:rsidTr="00097689">
        <w:tblPrEx>
          <w:tblCellMar>
            <w:top w:w="0" w:type="dxa"/>
            <w:bottom w:w="0" w:type="dxa"/>
          </w:tblCellMar>
        </w:tblPrEx>
        <w:trPr>
          <w:cantSplit/>
          <w:jc w:val="center"/>
        </w:trPr>
        <w:tc>
          <w:tcPr>
            <w:tcW w:w="0" w:type="auto"/>
            <w:vMerge/>
          </w:tcPr>
          <w:p w:rsidR="0098697A" w:rsidRPr="00097689" w:rsidRDefault="0098697A" w:rsidP="00097689">
            <w:pPr>
              <w:keepLines/>
              <w:ind w:left="1135" w:hanging="851"/>
            </w:pPr>
          </w:p>
        </w:tc>
        <w:tc>
          <w:tcPr>
            <w:tcW w:w="0" w:type="auto"/>
            <w:vMerge/>
          </w:tcPr>
          <w:p w:rsidR="0098697A" w:rsidRPr="00097689" w:rsidRDefault="0098697A" w:rsidP="00097689">
            <w:pPr>
              <w:keepLines/>
              <w:ind w:left="1135" w:hanging="851"/>
            </w:pP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0" w:type="auto"/>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0" w:type="auto"/>
          </w:tcPr>
          <w:p w:rsidR="0098697A" w:rsidRPr="00097689" w:rsidRDefault="0098697A" w:rsidP="00097689">
            <w:pPr>
              <w:pStyle w:val="TAL"/>
            </w:pPr>
            <w:r w:rsidRPr="00097689">
              <w:t xml:space="preserve">This information element indicates the bearer termination where the command </w:t>
            </w:r>
            <w:r w:rsidRPr="00097689">
              <w:rPr>
                <w:lang w:eastAsia="zh-CN"/>
              </w:rPr>
              <w:t>is</w:t>
            </w:r>
            <w:r w:rsidRPr="00097689">
              <w:t xml:space="preserve"> executed.</w:t>
            </w:r>
          </w:p>
        </w:tc>
      </w:tr>
    </w:tbl>
    <w:p w:rsidR="0098697A" w:rsidRPr="00097689" w:rsidRDefault="0098697A" w:rsidP="0098697A">
      <w:pPr>
        <w:rPr>
          <w:noProof/>
        </w:rPr>
      </w:pPr>
    </w:p>
    <w:p w:rsidR="0098697A" w:rsidRPr="00097689" w:rsidRDefault="0098697A" w:rsidP="0098697A">
      <w:pPr>
        <w:pStyle w:val="Heading2"/>
      </w:pPr>
      <w:bookmarkStart w:id="564" w:name="_Toc485587634"/>
      <w:bookmarkStart w:id="565" w:name="_Toc57882645"/>
      <w:r w:rsidRPr="00097689">
        <w:lastRenderedPageBreak/>
        <w:t>8.</w:t>
      </w:r>
      <w:r w:rsidRPr="00097689">
        <w:rPr>
          <w:rFonts w:hint="eastAsia"/>
          <w:lang w:eastAsia="zh-CN"/>
        </w:rPr>
        <w:t>61</w:t>
      </w:r>
      <w:r w:rsidRPr="00097689">
        <w:tab/>
      </w:r>
      <w:r w:rsidRPr="00097689">
        <w:rPr>
          <w:rFonts w:hint="eastAsia"/>
          <w:lang w:eastAsia="zh-CN"/>
        </w:rPr>
        <w:t>ICE Connectivity Check Result</w:t>
      </w:r>
      <w:r w:rsidRPr="00097689">
        <w:t xml:space="preserve"> </w:t>
      </w:r>
      <w:r w:rsidRPr="00097689">
        <w:rPr>
          <w:rFonts w:hint="eastAsia"/>
          <w:lang w:eastAsia="zh-CN"/>
        </w:rPr>
        <w:t>Notifi</w:t>
      </w:r>
      <w:r w:rsidRPr="00097689">
        <w:t>cation</w:t>
      </w:r>
      <w:bookmarkEnd w:id="564"/>
      <w:bookmarkEnd w:id="565"/>
    </w:p>
    <w:p w:rsidR="0098697A" w:rsidRPr="00097689" w:rsidRDefault="0098697A" w:rsidP="0098697A">
      <w:pPr>
        <w:keepNext/>
      </w:pPr>
      <w:r w:rsidRPr="00097689">
        <w:t xml:space="preserve">This procedure is used to report </w:t>
      </w:r>
      <w:r w:rsidRPr="00097689">
        <w:rPr>
          <w:rFonts w:hint="eastAsia"/>
          <w:lang w:eastAsia="zh-CN"/>
        </w:rPr>
        <w:t>ICE connectivity check result</w:t>
      </w:r>
      <w:r w:rsidRPr="00097689">
        <w:rPr>
          <w:lang w:eastAsia="zh-CN"/>
        </w:rPr>
        <w:t xml:space="preserve"> for Full ICE</w:t>
      </w:r>
      <w:r w:rsidRPr="00097689">
        <w:t xml:space="preserve"> (see clause 6.2.</w:t>
      </w:r>
      <w:r w:rsidRPr="00097689">
        <w:rPr>
          <w:lang w:eastAsia="zh-CN"/>
        </w:rPr>
        <w:t>18.</w:t>
      </w:r>
      <w:r w:rsidRPr="00097689">
        <w:rPr>
          <w:rFonts w:hint="eastAsia"/>
          <w:lang w:eastAsia="zh-CN"/>
        </w:rPr>
        <w:t>3</w:t>
      </w:r>
      <w:r w:rsidRPr="00097689">
        <w:t>).</w:t>
      </w:r>
    </w:p>
    <w:p w:rsidR="0098697A" w:rsidRPr="00097689" w:rsidRDefault="0098697A" w:rsidP="0098697A">
      <w:pPr>
        <w:pStyle w:val="TH"/>
      </w:pPr>
      <w:r w:rsidRPr="00097689">
        <w:t>Table 8.</w:t>
      </w:r>
      <w:r w:rsidRPr="00097689">
        <w:rPr>
          <w:lang w:eastAsia="zh-CN"/>
        </w:rPr>
        <w:t>61</w:t>
      </w:r>
      <w:r w:rsidRPr="00097689">
        <w:t xml:space="preserve">.1: Procedures between MRFC and MRFP: </w:t>
      </w:r>
      <w:r w:rsidRPr="00097689">
        <w:rPr>
          <w:rFonts w:hint="eastAsia"/>
          <w:lang w:eastAsia="zh-CN"/>
        </w:rPr>
        <w:t>ICE Connectivity Check Result</w:t>
      </w:r>
      <w:r w:rsidRPr="00097689">
        <w:t xml:space="preserve"> </w:t>
      </w:r>
      <w:r w:rsidRPr="00097689">
        <w:rPr>
          <w:rFonts w:hint="eastAsia"/>
          <w:lang w:eastAsia="zh-CN"/>
        </w:rPr>
        <w:t>Notifi</w:t>
      </w:r>
      <w:r w:rsidRPr="00097689">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rsidTr="00097689">
        <w:tblPrEx>
          <w:tblCellMar>
            <w:top w:w="0" w:type="dxa"/>
            <w:bottom w:w="0" w:type="dxa"/>
          </w:tblCellMar>
        </w:tblPrEx>
        <w:trPr>
          <w:jc w:val="center"/>
        </w:trPr>
        <w:tc>
          <w:tcPr>
            <w:tcW w:w="1612"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31"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pStyle w:val="TAC"/>
              <w:rPr>
                <w:lang w:eastAsia="ja-JP"/>
              </w:rPr>
            </w:pPr>
            <w:r w:rsidRPr="00097689">
              <w:rPr>
                <w:rFonts w:hint="eastAsia"/>
                <w:lang w:eastAsia="zh-CN"/>
              </w:rPr>
              <w:t>ICE Connectivity Check Result</w:t>
            </w:r>
            <w:r w:rsidRPr="00097689">
              <w:rPr>
                <w:lang w:eastAsia="ja-JP"/>
              </w:rPr>
              <w:t xml:space="preserve"> </w:t>
            </w:r>
            <w:r w:rsidRPr="00097689">
              <w:rPr>
                <w:rFonts w:hint="eastAsia"/>
                <w:lang w:eastAsia="zh-CN"/>
              </w:rPr>
              <w:t>Notif</w:t>
            </w:r>
            <w:r w:rsidRPr="00097689">
              <w:rPr>
                <w:lang w:eastAsia="ja-JP"/>
              </w:rPr>
              <w:t>ication</w:t>
            </w:r>
          </w:p>
        </w:tc>
        <w:tc>
          <w:tcPr>
            <w:tcW w:w="1080" w:type="dxa"/>
            <w:vMerge w:val="restart"/>
          </w:tcPr>
          <w:p w:rsidR="0098697A" w:rsidRPr="00097689" w:rsidRDefault="0098697A" w:rsidP="00097689">
            <w:pPr>
              <w:pStyle w:val="TAC"/>
              <w:rPr>
                <w:lang w:eastAsia="ja-JP"/>
              </w:rPr>
            </w:pPr>
            <w:r w:rsidRPr="00097689">
              <w:rPr>
                <w:lang w:eastAsia="ja-JP"/>
              </w:rPr>
              <w:t>MRFP</w:t>
            </w:r>
          </w:p>
        </w:tc>
        <w:tc>
          <w:tcPr>
            <w:tcW w:w="1980" w:type="dxa"/>
          </w:tcPr>
          <w:p w:rsidR="0098697A" w:rsidRPr="00097689" w:rsidRDefault="0098697A" w:rsidP="00097689">
            <w:pPr>
              <w:pStyle w:val="TAC"/>
              <w:rPr>
                <w:lang w:eastAsia="ja-JP"/>
              </w:rPr>
            </w:pPr>
            <w:r w:rsidRPr="00097689">
              <w:rPr>
                <w:lang w:eastAsia="ja-JP"/>
              </w:rPr>
              <w:t>Context</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rPr>
                <w:lang w:eastAsia="ja-JP"/>
              </w:rPr>
            </w:pPr>
            <w:r w:rsidRPr="00097689">
              <w:rPr>
                <w:lang w:eastAsia="ja-JP"/>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rPr>
                <w:lang w:eastAsia="ja-JP"/>
              </w:rPr>
            </w:pPr>
          </w:p>
        </w:tc>
        <w:tc>
          <w:tcPr>
            <w:tcW w:w="1080" w:type="dxa"/>
            <w:vMerge/>
          </w:tcPr>
          <w:p w:rsidR="0098697A" w:rsidRPr="00097689" w:rsidRDefault="0098697A" w:rsidP="00097689">
            <w:pPr>
              <w:pStyle w:val="TAC"/>
              <w:rPr>
                <w:lang w:eastAsia="ja-JP"/>
              </w:rPr>
            </w:pPr>
          </w:p>
        </w:tc>
        <w:tc>
          <w:tcPr>
            <w:tcW w:w="1980" w:type="dxa"/>
          </w:tcPr>
          <w:p w:rsidR="0098697A" w:rsidRPr="00097689" w:rsidRDefault="0098697A" w:rsidP="00097689">
            <w:pPr>
              <w:pStyle w:val="TAC"/>
              <w:rPr>
                <w:lang w:eastAsia="ja-JP"/>
              </w:rPr>
            </w:pPr>
            <w:r w:rsidRPr="00097689">
              <w:rPr>
                <w:lang w:eastAsia="ja-JP"/>
              </w:rPr>
              <w:t>Bearer Termination</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rPr>
                <w:lang w:eastAsia="ja-JP"/>
              </w:rPr>
            </w:pPr>
            <w:r w:rsidRPr="00097689">
              <w:rPr>
                <w:lang w:eastAsia="ja-JP"/>
              </w:rPr>
              <w:t xml:space="preserve">This information element indicates the bearer termination for which the </w:t>
            </w:r>
            <w:r w:rsidRPr="00097689">
              <w:rPr>
                <w:rFonts w:hint="eastAsia"/>
                <w:lang w:eastAsia="zh-CN"/>
              </w:rPr>
              <w:t>ICE Connectivity Check Result</w:t>
            </w:r>
            <w:r w:rsidRPr="00097689">
              <w:rPr>
                <w:lang w:eastAsia="ja-JP"/>
              </w:rPr>
              <w:t xml:space="preserve"> is reported. </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rPr>
                <w:lang w:eastAsia="ja-JP"/>
              </w:rPr>
            </w:pPr>
          </w:p>
        </w:tc>
        <w:tc>
          <w:tcPr>
            <w:tcW w:w="1080" w:type="dxa"/>
            <w:vMerge/>
          </w:tcPr>
          <w:p w:rsidR="0098697A" w:rsidRPr="00097689" w:rsidRDefault="0098697A" w:rsidP="00097689">
            <w:pPr>
              <w:pStyle w:val="TAC"/>
              <w:rPr>
                <w:lang w:eastAsia="ja-JP"/>
              </w:rPr>
            </w:pPr>
          </w:p>
        </w:tc>
        <w:tc>
          <w:tcPr>
            <w:tcW w:w="1980" w:type="dxa"/>
          </w:tcPr>
          <w:p w:rsidR="0098697A" w:rsidRPr="00097689" w:rsidRDefault="0098697A" w:rsidP="00097689">
            <w:pPr>
              <w:pStyle w:val="TAC"/>
              <w:rPr>
                <w:lang w:eastAsia="ja-JP"/>
              </w:rPr>
            </w:pPr>
            <w:r w:rsidRPr="00097689">
              <w:rPr>
                <w:rFonts w:hint="eastAsia"/>
                <w:lang w:eastAsia="zh-CN"/>
              </w:rPr>
              <w:t>ICE Connectivity Check Result</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pPr>
            <w:r w:rsidRPr="00097689">
              <w:rPr>
                <w:lang w:eastAsia="ja-JP"/>
              </w:rPr>
              <w:t xml:space="preserve">This </w:t>
            </w:r>
            <w:r w:rsidRPr="00097689">
              <w:rPr>
                <w:rFonts w:hint="eastAsia"/>
                <w:lang w:eastAsia="ko-KR"/>
              </w:rPr>
              <w:t>information element</w:t>
            </w:r>
            <w:r w:rsidRPr="00097689">
              <w:rPr>
                <w:lang w:eastAsia="ja-JP"/>
              </w:rPr>
              <w:t xml:space="preserve"> indicates an </w:t>
            </w:r>
            <w:r w:rsidRPr="00097689">
              <w:rPr>
                <w:rFonts w:hint="eastAsia"/>
                <w:lang w:eastAsia="zh-CN"/>
              </w:rPr>
              <w:t>ICE Connectivity Check Result</w:t>
            </w:r>
            <w:r w:rsidRPr="00097689">
              <w:rPr>
                <w:rFonts w:hint="eastAsia"/>
                <w:lang w:eastAsia="ko-KR"/>
              </w:rPr>
              <w:t xml:space="preserve"> </w:t>
            </w:r>
            <w:r w:rsidRPr="00097689">
              <w:rPr>
                <w:lang w:eastAsia="ja-JP"/>
              </w:rPr>
              <w:t>event.</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pStyle w:val="TAC"/>
              <w:rPr>
                <w:lang w:eastAsia="ja-JP"/>
              </w:rPr>
            </w:pPr>
            <w:r w:rsidRPr="00097689">
              <w:rPr>
                <w:rFonts w:hint="eastAsia"/>
                <w:lang w:eastAsia="zh-CN"/>
              </w:rPr>
              <w:t>ICE Connectivity Check Result</w:t>
            </w:r>
            <w:r w:rsidRPr="00097689">
              <w:rPr>
                <w:lang w:eastAsia="ja-JP"/>
              </w:rPr>
              <w:t xml:space="preserve"> </w:t>
            </w:r>
            <w:r w:rsidRPr="00097689">
              <w:rPr>
                <w:rFonts w:hint="eastAsia"/>
                <w:lang w:eastAsia="zh-CN"/>
              </w:rPr>
              <w:t>Notif</w:t>
            </w:r>
            <w:r w:rsidRPr="00097689">
              <w:rPr>
                <w:lang w:eastAsia="ja-JP"/>
              </w:rPr>
              <w:t>ication Ack</w:t>
            </w:r>
          </w:p>
        </w:tc>
        <w:tc>
          <w:tcPr>
            <w:tcW w:w="1080" w:type="dxa"/>
            <w:vMerge w:val="restart"/>
          </w:tcPr>
          <w:p w:rsidR="0098697A" w:rsidRPr="00097689" w:rsidRDefault="0098697A" w:rsidP="00097689">
            <w:pPr>
              <w:pStyle w:val="TAC"/>
              <w:rPr>
                <w:lang w:eastAsia="ja-JP"/>
              </w:rPr>
            </w:pPr>
            <w:r w:rsidRPr="00097689">
              <w:rPr>
                <w:lang w:eastAsia="ja-JP"/>
              </w:rPr>
              <w:t>MRFC</w:t>
            </w:r>
          </w:p>
        </w:tc>
        <w:tc>
          <w:tcPr>
            <w:tcW w:w="1980" w:type="dxa"/>
          </w:tcPr>
          <w:p w:rsidR="0098697A" w:rsidRPr="00097689" w:rsidRDefault="0098697A" w:rsidP="00097689">
            <w:pPr>
              <w:pStyle w:val="TAC"/>
              <w:rPr>
                <w:lang w:eastAsia="ja-JP"/>
              </w:rPr>
            </w:pPr>
            <w:r w:rsidRPr="00097689">
              <w:rPr>
                <w:lang w:eastAsia="ja-JP"/>
              </w:rPr>
              <w:t>Context</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pPr>
            <w:r w:rsidRPr="00097689">
              <w:rPr>
                <w:lang w:eastAsia="ja-JP"/>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rPr>
                <w:rFonts w:hint="eastAsia"/>
                <w:lang w:eastAsia="zh-CN"/>
              </w:rPr>
            </w:pPr>
          </w:p>
        </w:tc>
        <w:tc>
          <w:tcPr>
            <w:tcW w:w="1080" w:type="dxa"/>
            <w:vMerge/>
          </w:tcPr>
          <w:p w:rsidR="0098697A" w:rsidRPr="00097689" w:rsidRDefault="0098697A" w:rsidP="00097689">
            <w:pPr>
              <w:pStyle w:val="TAC"/>
              <w:rPr>
                <w:lang w:eastAsia="ja-JP"/>
              </w:rPr>
            </w:pPr>
          </w:p>
        </w:tc>
        <w:tc>
          <w:tcPr>
            <w:tcW w:w="1980" w:type="dxa"/>
          </w:tcPr>
          <w:p w:rsidR="0098697A" w:rsidRPr="00097689" w:rsidRDefault="0098697A" w:rsidP="00097689">
            <w:pPr>
              <w:pStyle w:val="TAC"/>
              <w:rPr>
                <w:lang w:eastAsia="ja-JP"/>
              </w:rPr>
            </w:pPr>
            <w:r w:rsidRPr="00097689">
              <w:rPr>
                <w:lang w:eastAsia="ja-JP"/>
              </w:rPr>
              <w:t>Bearer Termination</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rPr>
                <w:lang w:eastAsia="ja-JP"/>
              </w:rPr>
            </w:pPr>
            <w:r w:rsidRPr="00097689">
              <w:rPr>
                <w:lang w:eastAsia="ja-JP"/>
              </w:rPr>
              <w:t>This information element indicates the bearer termination where the command was executed.</w:t>
            </w:r>
          </w:p>
        </w:tc>
      </w:tr>
    </w:tbl>
    <w:p w:rsidR="0098697A" w:rsidRPr="00097689" w:rsidRDefault="0098697A" w:rsidP="0098697A">
      <w:pPr>
        <w:rPr>
          <w:rFonts w:hint="eastAsia"/>
          <w:lang w:eastAsia="zh-CN"/>
        </w:rPr>
      </w:pPr>
    </w:p>
    <w:p w:rsidR="0098697A" w:rsidRPr="00097689" w:rsidRDefault="0098697A" w:rsidP="0098697A">
      <w:pPr>
        <w:pStyle w:val="Heading2"/>
      </w:pPr>
      <w:bookmarkStart w:id="566" w:name="_Toc485587635"/>
      <w:bookmarkStart w:id="567" w:name="_Toc57882646"/>
      <w:r w:rsidRPr="00097689">
        <w:t>8.</w:t>
      </w:r>
      <w:r w:rsidRPr="00097689">
        <w:rPr>
          <w:rFonts w:hint="eastAsia"/>
          <w:lang w:eastAsia="zh-CN"/>
        </w:rPr>
        <w:t>62</w:t>
      </w:r>
      <w:r w:rsidRPr="00097689">
        <w:tab/>
      </w:r>
      <w:r w:rsidRPr="00097689">
        <w:rPr>
          <w:rFonts w:hint="eastAsia"/>
          <w:lang w:eastAsia="zh-CN"/>
        </w:rPr>
        <w:t>ICE New Peer Reflexive Candidate</w:t>
      </w:r>
      <w:r w:rsidRPr="00097689">
        <w:t xml:space="preserve"> </w:t>
      </w:r>
      <w:r w:rsidRPr="00097689">
        <w:rPr>
          <w:rFonts w:hint="eastAsia"/>
          <w:lang w:eastAsia="zh-CN"/>
        </w:rPr>
        <w:t>Notifi</w:t>
      </w:r>
      <w:r w:rsidRPr="00097689">
        <w:t>cation</w:t>
      </w:r>
      <w:bookmarkEnd w:id="566"/>
      <w:bookmarkEnd w:id="567"/>
    </w:p>
    <w:p w:rsidR="0098697A" w:rsidRPr="00097689" w:rsidRDefault="0098697A" w:rsidP="0098697A">
      <w:pPr>
        <w:keepNext/>
      </w:pPr>
      <w:r w:rsidRPr="00097689">
        <w:t xml:space="preserve">This procedure is used to report </w:t>
      </w:r>
      <w:r w:rsidRPr="00097689">
        <w:rPr>
          <w:rFonts w:hint="eastAsia"/>
          <w:lang w:eastAsia="zh-CN"/>
        </w:rPr>
        <w:t xml:space="preserve">ICE new peer reflexive candidate </w:t>
      </w:r>
      <w:r w:rsidRPr="00097689">
        <w:rPr>
          <w:lang w:eastAsia="zh-CN"/>
        </w:rPr>
        <w:t>for Full ICE</w:t>
      </w:r>
      <w:r w:rsidRPr="00097689">
        <w:t xml:space="preserve"> (see clause 6.2.</w:t>
      </w:r>
      <w:r w:rsidRPr="00097689">
        <w:rPr>
          <w:lang w:eastAsia="zh-CN"/>
        </w:rPr>
        <w:t>18.</w:t>
      </w:r>
      <w:r w:rsidRPr="00097689">
        <w:rPr>
          <w:rFonts w:hint="eastAsia"/>
          <w:lang w:eastAsia="zh-CN"/>
        </w:rPr>
        <w:t>4</w:t>
      </w:r>
      <w:r w:rsidRPr="00097689">
        <w:t>).</w:t>
      </w:r>
    </w:p>
    <w:p w:rsidR="0098697A" w:rsidRPr="00097689" w:rsidRDefault="0098697A" w:rsidP="0098697A">
      <w:pPr>
        <w:pStyle w:val="TH"/>
      </w:pPr>
      <w:r w:rsidRPr="00097689">
        <w:t>Table 8.</w:t>
      </w:r>
      <w:r w:rsidRPr="00097689">
        <w:rPr>
          <w:lang w:eastAsia="zh-CN"/>
        </w:rPr>
        <w:t>62</w:t>
      </w:r>
      <w:r w:rsidRPr="00097689">
        <w:t xml:space="preserve">.1: Procedures between MRFC and MRFP: </w:t>
      </w:r>
      <w:r w:rsidRPr="00097689">
        <w:rPr>
          <w:rFonts w:hint="eastAsia"/>
          <w:lang w:eastAsia="zh-CN"/>
        </w:rPr>
        <w:t xml:space="preserve">ICE </w:t>
      </w:r>
      <w:r w:rsidRPr="00097689">
        <w:rPr>
          <w:lang w:eastAsia="zh-CN"/>
        </w:rPr>
        <w:t>New Peer Reflexive Candidate</w:t>
      </w:r>
      <w:r w:rsidRPr="00097689">
        <w:t xml:space="preserve"> </w:t>
      </w:r>
      <w:r w:rsidRPr="00097689">
        <w:rPr>
          <w:rFonts w:hint="eastAsia"/>
          <w:lang w:eastAsia="zh-CN"/>
        </w:rPr>
        <w:t>Notifi</w:t>
      </w:r>
      <w:r w:rsidRPr="00097689">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rsidTr="00097689">
        <w:tblPrEx>
          <w:tblCellMar>
            <w:top w:w="0" w:type="dxa"/>
            <w:bottom w:w="0" w:type="dxa"/>
          </w:tblCellMar>
        </w:tblPrEx>
        <w:trPr>
          <w:jc w:val="center"/>
        </w:trPr>
        <w:tc>
          <w:tcPr>
            <w:tcW w:w="1612"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31"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pStyle w:val="TAC"/>
              <w:rPr>
                <w:lang w:eastAsia="ja-JP"/>
              </w:rPr>
            </w:pPr>
            <w:r w:rsidRPr="00097689">
              <w:rPr>
                <w:rFonts w:hint="eastAsia"/>
                <w:lang w:eastAsia="zh-CN"/>
              </w:rPr>
              <w:t>ICE New Peer Reflexive Candidate</w:t>
            </w:r>
            <w:r w:rsidRPr="00097689">
              <w:rPr>
                <w:lang w:eastAsia="ja-JP"/>
              </w:rPr>
              <w:t xml:space="preserve"> </w:t>
            </w:r>
            <w:r w:rsidRPr="00097689">
              <w:rPr>
                <w:rFonts w:hint="eastAsia"/>
                <w:lang w:eastAsia="zh-CN"/>
              </w:rPr>
              <w:t>Notif</w:t>
            </w:r>
            <w:r w:rsidRPr="00097689">
              <w:rPr>
                <w:lang w:eastAsia="ja-JP"/>
              </w:rPr>
              <w:t>ication</w:t>
            </w:r>
          </w:p>
        </w:tc>
        <w:tc>
          <w:tcPr>
            <w:tcW w:w="1080" w:type="dxa"/>
            <w:vMerge w:val="restart"/>
          </w:tcPr>
          <w:p w:rsidR="0098697A" w:rsidRPr="00097689" w:rsidRDefault="0098697A" w:rsidP="00097689">
            <w:pPr>
              <w:pStyle w:val="TAC"/>
              <w:rPr>
                <w:lang w:eastAsia="ja-JP"/>
              </w:rPr>
            </w:pPr>
            <w:r w:rsidRPr="00097689">
              <w:rPr>
                <w:lang w:eastAsia="ja-JP"/>
              </w:rPr>
              <w:t>MRFP</w:t>
            </w:r>
          </w:p>
        </w:tc>
        <w:tc>
          <w:tcPr>
            <w:tcW w:w="1980" w:type="dxa"/>
          </w:tcPr>
          <w:p w:rsidR="0098697A" w:rsidRPr="00097689" w:rsidRDefault="0098697A" w:rsidP="00097689">
            <w:pPr>
              <w:pStyle w:val="TAC"/>
              <w:rPr>
                <w:lang w:eastAsia="ja-JP"/>
              </w:rPr>
            </w:pPr>
            <w:r w:rsidRPr="00097689">
              <w:rPr>
                <w:lang w:eastAsia="ja-JP"/>
              </w:rPr>
              <w:t>Context</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rPr>
                <w:lang w:eastAsia="ja-JP"/>
              </w:rPr>
            </w:pPr>
            <w:r w:rsidRPr="00097689">
              <w:rPr>
                <w:lang w:eastAsia="ja-JP"/>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rPr>
                <w:lang w:eastAsia="ja-JP"/>
              </w:rPr>
            </w:pPr>
          </w:p>
        </w:tc>
        <w:tc>
          <w:tcPr>
            <w:tcW w:w="1080" w:type="dxa"/>
            <w:vMerge/>
          </w:tcPr>
          <w:p w:rsidR="0098697A" w:rsidRPr="00097689" w:rsidRDefault="0098697A" w:rsidP="00097689">
            <w:pPr>
              <w:pStyle w:val="TAC"/>
              <w:rPr>
                <w:lang w:eastAsia="ja-JP"/>
              </w:rPr>
            </w:pPr>
          </w:p>
        </w:tc>
        <w:tc>
          <w:tcPr>
            <w:tcW w:w="1980" w:type="dxa"/>
          </w:tcPr>
          <w:p w:rsidR="0098697A" w:rsidRPr="00097689" w:rsidRDefault="0098697A" w:rsidP="00097689">
            <w:pPr>
              <w:pStyle w:val="TAC"/>
              <w:rPr>
                <w:lang w:eastAsia="ja-JP"/>
              </w:rPr>
            </w:pPr>
            <w:r w:rsidRPr="00097689">
              <w:rPr>
                <w:lang w:eastAsia="ja-JP"/>
              </w:rPr>
              <w:t>Bearer Termination</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rPr>
                <w:lang w:eastAsia="ja-JP"/>
              </w:rPr>
            </w:pPr>
            <w:r w:rsidRPr="00097689">
              <w:rPr>
                <w:lang w:eastAsia="ja-JP"/>
              </w:rPr>
              <w:t xml:space="preserve">This information element indicates the bearer termination for which the </w:t>
            </w:r>
            <w:r w:rsidRPr="00097689">
              <w:rPr>
                <w:rFonts w:hint="eastAsia"/>
                <w:lang w:eastAsia="zh-CN"/>
              </w:rPr>
              <w:t>ICE New Peer Reflexive Candidate</w:t>
            </w:r>
            <w:r w:rsidRPr="00097689">
              <w:rPr>
                <w:lang w:eastAsia="ja-JP"/>
              </w:rPr>
              <w:t xml:space="preserve"> is reported. </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rPr>
                <w:lang w:eastAsia="ja-JP"/>
              </w:rPr>
            </w:pPr>
          </w:p>
        </w:tc>
        <w:tc>
          <w:tcPr>
            <w:tcW w:w="1080" w:type="dxa"/>
            <w:vMerge/>
          </w:tcPr>
          <w:p w:rsidR="0098697A" w:rsidRPr="00097689" w:rsidRDefault="0098697A" w:rsidP="00097689">
            <w:pPr>
              <w:pStyle w:val="TAC"/>
              <w:rPr>
                <w:lang w:eastAsia="ja-JP"/>
              </w:rPr>
            </w:pPr>
          </w:p>
        </w:tc>
        <w:tc>
          <w:tcPr>
            <w:tcW w:w="1980" w:type="dxa"/>
          </w:tcPr>
          <w:p w:rsidR="0098697A" w:rsidRPr="00097689" w:rsidRDefault="0098697A" w:rsidP="00097689">
            <w:pPr>
              <w:pStyle w:val="TAC"/>
              <w:rPr>
                <w:lang w:eastAsia="ja-JP"/>
              </w:rPr>
            </w:pPr>
            <w:r w:rsidRPr="00097689">
              <w:rPr>
                <w:rFonts w:hint="eastAsia"/>
                <w:lang w:eastAsia="zh-CN"/>
              </w:rPr>
              <w:t>ICE New Peer Reflexive Candidate</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pPr>
            <w:r w:rsidRPr="00097689">
              <w:rPr>
                <w:lang w:eastAsia="ja-JP"/>
              </w:rPr>
              <w:t xml:space="preserve">This </w:t>
            </w:r>
            <w:r w:rsidRPr="00097689">
              <w:rPr>
                <w:rFonts w:hint="eastAsia"/>
                <w:lang w:eastAsia="ko-KR"/>
              </w:rPr>
              <w:t>information element</w:t>
            </w:r>
            <w:r w:rsidRPr="00097689">
              <w:rPr>
                <w:lang w:eastAsia="ja-JP"/>
              </w:rPr>
              <w:t xml:space="preserve"> indicates an </w:t>
            </w:r>
            <w:r w:rsidRPr="00097689">
              <w:rPr>
                <w:rFonts w:hint="eastAsia"/>
                <w:lang w:eastAsia="zh-CN"/>
              </w:rPr>
              <w:t>ICE New Peer Reflexive Candidate</w:t>
            </w:r>
            <w:r w:rsidRPr="00097689">
              <w:rPr>
                <w:rFonts w:hint="eastAsia"/>
                <w:lang w:eastAsia="ko-KR"/>
              </w:rPr>
              <w:t xml:space="preserve"> </w:t>
            </w:r>
            <w:r w:rsidRPr="00097689">
              <w:rPr>
                <w:lang w:eastAsia="ja-JP"/>
              </w:rPr>
              <w:t>event.</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pStyle w:val="TAC"/>
              <w:rPr>
                <w:lang w:eastAsia="ja-JP"/>
              </w:rPr>
            </w:pPr>
            <w:r w:rsidRPr="00097689">
              <w:rPr>
                <w:rFonts w:hint="eastAsia"/>
                <w:lang w:eastAsia="zh-CN"/>
              </w:rPr>
              <w:t>ICE New Peer Reflexive Candidate</w:t>
            </w:r>
            <w:r w:rsidRPr="00097689">
              <w:rPr>
                <w:lang w:eastAsia="ja-JP"/>
              </w:rPr>
              <w:t xml:space="preserve"> </w:t>
            </w:r>
            <w:r w:rsidRPr="00097689">
              <w:rPr>
                <w:rFonts w:hint="eastAsia"/>
                <w:lang w:eastAsia="zh-CN"/>
              </w:rPr>
              <w:t>Notif</w:t>
            </w:r>
            <w:r w:rsidRPr="00097689">
              <w:rPr>
                <w:lang w:eastAsia="ja-JP"/>
              </w:rPr>
              <w:t>ication Ack</w:t>
            </w:r>
          </w:p>
        </w:tc>
        <w:tc>
          <w:tcPr>
            <w:tcW w:w="1080" w:type="dxa"/>
            <w:vMerge w:val="restart"/>
          </w:tcPr>
          <w:p w:rsidR="0098697A" w:rsidRPr="00097689" w:rsidRDefault="0098697A" w:rsidP="00097689">
            <w:pPr>
              <w:pStyle w:val="TAC"/>
              <w:rPr>
                <w:lang w:eastAsia="ja-JP"/>
              </w:rPr>
            </w:pPr>
            <w:r w:rsidRPr="00097689">
              <w:rPr>
                <w:lang w:eastAsia="ja-JP"/>
              </w:rPr>
              <w:t>MRFC</w:t>
            </w:r>
          </w:p>
        </w:tc>
        <w:tc>
          <w:tcPr>
            <w:tcW w:w="1980" w:type="dxa"/>
          </w:tcPr>
          <w:p w:rsidR="0098697A" w:rsidRPr="00097689" w:rsidRDefault="0098697A" w:rsidP="00097689">
            <w:pPr>
              <w:pStyle w:val="TAC"/>
              <w:rPr>
                <w:lang w:eastAsia="ja-JP"/>
              </w:rPr>
            </w:pPr>
            <w:r w:rsidRPr="00097689">
              <w:rPr>
                <w:lang w:eastAsia="ja-JP"/>
              </w:rPr>
              <w:t>Context</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pPr>
            <w:r w:rsidRPr="00097689">
              <w:rPr>
                <w:lang w:eastAsia="ja-JP"/>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rPr>
                <w:rFonts w:hint="eastAsia"/>
                <w:lang w:eastAsia="zh-CN"/>
              </w:rPr>
            </w:pPr>
          </w:p>
        </w:tc>
        <w:tc>
          <w:tcPr>
            <w:tcW w:w="1080" w:type="dxa"/>
            <w:vMerge/>
          </w:tcPr>
          <w:p w:rsidR="0098697A" w:rsidRPr="00097689" w:rsidRDefault="0098697A" w:rsidP="00097689">
            <w:pPr>
              <w:pStyle w:val="TAC"/>
              <w:rPr>
                <w:lang w:eastAsia="ja-JP"/>
              </w:rPr>
            </w:pPr>
          </w:p>
        </w:tc>
        <w:tc>
          <w:tcPr>
            <w:tcW w:w="1980" w:type="dxa"/>
          </w:tcPr>
          <w:p w:rsidR="0098697A" w:rsidRPr="00097689" w:rsidRDefault="0098697A" w:rsidP="00097689">
            <w:pPr>
              <w:pStyle w:val="TAC"/>
              <w:rPr>
                <w:lang w:eastAsia="ja-JP"/>
              </w:rPr>
            </w:pPr>
            <w:r w:rsidRPr="00097689">
              <w:rPr>
                <w:lang w:eastAsia="ja-JP"/>
              </w:rPr>
              <w:t>Bearer Termination</w:t>
            </w:r>
          </w:p>
        </w:tc>
        <w:tc>
          <w:tcPr>
            <w:tcW w:w="1260" w:type="dxa"/>
          </w:tcPr>
          <w:p w:rsidR="0098697A" w:rsidRPr="00097689" w:rsidRDefault="0098697A" w:rsidP="00097689">
            <w:pPr>
              <w:pStyle w:val="TAC"/>
              <w:rPr>
                <w:lang w:eastAsia="ja-JP"/>
              </w:rPr>
            </w:pPr>
            <w:r w:rsidRPr="00097689">
              <w:rPr>
                <w:lang w:eastAsia="ja-JP"/>
              </w:rPr>
              <w:t>M</w:t>
            </w:r>
          </w:p>
        </w:tc>
        <w:tc>
          <w:tcPr>
            <w:tcW w:w="3731" w:type="dxa"/>
          </w:tcPr>
          <w:p w:rsidR="0098697A" w:rsidRPr="00097689" w:rsidRDefault="0098697A" w:rsidP="00097689">
            <w:pPr>
              <w:pStyle w:val="TAL"/>
              <w:rPr>
                <w:lang w:val="en-US" w:eastAsia="ja-JP"/>
              </w:rPr>
            </w:pPr>
            <w:r w:rsidRPr="00097689">
              <w:rPr>
                <w:lang w:eastAsia="ja-JP"/>
              </w:rPr>
              <w:t>This information element indicates the bearer termination where the command was executed.</w:t>
            </w:r>
          </w:p>
        </w:tc>
      </w:tr>
    </w:tbl>
    <w:p w:rsidR="0098697A" w:rsidRPr="00097689" w:rsidRDefault="0098697A" w:rsidP="0098697A">
      <w:pPr>
        <w:rPr>
          <w:noProof/>
        </w:rPr>
      </w:pPr>
    </w:p>
    <w:p w:rsidR="0098697A" w:rsidRPr="00097689" w:rsidRDefault="0098697A" w:rsidP="0098697A">
      <w:pPr>
        <w:pStyle w:val="Heading2"/>
      </w:pPr>
      <w:bookmarkStart w:id="568" w:name="_Toc485587636"/>
      <w:bookmarkStart w:id="569" w:name="_Toc57882647"/>
      <w:r w:rsidRPr="00097689">
        <w:lastRenderedPageBreak/>
        <w:t>8.</w:t>
      </w:r>
      <w:r w:rsidRPr="00097689">
        <w:rPr>
          <w:lang w:eastAsia="ko-KR"/>
        </w:rPr>
        <w:t>63</w:t>
      </w:r>
      <w:r w:rsidRPr="00097689">
        <w:tab/>
        <w:t>Notify TCP connection establishment Failure Indication</w:t>
      </w:r>
      <w:bookmarkEnd w:id="568"/>
      <w:bookmarkEnd w:id="569"/>
    </w:p>
    <w:p w:rsidR="0098697A" w:rsidRPr="00097689" w:rsidRDefault="0098697A" w:rsidP="0098697A">
      <w:pPr>
        <w:keepNext/>
      </w:pPr>
      <w:r w:rsidRPr="00097689">
        <w:t>This procedure is used to report TCP connection establishment failures.</w:t>
      </w:r>
    </w:p>
    <w:p w:rsidR="0098697A" w:rsidRPr="00097689" w:rsidRDefault="0098697A" w:rsidP="0098697A">
      <w:pPr>
        <w:pStyle w:val="TH"/>
      </w:pPr>
      <w:r w:rsidRPr="00097689">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98697A" w:rsidRPr="00097689" w:rsidTr="00097689">
        <w:tblPrEx>
          <w:tblCellMar>
            <w:top w:w="0" w:type="dxa"/>
            <w:bottom w:w="0" w:type="dxa"/>
          </w:tblCellMar>
        </w:tblPrEx>
        <w:trPr>
          <w:jc w:val="center"/>
        </w:trPr>
        <w:tc>
          <w:tcPr>
            <w:tcW w:w="1612" w:type="dxa"/>
            <w:vAlign w:val="center"/>
          </w:tcPr>
          <w:p w:rsidR="0098697A" w:rsidRPr="00097689" w:rsidRDefault="0098697A" w:rsidP="00097689">
            <w:pPr>
              <w:pStyle w:val="TAH"/>
            </w:pPr>
            <w:r w:rsidRPr="00097689">
              <w:t>Procedure</w:t>
            </w:r>
          </w:p>
        </w:tc>
        <w:tc>
          <w:tcPr>
            <w:tcW w:w="952" w:type="dxa"/>
            <w:vAlign w:val="center"/>
          </w:tcPr>
          <w:p w:rsidR="0098697A" w:rsidRPr="00097689" w:rsidRDefault="0098697A" w:rsidP="00097689">
            <w:pPr>
              <w:pStyle w:val="TAH"/>
            </w:pPr>
            <w:r w:rsidRPr="00097689">
              <w:t>Initiated</w:t>
            </w:r>
          </w:p>
        </w:tc>
        <w:tc>
          <w:tcPr>
            <w:tcW w:w="1843" w:type="dxa"/>
            <w:vAlign w:val="center"/>
          </w:tcPr>
          <w:p w:rsidR="0098697A" w:rsidRPr="00097689" w:rsidRDefault="0098697A" w:rsidP="00097689">
            <w:pPr>
              <w:pStyle w:val="TAH"/>
            </w:pPr>
            <w:r w:rsidRPr="00097689">
              <w:t>Information element name</w:t>
            </w:r>
          </w:p>
        </w:tc>
        <w:tc>
          <w:tcPr>
            <w:tcW w:w="1275" w:type="dxa"/>
            <w:vAlign w:val="center"/>
          </w:tcPr>
          <w:p w:rsidR="0098697A" w:rsidRPr="00097689" w:rsidRDefault="0098697A" w:rsidP="00097689">
            <w:pPr>
              <w:pStyle w:val="TAH"/>
            </w:pPr>
            <w:r w:rsidRPr="00097689">
              <w:t>Information element required</w:t>
            </w:r>
          </w:p>
        </w:tc>
        <w:tc>
          <w:tcPr>
            <w:tcW w:w="3981" w:type="dxa"/>
            <w:vAlign w:val="center"/>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pStyle w:val="TAC"/>
            </w:pPr>
            <w:r w:rsidRPr="00097689">
              <w:t>TCP connection establishment Failure Indication</w:t>
            </w:r>
          </w:p>
        </w:tc>
        <w:tc>
          <w:tcPr>
            <w:tcW w:w="952" w:type="dxa"/>
            <w:vMerge w:val="restart"/>
          </w:tcPr>
          <w:p w:rsidR="0098697A" w:rsidRPr="00097689" w:rsidRDefault="0098697A" w:rsidP="00097689">
            <w:pPr>
              <w:pStyle w:val="TAC"/>
            </w:pPr>
            <w:r w:rsidRPr="00097689">
              <w:t>MRFP</w:t>
            </w:r>
          </w:p>
        </w:tc>
        <w:tc>
          <w:tcPr>
            <w:tcW w:w="1843" w:type="dxa"/>
          </w:tcPr>
          <w:p w:rsidR="0098697A" w:rsidRPr="00097689" w:rsidRDefault="0098697A" w:rsidP="00097689">
            <w:pPr>
              <w:pStyle w:val="TAC"/>
            </w:pPr>
            <w:r w:rsidRPr="00097689">
              <w:t>Context</w:t>
            </w:r>
          </w:p>
        </w:tc>
        <w:tc>
          <w:tcPr>
            <w:tcW w:w="1275" w:type="dxa"/>
          </w:tcPr>
          <w:p w:rsidR="0098697A" w:rsidRPr="00097689" w:rsidRDefault="0098697A" w:rsidP="00097689">
            <w:pPr>
              <w:pStyle w:val="TAC"/>
            </w:pPr>
            <w:r w:rsidRPr="00097689">
              <w:t>M</w:t>
            </w:r>
          </w:p>
        </w:tc>
        <w:tc>
          <w:tcPr>
            <w:tcW w:w="3981" w:type="dxa"/>
          </w:tcPr>
          <w:p w:rsidR="0098697A" w:rsidRPr="00097689" w:rsidRDefault="0098697A" w:rsidP="00097689">
            <w:pPr>
              <w:pStyle w:val="TAL"/>
            </w:pPr>
            <w:r w:rsidRPr="00097689">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pPr>
          </w:p>
        </w:tc>
        <w:tc>
          <w:tcPr>
            <w:tcW w:w="952" w:type="dxa"/>
            <w:vMerge/>
          </w:tcPr>
          <w:p w:rsidR="0098697A" w:rsidRPr="00097689" w:rsidRDefault="0098697A" w:rsidP="00097689">
            <w:pPr>
              <w:pStyle w:val="TAC"/>
            </w:pPr>
          </w:p>
        </w:tc>
        <w:tc>
          <w:tcPr>
            <w:tcW w:w="1843" w:type="dxa"/>
          </w:tcPr>
          <w:p w:rsidR="0098697A" w:rsidRPr="00097689" w:rsidRDefault="0098697A" w:rsidP="00097689">
            <w:pPr>
              <w:pStyle w:val="TAC"/>
            </w:pPr>
            <w:r w:rsidRPr="00097689">
              <w:t>Bearer Termination</w:t>
            </w:r>
          </w:p>
        </w:tc>
        <w:tc>
          <w:tcPr>
            <w:tcW w:w="1275" w:type="dxa"/>
          </w:tcPr>
          <w:p w:rsidR="0098697A" w:rsidRPr="00097689" w:rsidRDefault="0098697A" w:rsidP="00097689">
            <w:pPr>
              <w:pStyle w:val="TAC"/>
            </w:pPr>
            <w:r w:rsidRPr="00097689">
              <w:t>M</w:t>
            </w:r>
          </w:p>
        </w:tc>
        <w:tc>
          <w:tcPr>
            <w:tcW w:w="3981" w:type="dxa"/>
          </w:tcPr>
          <w:p w:rsidR="0098697A" w:rsidRPr="00097689" w:rsidRDefault="0098697A" w:rsidP="00097689">
            <w:pPr>
              <w:pStyle w:val="TAL"/>
            </w:pPr>
            <w:r w:rsidRPr="00097689">
              <w:t>This information element indicates the bearer termination for which a TCP connection establishment failure is reported.</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pPr>
          </w:p>
        </w:tc>
        <w:tc>
          <w:tcPr>
            <w:tcW w:w="952" w:type="dxa"/>
            <w:vMerge/>
          </w:tcPr>
          <w:p w:rsidR="0098697A" w:rsidRPr="00097689" w:rsidRDefault="0098697A" w:rsidP="00097689">
            <w:pPr>
              <w:pStyle w:val="TAC"/>
            </w:pPr>
          </w:p>
        </w:tc>
        <w:tc>
          <w:tcPr>
            <w:tcW w:w="1843" w:type="dxa"/>
          </w:tcPr>
          <w:p w:rsidR="0098697A" w:rsidRPr="00097689" w:rsidRDefault="0098697A" w:rsidP="00097689">
            <w:pPr>
              <w:pStyle w:val="TAC"/>
            </w:pPr>
            <w:r w:rsidRPr="00097689">
              <w:t>TCP connection establishment Error Indication</w:t>
            </w:r>
          </w:p>
        </w:tc>
        <w:tc>
          <w:tcPr>
            <w:tcW w:w="1275" w:type="dxa"/>
          </w:tcPr>
          <w:p w:rsidR="0098697A" w:rsidRPr="00097689" w:rsidRDefault="0098697A" w:rsidP="00097689">
            <w:pPr>
              <w:pStyle w:val="TAC"/>
            </w:pPr>
            <w:r w:rsidRPr="00097689">
              <w:t>M</w:t>
            </w:r>
          </w:p>
        </w:tc>
        <w:tc>
          <w:tcPr>
            <w:tcW w:w="3981" w:type="dxa"/>
          </w:tcPr>
          <w:p w:rsidR="0098697A" w:rsidRPr="00097689" w:rsidRDefault="0098697A" w:rsidP="00097689">
            <w:pPr>
              <w:pStyle w:val="TAL"/>
            </w:pPr>
            <w:r w:rsidRPr="00097689">
              <w:t xml:space="preserve">This </w:t>
            </w:r>
            <w:r w:rsidRPr="00097689">
              <w:rPr>
                <w:rFonts w:hint="eastAsia"/>
              </w:rPr>
              <w:t>information element</w:t>
            </w:r>
            <w:r w:rsidRPr="00097689">
              <w:t xml:space="preserve"> indicates a TCP connection establishment </w:t>
            </w:r>
            <w:r w:rsidRPr="00097689">
              <w:rPr>
                <w:rFonts w:hint="eastAsia"/>
              </w:rPr>
              <w:t xml:space="preserve">failure </w:t>
            </w:r>
            <w:r w:rsidRPr="00097689">
              <w:t>event.</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pStyle w:val="TAC"/>
            </w:pPr>
            <w:r w:rsidRPr="00097689">
              <w:t>TCP connection establishment Failure Indication Ack</w:t>
            </w:r>
          </w:p>
        </w:tc>
        <w:tc>
          <w:tcPr>
            <w:tcW w:w="952" w:type="dxa"/>
            <w:vMerge w:val="restart"/>
          </w:tcPr>
          <w:p w:rsidR="0098697A" w:rsidRPr="00097689" w:rsidRDefault="0098697A" w:rsidP="00097689">
            <w:pPr>
              <w:pStyle w:val="TAC"/>
            </w:pPr>
            <w:r w:rsidRPr="00097689">
              <w:t>MRFC</w:t>
            </w:r>
          </w:p>
        </w:tc>
        <w:tc>
          <w:tcPr>
            <w:tcW w:w="1843" w:type="dxa"/>
          </w:tcPr>
          <w:p w:rsidR="0098697A" w:rsidRPr="00097689" w:rsidRDefault="0098697A" w:rsidP="00097689">
            <w:pPr>
              <w:pStyle w:val="TAC"/>
            </w:pPr>
            <w:r w:rsidRPr="00097689">
              <w:t>Context</w:t>
            </w:r>
          </w:p>
        </w:tc>
        <w:tc>
          <w:tcPr>
            <w:tcW w:w="1275" w:type="dxa"/>
          </w:tcPr>
          <w:p w:rsidR="0098697A" w:rsidRPr="00097689" w:rsidRDefault="0098697A" w:rsidP="00097689">
            <w:pPr>
              <w:pStyle w:val="TAC"/>
            </w:pPr>
            <w:r w:rsidRPr="00097689">
              <w:t>M</w:t>
            </w:r>
          </w:p>
        </w:tc>
        <w:tc>
          <w:tcPr>
            <w:tcW w:w="3981"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pPr>
          </w:p>
        </w:tc>
        <w:tc>
          <w:tcPr>
            <w:tcW w:w="952" w:type="dxa"/>
            <w:vMerge/>
          </w:tcPr>
          <w:p w:rsidR="0098697A" w:rsidRPr="00097689" w:rsidRDefault="0098697A" w:rsidP="00097689">
            <w:pPr>
              <w:pStyle w:val="TAC"/>
            </w:pPr>
          </w:p>
        </w:tc>
        <w:tc>
          <w:tcPr>
            <w:tcW w:w="1843" w:type="dxa"/>
          </w:tcPr>
          <w:p w:rsidR="0098697A" w:rsidRPr="00097689" w:rsidRDefault="0098697A" w:rsidP="00097689">
            <w:pPr>
              <w:pStyle w:val="TAC"/>
            </w:pPr>
            <w:r w:rsidRPr="00097689">
              <w:t>Bearer Termination</w:t>
            </w:r>
          </w:p>
        </w:tc>
        <w:tc>
          <w:tcPr>
            <w:tcW w:w="1275" w:type="dxa"/>
          </w:tcPr>
          <w:p w:rsidR="0098697A" w:rsidRPr="00097689" w:rsidRDefault="0098697A" w:rsidP="00097689">
            <w:pPr>
              <w:pStyle w:val="TAC"/>
            </w:pPr>
            <w:r w:rsidRPr="00097689">
              <w:t>M</w:t>
            </w:r>
          </w:p>
        </w:tc>
        <w:tc>
          <w:tcPr>
            <w:tcW w:w="3981" w:type="dxa"/>
          </w:tcPr>
          <w:p w:rsidR="0098697A" w:rsidRPr="00097689" w:rsidRDefault="0098697A" w:rsidP="00097689">
            <w:pPr>
              <w:pStyle w:val="TAL"/>
            </w:pPr>
            <w:r w:rsidRPr="00097689">
              <w:t>This information element indicates the bearer termination where the command was executed.</w:t>
            </w:r>
          </w:p>
        </w:tc>
      </w:tr>
    </w:tbl>
    <w:p w:rsidR="0098697A" w:rsidRPr="00097689" w:rsidRDefault="0098697A" w:rsidP="0098697A">
      <w:pPr>
        <w:rPr>
          <w:noProof/>
        </w:rPr>
      </w:pPr>
    </w:p>
    <w:p w:rsidR="0098697A" w:rsidRPr="00097689" w:rsidRDefault="0098697A" w:rsidP="0098697A">
      <w:pPr>
        <w:pStyle w:val="Heading2"/>
        <w:rPr>
          <w:lang w:val="fr-FR"/>
        </w:rPr>
      </w:pPr>
      <w:bookmarkStart w:id="570" w:name="_Toc485587637"/>
      <w:bookmarkStart w:id="571" w:name="_Toc57882648"/>
      <w:r w:rsidRPr="00097689">
        <w:rPr>
          <w:lang w:val="fr-FR"/>
        </w:rPr>
        <w:t>8.</w:t>
      </w:r>
      <w:r w:rsidRPr="00097689">
        <w:rPr>
          <w:lang w:val="fr-FR" w:eastAsia="ko-KR"/>
        </w:rPr>
        <w:t>64</w:t>
      </w:r>
      <w:r w:rsidRPr="00097689">
        <w:rPr>
          <w:lang w:val="fr-FR"/>
        </w:rPr>
        <w:tab/>
        <w:t>Notify TLS session establishment Failure Indication</w:t>
      </w:r>
      <w:bookmarkEnd w:id="570"/>
      <w:bookmarkEnd w:id="571"/>
    </w:p>
    <w:p w:rsidR="0098697A" w:rsidRPr="00097689" w:rsidRDefault="0098697A" w:rsidP="0098697A">
      <w:pPr>
        <w:keepNext/>
      </w:pPr>
      <w:r w:rsidRPr="00097689">
        <w:t>This procedure is used to report TLS session establishment failures.</w:t>
      </w:r>
    </w:p>
    <w:p w:rsidR="0098697A" w:rsidRPr="00097689" w:rsidRDefault="0098697A" w:rsidP="0098697A">
      <w:pPr>
        <w:pStyle w:val="TH"/>
      </w:pPr>
      <w:r w:rsidRPr="00097689">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rsidTr="00097689">
        <w:tblPrEx>
          <w:tblCellMar>
            <w:top w:w="0" w:type="dxa"/>
            <w:bottom w:w="0" w:type="dxa"/>
          </w:tblCellMar>
        </w:tblPrEx>
        <w:trPr>
          <w:jc w:val="center"/>
        </w:trPr>
        <w:tc>
          <w:tcPr>
            <w:tcW w:w="1612" w:type="dxa"/>
          </w:tcPr>
          <w:p w:rsidR="0098697A" w:rsidRPr="00097689" w:rsidRDefault="0098697A" w:rsidP="00097689">
            <w:pPr>
              <w:pStyle w:val="TAH"/>
            </w:pPr>
            <w:r w:rsidRPr="00097689">
              <w:t>Procedure</w:t>
            </w:r>
          </w:p>
        </w:tc>
        <w:tc>
          <w:tcPr>
            <w:tcW w:w="1080" w:type="dxa"/>
          </w:tcPr>
          <w:p w:rsidR="0098697A" w:rsidRPr="00097689" w:rsidRDefault="0098697A" w:rsidP="00097689">
            <w:pPr>
              <w:pStyle w:val="TAH"/>
            </w:pPr>
            <w:r w:rsidRPr="00097689">
              <w:t>Initiated</w:t>
            </w:r>
          </w:p>
        </w:tc>
        <w:tc>
          <w:tcPr>
            <w:tcW w:w="1980" w:type="dxa"/>
          </w:tcPr>
          <w:p w:rsidR="0098697A" w:rsidRPr="00097689" w:rsidRDefault="0098697A" w:rsidP="00097689">
            <w:pPr>
              <w:pStyle w:val="TAH"/>
            </w:pPr>
            <w:r w:rsidRPr="00097689">
              <w:t>Information element name</w:t>
            </w:r>
          </w:p>
        </w:tc>
        <w:tc>
          <w:tcPr>
            <w:tcW w:w="1260" w:type="dxa"/>
          </w:tcPr>
          <w:p w:rsidR="0098697A" w:rsidRPr="00097689" w:rsidRDefault="0098697A" w:rsidP="00097689">
            <w:pPr>
              <w:pStyle w:val="TAH"/>
            </w:pPr>
            <w:r w:rsidRPr="00097689">
              <w:t>Information element required</w:t>
            </w:r>
          </w:p>
        </w:tc>
        <w:tc>
          <w:tcPr>
            <w:tcW w:w="3731" w:type="dxa"/>
          </w:tcPr>
          <w:p w:rsidR="0098697A" w:rsidRPr="00097689" w:rsidRDefault="0098697A" w:rsidP="00097689">
            <w:pPr>
              <w:pStyle w:val="TAH"/>
            </w:pPr>
            <w:r w:rsidRPr="00097689">
              <w:t>Information element description</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pStyle w:val="TAC"/>
              <w:rPr>
                <w:lang w:val="fr-FR"/>
              </w:rPr>
            </w:pPr>
            <w:r w:rsidRPr="00097689">
              <w:rPr>
                <w:lang w:val="fr-FR"/>
              </w:rPr>
              <w:t>TLS session establishment Failure Indication</w:t>
            </w:r>
          </w:p>
        </w:tc>
        <w:tc>
          <w:tcPr>
            <w:tcW w:w="1080" w:type="dxa"/>
            <w:vMerge w:val="restart"/>
          </w:tcPr>
          <w:p w:rsidR="0098697A" w:rsidRPr="00097689" w:rsidRDefault="0098697A" w:rsidP="00097689">
            <w:pPr>
              <w:pStyle w:val="TAC"/>
            </w:pPr>
            <w:r w:rsidRPr="00097689">
              <w:t>MRFP</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31" w:type="dxa"/>
          </w:tcPr>
          <w:p w:rsidR="0098697A" w:rsidRPr="00097689" w:rsidRDefault="0098697A" w:rsidP="00097689">
            <w:pPr>
              <w:pStyle w:val="TAL"/>
            </w:pPr>
            <w:r w:rsidRPr="00097689">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31" w:type="dxa"/>
          </w:tcPr>
          <w:p w:rsidR="0098697A" w:rsidRPr="00097689" w:rsidRDefault="0098697A" w:rsidP="00097689">
            <w:pPr>
              <w:pStyle w:val="TAL"/>
            </w:pPr>
            <w:r w:rsidRPr="00097689">
              <w:t xml:space="preserve">This information element indicates the bearer termination for which a TLS session establishment failure is reported. </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pPr>
          </w:p>
        </w:tc>
        <w:tc>
          <w:tcPr>
            <w:tcW w:w="1080" w:type="dxa"/>
            <w:vMerge/>
          </w:tcPr>
          <w:p w:rsidR="0098697A" w:rsidRPr="00097689" w:rsidRDefault="0098697A" w:rsidP="00097689">
            <w:pPr>
              <w:pStyle w:val="TAC"/>
            </w:pPr>
          </w:p>
        </w:tc>
        <w:tc>
          <w:tcPr>
            <w:tcW w:w="1980" w:type="dxa"/>
          </w:tcPr>
          <w:p w:rsidR="0098697A" w:rsidRPr="00097689" w:rsidRDefault="0098697A" w:rsidP="00097689">
            <w:pPr>
              <w:pStyle w:val="TAC"/>
            </w:pPr>
            <w:r w:rsidRPr="00097689">
              <w:t>TLS session establishment Error Indication</w:t>
            </w:r>
          </w:p>
        </w:tc>
        <w:tc>
          <w:tcPr>
            <w:tcW w:w="1260" w:type="dxa"/>
          </w:tcPr>
          <w:p w:rsidR="0098697A" w:rsidRPr="00097689" w:rsidRDefault="0098697A" w:rsidP="00097689">
            <w:pPr>
              <w:pStyle w:val="TAC"/>
            </w:pPr>
            <w:r w:rsidRPr="00097689">
              <w:t>M</w:t>
            </w:r>
          </w:p>
        </w:tc>
        <w:tc>
          <w:tcPr>
            <w:tcW w:w="3731" w:type="dxa"/>
          </w:tcPr>
          <w:p w:rsidR="0098697A" w:rsidRPr="00097689" w:rsidRDefault="0098697A" w:rsidP="00097689">
            <w:pPr>
              <w:pStyle w:val="TAL"/>
            </w:pPr>
            <w:r w:rsidRPr="00097689">
              <w:t>This information element indicates a TLS session establishment failure event.</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pStyle w:val="TAC"/>
            </w:pPr>
            <w:r w:rsidRPr="00097689">
              <w:t>TLS session establishment Failure Indication Ack</w:t>
            </w:r>
          </w:p>
        </w:tc>
        <w:tc>
          <w:tcPr>
            <w:tcW w:w="1080" w:type="dxa"/>
            <w:vMerge w:val="restart"/>
          </w:tcPr>
          <w:p w:rsidR="0098697A" w:rsidRPr="00097689" w:rsidRDefault="0098697A" w:rsidP="00097689">
            <w:pPr>
              <w:pStyle w:val="TAC"/>
            </w:pPr>
            <w:r w:rsidRPr="00097689">
              <w:t>MRFC</w:t>
            </w:r>
          </w:p>
        </w:tc>
        <w:tc>
          <w:tcPr>
            <w:tcW w:w="1980" w:type="dxa"/>
          </w:tcPr>
          <w:p w:rsidR="0098697A" w:rsidRPr="00097689" w:rsidRDefault="0098697A" w:rsidP="00097689">
            <w:pPr>
              <w:pStyle w:val="TAC"/>
            </w:pPr>
            <w:r w:rsidRPr="00097689">
              <w:t>Context</w:t>
            </w:r>
          </w:p>
        </w:tc>
        <w:tc>
          <w:tcPr>
            <w:tcW w:w="1260" w:type="dxa"/>
          </w:tcPr>
          <w:p w:rsidR="0098697A" w:rsidRPr="00097689" w:rsidRDefault="0098697A" w:rsidP="00097689">
            <w:pPr>
              <w:pStyle w:val="TAC"/>
            </w:pPr>
            <w:r w:rsidRPr="00097689">
              <w:t>M</w:t>
            </w:r>
          </w:p>
        </w:tc>
        <w:tc>
          <w:tcPr>
            <w:tcW w:w="3731" w:type="dxa"/>
          </w:tcPr>
          <w:p w:rsidR="0098697A" w:rsidRPr="00097689" w:rsidRDefault="0098697A" w:rsidP="00097689">
            <w:pPr>
              <w:pStyle w:val="TAL"/>
            </w:pPr>
            <w:r w:rsidRPr="00097689">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pStyle w:val="TAC"/>
              <w:rPr>
                <w:lang w:eastAsia="ja-JP"/>
              </w:rPr>
            </w:pPr>
          </w:p>
        </w:tc>
        <w:tc>
          <w:tcPr>
            <w:tcW w:w="1080" w:type="dxa"/>
            <w:vMerge/>
          </w:tcPr>
          <w:p w:rsidR="0098697A" w:rsidRPr="00097689" w:rsidRDefault="0098697A" w:rsidP="00097689">
            <w:pPr>
              <w:pStyle w:val="TAC"/>
              <w:rPr>
                <w:lang w:eastAsia="ja-JP"/>
              </w:rPr>
            </w:pPr>
          </w:p>
        </w:tc>
        <w:tc>
          <w:tcPr>
            <w:tcW w:w="1980" w:type="dxa"/>
          </w:tcPr>
          <w:p w:rsidR="0098697A" w:rsidRPr="00097689" w:rsidRDefault="0098697A" w:rsidP="00097689">
            <w:pPr>
              <w:pStyle w:val="TAC"/>
            </w:pPr>
            <w:r w:rsidRPr="00097689">
              <w:t>Bearer Termination</w:t>
            </w:r>
          </w:p>
        </w:tc>
        <w:tc>
          <w:tcPr>
            <w:tcW w:w="1260" w:type="dxa"/>
          </w:tcPr>
          <w:p w:rsidR="0098697A" w:rsidRPr="00097689" w:rsidRDefault="0098697A" w:rsidP="00097689">
            <w:pPr>
              <w:pStyle w:val="TAC"/>
            </w:pPr>
            <w:r w:rsidRPr="00097689">
              <w:t>M</w:t>
            </w:r>
          </w:p>
        </w:tc>
        <w:tc>
          <w:tcPr>
            <w:tcW w:w="3731" w:type="dxa"/>
          </w:tcPr>
          <w:p w:rsidR="0098697A" w:rsidRPr="00097689" w:rsidRDefault="0098697A" w:rsidP="00097689">
            <w:pPr>
              <w:pStyle w:val="TAL"/>
            </w:pPr>
            <w:r w:rsidRPr="00097689">
              <w:t>This information element indicates the bearer termination where the command was executed.</w:t>
            </w:r>
          </w:p>
        </w:tc>
      </w:tr>
    </w:tbl>
    <w:p w:rsidR="0098697A" w:rsidRPr="00097689" w:rsidRDefault="0098697A" w:rsidP="0098697A">
      <w:pPr>
        <w:rPr>
          <w:noProof/>
        </w:rPr>
      </w:pPr>
    </w:p>
    <w:p w:rsidR="0098697A" w:rsidRPr="00097689" w:rsidRDefault="0098697A" w:rsidP="0098697A">
      <w:pPr>
        <w:pStyle w:val="Heading2"/>
      </w:pPr>
      <w:bookmarkStart w:id="572" w:name="_Toc485587638"/>
      <w:bookmarkStart w:id="573" w:name="_Toc57882649"/>
      <w:r w:rsidRPr="00097689">
        <w:lastRenderedPageBreak/>
        <w:t>8.</w:t>
      </w:r>
      <w:r w:rsidRPr="00097689">
        <w:rPr>
          <w:lang w:eastAsia="zh-CN"/>
        </w:rPr>
        <w:t>65</w:t>
      </w:r>
      <w:r w:rsidRPr="00097689">
        <w:tab/>
      </w:r>
      <w:r w:rsidRPr="00097689">
        <w:rPr>
          <w:lang w:eastAsia="zh-CN"/>
        </w:rPr>
        <w:t>CLUE Message Send</w:t>
      </w:r>
      <w:bookmarkEnd w:id="572"/>
      <w:bookmarkEnd w:id="573"/>
    </w:p>
    <w:p w:rsidR="0098697A" w:rsidRPr="00097689" w:rsidRDefault="0098697A" w:rsidP="0098697A">
      <w:pPr>
        <w:keepNext/>
      </w:pPr>
      <w:r w:rsidRPr="00097689">
        <w:t xml:space="preserve">This procedure is used in a telepresence session by the MRFC to request the MRFP to send a </w:t>
      </w:r>
      <w:r w:rsidRPr="00097689">
        <w:rPr>
          <w:lang w:eastAsia="zh-CN"/>
        </w:rPr>
        <w:t xml:space="preserve">CLUE message </w:t>
      </w:r>
      <w:r w:rsidRPr="00097689">
        <w:t xml:space="preserve">(see </w:t>
      </w:r>
      <w:r w:rsidR="00097689">
        <w:rPr>
          <w:lang w:eastAsia="zh-CN"/>
        </w:rPr>
        <w:t>clause</w:t>
      </w:r>
      <w:r w:rsidRPr="00097689">
        <w:t> 6.2.</w:t>
      </w:r>
      <w:r w:rsidRPr="00097689">
        <w:rPr>
          <w:lang w:eastAsia="zh-CN"/>
        </w:rPr>
        <w:t>21.2</w:t>
      </w:r>
      <w:r w:rsidRPr="00097689">
        <w:t>).</w:t>
      </w:r>
    </w:p>
    <w:p w:rsidR="0098697A" w:rsidRPr="00097689" w:rsidRDefault="0098697A" w:rsidP="0098697A">
      <w:pPr>
        <w:pStyle w:val="TH"/>
      </w:pPr>
      <w:r w:rsidRPr="00097689">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rsidTr="00097689">
        <w:tblPrEx>
          <w:tblCellMar>
            <w:top w:w="0" w:type="dxa"/>
            <w:bottom w:w="0" w:type="dxa"/>
          </w:tblCellMar>
        </w:tblPrEx>
        <w:trPr>
          <w:jc w:val="center"/>
        </w:trPr>
        <w:tc>
          <w:tcPr>
            <w:tcW w:w="1612"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31"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CLUE Message Send</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for which the CLUE information is reported.</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CLUE Message Content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CLUE message content to send.</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CLUE Message Send Ack</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is executed.</w:t>
            </w:r>
          </w:p>
        </w:tc>
      </w:tr>
    </w:tbl>
    <w:p w:rsidR="0098697A" w:rsidRPr="00097689" w:rsidRDefault="0098697A" w:rsidP="0098697A">
      <w:pPr>
        <w:rPr>
          <w:lang w:eastAsia="zh-CN"/>
        </w:rPr>
      </w:pPr>
    </w:p>
    <w:p w:rsidR="0098697A" w:rsidRPr="00097689" w:rsidRDefault="0098697A" w:rsidP="0098697A">
      <w:pPr>
        <w:pStyle w:val="Heading2"/>
      </w:pPr>
      <w:bookmarkStart w:id="574" w:name="_Toc485587639"/>
      <w:bookmarkStart w:id="575" w:name="_Toc57882650"/>
      <w:r w:rsidRPr="00097689">
        <w:t>8.</w:t>
      </w:r>
      <w:r w:rsidRPr="00097689">
        <w:rPr>
          <w:lang w:eastAsia="zh-CN"/>
        </w:rPr>
        <w:t>66</w:t>
      </w:r>
      <w:r w:rsidRPr="00097689">
        <w:tab/>
      </w:r>
      <w:r w:rsidRPr="00097689">
        <w:rPr>
          <w:lang w:eastAsia="zh-CN"/>
        </w:rPr>
        <w:t xml:space="preserve">CLUE Message Received </w:t>
      </w:r>
      <w:r w:rsidRPr="00097689">
        <w:rPr>
          <w:rFonts w:hint="eastAsia"/>
        </w:rPr>
        <w:t>Notif</w:t>
      </w:r>
      <w:r w:rsidRPr="00097689">
        <w:t>ication</w:t>
      </w:r>
      <w:bookmarkEnd w:id="574"/>
      <w:bookmarkEnd w:id="575"/>
    </w:p>
    <w:p w:rsidR="0098697A" w:rsidRPr="00097689" w:rsidRDefault="0098697A" w:rsidP="0098697A">
      <w:pPr>
        <w:keepNext/>
      </w:pPr>
      <w:r w:rsidRPr="00097689">
        <w:t xml:space="preserve">This procedure is used in a telepresence session by the MRFP to report </w:t>
      </w:r>
      <w:r w:rsidRPr="00097689">
        <w:rPr>
          <w:lang w:eastAsia="zh-CN"/>
        </w:rPr>
        <w:t xml:space="preserve">the received CLUE message to the MRFC </w:t>
      </w:r>
      <w:r w:rsidRPr="00097689">
        <w:t xml:space="preserve">(see </w:t>
      </w:r>
      <w:r w:rsidR="00097689">
        <w:rPr>
          <w:lang w:eastAsia="zh-CN"/>
        </w:rPr>
        <w:t>clause</w:t>
      </w:r>
      <w:r w:rsidRPr="00097689">
        <w:t> 6.2.</w:t>
      </w:r>
      <w:r w:rsidRPr="00097689">
        <w:rPr>
          <w:lang w:eastAsia="zh-CN"/>
        </w:rPr>
        <w:t>21.2</w:t>
      </w:r>
      <w:r w:rsidRPr="00097689">
        <w:t>).</w:t>
      </w:r>
    </w:p>
    <w:p w:rsidR="0098697A" w:rsidRPr="00097689" w:rsidRDefault="0098697A" w:rsidP="0098697A">
      <w:pPr>
        <w:pStyle w:val="TH"/>
      </w:pPr>
      <w:r w:rsidRPr="00097689">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8697A" w:rsidRPr="00097689" w:rsidTr="00097689">
        <w:tblPrEx>
          <w:tblCellMar>
            <w:top w:w="0" w:type="dxa"/>
            <w:bottom w:w="0" w:type="dxa"/>
          </w:tblCellMar>
        </w:tblPrEx>
        <w:trPr>
          <w:jc w:val="center"/>
        </w:trPr>
        <w:tc>
          <w:tcPr>
            <w:tcW w:w="1612"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Procedure</w:t>
            </w:r>
          </w:p>
        </w:tc>
        <w:tc>
          <w:tcPr>
            <w:tcW w:w="10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Initiated</w:t>
            </w:r>
          </w:p>
        </w:tc>
        <w:tc>
          <w:tcPr>
            <w:tcW w:w="198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name</w:t>
            </w:r>
          </w:p>
        </w:tc>
        <w:tc>
          <w:tcPr>
            <w:tcW w:w="1260"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required</w:t>
            </w:r>
          </w:p>
        </w:tc>
        <w:tc>
          <w:tcPr>
            <w:tcW w:w="3731" w:type="dxa"/>
          </w:tcPr>
          <w:p w:rsidR="0098697A" w:rsidRPr="00097689" w:rsidRDefault="0098697A" w:rsidP="00097689">
            <w:pPr>
              <w:keepNext/>
              <w:keepLines/>
              <w:spacing w:after="0"/>
              <w:jc w:val="center"/>
              <w:rPr>
                <w:rFonts w:ascii="Arial" w:hAnsi="Arial"/>
                <w:b/>
                <w:sz w:val="18"/>
              </w:rPr>
            </w:pPr>
            <w:r w:rsidRPr="00097689">
              <w:rPr>
                <w:rFonts w:ascii="Arial" w:hAnsi="Arial"/>
                <w:b/>
                <w:sz w:val="18"/>
              </w:rPr>
              <w:t>Information element description</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CLUE Message Received Notification</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MRFP</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for the bearer termination.</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for which the CLUE information is reported.</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CLUE Message Content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a content of the received CLUE message.</w:t>
            </w:r>
          </w:p>
        </w:tc>
      </w:tr>
      <w:tr w:rsidR="0098697A" w:rsidRPr="00097689" w:rsidTr="00097689">
        <w:tblPrEx>
          <w:tblCellMar>
            <w:top w:w="0" w:type="dxa"/>
            <w:bottom w:w="0" w:type="dxa"/>
          </w:tblCellMar>
        </w:tblPrEx>
        <w:trPr>
          <w:cantSplit/>
          <w:jc w:val="center"/>
        </w:trPr>
        <w:tc>
          <w:tcPr>
            <w:tcW w:w="1612"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CLUE Message Received Notification Ack</w:t>
            </w:r>
          </w:p>
        </w:tc>
        <w:tc>
          <w:tcPr>
            <w:tcW w:w="1080" w:type="dxa"/>
            <w:vMerge w:val="restart"/>
          </w:tcPr>
          <w:p w:rsidR="0098697A" w:rsidRPr="00097689" w:rsidRDefault="0098697A" w:rsidP="00097689">
            <w:pPr>
              <w:keepNext/>
              <w:keepLines/>
              <w:spacing w:after="0"/>
              <w:jc w:val="center"/>
              <w:rPr>
                <w:rFonts w:ascii="Arial" w:hAnsi="Arial"/>
                <w:sz w:val="18"/>
              </w:rPr>
            </w:pPr>
            <w:r w:rsidRPr="00097689">
              <w:rPr>
                <w:rFonts w:ascii="Arial" w:hAnsi="Arial"/>
                <w:sz w:val="18"/>
              </w:rPr>
              <w:t>MRFC</w:t>
            </w: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Context</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context where the command was executed.</w:t>
            </w:r>
          </w:p>
        </w:tc>
      </w:tr>
      <w:tr w:rsidR="0098697A" w:rsidRPr="00097689" w:rsidTr="00097689">
        <w:tblPrEx>
          <w:tblCellMar>
            <w:top w:w="0" w:type="dxa"/>
            <w:bottom w:w="0" w:type="dxa"/>
          </w:tblCellMar>
        </w:tblPrEx>
        <w:trPr>
          <w:cantSplit/>
          <w:jc w:val="center"/>
        </w:trPr>
        <w:tc>
          <w:tcPr>
            <w:tcW w:w="1612" w:type="dxa"/>
            <w:vMerge/>
          </w:tcPr>
          <w:p w:rsidR="0098697A" w:rsidRPr="00097689" w:rsidRDefault="0098697A" w:rsidP="00097689">
            <w:pPr>
              <w:keepNext/>
              <w:keepLines/>
              <w:spacing w:after="0"/>
              <w:jc w:val="center"/>
              <w:rPr>
                <w:rFonts w:ascii="Arial" w:hAnsi="Arial"/>
                <w:sz w:val="18"/>
              </w:rPr>
            </w:pPr>
          </w:p>
        </w:tc>
        <w:tc>
          <w:tcPr>
            <w:tcW w:w="1080" w:type="dxa"/>
            <w:vMerge/>
          </w:tcPr>
          <w:p w:rsidR="0098697A" w:rsidRPr="00097689" w:rsidRDefault="0098697A" w:rsidP="00097689">
            <w:pPr>
              <w:keepNext/>
              <w:keepLines/>
              <w:spacing w:after="0"/>
              <w:jc w:val="center"/>
              <w:rPr>
                <w:rFonts w:ascii="Arial" w:hAnsi="Arial"/>
                <w:sz w:val="18"/>
              </w:rPr>
            </w:pPr>
          </w:p>
        </w:tc>
        <w:tc>
          <w:tcPr>
            <w:tcW w:w="198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Bearer Termination</w:t>
            </w:r>
          </w:p>
        </w:tc>
        <w:tc>
          <w:tcPr>
            <w:tcW w:w="1260" w:type="dxa"/>
          </w:tcPr>
          <w:p w:rsidR="0098697A" w:rsidRPr="00097689" w:rsidRDefault="0098697A" w:rsidP="00097689">
            <w:pPr>
              <w:keepNext/>
              <w:keepLines/>
              <w:spacing w:after="0"/>
              <w:jc w:val="center"/>
              <w:rPr>
                <w:rFonts w:ascii="Arial" w:hAnsi="Arial"/>
                <w:sz w:val="18"/>
              </w:rPr>
            </w:pPr>
            <w:r w:rsidRPr="00097689">
              <w:rPr>
                <w:rFonts w:ascii="Arial" w:hAnsi="Arial"/>
                <w:sz w:val="18"/>
              </w:rPr>
              <w:t>M</w:t>
            </w:r>
          </w:p>
        </w:tc>
        <w:tc>
          <w:tcPr>
            <w:tcW w:w="3731" w:type="dxa"/>
          </w:tcPr>
          <w:p w:rsidR="0098697A" w:rsidRPr="00097689" w:rsidRDefault="0098697A" w:rsidP="00097689">
            <w:pPr>
              <w:keepNext/>
              <w:keepLines/>
              <w:spacing w:after="0"/>
              <w:rPr>
                <w:rFonts w:ascii="Arial" w:hAnsi="Arial"/>
                <w:sz w:val="18"/>
              </w:rPr>
            </w:pPr>
            <w:r w:rsidRPr="00097689">
              <w:rPr>
                <w:rFonts w:ascii="Arial" w:hAnsi="Arial"/>
                <w:sz w:val="18"/>
              </w:rPr>
              <w:t>This information element indicates the bearer termination where the command is executed.</w:t>
            </w:r>
          </w:p>
        </w:tc>
      </w:tr>
    </w:tbl>
    <w:p w:rsidR="0098697A" w:rsidRPr="00097689" w:rsidRDefault="0098697A" w:rsidP="0098697A">
      <w:pPr>
        <w:rPr>
          <w:noProof/>
        </w:rPr>
      </w:pPr>
    </w:p>
    <w:p w:rsidR="0098697A" w:rsidRPr="00097689" w:rsidRDefault="0098697A" w:rsidP="0098697A">
      <w:pPr>
        <w:pStyle w:val="Heading8"/>
      </w:pPr>
      <w:bookmarkStart w:id="576" w:name="_Toc485587640"/>
      <w:bookmarkStart w:id="577" w:name="_Toc57882651"/>
      <w:r w:rsidRPr="00097689">
        <w:t>Annex A (informative):</w:t>
      </w:r>
      <w:r w:rsidRPr="00097689">
        <w:br/>
        <w:t>Change history</w:t>
      </w:r>
      <w:bookmarkStart w:id="578" w:name="historyclause"/>
      <w:bookmarkEnd w:id="576"/>
      <w:bookmarkEnd w:id="577"/>
      <w:bookmarkEnd w:id="5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725"/>
        <w:gridCol w:w="709"/>
      </w:tblGrid>
      <w:tr w:rsidR="00097689" w:rsidRPr="00097689" w:rsidTr="00097689">
        <w:tblPrEx>
          <w:tblCellMar>
            <w:top w:w="0" w:type="dxa"/>
            <w:bottom w:w="0" w:type="dxa"/>
          </w:tblCellMar>
        </w:tblPrEx>
        <w:tc>
          <w:tcPr>
            <w:tcW w:w="800" w:type="dxa"/>
            <w:tcBorders>
              <w:bottom w:val="single" w:sz="4" w:space="0" w:color="auto"/>
            </w:tcBorders>
            <w:shd w:val="pct10" w:color="auto" w:fill="FFFFFF"/>
          </w:tcPr>
          <w:p w:rsidR="00097689" w:rsidRPr="00097689" w:rsidRDefault="00097689" w:rsidP="00097689">
            <w:pPr>
              <w:pStyle w:val="TAL"/>
              <w:rPr>
                <w:b/>
                <w:sz w:val="16"/>
              </w:rPr>
            </w:pPr>
            <w:r w:rsidRPr="00097689">
              <w:rPr>
                <w:b/>
                <w:sz w:val="16"/>
              </w:rPr>
              <w:t>Date</w:t>
            </w:r>
          </w:p>
        </w:tc>
        <w:tc>
          <w:tcPr>
            <w:tcW w:w="800" w:type="dxa"/>
            <w:tcBorders>
              <w:bottom w:val="single" w:sz="4" w:space="0" w:color="auto"/>
            </w:tcBorders>
            <w:shd w:val="pct10" w:color="auto" w:fill="FFFFFF"/>
          </w:tcPr>
          <w:p w:rsidR="00097689" w:rsidRPr="00097689" w:rsidRDefault="00097689" w:rsidP="00097689">
            <w:pPr>
              <w:pStyle w:val="TAL"/>
              <w:rPr>
                <w:b/>
                <w:sz w:val="16"/>
              </w:rPr>
            </w:pPr>
            <w:r w:rsidRPr="00097689">
              <w:rPr>
                <w:b/>
                <w:sz w:val="16"/>
              </w:rPr>
              <w:t>TSG #</w:t>
            </w:r>
          </w:p>
        </w:tc>
        <w:tc>
          <w:tcPr>
            <w:tcW w:w="901" w:type="dxa"/>
            <w:tcBorders>
              <w:bottom w:val="single" w:sz="4" w:space="0" w:color="auto"/>
            </w:tcBorders>
            <w:shd w:val="pct10" w:color="auto" w:fill="FFFFFF"/>
          </w:tcPr>
          <w:p w:rsidR="00097689" w:rsidRPr="00097689" w:rsidRDefault="00097689" w:rsidP="00097689">
            <w:pPr>
              <w:pStyle w:val="TAL"/>
              <w:rPr>
                <w:b/>
                <w:sz w:val="16"/>
              </w:rPr>
            </w:pPr>
            <w:r w:rsidRPr="00097689">
              <w:rPr>
                <w:b/>
                <w:sz w:val="16"/>
              </w:rPr>
              <w:t>TSG Doc.</w:t>
            </w:r>
          </w:p>
        </w:tc>
        <w:tc>
          <w:tcPr>
            <w:tcW w:w="476" w:type="dxa"/>
            <w:tcBorders>
              <w:bottom w:val="single" w:sz="4" w:space="0" w:color="auto"/>
            </w:tcBorders>
            <w:shd w:val="pct10" w:color="auto" w:fill="FFFFFF"/>
          </w:tcPr>
          <w:p w:rsidR="00097689" w:rsidRPr="00097689" w:rsidRDefault="00097689" w:rsidP="00097689">
            <w:pPr>
              <w:pStyle w:val="TAL"/>
              <w:rPr>
                <w:b/>
                <w:sz w:val="16"/>
              </w:rPr>
            </w:pPr>
            <w:r w:rsidRPr="00097689">
              <w:rPr>
                <w:b/>
                <w:sz w:val="16"/>
              </w:rPr>
              <w:t>CR</w:t>
            </w:r>
          </w:p>
        </w:tc>
        <w:tc>
          <w:tcPr>
            <w:tcW w:w="378" w:type="dxa"/>
            <w:tcBorders>
              <w:bottom w:val="single" w:sz="4" w:space="0" w:color="auto"/>
            </w:tcBorders>
            <w:shd w:val="pct10" w:color="auto" w:fill="FFFFFF"/>
          </w:tcPr>
          <w:p w:rsidR="00097689" w:rsidRPr="00097689" w:rsidRDefault="00097689" w:rsidP="00097689">
            <w:pPr>
              <w:pStyle w:val="TAL"/>
              <w:rPr>
                <w:b/>
                <w:sz w:val="16"/>
              </w:rPr>
            </w:pPr>
            <w:r w:rsidRPr="00097689">
              <w:rPr>
                <w:b/>
                <w:sz w:val="16"/>
              </w:rPr>
              <w:t>Rev</w:t>
            </w:r>
          </w:p>
        </w:tc>
        <w:tc>
          <w:tcPr>
            <w:tcW w:w="4725" w:type="dxa"/>
            <w:tcBorders>
              <w:bottom w:val="single" w:sz="4" w:space="0" w:color="auto"/>
            </w:tcBorders>
            <w:shd w:val="pct10" w:color="auto" w:fill="FFFFFF"/>
          </w:tcPr>
          <w:p w:rsidR="00097689" w:rsidRPr="00097689" w:rsidRDefault="00097689" w:rsidP="00097689">
            <w:pPr>
              <w:pStyle w:val="TAL"/>
              <w:rPr>
                <w:b/>
                <w:sz w:val="16"/>
              </w:rPr>
            </w:pPr>
            <w:r w:rsidRPr="00097689">
              <w:rPr>
                <w:b/>
                <w:sz w:val="16"/>
              </w:rPr>
              <w:t>Subject/Comment</w:t>
            </w:r>
          </w:p>
        </w:tc>
        <w:tc>
          <w:tcPr>
            <w:tcW w:w="709" w:type="dxa"/>
            <w:tcBorders>
              <w:bottom w:val="single" w:sz="4" w:space="0" w:color="auto"/>
            </w:tcBorders>
            <w:shd w:val="pct10" w:color="auto" w:fill="FFFFFF"/>
          </w:tcPr>
          <w:p w:rsidR="00097689" w:rsidRPr="00097689" w:rsidRDefault="00097689" w:rsidP="00097689">
            <w:pPr>
              <w:pStyle w:val="TAL"/>
              <w:rPr>
                <w:b/>
                <w:sz w:val="16"/>
              </w:rPr>
            </w:pPr>
            <w:r w:rsidRPr="00097689">
              <w:rPr>
                <w:b/>
                <w:sz w:val="16"/>
              </w:rPr>
              <w:t>New</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2006-05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CT4#31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 xml:space="preserve">Draft Skeleton </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0.1.0</w:t>
            </w:r>
          </w:p>
        </w:tc>
      </w:tr>
      <w:tr w:rsidR="00097689" w:rsidRPr="00097689" w:rsidTr="000976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2006-07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CT4#31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rPr>
              <w:t>Approval of the ad-hoc meeting TDs:</w:t>
            </w:r>
            <w:r w:rsidRPr="00097689">
              <w:rPr>
                <w:rFonts w:ascii="Arial" w:hAnsi="Arial"/>
                <w:snapToGrid w:val="0"/>
                <w:color w:val="000000"/>
                <w:sz w:val="16"/>
                <w:lang w:eastAsia="zh-CN"/>
              </w:rPr>
              <w:t xml:space="preserve"> C4-060934, C4-060935, C4-060938, C4-060939, C4-060940, C4-060963, C4-060964, C4-060965, C4-060966, C4-060967, C4-060968.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0.2.0</w:t>
            </w:r>
          </w:p>
        </w:tc>
      </w:tr>
      <w:tr w:rsidR="00097689" w:rsidRPr="00097689" w:rsidTr="000976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2006-09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CT4#32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rPr>
              <w:t>Approval of the meeting TD</w:t>
            </w:r>
            <w:r w:rsidRPr="00097689">
              <w:rPr>
                <w:rFonts w:ascii="Arial" w:hAnsi="Arial"/>
                <w:snapToGrid w:val="0"/>
                <w:color w:val="000000"/>
                <w:sz w:val="16"/>
                <w:lang w:eastAsia="zh-CN"/>
              </w:rPr>
              <w:t>s: C4-061324,C4-061474,C4-601475,C4-061476, C4-061477,C4-061478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lang w:eastAsia="zh-CN"/>
              </w:rPr>
            </w:pPr>
            <w:r w:rsidRPr="00097689">
              <w:rPr>
                <w:rFonts w:ascii="Arial" w:hAnsi="Arial"/>
                <w:snapToGrid w:val="0"/>
                <w:color w:val="000000"/>
                <w:sz w:val="16"/>
                <w:lang w:eastAsia="zh-CN"/>
              </w:rPr>
              <w:t>0.3.0</w:t>
            </w:r>
          </w:p>
        </w:tc>
      </w:tr>
      <w:tr w:rsidR="00097689" w:rsidRPr="00097689" w:rsidTr="000976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lang w:eastAsia="zh-CN"/>
              </w:rPr>
              <w:t>2006-11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lang w:eastAsia="zh-CN"/>
              </w:rPr>
              <w:t>CT4#33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Approval of the meeting TD</w:t>
            </w:r>
            <w:r w:rsidRPr="00097689">
              <w:rPr>
                <w:rFonts w:ascii="Arial" w:hAnsi="Arial"/>
                <w:snapToGrid w:val="0"/>
                <w:color w:val="000000"/>
                <w:sz w:val="16"/>
                <w:lang w:eastAsia="zh-CN"/>
              </w:rPr>
              <w:t>s: C4-061797, C4-061798, C4-061799, C4-061801, C4-061802, C4-061804, C4-061805, C4-061806, C4-061594,C4-061646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i/>
                <w:iCs/>
                <w:snapToGrid w:val="0"/>
                <w:color w:val="0000FF"/>
              </w:rPr>
            </w:pPr>
            <w:r w:rsidRPr="00097689">
              <w:rPr>
                <w:rFonts w:ascii="Arial" w:hAnsi="Arial"/>
                <w:snapToGrid w:val="0"/>
                <w:color w:val="000000"/>
                <w:sz w:val="16"/>
                <w:lang w:eastAsia="zh-CN"/>
              </w:rPr>
              <w:t>0.4.0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lang w:eastAsia="zh-CN"/>
              </w:rPr>
              <w:t>2006-11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Sent to CT#34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1.0.0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lastRenderedPageBreak/>
              <w:t>2007-02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CT4#34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Approval of the meeting TDs: C4-070282, C4-070285, C4-070357, C4-070246, C4-070290, C4-070056, C4-070291, C4070358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1.1.0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hAnsi="Arial"/>
                <w:snapToGrid w:val="0"/>
                <w:color w:val="000000"/>
                <w:sz w:val="16"/>
              </w:rPr>
              <w:t>Sent to CT#35 for approval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CP-070261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Chapter numbering corrected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2.1.0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Approved as v7.0.0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7.0.0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the TTS requirement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7.1.0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Alignment of procedures and normative text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5</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ASR function requirement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to DTMF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Multimedia Play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Remove editor notes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of Play Announcement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Addition of Non-call Related procedures to chapter 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Remove option to signal max number of participants in conference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7.2.0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Removal of floor control functions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of stop audio and multimedia record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recording requirement and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Maximum Number of Participants in a conference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7.3.0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Topology Handling During a Recording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Amend iterations parameter in start TTS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record file storage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Clean-up of hanging contexts and terminations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Eliminate the duplicate definitions on the ASR completion scenario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Implementation of multiple signals played simultaneously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the connection address and 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Introduction of support for Messaging on 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8.0.0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CP-080017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Alignment of IMS resources procedures</w:t>
            </w:r>
            <w:r>
              <w:rPr>
                <w:rFonts w:ascii="Arial" w:hAnsi="Arial"/>
                <w:snapToGrid w:val="0"/>
                <w:color w:val="000000"/>
                <w:sz w:val="16"/>
              </w:rPr>
              <w:t>'</w:t>
            </w:r>
            <w:r w:rsidRPr="00097689">
              <w:rPr>
                <w:rFonts w:ascii="Arial" w:hAnsi="Arial"/>
                <w:snapToGrid w:val="0"/>
                <w:color w:val="000000"/>
                <w:sz w:val="16"/>
              </w:rPr>
              <w:t xml:space="preserve"> title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Mandatory use termination heartbeat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floor control requirement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Corrupted table structure fixed in tables: 8.17.1, 8.20.1, 8.21.1, 8.22.1, 8.24.1, 8.27.1 by MCC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8.0.1</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messaging conference requirements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8.1.0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Clarify floor control requirements and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Introduction of procedure for Messaging Conference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message storage requirement and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8.2.0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Clarification of playing messaging requirement and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Improvement of Floor control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2008-12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CT#42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CP-080694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Remove Editor's Note on Message File Format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8.3.0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2009-12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Update to Rel-9 version (MCC)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9.0.0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Support of ECN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10.0.0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0049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ECN Support in 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10.1.0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CP-110368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0050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Adding ECN IEs to Connection Point procedures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10.2.0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CP-110789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0051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ECN Improvements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10.3.0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0055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draft-ietf-avtcore-ecn-for-rtp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10.4.0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2012-11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Change history table corrected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11.0.1</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0059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RFC 6679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11.1.0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Additional Text for Support of Multimedia Priority Service (MPS) over</w:t>
            </w:r>
          </w:p>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Introduction of support for Coordination of Video Orientation (CVO)</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12.0.0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Introduction of support for Generic Image Attribute/signalling of image size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CVO handling in MRF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12.1.0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of CVO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Usage of generic image attributes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 of Image Size description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0069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 xml:space="preserve">ICE support </w:t>
            </w:r>
            <w:r w:rsidRPr="00097689">
              <w:rPr>
                <w:rFonts w:ascii="Arial" w:hAnsi="Arial" w:hint="eastAsia"/>
                <w:snapToGrid w:val="0"/>
                <w:color w:val="000000"/>
                <w:sz w:val="16"/>
              </w:rPr>
              <w:t xml:space="preserve">for MRF </w:t>
            </w:r>
            <w:r w:rsidRPr="00097689">
              <w:rPr>
                <w:rFonts w:ascii="Arial" w:hAnsi="Arial"/>
                <w:snapToGrid w:val="0"/>
                <w:color w:val="000000"/>
                <w:sz w:val="16"/>
              </w:rPr>
              <w:t xml:space="preserve">in </w:t>
            </w:r>
            <w:r w:rsidRPr="00097689">
              <w:rPr>
                <w:rFonts w:ascii="Arial" w:hAnsi="Arial" w:hint="eastAsia"/>
                <w:snapToGrid w:val="0"/>
                <w:color w:val="000000"/>
                <w:sz w:val="16"/>
              </w:rPr>
              <w:t>Mp</w:t>
            </w:r>
            <w:r w:rsidRPr="00097689">
              <w:rPr>
                <w:rFonts w:ascii="Arial" w:hAnsi="Arial"/>
                <w:snapToGrid w:val="0"/>
                <w:color w:val="000000"/>
                <w:sz w:val="16"/>
              </w:rPr>
              <w:t xml:space="preserve">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12.2.0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Mp requirements for e2e media security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12.3.0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Generic procedure to support session based messaging (MSRP)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12.4.0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TCP bearer connection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E2e media security procedures for TCP based media (MSRP, BFCP) using TLS and KMS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Adding support for EVS codec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TLS session renegotiation on the 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12.5.0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0079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hint="eastAsia"/>
                <w:snapToGrid w:val="0"/>
                <w:color w:val="000000"/>
                <w:sz w:val="16"/>
              </w:rPr>
              <w:t>S</w:t>
            </w:r>
            <w:r w:rsidRPr="00097689">
              <w:rPr>
                <w:rFonts w:ascii="Arial" w:hAnsi="Arial"/>
                <w:snapToGrid w:val="0"/>
                <w:color w:val="000000"/>
                <w:sz w:val="16"/>
              </w:rPr>
              <w:t>upport of CLUE bearer level signalling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hint="eastAsia"/>
                <w:snapToGrid w:val="0"/>
                <w:color w:val="000000"/>
                <w:sz w:val="16"/>
              </w:rPr>
              <w:t>CLUE carriage over Mp interface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hint="eastAsia"/>
                <w:snapToGrid w:val="0"/>
                <w:color w:val="000000"/>
                <w:sz w:val="16"/>
              </w:rPr>
            </w:pPr>
            <w:r w:rsidRPr="00097689">
              <w:rPr>
                <w:rFonts w:ascii="Arial" w:hAnsi="Arial"/>
                <w:snapToGrid w:val="0"/>
                <w:color w:val="000000"/>
                <w:sz w:val="16"/>
              </w:rPr>
              <w:t>EVS corrections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12.6.0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2</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hint="eastAsia"/>
                <w:snapToGrid w:val="0"/>
                <w:color w:val="000000"/>
                <w:sz w:val="16"/>
              </w:rPr>
            </w:pPr>
            <w:r w:rsidRPr="00097689">
              <w:rPr>
                <w:rFonts w:ascii="Arial" w:hAnsi="Arial"/>
                <w:snapToGrid w:val="0"/>
                <w:color w:val="000000"/>
                <w:sz w:val="16"/>
              </w:rPr>
              <w:t>Bearer Termination in ICE Acknowledgements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CP-150255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hint="eastAsia"/>
                <w:snapToGrid w:val="0"/>
                <w:color w:val="000000"/>
                <w:sz w:val="16"/>
              </w:rPr>
            </w:pPr>
            <w:r w:rsidRPr="00097689">
              <w:rPr>
                <w:rFonts w:ascii="Arial" w:hAnsi="Arial"/>
                <w:snapToGrid w:val="0"/>
                <w:color w:val="000000"/>
                <w:sz w:val="16"/>
              </w:rPr>
              <w:t>IETF Updates on IMS Telepresenc</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hint="eastAsia"/>
                <w:snapToGrid w:val="0"/>
                <w:color w:val="000000"/>
                <w:sz w:val="16"/>
              </w:rPr>
            </w:pPr>
            <w:r w:rsidRPr="00097689">
              <w:rPr>
                <w:rFonts w:ascii="Arial" w:hAnsi="Arial"/>
                <w:snapToGrid w:val="0"/>
                <w:color w:val="000000"/>
                <w:sz w:val="16"/>
              </w:rPr>
              <w:t>3GPP TLS profile reference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lastRenderedPageBreak/>
              <w:t>2015-12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3</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IETF drafts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12.7.0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0092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Corrections to EVS AMR-WB IO mode-change-capability MIME parameter handling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12.8.0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2016-12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0097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Handling of dtx and dtx-recv MIME parameters in SDP offer/answer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12.9.0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0111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draft-ietf-clue-datachannel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12.10.0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2017-06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1</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Reference update: draft-ietf-mmusic-sctp-sdp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12.10.0</w:t>
            </w:r>
          </w:p>
        </w:tc>
      </w:tr>
      <w:tr w:rsidR="00097689" w:rsidRPr="00097689" w:rsidTr="0009768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CT#90e</w:t>
            </w:r>
          </w:p>
        </w:tc>
        <w:tc>
          <w:tcPr>
            <w:tcW w:w="901"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snapToGrid w:val="0"/>
                <w:color w:val="000000"/>
                <w:sz w:val="16"/>
              </w:rPr>
              <w:t>0124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jc w:val="both"/>
              <w:rPr>
                <w:rFonts w:ascii="Arial" w:hAnsi="Arial"/>
                <w:snapToGrid w:val="0"/>
                <w:color w:val="000000"/>
                <w:sz w:val="16"/>
              </w:rPr>
            </w:pPr>
            <w:r w:rsidRPr="00097689">
              <w:rPr>
                <w:rFonts w:ascii="Arial" w:hAnsi="Arial"/>
                <w:snapToGrid w:val="0"/>
                <w:color w:val="000000"/>
                <w:sz w:val="16"/>
              </w:rPr>
              <w:t>-</w:t>
            </w:r>
          </w:p>
        </w:tc>
        <w:tc>
          <w:tcPr>
            <w:tcW w:w="4725"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hAnsi="Arial"/>
                <w:snapToGrid w:val="0"/>
                <w:color w:val="000000"/>
                <w:sz w:val="16"/>
              </w:rPr>
            </w:pPr>
            <w:r w:rsidRPr="00097689">
              <w:rPr>
                <w:rFonts w:ascii="Arial" w:hAnsi="Arial" w:cs="Arial"/>
                <w:sz w:val="16"/>
                <w:szCs w:val="16"/>
                <w:lang w:eastAsia="en-GB"/>
              </w:rPr>
              <w:t>Reference update: telepresence related IETF drafts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097689" w:rsidRPr="00097689" w:rsidRDefault="00097689" w:rsidP="00097689">
            <w:pPr>
              <w:spacing w:after="0"/>
              <w:rPr>
                <w:rFonts w:ascii="Arial" w:eastAsia="SimSun" w:hAnsi="Arial"/>
                <w:snapToGrid w:val="0"/>
                <w:color w:val="000000"/>
                <w:sz w:val="16"/>
                <w:lang w:eastAsia="zh-CN"/>
              </w:rPr>
            </w:pPr>
            <w:r w:rsidRPr="00097689">
              <w:rPr>
                <w:rFonts w:ascii="Arial" w:eastAsia="SimSun" w:hAnsi="Arial"/>
                <w:snapToGrid w:val="0"/>
                <w:color w:val="000000"/>
                <w:sz w:val="16"/>
                <w:lang w:eastAsia="zh-CN"/>
              </w:rPr>
              <w:t>12.11.0</w:t>
            </w:r>
          </w:p>
        </w:tc>
      </w:tr>
    </w:tbl>
    <w:p w:rsidR="00080512" w:rsidRDefault="00080512" w:rsidP="0098697A"/>
    <w:sectPr w:rsidR="00080512">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31CC7" w:rsidRDefault="00531CC7">
      <w:r>
        <w:separator/>
      </w:r>
    </w:p>
  </w:endnote>
  <w:endnote w:type="continuationSeparator" w:id="0">
    <w:p w:rsidR="00531CC7" w:rsidRDefault="00531C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7689" w:rsidRDefault="000976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31CC7" w:rsidRDefault="00531CC7">
      <w:r>
        <w:separator/>
      </w:r>
    </w:p>
  </w:footnote>
  <w:footnote w:type="continuationSeparator" w:id="0">
    <w:p w:rsidR="00531CC7" w:rsidRDefault="00531C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7689" w:rsidRDefault="000976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22E3">
      <w:rPr>
        <w:rFonts w:ascii="Arial" w:hAnsi="Arial" w:cs="Arial"/>
        <w:b/>
        <w:noProof/>
        <w:sz w:val="18"/>
        <w:szCs w:val="18"/>
      </w:rPr>
      <w:t>3GPP TS 23.333 V12.11.0 (2020-12)</w:t>
    </w:r>
    <w:r>
      <w:rPr>
        <w:rFonts w:ascii="Arial" w:hAnsi="Arial" w:cs="Arial"/>
        <w:b/>
        <w:sz w:val="18"/>
        <w:szCs w:val="18"/>
      </w:rPr>
      <w:fldChar w:fldCharType="end"/>
    </w:r>
  </w:p>
  <w:p w:rsidR="00097689" w:rsidRDefault="000976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97689" w:rsidRDefault="000976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22E3">
      <w:rPr>
        <w:rFonts w:ascii="Arial" w:hAnsi="Arial" w:cs="Arial"/>
        <w:b/>
        <w:noProof/>
        <w:sz w:val="18"/>
        <w:szCs w:val="18"/>
      </w:rPr>
      <w:t>Release 12</w:t>
    </w:r>
    <w:r>
      <w:rPr>
        <w:rFonts w:ascii="Arial" w:hAnsi="Arial" w:cs="Arial"/>
        <w:b/>
        <w:sz w:val="18"/>
        <w:szCs w:val="18"/>
      </w:rPr>
      <w:fldChar w:fldCharType="end"/>
    </w:r>
  </w:p>
  <w:p w:rsidR="00097689" w:rsidRDefault="000976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97689"/>
    <w:rsid w:val="000C47C3"/>
    <w:rsid w:val="000D58AB"/>
    <w:rsid w:val="000E1CC6"/>
    <w:rsid w:val="00133525"/>
    <w:rsid w:val="001A4C42"/>
    <w:rsid w:val="001A7420"/>
    <w:rsid w:val="001B6637"/>
    <w:rsid w:val="001C21C3"/>
    <w:rsid w:val="001C22E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31CC7"/>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8697A"/>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05BED3D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0"/>
    <w:rsid w:val="0098697A"/>
    <w:rPr>
      <w:lang w:eastAsia="en-US"/>
    </w:rPr>
  </w:style>
  <w:style w:type="paragraph" w:styleId="Index1">
    <w:name w:val="index 1"/>
    <w:basedOn w:val="Normal"/>
    <w:rsid w:val="0098697A"/>
    <w:pPr>
      <w:keepLines/>
      <w:overflowPunct w:val="0"/>
      <w:autoSpaceDE w:val="0"/>
      <w:autoSpaceDN w:val="0"/>
      <w:adjustRightInd w:val="0"/>
      <w:spacing w:after="0"/>
      <w:textAlignment w:val="baseline"/>
    </w:pPr>
    <w:rPr>
      <w:lang w:eastAsia="en-GB"/>
    </w:rPr>
  </w:style>
  <w:style w:type="paragraph" w:styleId="Index2">
    <w:name w:val="index 2"/>
    <w:basedOn w:val="Index1"/>
    <w:rsid w:val="0098697A"/>
    <w:pPr>
      <w:ind w:left="284"/>
    </w:pPr>
  </w:style>
  <w:style w:type="character" w:styleId="FootnoteReference">
    <w:name w:val="footnote reference"/>
    <w:rsid w:val="0098697A"/>
    <w:rPr>
      <w:b/>
      <w:position w:val="6"/>
      <w:sz w:val="16"/>
    </w:rPr>
  </w:style>
  <w:style w:type="paragraph" w:styleId="FootnoteText">
    <w:name w:val="footnote text"/>
    <w:basedOn w:val="Normal"/>
    <w:link w:val="FootnoteTextChar"/>
    <w:rsid w:val="0098697A"/>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98697A"/>
    <w:rPr>
      <w:sz w:val="16"/>
    </w:rPr>
  </w:style>
  <w:style w:type="paragraph" w:styleId="ListNumber2">
    <w:name w:val="List Number 2"/>
    <w:basedOn w:val="ListNumber"/>
    <w:rsid w:val="0098697A"/>
    <w:pPr>
      <w:ind w:left="851"/>
    </w:pPr>
  </w:style>
  <w:style w:type="paragraph" w:styleId="ListNumber">
    <w:name w:val="List Number"/>
    <w:basedOn w:val="List"/>
    <w:rsid w:val="0098697A"/>
  </w:style>
  <w:style w:type="paragraph" w:styleId="List">
    <w:name w:val="List"/>
    <w:basedOn w:val="Normal"/>
    <w:rsid w:val="0098697A"/>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98697A"/>
    <w:pPr>
      <w:ind w:left="851"/>
    </w:pPr>
  </w:style>
  <w:style w:type="paragraph" w:styleId="ListBullet">
    <w:name w:val="List Bullet"/>
    <w:basedOn w:val="List"/>
    <w:rsid w:val="0098697A"/>
  </w:style>
  <w:style w:type="paragraph" w:styleId="ListBullet3">
    <w:name w:val="List Bullet 3"/>
    <w:basedOn w:val="ListBullet2"/>
    <w:rsid w:val="0098697A"/>
    <w:pPr>
      <w:ind w:left="1135"/>
    </w:pPr>
  </w:style>
  <w:style w:type="paragraph" w:styleId="List2">
    <w:name w:val="List 2"/>
    <w:basedOn w:val="List"/>
    <w:rsid w:val="0098697A"/>
    <w:pPr>
      <w:ind w:left="851"/>
    </w:pPr>
  </w:style>
  <w:style w:type="paragraph" w:styleId="List3">
    <w:name w:val="List 3"/>
    <w:basedOn w:val="List2"/>
    <w:rsid w:val="0098697A"/>
    <w:pPr>
      <w:ind w:left="1135"/>
    </w:pPr>
  </w:style>
  <w:style w:type="paragraph" w:styleId="List4">
    <w:name w:val="List 4"/>
    <w:basedOn w:val="List3"/>
    <w:rsid w:val="0098697A"/>
    <w:pPr>
      <w:ind w:left="1418"/>
    </w:pPr>
  </w:style>
  <w:style w:type="paragraph" w:styleId="List5">
    <w:name w:val="List 5"/>
    <w:basedOn w:val="List4"/>
    <w:rsid w:val="0098697A"/>
    <w:pPr>
      <w:ind w:left="1702"/>
    </w:pPr>
  </w:style>
  <w:style w:type="paragraph" w:styleId="ListBullet4">
    <w:name w:val="List Bullet 4"/>
    <w:basedOn w:val="ListBullet3"/>
    <w:rsid w:val="0098697A"/>
    <w:pPr>
      <w:ind w:left="1418"/>
    </w:pPr>
  </w:style>
  <w:style w:type="paragraph" w:styleId="ListBullet5">
    <w:name w:val="List Bullet 5"/>
    <w:basedOn w:val="ListBullet4"/>
    <w:rsid w:val="0098697A"/>
    <w:pPr>
      <w:ind w:left="1702"/>
    </w:pPr>
  </w:style>
  <w:style w:type="paragraph" w:styleId="IndexHeading">
    <w:name w:val="index heading"/>
    <w:basedOn w:val="Normal"/>
    <w:next w:val="Normal"/>
    <w:rsid w:val="0098697A"/>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98697A"/>
    <w:pPr>
      <w:overflowPunct w:val="0"/>
      <w:autoSpaceDE w:val="0"/>
      <w:autoSpaceDN w:val="0"/>
      <w:adjustRightInd w:val="0"/>
      <w:ind w:left="851"/>
      <w:textAlignment w:val="baseline"/>
    </w:pPr>
    <w:rPr>
      <w:lang w:eastAsia="en-GB"/>
    </w:rPr>
  </w:style>
  <w:style w:type="paragraph" w:customStyle="1" w:styleId="INDENT2">
    <w:name w:val="INDENT2"/>
    <w:basedOn w:val="Normal"/>
    <w:rsid w:val="0098697A"/>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98697A"/>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98697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98697A"/>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98697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98697A"/>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98697A"/>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98697A"/>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98697A"/>
    <w:rPr>
      <w:rFonts w:ascii="Tahoma" w:hAnsi="Tahoma"/>
      <w:shd w:val="clear" w:color="auto" w:fill="000080"/>
    </w:rPr>
  </w:style>
  <w:style w:type="paragraph" w:styleId="PlainText">
    <w:name w:val="Plain Text"/>
    <w:basedOn w:val="Normal"/>
    <w:link w:val="PlainTextChar"/>
    <w:rsid w:val="0098697A"/>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98697A"/>
    <w:rPr>
      <w:rFonts w:ascii="Courier New" w:hAnsi="Courier New"/>
      <w:lang w:val="nb-NO"/>
    </w:rPr>
  </w:style>
  <w:style w:type="paragraph" w:styleId="BodyText">
    <w:name w:val="Body Text"/>
    <w:basedOn w:val="Normal"/>
    <w:link w:val="BodyTextChar"/>
    <w:rsid w:val="0098697A"/>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98697A"/>
  </w:style>
  <w:style w:type="character" w:styleId="CommentReference">
    <w:name w:val="annotation reference"/>
    <w:rsid w:val="0098697A"/>
    <w:rPr>
      <w:sz w:val="16"/>
    </w:rPr>
  </w:style>
  <w:style w:type="paragraph" w:styleId="CommentText">
    <w:name w:val="annotation text"/>
    <w:basedOn w:val="Normal"/>
    <w:link w:val="CommentTextChar"/>
    <w:rsid w:val="0098697A"/>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98697A"/>
  </w:style>
  <w:style w:type="paragraph" w:customStyle="1" w:styleId="CRCoverPage">
    <w:name w:val="CR Cover Page"/>
    <w:rsid w:val="0098697A"/>
    <w:pPr>
      <w:spacing w:after="120"/>
    </w:pPr>
    <w:rPr>
      <w:rFonts w:ascii="Arial" w:eastAsia="SimSun" w:hAnsi="Arial"/>
      <w:lang w:eastAsia="en-US"/>
    </w:rPr>
  </w:style>
  <w:style w:type="paragraph" w:customStyle="1" w:styleId="ListBullet1">
    <w:name w:val="List Bullet 1"/>
    <w:basedOn w:val="Normal"/>
    <w:rsid w:val="0098697A"/>
    <w:pPr>
      <w:numPr>
        <w:numId w:val="5"/>
      </w:numPr>
      <w:overflowPunct w:val="0"/>
      <w:autoSpaceDE w:val="0"/>
      <w:autoSpaceDN w:val="0"/>
      <w:adjustRightInd w:val="0"/>
      <w:textAlignment w:val="baseline"/>
    </w:pPr>
    <w:rPr>
      <w:lang w:eastAsia="en-GB"/>
    </w:rPr>
  </w:style>
  <w:style w:type="paragraph" w:customStyle="1" w:styleId="B1">
    <w:name w:val="B1+"/>
    <w:basedOn w:val="B10"/>
    <w:rsid w:val="0098697A"/>
    <w:pPr>
      <w:numPr>
        <w:numId w:val="6"/>
      </w:numPr>
      <w:overflowPunct w:val="0"/>
      <w:autoSpaceDE w:val="0"/>
      <w:autoSpaceDN w:val="0"/>
      <w:adjustRightInd w:val="0"/>
      <w:textAlignment w:val="baseline"/>
    </w:pPr>
    <w:rPr>
      <w:lang w:eastAsia="en-GB"/>
    </w:rPr>
  </w:style>
  <w:style w:type="character" w:customStyle="1" w:styleId="NOChar">
    <w:name w:val="NO Char"/>
    <w:link w:val="NO"/>
    <w:rsid w:val="0098697A"/>
    <w:rPr>
      <w:lang w:eastAsia="en-US"/>
    </w:rPr>
  </w:style>
  <w:style w:type="character" w:customStyle="1" w:styleId="EditorsNoteCharChar">
    <w:name w:val="Editor's Note Char Char"/>
    <w:link w:val="EditorsNote"/>
    <w:rsid w:val="0098697A"/>
    <w:rPr>
      <w:color w:val="FF0000"/>
      <w:lang w:eastAsia="en-US"/>
    </w:rPr>
  </w:style>
  <w:style w:type="paragraph" w:customStyle="1" w:styleId="CarCar1">
    <w:name w:val=" Car Car1"/>
    <w:basedOn w:val="Normal"/>
    <w:rsid w:val="0098697A"/>
    <w:pPr>
      <w:widowControl w:val="0"/>
      <w:spacing w:after="0"/>
      <w:jc w:val="both"/>
    </w:pPr>
    <w:rPr>
      <w:rFonts w:ascii="Tahoma" w:eastAsia="SimSun" w:hAnsi="Tahoma"/>
      <w:kern w:val="2"/>
      <w:sz w:val="24"/>
      <w:lang w:val="en-US" w:eastAsia="zh-CN"/>
    </w:rPr>
  </w:style>
  <w:style w:type="paragraph" w:customStyle="1" w:styleId="tdoc-header">
    <w:name w:val="tdoc-header"/>
    <w:rsid w:val="0098697A"/>
    <w:rPr>
      <w:rFonts w:ascii="Arial" w:hAnsi="Arial"/>
      <w:noProof/>
      <w:sz w:val="24"/>
      <w:lang w:eastAsia="en-US"/>
    </w:rPr>
  </w:style>
  <w:style w:type="paragraph" w:styleId="CommentSubject">
    <w:name w:val="annotation subject"/>
    <w:basedOn w:val="CommentText"/>
    <w:next w:val="CommentText"/>
    <w:link w:val="CommentSubjectChar"/>
    <w:rsid w:val="0098697A"/>
    <w:rPr>
      <w:b/>
      <w:bCs/>
    </w:rPr>
  </w:style>
  <w:style w:type="character" w:customStyle="1" w:styleId="CommentSubjectChar">
    <w:name w:val="Comment Subject Char"/>
    <w:link w:val="CommentSubject"/>
    <w:rsid w:val="0098697A"/>
    <w:rPr>
      <w:b/>
      <w:bCs/>
    </w:rPr>
  </w:style>
  <w:style w:type="numbering" w:customStyle="1" w:styleId="NoList1">
    <w:name w:val="No List1"/>
    <w:next w:val="NoList"/>
    <w:semiHidden/>
    <w:rsid w:val="0098697A"/>
  </w:style>
  <w:style w:type="paragraph" w:customStyle="1" w:styleId="CharCharCharChar">
    <w:name w:val=" Char Char Char Char"/>
    <w:basedOn w:val="Normal"/>
    <w:rsid w:val="0098697A"/>
    <w:pPr>
      <w:widowControl w:val="0"/>
      <w:spacing w:after="0"/>
      <w:jc w:val="both"/>
    </w:pPr>
    <w:rPr>
      <w:rFonts w:ascii="Tahoma" w:eastAsia="SimSun" w:hAnsi="Tahoma"/>
      <w:kern w:val="2"/>
      <w:sz w:val="24"/>
      <w:lang w:val="en-US" w:eastAsia="zh-CN"/>
    </w:rPr>
  </w:style>
  <w:style w:type="character" w:customStyle="1" w:styleId="THChar">
    <w:name w:val="TH Char"/>
    <w:link w:val="TH"/>
    <w:rsid w:val="0098697A"/>
    <w:rPr>
      <w:rFonts w:ascii="Arial" w:hAnsi="Arial"/>
      <w:b/>
      <w:lang w:eastAsia="en-US"/>
    </w:rPr>
  </w:style>
  <w:style w:type="paragraph" w:customStyle="1" w:styleId="CharCharCharCharCharCharCharCharCharCharCharCharCharCharCharCharCharCharCharChar">
    <w:name w:val=" Char Char Char Char Char Char Char Char Char Char Char Char Char Char Char Char Char Char Char Char"/>
    <w:basedOn w:val="Normal"/>
    <w:rsid w:val="0098697A"/>
    <w:pPr>
      <w:widowControl w:val="0"/>
      <w:spacing w:after="0"/>
      <w:jc w:val="both"/>
    </w:pPr>
    <w:rPr>
      <w:rFonts w:ascii="Tahoma" w:eastAsia="SimSun" w:hAnsi="Tahoma"/>
      <w:kern w:val="2"/>
      <w:sz w:val="24"/>
      <w:lang w:val="en-US" w:eastAsia="zh-CN"/>
    </w:rPr>
  </w:style>
  <w:style w:type="character" w:customStyle="1" w:styleId="TACChar">
    <w:name w:val="TAC Char"/>
    <w:link w:val="TAC"/>
    <w:rsid w:val="0098697A"/>
    <w:rPr>
      <w:rFonts w:ascii="Arial" w:hAnsi="Arial"/>
      <w:sz w:val="18"/>
      <w:lang w:eastAsia="en-US"/>
    </w:rPr>
  </w:style>
  <w:style w:type="character" w:customStyle="1" w:styleId="TALChar">
    <w:name w:val="TAL Char"/>
    <w:link w:val="TAL"/>
    <w:rsid w:val="0098697A"/>
    <w:rPr>
      <w:rFonts w:ascii="Arial" w:hAnsi="Arial"/>
      <w:sz w:val="18"/>
      <w:lang w:eastAsia="en-US"/>
    </w:rPr>
  </w:style>
  <w:style w:type="paragraph" w:customStyle="1" w:styleId="CharCharCharCharCharCharCharCharCharCharCharChar">
    <w:name w:val=" Char Char Char Char Char Char Char Char Char Char Char Char"/>
    <w:basedOn w:val="Normal"/>
    <w:rsid w:val="0098697A"/>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98697A"/>
    <w:rPr>
      <w:rFonts w:eastAsia="Times New Roman"/>
      <w:color w:val="FF0000"/>
    </w:rPr>
  </w:style>
  <w:style w:type="character" w:customStyle="1" w:styleId="EXChar">
    <w:name w:val="EX Char"/>
    <w:link w:val="EX"/>
    <w:rsid w:val="0098697A"/>
    <w:rPr>
      <w:lang w:eastAsia="en-US"/>
    </w:rPr>
  </w:style>
  <w:style w:type="character" w:customStyle="1" w:styleId="TFChar">
    <w:name w:val="TF Char"/>
    <w:link w:val="TF"/>
    <w:rsid w:val="0098697A"/>
    <w:rPr>
      <w:rFonts w:ascii="Arial" w:hAnsi="Arial"/>
      <w:b/>
      <w:lang w:eastAsia="en-US"/>
    </w:rPr>
  </w:style>
  <w:style w:type="character" w:customStyle="1" w:styleId="EXCar">
    <w:name w:val="EX Car"/>
    <w:rsid w:val="0098697A"/>
    <w:rPr>
      <w:rFonts w:ascii="Times New Roman" w:hAnsi="Times New Roman"/>
      <w:lang w:val="en-GB" w:eastAsia="en-US"/>
    </w:rPr>
  </w:style>
  <w:style w:type="character" w:customStyle="1" w:styleId="TAHChar">
    <w:name w:val="TAH Char"/>
    <w:link w:val="TAH"/>
    <w:rsid w:val="0098697A"/>
    <w:rPr>
      <w:rFonts w:ascii="Arial" w:hAnsi="Arial"/>
      <w:b/>
      <w:sz w:val="18"/>
      <w:lang w:eastAsia="en-US"/>
    </w:rPr>
  </w:style>
  <w:style w:type="character" w:customStyle="1" w:styleId="NOZchn">
    <w:name w:val="NO Zchn"/>
    <w:rsid w:val="0098697A"/>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42.emf"/><Relationship Id="rId112" Type="http://schemas.openxmlformats.org/officeDocument/2006/relationships/oleObject" Target="embeddings/Microsoft_Visio_2003-2010_Drawing6.vsd"/><Relationship Id="rId133" Type="http://schemas.openxmlformats.org/officeDocument/2006/relationships/image" Target="media/image64.emf"/><Relationship Id="rId138" Type="http://schemas.openxmlformats.org/officeDocument/2006/relationships/oleObject" Target="embeddings/Microsoft_Visio_2003-2010_Drawing19.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8.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image" Target="media/image37.emf"/><Relationship Id="rId102" Type="http://schemas.openxmlformats.org/officeDocument/2006/relationships/oleObject" Target="embeddings/oleObject42.bin"/><Relationship Id="rId123" Type="http://schemas.openxmlformats.org/officeDocument/2006/relationships/image" Target="media/image59.emf"/><Relationship Id="rId128" Type="http://schemas.openxmlformats.org/officeDocument/2006/relationships/oleObject" Target="embeddings/Microsoft_Visio_2003-2010_Drawing14.vsd"/><Relationship Id="rId144" Type="http://schemas.openxmlformats.org/officeDocument/2006/relationships/oleObject" Target="embeddings/Microsoft_Visio_2003-2010_Drawing22.vsd"/><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5.emf"/><Relationship Id="rId22" Type="http://schemas.openxmlformats.org/officeDocument/2006/relationships/oleObject" Target="embeddings/oleObject3.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oleObject" Target="embeddings/oleObject24.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9.vsd"/><Relationship Id="rId134" Type="http://schemas.openxmlformats.org/officeDocument/2006/relationships/oleObject" Target="embeddings/Microsoft_Visio_2003-2010_Drawing17.vsd"/><Relationship Id="rId139" Type="http://schemas.openxmlformats.org/officeDocument/2006/relationships/image" Target="media/image67.emf"/><Relationship Id="rId80" Type="http://schemas.openxmlformats.org/officeDocument/2006/relationships/oleObject" Target="embeddings/oleObject32.bin"/><Relationship Id="rId85" Type="http://schemas.openxmlformats.org/officeDocument/2006/relationships/image" Target="media/image40.emf"/><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Microsoft_Visio_2003-2010_Drawing4.vsd"/><Relationship Id="rId116" Type="http://schemas.openxmlformats.org/officeDocument/2006/relationships/oleObject" Target="embeddings/Microsoft_Visio_2003-2010_Drawing8.vsd"/><Relationship Id="rId124" Type="http://schemas.openxmlformats.org/officeDocument/2006/relationships/oleObject" Target="embeddings/Microsoft_Visio_2003-2010_Drawing12.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2.bin"/><Relationship Id="rId41" Type="http://schemas.openxmlformats.org/officeDocument/2006/relationships/image" Target="media/image18.e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6.bin"/><Relationship Id="rId91" Type="http://schemas.openxmlformats.org/officeDocument/2006/relationships/image" Target="media/image43.emf"/><Relationship Id="rId96" Type="http://schemas.openxmlformats.org/officeDocument/2006/relationships/oleObject" Target="embeddings/oleObject40.bin"/><Relationship Id="rId111" Type="http://schemas.openxmlformats.org/officeDocument/2006/relationships/image" Target="media/image53.emf"/><Relationship Id="rId132" Type="http://schemas.openxmlformats.org/officeDocument/2006/relationships/oleObject" Target="embeddings/Microsoft_Visio_2003-2010_Drawing16.vsd"/><Relationship Id="rId140" Type="http://schemas.openxmlformats.org/officeDocument/2006/relationships/oleObject" Target="embeddings/Microsoft_Visio_2003-2010_Drawing20.vsd"/><Relationship Id="rId145"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44.bin"/><Relationship Id="rId114" Type="http://schemas.openxmlformats.org/officeDocument/2006/relationships/oleObject" Target="embeddings/Microsoft_Visio_2003-2010_Drawing7.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1.bin"/><Relationship Id="rId81" Type="http://schemas.openxmlformats.org/officeDocument/2006/relationships/image" Target="media/image38.emf"/><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oleObject" Target="embeddings/Microsoft_Visio_2003-2010_Drawing15.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5.emf"/><Relationship Id="rId76" Type="http://schemas.openxmlformats.org/officeDocument/2006/relationships/oleObject" Target="embeddings/oleObject30.bin"/><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oleObject" Target="embeddings/Microsoft_Visio_2003-2010_Drawing10.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3.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38.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oleObject25.bin"/><Relationship Id="rId87" Type="http://schemas.openxmlformats.org/officeDocument/2006/relationships/image" Target="media/image41.emf"/><Relationship Id="rId110" Type="http://schemas.openxmlformats.org/officeDocument/2006/relationships/oleObject" Target="embeddings/Microsoft_Visio_2003-2010_Drawing5.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18.vsd"/><Relationship Id="rId61" Type="http://schemas.openxmlformats.org/officeDocument/2006/relationships/image" Target="media/image28.emf"/><Relationship Id="rId82" Type="http://schemas.openxmlformats.org/officeDocument/2006/relationships/oleObject" Target="embeddings/oleObject33.bin"/><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oleObject7.bin"/><Relationship Id="rId35" Type="http://schemas.openxmlformats.org/officeDocument/2006/relationships/image" Target="media/image15.emf"/><Relationship Id="rId56" Type="http://schemas.openxmlformats.org/officeDocument/2006/relationships/oleObject" Target="embeddings/oleObject20.bin"/><Relationship Id="rId77" Type="http://schemas.openxmlformats.org/officeDocument/2006/relationships/image" Target="media/image36.emf"/><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oleObject" Target="embeddings/Microsoft_Visio_2003-2010_Drawing13.vsd"/><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8.bin"/><Relationship Id="rId93" Type="http://schemas.openxmlformats.org/officeDocument/2006/relationships/image" Target="media/image44.emf"/><Relationship Id="rId98" Type="http://schemas.openxmlformats.org/officeDocument/2006/relationships/oleObject" Target="embeddings/Microsoft_Visio_2003-2010_Drawing3.vsd"/><Relationship Id="rId121" Type="http://schemas.openxmlformats.org/officeDocument/2006/relationships/image" Target="media/image58.emf"/><Relationship Id="rId142" Type="http://schemas.openxmlformats.org/officeDocument/2006/relationships/oleObject" Target="embeddings/Microsoft_Visio_2003-2010_Drawing2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BF9A1C-BE94-410C-A091-D768E636C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150</Pages>
  <Words>48317</Words>
  <Characters>275408</Characters>
  <Application>Microsoft Office Word</Application>
  <DocSecurity>0</DocSecurity>
  <Lines>2295</Lines>
  <Paragraphs>646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323079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cp:lastPrinted>2019-02-25T14:05:00Z</cp:lastPrinted>
  <dcterms:created xsi:type="dcterms:W3CDTF">2020-12-03T08:59:00Z</dcterms:created>
  <dcterms:modified xsi:type="dcterms:W3CDTF">2020-12-03T09:13:00Z</dcterms:modified>
</cp:coreProperties>
</file>