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1FBB38D"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DE5CF7">
              <w:t>4</w:t>
            </w:r>
            <w:r w:rsidRPr="0021575D">
              <w:t>.</w:t>
            </w:r>
            <w:bookmarkEnd w:id="3"/>
            <w:r w:rsidR="00806F9E">
              <w:t>0</w:t>
            </w:r>
            <w:r w:rsidRPr="0021575D">
              <w:t xml:space="preserve"> </w:t>
            </w:r>
            <w:r w:rsidRPr="0021575D">
              <w:rPr>
                <w:sz w:val="32"/>
              </w:rPr>
              <w:t>(</w:t>
            </w:r>
            <w:bookmarkStart w:id="4" w:name="issueDate"/>
            <w:r w:rsidR="00806F9E">
              <w:rPr>
                <w:sz w:val="32"/>
              </w:rPr>
              <w:t>202</w:t>
            </w:r>
            <w:r w:rsidR="00DE5CF7">
              <w:rPr>
                <w:sz w:val="32"/>
              </w:rPr>
              <w:t>2</w:t>
            </w:r>
            <w:r w:rsidRPr="0021575D">
              <w:rPr>
                <w:sz w:val="32"/>
              </w:rPr>
              <w:t>-</w:t>
            </w:r>
            <w:bookmarkEnd w:id="4"/>
            <w:r w:rsidR="00DE5CF7">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9455317" r:id="rId10"/>
              </w:object>
            </w:r>
            <w:bookmarkEnd w:id="8"/>
          </w:p>
        </w:tc>
        <w:bookmarkStart w:id="10" w:name="_Hlk26521126"/>
        <w:bookmarkStart w:id="11" w:name="_MON_1637044125"/>
        <w:bookmarkEnd w:id="11"/>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09455318"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00DE5CF7">
              <w:rPr>
                <w:noProof/>
                <w:sz w:val="18"/>
              </w:rPr>
              <w:t>2</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075E3CE5" w14:textId="606D3F41" w:rsidR="006D7405"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6D7405">
        <w:t>Foreword</w:t>
      </w:r>
      <w:r w:rsidR="006D7405">
        <w:tab/>
      </w:r>
      <w:r w:rsidR="006D7405">
        <w:fldChar w:fldCharType="begin" w:fldLock="1"/>
      </w:r>
      <w:r w:rsidR="006D7405">
        <w:instrText xml:space="preserve"> PAGEREF _Toc98840935 \h </w:instrText>
      </w:r>
      <w:r w:rsidR="006D7405">
        <w:fldChar w:fldCharType="separate"/>
      </w:r>
      <w:r w:rsidR="006D7405">
        <w:t>6</w:t>
      </w:r>
      <w:r w:rsidR="006D7405">
        <w:fldChar w:fldCharType="end"/>
      </w:r>
    </w:p>
    <w:p w14:paraId="4552BFE2" w14:textId="33EAFEA2" w:rsidR="006D7405" w:rsidRDefault="006D74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_Toc98840936 \h </w:instrText>
      </w:r>
      <w:r>
        <w:fldChar w:fldCharType="separate"/>
      </w:r>
      <w:r>
        <w:t>8</w:t>
      </w:r>
      <w:r>
        <w:fldChar w:fldCharType="end"/>
      </w:r>
    </w:p>
    <w:p w14:paraId="12981EC4" w14:textId="7C177926" w:rsidR="006D7405" w:rsidRDefault="006D74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_Toc98840937 \h </w:instrText>
      </w:r>
      <w:r>
        <w:fldChar w:fldCharType="separate"/>
      </w:r>
      <w:r>
        <w:t>8</w:t>
      </w:r>
      <w:r>
        <w:fldChar w:fldCharType="end"/>
      </w:r>
    </w:p>
    <w:p w14:paraId="70E0FAA0" w14:textId="30E0B1F5" w:rsidR="006D7405" w:rsidRDefault="006D740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884766">
        <w:rPr>
          <w:rFonts w:eastAsia="SimSun"/>
          <w:lang w:eastAsia="zh-CN"/>
        </w:rPr>
        <w:t>A</w:t>
      </w:r>
      <w:r>
        <w:t>bbreviations</w:t>
      </w:r>
      <w:r>
        <w:tab/>
      </w:r>
      <w:r>
        <w:fldChar w:fldCharType="begin" w:fldLock="1"/>
      </w:r>
      <w:r>
        <w:instrText xml:space="preserve"> PAGEREF _Toc98840938 \h </w:instrText>
      </w:r>
      <w:r>
        <w:fldChar w:fldCharType="separate"/>
      </w:r>
      <w:r>
        <w:t>9</w:t>
      </w:r>
      <w:r>
        <w:fldChar w:fldCharType="end"/>
      </w:r>
    </w:p>
    <w:p w14:paraId="01FBB986" w14:textId="010992FD" w:rsidR="006D7405" w:rsidRDefault="006D74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_Toc98840939 \h </w:instrText>
      </w:r>
      <w:r>
        <w:fldChar w:fldCharType="separate"/>
      </w:r>
      <w:r>
        <w:t>9</w:t>
      </w:r>
      <w:r>
        <w:fldChar w:fldCharType="end"/>
      </w:r>
    </w:p>
    <w:p w14:paraId="310904A6" w14:textId="7732FCAC" w:rsidR="006D7405" w:rsidRDefault="006D74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_Toc98840940 \h </w:instrText>
      </w:r>
      <w:r>
        <w:fldChar w:fldCharType="separate"/>
      </w:r>
      <w:r>
        <w:t>10</w:t>
      </w:r>
      <w:r>
        <w:fldChar w:fldCharType="end"/>
      </w:r>
    </w:p>
    <w:p w14:paraId="42042C46" w14:textId="178234D5" w:rsidR="006D7405" w:rsidRDefault="006D74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884766">
        <w:rPr>
          <w:rFonts w:eastAsia="SimSun"/>
          <w:lang w:eastAsia="zh-CN"/>
        </w:rPr>
        <w:t>M</w:t>
      </w:r>
      <w:r>
        <w:t xml:space="preserve">odel and </w:t>
      </w:r>
      <w:r w:rsidRPr="00884766">
        <w:rPr>
          <w:rFonts w:eastAsia="SimSun"/>
          <w:lang w:eastAsia="zh-CN"/>
        </w:rPr>
        <w:t>C</w:t>
      </w:r>
      <w:r>
        <w:t>oncepts</w:t>
      </w:r>
      <w:r>
        <w:tab/>
      </w:r>
      <w:r>
        <w:fldChar w:fldCharType="begin" w:fldLock="1"/>
      </w:r>
      <w:r>
        <w:instrText xml:space="preserve"> PAGEREF _Toc98840941 \h </w:instrText>
      </w:r>
      <w:r>
        <w:fldChar w:fldCharType="separate"/>
      </w:r>
      <w:r>
        <w:t>11</w:t>
      </w:r>
      <w:r>
        <w:fldChar w:fldCharType="end"/>
      </w:r>
    </w:p>
    <w:p w14:paraId="35234D5A" w14:textId="2E39112C" w:rsidR="006D7405" w:rsidRDefault="006D740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884766">
        <w:rPr>
          <w:rFonts w:eastAsia="SimSun"/>
          <w:lang w:eastAsia="zh-CN"/>
        </w:rPr>
        <w:t>C</w:t>
      </w:r>
      <w:r>
        <w:t>oncept</w:t>
      </w:r>
      <w:r w:rsidRPr="00884766">
        <w:rPr>
          <w:rFonts w:eastAsia="SimSun"/>
          <w:lang w:eastAsia="zh-CN"/>
        </w:rPr>
        <w:t>s</w:t>
      </w:r>
      <w:r>
        <w:tab/>
      </w:r>
      <w:r>
        <w:fldChar w:fldCharType="begin" w:fldLock="1"/>
      </w:r>
      <w:r>
        <w:instrText xml:space="preserve"> PAGEREF _Toc98840942 \h </w:instrText>
      </w:r>
      <w:r>
        <w:fldChar w:fldCharType="separate"/>
      </w:r>
      <w:r>
        <w:t>11</w:t>
      </w:r>
      <w:r>
        <w:fldChar w:fldCharType="end"/>
      </w:r>
    </w:p>
    <w:p w14:paraId="265B39F5" w14:textId="44DA5FFB" w:rsidR="006D7405" w:rsidRDefault="006D7405">
      <w:pPr>
        <w:pStyle w:val="TOC2"/>
        <w:rPr>
          <w:rFonts w:asciiTheme="minorHAnsi" w:eastAsiaTheme="minorEastAsia" w:hAnsiTheme="minorHAnsi" w:cstheme="minorBidi"/>
          <w:sz w:val="22"/>
          <w:szCs w:val="22"/>
          <w:lang w:eastAsia="en-GB"/>
        </w:rPr>
      </w:pPr>
      <w:r>
        <w:t>4.</w:t>
      </w:r>
      <w:r w:rsidRPr="00884766">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_Toc98840943 \h </w:instrText>
      </w:r>
      <w:r>
        <w:fldChar w:fldCharType="separate"/>
      </w:r>
      <w:r>
        <w:t>11</w:t>
      </w:r>
      <w:r>
        <w:fldChar w:fldCharType="end"/>
      </w:r>
    </w:p>
    <w:p w14:paraId="14CB31B1" w14:textId="296D509C" w:rsidR="006D7405" w:rsidRDefault="006D7405">
      <w:pPr>
        <w:pStyle w:val="TOC3"/>
        <w:rPr>
          <w:rFonts w:asciiTheme="minorHAnsi" w:eastAsiaTheme="minorEastAsia" w:hAnsiTheme="minorHAnsi" w:cstheme="minorBidi"/>
          <w:sz w:val="22"/>
          <w:szCs w:val="22"/>
          <w:lang w:eastAsia="en-GB"/>
        </w:rPr>
      </w:pPr>
      <w:r>
        <w:t>4.</w:t>
      </w:r>
      <w:r w:rsidRPr="00884766">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_Toc98840944 \h </w:instrText>
      </w:r>
      <w:r>
        <w:fldChar w:fldCharType="separate"/>
      </w:r>
      <w:r>
        <w:t>11</w:t>
      </w:r>
      <w:r>
        <w:fldChar w:fldCharType="end"/>
      </w:r>
    </w:p>
    <w:p w14:paraId="523E03EE" w14:textId="52925AD6" w:rsidR="006D7405" w:rsidRDefault="006D7405">
      <w:pPr>
        <w:pStyle w:val="TOC3"/>
        <w:rPr>
          <w:rFonts w:asciiTheme="minorHAnsi" w:eastAsiaTheme="minorEastAsia" w:hAnsiTheme="minorHAnsi" w:cstheme="minorBidi"/>
          <w:sz w:val="22"/>
          <w:szCs w:val="22"/>
          <w:lang w:eastAsia="en-GB"/>
        </w:rPr>
      </w:pPr>
      <w:r>
        <w:t>4.</w:t>
      </w:r>
      <w:r w:rsidRPr="00884766">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_Toc98840945 \h </w:instrText>
      </w:r>
      <w:r>
        <w:fldChar w:fldCharType="separate"/>
      </w:r>
      <w:r>
        <w:t>11</w:t>
      </w:r>
      <w:r>
        <w:fldChar w:fldCharType="end"/>
      </w:r>
    </w:p>
    <w:p w14:paraId="302996E1" w14:textId="452EE160" w:rsidR="006D7405" w:rsidRDefault="006D7405">
      <w:pPr>
        <w:pStyle w:val="TOC3"/>
        <w:rPr>
          <w:rFonts w:asciiTheme="minorHAnsi" w:eastAsiaTheme="minorEastAsia" w:hAnsiTheme="minorHAnsi" w:cstheme="minorBidi"/>
          <w:sz w:val="22"/>
          <w:szCs w:val="22"/>
          <w:lang w:eastAsia="en-GB"/>
        </w:rPr>
      </w:pPr>
      <w:r>
        <w:t>4.</w:t>
      </w:r>
      <w:r w:rsidRPr="00884766">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_Toc98840946 \h </w:instrText>
      </w:r>
      <w:r>
        <w:fldChar w:fldCharType="separate"/>
      </w:r>
      <w:r>
        <w:t>11</w:t>
      </w:r>
      <w:r>
        <w:fldChar w:fldCharType="end"/>
      </w:r>
    </w:p>
    <w:p w14:paraId="468E1246" w14:textId="3F404303" w:rsidR="006D7405" w:rsidRDefault="006D7405">
      <w:pPr>
        <w:pStyle w:val="TOC3"/>
        <w:rPr>
          <w:rFonts w:asciiTheme="minorHAnsi" w:eastAsiaTheme="minorEastAsia" w:hAnsiTheme="minorHAnsi" w:cstheme="minorBidi"/>
          <w:sz w:val="22"/>
          <w:szCs w:val="22"/>
          <w:lang w:eastAsia="en-GB"/>
        </w:rPr>
      </w:pPr>
      <w:r>
        <w:t>4.</w:t>
      </w:r>
      <w:r w:rsidRPr="00884766">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_Toc98840947 \h </w:instrText>
      </w:r>
      <w:r>
        <w:fldChar w:fldCharType="separate"/>
      </w:r>
      <w:r>
        <w:t>12</w:t>
      </w:r>
      <w:r>
        <w:fldChar w:fldCharType="end"/>
      </w:r>
    </w:p>
    <w:p w14:paraId="535FEDC8" w14:textId="727F8FF7" w:rsidR="006D7405" w:rsidRDefault="006D7405">
      <w:pPr>
        <w:pStyle w:val="TOC3"/>
        <w:rPr>
          <w:rFonts w:asciiTheme="minorHAnsi" w:eastAsiaTheme="minorEastAsia" w:hAnsiTheme="minorHAnsi" w:cstheme="minorBidi"/>
          <w:sz w:val="22"/>
          <w:szCs w:val="22"/>
          <w:lang w:eastAsia="en-GB"/>
        </w:rPr>
      </w:pPr>
      <w:r>
        <w:t>4.</w:t>
      </w:r>
      <w:r w:rsidRPr="00884766">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_Toc98840948 \h </w:instrText>
      </w:r>
      <w:r>
        <w:fldChar w:fldCharType="separate"/>
      </w:r>
      <w:r>
        <w:t>12</w:t>
      </w:r>
      <w:r>
        <w:fldChar w:fldCharType="end"/>
      </w:r>
    </w:p>
    <w:p w14:paraId="2231F025" w14:textId="570080BB" w:rsidR="006D7405" w:rsidRDefault="006D7405">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_Toc98840949 \h </w:instrText>
      </w:r>
      <w:r>
        <w:fldChar w:fldCharType="separate"/>
      </w:r>
      <w:r>
        <w:t>12</w:t>
      </w:r>
      <w:r>
        <w:fldChar w:fldCharType="end"/>
      </w:r>
    </w:p>
    <w:p w14:paraId="70D670CA" w14:textId="74AD5857" w:rsidR="006D7405" w:rsidRDefault="006D7405">
      <w:pPr>
        <w:pStyle w:val="TOC2"/>
        <w:rPr>
          <w:rFonts w:asciiTheme="minorHAnsi" w:eastAsiaTheme="minorEastAsia" w:hAnsiTheme="minorHAnsi" w:cstheme="minorBidi"/>
          <w:sz w:val="22"/>
          <w:szCs w:val="22"/>
          <w:lang w:eastAsia="en-GB"/>
        </w:rPr>
      </w:pPr>
      <w:r>
        <w:t>4.1</w:t>
      </w:r>
      <w:r w:rsidRPr="00884766">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_Toc98840950 \h </w:instrText>
      </w:r>
      <w:r>
        <w:fldChar w:fldCharType="separate"/>
      </w:r>
      <w:r>
        <w:t>13</w:t>
      </w:r>
      <w:r>
        <w:fldChar w:fldCharType="end"/>
      </w:r>
    </w:p>
    <w:p w14:paraId="6DB1DBCF" w14:textId="18DB3559" w:rsidR="006D7405" w:rsidRDefault="006D7405">
      <w:pPr>
        <w:pStyle w:val="TOC2"/>
        <w:rPr>
          <w:rFonts w:asciiTheme="minorHAnsi" w:eastAsiaTheme="minorEastAsia" w:hAnsiTheme="minorHAnsi" w:cstheme="minorBidi"/>
          <w:sz w:val="22"/>
          <w:szCs w:val="22"/>
          <w:lang w:eastAsia="en-GB"/>
        </w:rPr>
      </w:pPr>
      <w:r>
        <w:t>4.1c</w:t>
      </w:r>
      <w:r>
        <w:rPr>
          <w:rFonts w:asciiTheme="minorHAnsi" w:eastAsiaTheme="minorEastAsia" w:hAnsiTheme="minorHAnsi" w:cstheme="minorBidi"/>
          <w:sz w:val="22"/>
          <w:szCs w:val="22"/>
          <w:lang w:eastAsia="en-GB"/>
        </w:rPr>
        <w:tab/>
      </w:r>
      <w:r>
        <w:t>Scheduled Location Time</w:t>
      </w:r>
      <w:r>
        <w:tab/>
      </w:r>
      <w:r>
        <w:fldChar w:fldCharType="begin" w:fldLock="1"/>
      </w:r>
      <w:r>
        <w:instrText xml:space="preserve"> PAGEREF _Toc98840951 \h </w:instrText>
      </w:r>
      <w:r>
        <w:fldChar w:fldCharType="separate"/>
      </w:r>
      <w:r>
        <w:t>13</w:t>
      </w:r>
      <w:r>
        <w:fldChar w:fldCharType="end"/>
      </w:r>
    </w:p>
    <w:p w14:paraId="5B4A79BA" w14:textId="524F6921" w:rsidR="006D7405" w:rsidRDefault="006D740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884766">
        <w:rPr>
          <w:rFonts w:eastAsia="SimSun"/>
          <w:lang w:eastAsia="zh-CN"/>
        </w:rPr>
        <w:t>R</w:t>
      </w:r>
      <w:r>
        <w:t xml:space="preserve">eference </w:t>
      </w:r>
      <w:r w:rsidRPr="00884766">
        <w:rPr>
          <w:rFonts w:eastAsia="SimSun"/>
          <w:lang w:eastAsia="zh-CN"/>
        </w:rPr>
        <w:t>M</w:t>
      </w:r>
      <w:r>
        <w:t>odel</w:t>
      </w:r>
      <w:r>
        <w:tab/>
      </w:r>
      <w:r>
        <w:fldChar w:fldCharType="begin" w:fldLock="1"/>
      </w:r>
      <w:r>
        <w:instrText xml:space="preserve"> PAGEREF _Toc98840952 \h </w:instrText>
      </w:r>
      <w:r>
        <w:fldChar w:fldCharType="separate"/>
      </w:r>
      <w:r>
        <w:t>14</w:t>
      </w:r>
      <w:r>
        <w:fldChar w:fldCharType="end"/>
      </w:r>
    </w:p>
    <w:p w14:paraId="532CB334" w14:textId="4113F9E2" w:rsidR="006D7405" w:rsidRDefault="006D740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_Toc98840953 \h </w:instrText>
      </w:r>
      <w:r>
        <w:fldChar w:fldCharType="separate"/>
      </w:r>
      <w:r>
        <w:t>14</w:t>
      </w:r>
      <w:r>
        <w:fldChar w:fldCharType="end"/>
      </w:r>
    </w:p>
    <w:p w14:paraId="74E3BB89" w14:textId="74F232C9" w:rsidR="006D7405" w:rsidRDefault="006D740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_Toc98840954 \h </w:instrText>
      </w:r>
      <w:r>
        <w:fldChar w:fldCharType="separate"/>
      </w:r>
      <w:r>
        <w:t>15</w:t>
      </w:r>
      <w:r>
        <w:fldChar w:fldCharType="end"/>
      </w:r>
    </w:p>
    <w:p w14:paraId="5F9E7B51" w14:textId="7E1E6901" w:rsidR="006D7405" w:rsidRDefault="006D7405">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_Toc98840955 \h </w:instrText>
      </w:r>
      <w:r>
        <w:fldChar w:fldCharType="separate"/>
      </w:r>
      <w:r>
        <w:t>16</w:t>
      </w:r>
      <w:r>
        <w:fldChar w:fldCharType="end"/>
      </w:r>
    </w:p>
    <w:p w14:paraId="5DEDB8B4" w14:textId="64987892" w:rsidR="006D7405" w:rsidRDefault="006D7405">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_Toc98840956 \h </w:instrText>
      </w:r>
      <w:r>
        <w:fldChar w:fldCharType="separate"/>
      </w:r>
      <w:r>
        <w:t>16</w:t>
      </w:r>
      <w:r>
        <w:fldChar w:fldCharType="end"/>
      </w:r>
    </w:p>
    <w:p w14:paraId="03D3A8E9" w14:textId="700C70DD" w:rsidR="006D7405" w:rsidRDefault="006D7405">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_Toc98840957 \h </w:instrText>
      </w:r>
      <w:r>
        <w:fldChar w:fldCharType="separate"/>
      </w:r>
      <w:r>
        <w:t>16</w:t>
      </w:r>
      <w:r>
        <w:fldChar w:fldCharType="end"/>
      </w:r>
    </w:p>
    <w:p w14:paraId="6A03AC1D" w14:textId="0A03767C" w:rsidR="006D7405" w:rsidRDefault="006D7405">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_Toc98840958 \h </w:instrText>
      </w:r>
      <w:r>
        <w:fldChar w:fldCharType="separate"/>
      </w:r>
      <w:r>
        <w:t>17</w:t>
      </w:r>
      <w:r>
        <w:fldChar w:fldCharType="end"/>
      </w:r>
    </w:p>
    <w:p w14:paraId="29EEBA97" w14:textId="3D78C807" w:rsidR="006D7405" w:rsidRDefault="006D7405">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_Toc98840959 \h </w:instrText>
      </w:r>
      <w:r>
        <w:fldChar w:fldCharType="separate"/>
      </w:r>
      <w:r>
        <w:t>19</w:t>
      </w:r>
      <w:r>
        <w:fldChar w:fldCharType="end"/>
      </w:r>
    </w:p>
    <w:p w14:paraId="4678F577" w14:textId="609F1273" w:rsidR="006D7405" w:rsidRDefault="006D7405">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884766">
        <w:rPr>
          <w:rFonts w:eastAsia="SimSun"/>
          <w:lang w:eastAsia="zh-CN"/>
        </w:rPr>
        <w:t>Functional description of LCS per network function</w:t>
      </w:r>
      <w:r>
        <w:tab/>
      </w:r>
      <w:r>
        <w:fldChar w:fldCharType="begin" w:fldLock="1"/>
      </w:r>
      <w:r>
        <w:instrText xml:space="preserve"> PAGEREF _Toc98840960 \h </w:instrText>
      </w:r>
      <w:r>
        <w:fldChar w:fldCharType="separate"/>
      </w:r>
      <w:r>
        <w:t>19</w:t>
      </w:r>
      <w:r>
        <w:fldChar w:fldCharType="end"/>
      </w:r>
    </w:p>
    <w:p w14:paraId="296DC26E" w14:textId="17A1A41A" w:rsidR="006D7405" w:rsidRDefault="006D740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_Toc98840961 \h </w:instrText>
      </w:r>
      <w:r>
        <w:fldChar w:fldCharType="separate"/>
      </w:r>
      <w:r>
        <w:t>19</w:t>
      </w:r>
      <w:r>
        <w:fldChar w:fldCharType="end"/>
      </w:r>
    </w:p>
    <w:p w14:paraId="72C8B486" w14:textId="41D92FE8" w:rsidR="006D7405" w:rsidRDefault="006D740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_Toc98840962 \h </w:instrText>
      </w:r>
      <w:r>
        <w:fldChar w:fldCharType="separate"/>
      </w:r>
      <w:r>
        <w:t>20</w:t>
      </w:r>
      <w:r>
        <w:fldChar w:fldCharType="end"/>
      </w:r>
    </w:p>
    <w:p w14:paraId="18C26C39" w14:textId="580C0CD7" w:rsidR="006D7405" w:rsidRDefault="006D740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_Toc98840963 \h </w:instrText>
      </w:r>
      <w:r>
        <w:fldChar w:fldCharType="separate"/>
      </w:r>
      <w:r>
        <w:t>20</w:t>
      </w:r>
      <w:r>
        <w:fldChar w:fldCharType="end"/>
      </w:r>
    </w:p>
    <w:p w14:paraId="75BE7DC7" w14:textId="780226F5" w:rsidR="006D7405" w:rsidRDefault="006D740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_Toc98840964 \h </w:instrText>
      </w:r>
      <w:r>
        <w:fldChar w:fldCharType="separate"/>
      </w:r>
      <w:r>
        <w:t>21</w:t>
      </w:r>
      <w:r>
        <w:fldChar w:fldCharType="end"/>
      </w:r>
    </w:p>
    <w:p w14:paraId="27EC288A" w14:textId="1CA918B5" w:rsidR="006D7405" w:rsidRDefault="006D740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_Toc98840965 \h </w:instrText>
      </w:r>
      <w:r>
        <w:fldChar w:fldCharType="separate"/>
      </w:r>
      <w:r>
        <w:t>21</w:t>
      </w:r>
      <w:r>
        <w:fldChar w:fldCharType="end"/>
      </w:r>
    </w:p>
    <w:p w14:paraId="29DC09AE" w14:textId="0FA055E5" w:rsidR="006D7405" w:rsidRDefault="006D740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_Toc98840966 \h </w:instrText>
      </w:r>
      <w:r>
        <w:fldChar w:fldCharType="separate"/>
      </w:r>
      <w:r>
        <w:t>22</w:t>
      </w:r>
      <w:r>
        <w:fldChar w:fldCharType="end"/>
      </w:r>
    </w:p>
    <w:p w14:paraId="796C1FFD" w14:textId="0D63C588" w:rsidR="006D7405" w:rsidRDefault="006D7405">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_Toc98840967 \h </w:instrText>
      </w:r>
      <w:r>
        <w:fldChar w:fldCharType="separate"/>
      </w:r>
      <w:r>
        <w:t>22</w:t>
      </w:r>
      <w:r>
        <w:fldChar w:fldCharType="end"/>
      </w:r>
    </w:p>
    <w:p w14:paraId="44142D90" w14:textId="7071C839" w:rsidR="006D7405" w:rsidRDefault="006D7405">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_Toc98840968 \h </w:instrText>
      </w:r>
      <w:r>
        <w:fldChar w:fldCharType="separate"/>
      </w:r>
      <w:r>
        <w:t>22</w:t>
      </w:r>
      <w:r>
        <w:fldChar w:fldCharType="end"/>
      </w:r>
    </w:p>
    <w:p w14:paraId="5524C281" w14:textId="65C0DC09" w:rsidR="006D7405" w:rsidRDefault="006D7405">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_Toc98840969 \h </w:instrText>
      </w:r>
      <w:r>
        <w:fldChar w:fldCharType="separate"/>
      </w:r>
      <w:r>
        <w:t>23</w:t>
      </w:r>
      <w:r>
        <w:fldChar w:fldCharType="end"/>
      </w:r>
    </w:p>
    <w:p w14:paraId="7E46BCDB" w14:textId="069B7047" w:rsidR="006D7405" w:rsidRDefault="006D7405">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_Toc98840970 \h </w:instrText>
      </w:r>
      <w:r>
        <w:fldChar w:fldCharType="separate"/>
      </w:r>
      <w:r>
        <w:t>23</w:t>
      </w:r>
      <w:r>
        <w:fldChar w:fldCharType="end"/>
      </w:r>
    </w:p>
    <w:p w14:paraId="7AC81045" w14:textId="3A66E3ED" w:rsidR="006D7405" w:rsidRDefault="006D7405">
      <w:pPr>
        <w:pStyle w:val="TOC2"/>
        <w:rPr>
          <w:rFonts w:asciiTheme="minorHAnsi" w:eastAsiaTheme="minorEastAsia" w:hAnsiTheme="minorHAnsi" w:cstheme="minorBidi"/>
          <w:sz w:val="22"/>
          <w:szCs w:val="22"/>
          <w:lang w:eastAsia="en-GB"/>
        </w:rPr>
      </w:pPr>
      <w:r>
        <w:rPr>
          <w:lang w:eastAsia="ko-KR"/>
        </w:rPr>
        <w:t>4.</w:t>
      </w:r>
      <w:r w:rsidRPr="00884766">
        <w:rPr>
          <w:rFonts w:eastAsia="SimSun"/>
          <w:lang w:eastAsia="zh-CN"/>
        </w:rPr>
        <w:t>4</w:t>
      </w:r>
      <w:r>
        <w:rPr>
          <w:rFonts w:asciiTheme="minorHAnsi" w:eastAsiaTheme="minorEastAsia" w:hAnsiTheme="minorHAnsi" w:cstheme="minorBidi"/>
          <w:sz w:val="22"/>
          <w:szCs w:val="22"/>
          <w:lang w:eastAsia="en-GB"/>
        </w:rPr>
        <w:tab/>
      </w:r>
      <w:r w:rsidRPr="00884766">
        <w:rPr>
          <w:rFonts w:eastAsia="SimSun"/>
          <w:lang w:eastAsia="zh-CN"/>
        </w:rPr>
        <w:t>Reference Point to Support Location Services</w:t>
      </w:r>
      <w:r>
        <w:tab/>
      </w:r>
      <w:r>
        <w:fldChar w:fldCharType="begin" w:fldLock="1"/>
      </w:r>
      <w:r>
        <w:instrText xml:space="preserve"> PAGEREF _Toc98840971 \h </w:instrText>
      </w:r>
      <w:r>
        <w:fldChar w:fldCharType="separate"/>
      </w:r>
      <w:r>
        <w:t>24</w:t>
      </w:r>
      <w:r>
        <w:fldChar w:fldCharType="end"/>
      </w:r>
    </w:p>
    <w:p w14:paraId="68252ADD" w14:textId="3736AE86" w:rsidR="006D7405" w:rsidRDefault="006D740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_Toc98840972 \h </w:instrText>
      </w:r>
      <w:r>
        <w:fldChar w:fldCharType="separate"/>
      </w:r>
      <w:r>
        <w:t>24</w:t>
      </w:r>
      <w:r>
        <w:fldChar w:fldCharType="end"/>
      </w:r>
    </w:p>
    <w:p w14:paraId="74EA4D9A" w14:textId="353CA358" w:rsidR="006D7405" w:rsidRDefault="006D740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_Toc98840973 \h </w:instrText>
      </w:r>
      <w:r>
        <w:fldChar w:fldCharType="separate"/>
      </w:r>
      <w:r>
        <w:t>24</w:t>
      </w:r>
      <w:r>
        <w:fldChar w:fldCharType="end"/>
      </w:r>
    </w:p>
    <w:p w14:paraId="5BB00DAC" w14:textId="34C70ABC" w:rsidR="006D7405" w:rsidRDefault="006D740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_Toc98840974 \h </w:instrText>
      </w:r>
      <w:r>
        <w:fldChar w:fldCharType="separate"/>
      </w:r>
      <w:r>
        <w:t>24</w:t>
      </w:r>
      <w:r>
        <w:fldChar w:fldCharType="end"/>
      </w:r>
    </w:p>
    <w:p w14:paraId="0C095BB9" w14:textId="0D7954CA" w:rsidR="006D7405" w:rsidRDefault="006D740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_Toc98840975 \h </w:instrText>
      </w:r>
      <w:r>
        <w:fldChar w:fldCharType="separate"/>
      </w:r>
      <w:r>
        <w:t>24</w:t>
      </w:r>
      <w:r>
        <w:fldChar w:fldCharType="end"/>
      </w:r>
    </w:p>
    <w:p w14:paraId="5E1092AF" w14:textId="54E717BF" w:rsidR="006D7405" w:rsidRDefault="006D740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_Toc98840976 \h </w:instrText>
      </w:r>
      <w:r>
        <w:fldChar w:fldCharType="separate"/>
      </w:r>
      <w:r>
        <w:t>24</w:t>
      </w:r>
      <w:r>
        <w:fldChar w:fldCharType="end"/>
      </w:r>
    </w:p>
    <w:p w14:paraId="3CD8328B" w14:textId="77A1167E" w:rsidR="006D7405" w:rsidRDefault="006D740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_Toc98840977 \h </w:instrText>
      </w:r>
      <w:r>
        <w:fldChar w:fldCharType="separate"/>
      </w:r>
      <w:r>
        <w:t>24</w:t>
      </w:r>
      <w:r>
        <w:fldChar w:fldCharType="end"/>
      </w:r>
    </w:p>
    <w:p w14:paraId="4D17D8B6" w14:textId="6B026372" w:rsidR="006D7405" w:rsidRDefault="006D740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_Toc98840978 \h </w:instrText>
      </w:r>
      <w:r>
        <w:fldChar w:fldCharType="separate"/>
      </w:r>
      <w:r>
        <w:t>24</w:t>
      </w:r>
      <w:r>
        <w:fldChar w:fldCharType="end"/>
      </w:r>
    </w:p>
    <w:p w14:paraId="26E18C45" w14:textId="6BD57632" w:rsidR="006D7405" w:rsidRDefault="006D740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_Toc98840979 \h </w:instrText>
      </w:r>
      <w:r>
        <w:fldChar w:fldCharType="separate"/>
      </w:r>
      <w:r>
        <w:t>24</w:t>
      </w:r>
      <w:r>
        <w:fldChar w:fldCharType="end"/>
      </w:r>
    </w:p>
    <w:p w14:paraId="35CEF7DA" w14:textId="334D749E" w:rsidR="006D7405" w:rsidRDefault="006D740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_Toc98840980 \h </w:instrText>
      </w:r>
      <w:r>
        <w:fldChar w:fldCharType="separate"/>
      </w:r>
      <w:r>
        <w:t>24</w:t>
      </w:r>
      <w:r>
        <w:fldChar w:fldCharType="end"/>
      </w:r>
    </w:p>
    <w:p w14:paraId="6007364B" w14:textId="2768BF8E" w:rsidR="006D7405" w:rsidRDefault="006D740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_Toc98840981 \h </w:instrText>
      </w:r>
      <w:r>
        <w:fldChar w:fldCharType="separate"/>
      </w:r>
      <w:r>
        <w:t>25</w:t>
      </w:r>
      <w:r>
        <w:fldChar w:fldCharType="end"/>
      </w:r>
    </w:p>
    <w:p w14:paraId="0FBABBC2" w14:textId="71C4CC86" w:rsidR="006D7405" w:rsidRDefault="006D740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_Toc98840982 \h </w:instrText>
      </w:r>
      <w:r>
        <w:fldChar w:fldCharType="separate"/>
      </w:r>
      <w:r>
        <w:t>25</w:t>
      </w:r>
      <w:r>
        <w:fldChar w:fldCharType="end"/>
      </w:r>
    </w:p>
    <w:p w14:paraId="09C1B328" w14:textId="46497B58" w:rsidR="006D7405" w:rsidRDefault="006D740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_Toc98840983 \h </w:instrText>
      </w:r>
      <w:r>
        <w:fldChar w:fldCharType="separate"/>
      </w:r>
      <w:r>
        <w:t>25</w:t>
      </w:r>
      <w:r>
        <w:fldChar w:fldCharType="end"/>
      </w:r>
    </w:p>
    <w:p w14:paraId="6702C96A" w14:textId="74F0BDDF" w:rsidR="006D7405" w:rsidRDefault="006D7405">
      <w:pPr>
        <w:pStyle w:val="TOC2"/>
        <w:rPr>
          <w:rFonts w:asciiTheme="minorHAnsi" w:eastAsiaTheme="minorEastAsia" w:hAnsiTheme="minorHAnsi" w:cstheme="minorBidi"/>
          <w:sz w:val="22"/>
          <w:szCs w:val="22"/>
          <w:lang w:eastAsia="en-GB"/>
        </w:rPr>
      </w:pPr>
      <w:r>
        <w:rPr>
          <w:lang w:eastAsia="ko-KR"/>
        </w:rPr>
        <w:t>4.</w:t>
      </w:r>
      <w:r w:rsidRPr="00884766">
        <w:rPr>
          <w:rFonts w:eastAsia="SimSun"/>
          <w:lang w:eastAsia="zh-CN"/>
        </w:rPr>
        <w:t>5</w:t>
      </w:r>
      <w:r>
        <w:rPr>
          <w:rFonts w:asciiTheme="minorHAnsi" w:eastAsiaTheme="minorEastAsia" w:hAnsiTheme="minorHAnsi" w:cstheme="minorBidi"/>
          <w:sz w:val="22"/>
          <w:szCs w:val="22"/>
          <w:lang w:eastAsia="en-GB"/>
        </w:rPr>
        <w:tab/>
      </w:r>
      <w:r w:rsidRPr="00884766">
        <w:rPr>
          <w:rFonts w:eastAsia="SimSun"/>
          <w:lang w:eastAsia="zh-CN"/>
        </w:rPr>
        <w:t>Service Based Interfaces to Support Location Services</w:t>
      </w:r>
      <w:r>
        <w:tab/>
      </w:r>
      <w:r>
        <w:fldChar w:fldCharType="begin" w:fldLock="1"/>
      </w:r>
      <w:r>
        <w:instrText xml:space="preserve"> PAGEREF _Toc98840984 \h </w:instrText>
      </w:r>
      <w:r>
        <w:fldChar w:fldCharType="separate"/>
      </w:r>
      <w:r>
        <w:t>25</w:t>
      </w:r>
      <w:r>
        <w:fldChar w:fldCharType="end"/>
      </w:r>
    </w:p>
    <w:p w14:paraId="70F5D713" w14:textId="54A83316"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5</w:t>
      </w:r>
      <w:r>
        <w:rPr>
          <w:rFonts w:asciiTheme="minorHAnsi" w:eastAsiaTheme="minorEastAsia" w:hAnsiTheme="minorHAnsi" w:cstheme="minorBidi"/>
          <w:szCs w:val="22"/>
          <w:lang w:eastAsia="en-GB"/>
        </w:rPr>
        <w:tab/>
      </w:r>
      <w:r w:rsidRPr="00884766">
        <w:rPr>
          <w:rFonts w:eastAsia="SimSun"/>
          <w:lang w:eastAsia="zh-CN"/>
        </w:rPr>
        <w:t>High Level Features</w:t>
      </w:r>
      <w:r>
        <w:tab/>
      </w:r>
      <w:r>
        <w:fldChar w:fldCharType="begin" w:fldLock="1"/>
      </w:r>
      <w:r>
        <w:instrText xml:space="preserve"> PAGEREF _Toc98840985 \h </w:instrText>
      </w:r>
      <w:r>
        <w:fldChar w:fldCharType="separate"/>
      </w:r>
      <w:r>
        <w:t>25</w:t>
      </w:r>
      <w:r>
        <w:fldChar w:fldCharType="end"/>
      </w:r>
    </w:p>
    <w:p w14:paraId="2248DF80" w14:textId="3DAE2D5C"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5</w:t>
      </w:r>
      <w:r>
        <w:rPr>
          <w:lang w:eastAsia="ko-KR"/>
        </w:rPr>
        <w:t>.</w:t>
      </w:r>
      <w:r w:rsidRPr="00884766">
        <w:rPr>
          <w:rFonts w:eastAsia="SimSun"/>
          <w:lang w:eastAsia="zh-CN"/>
        </w:rPr>
        <w:t>1</w:t>
      </w:r>
      <w:r>
        <w:rPr>
          <w:rFonts w:asciiTheme="minorHAnsi" w:eastAsiaTheme="minorEastAsia" w:hAnsiTheme="minorHAnsi" w:cstheme="minorBidi"/>
          <w:sz w:val="22"/>
          <w:szCs w:val="22"/>
          <w:lang w:eastAsia="en-GB"/>
        </w:rPr>
        <w:tab/>
      </w:r>
      <w:r w:rsidRPr="00884766">
        <w:rPr>
          <w:rFonts w:eastAsia="SimSun"/>
          <w:lang w:eastAsia="zh-CN"/>
        </w:rPr>
        <w:t>LMF Selection</w:t>
      </w:r>
      <w:r>
        <w:tab/>
      </w:r>
      <w:r>
        <w:fldChar w:fldCharType="begin" w:fldLock="1"/>
      </w:r>
      <w:r>
        <w:instrText xml:space="preserve"> PAGEREF _Toc98840986 \h </w:instrText>
      </w:r>
      <w:r>
        <w:fldChar w:fldCharType="separate"/>
      </w:r>
      <w:r>
        <w:t>25</w:t>
      </w:r>
      <w:r>
        <w:fldChar w:fldCharType="end"/>
      </w:r>
    </w:p>
    <w:p w14:paraId="60B3050B" w14:textId="52FD1CAD"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5.1a</w:t>
      </w:r>
      <w:r>
        <w:rPr>
          <w:rFonts w:asciiTheme="minorHAnsi" w:eastAsiaTheme="minorEastAsia" w:hAnsiTheme="minorHAnsi" w:cstheme="minorBidi"/>
          <w:sz w:val="22"/>
          <w:szCs w:val="22"/>
          <w:lang w:eastAsia="en-GB"/>
        </w:rPr>
        <w:tab/>
      </w:r>
      <w:r w:rsidRPr="00884766">
        <w:rPr>
          <w:rFonts w:eastAsia="SimSun"/>
          <w:lang w:eastAsia="zh-CN"/>
        </w:rPr>
        <w:t>GMLC Discovery and Selection</w:t>
      </w:r>
      <w:r>
        <w:tab/>
      </w:r>
      <w:r>
        <w:fldChar w:fldCharType="begin" w:fldLock="1"/>
      </w:r>
      <w:r>
        <w:instrText xml:space="preserve"> PAGEREF _Toc98840987 \h </w:instrText>
      </w:r>
      <w:r>
        <w:fldChar w:fldCharType="separate"/>
      </w:r>
      <w:r>
        <w:t>26</w:t>
      </w:r>
      <w:r>
        <w:fldChar w:fldCharType="end"/>
      </w:r>
    </w:p>
    <w:p w14:paraId="4ED56524" w14:textId="5E7C78CE"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5</w:t>
      </w:r>
      <w:r>
        <w:rPr>
          <w:lang w:eastAsia="ko-KR"/>
        </w:rPr>
        <w:t>.</w:t>
      </w:r>
      <w:r w:rsidRPr="00884766">
        <w:rPr>
          <w:rFonts w:eastAsia="SimSun"/>
          <w:lang w:eastAsia="zh-CN"/>
        </w:rPr>
        <w:t>2</w:t>
      </w:r>
      <w:r>
        <w:rPr>
          <w:rFonts w:asciiTheme="minorHAnsi" w:eastAsiaTheme="minorEastAsia" w:hAnsiTheme="minorHAnsi" w:cstheme="minorBidi"/>
          <w:sz w:val="22"/>
          <w:szCs w:val="22"/>
          <w:lang w:eastAsia="en-GB"/>
        </w:rPr>
        <w:tab/>
      </w:r>
      <w:r w:rsidRPr="00884766">
        <w:rPr>
          <w:rFonts w:eastAsia="SimSun"/>
          <w:lang w:eastAsia="zh-CN"/>
        </w:rPr>
        <w:t>3GPP access specific aspects</w:t>
      </w:r>
      <w:r>
        <w:tab/>
      </w:r>
      <w:r>
        <w:fldChar w:fldCharType="begin" w:fldLock="1"/>
      </w:r>
      <w:r>
        <w:instrText xml:space="preserve"> PAGEREF _Toc98840988 \h </w:instrText>
      </w:r>
      <w:r>
        <w:fldChar w:fldCharType="separate"/>
      </w:r>
      <w:r>
        <w:t>26</w:t>
      </w:r>
      <w:r>
        <w:fldChar w:fldCharType="end"/>
      </w:r>
    </w:p>
    <w:p w14:paraId="6B95F05D" w14:textId="49BD3F6A"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5</w:t>
      </w:r>
      <w:r>
        <w:rPr>
          <w:lang w:eastAsia="ko-KR"/>
        </w:rPr>
        <w:t>.</w:t>
      </w:r>
      <w:r w:rsidRPr="00884766">
        <w:rPr>
          <w:rFonts w:eastAsia="SimSun"/>
          <w:lang w:eastAsia="zh-CN"/>
        </w:rPr>
        <w:t>3</w:t>
      </w:r>
      <w:r>
        <w:rPr>
          <w:rFonts w:asciiTheme="minorHAnsi" w:eastAsiaTheme="minorEastAsia" w:hAnsiTheme="minorHAnsi" w:cstheme="minorBidi"/>
          <w:sz w:val="22"/>
          <w:szCs w:val="22"/>
          <w:lang w:eastAsia="en-GB"/>
        </w:rPr>
        <w:tab/>
      </w:r>
      <w:r w:rsidRPr="00884766">
        <w:rPr>
          <w:rFonts w:eastAsia="SimSun"/>
          <w:lang w:eastAsia="zh-CN"/>
        </w:rPr>
        <w:t>Non-3GPP Access Specific Aspects</w:t>
      </w:r>
      <w:r>
        <w:tab/>
      </w:r>
      <w:r>
        <w:fldChar w:fldCharType="begin" w:fldLock="1"/>
      </w:r>
      <w:r>
        <w:instrText xml:space="preserve"> PAGEREF _Toc98840989 \h </w:instrText>
      </w:r>
      <w:r>
        <w:fldChar w:fldCharType="separate"/>
      </w:r>
      <w:r>
        <w:t>26</w:t>
      </w:r>
      <w:r>
        <w:fldChar w:fldCharType="end"/>
      </w:r>
    </w:p>
    <w:p w14:paraId="72331B44" w14:textId="6A37A239"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lastRenderedPageBreak/>
        <w:t>5</w:t>
      </w:r>
      <w:r>
        <w:t>.</w:t>
      </w:r>
      <w:r w:rsidRPr="00884766">
        <w:rPr>
          <w:rFonts w:eastAsia="SimSun"/>
          <w:lang w:eastAsia="zh-CN"/>
        </w:rPr>
        <w:t>3</w:t>
      </w:r>
      <w:r>
        <w:t>.</w:t>
      </w:r>
      <w:r w:rsidRPr="00884766">
        <w:rPr>
          <w:rFonts w:eastAsia="SimSun"/>
          <w:lang w:eastAsia="zh-CN"/>
        </w:rPr>
        <w:t>1</w:t>
      </w:r>
      <w:r>
        <w:rPr>
          <w:rFonts w:asciiTheme="minorHAnsi" w:eastAsiaTheme="minorEastAsia" w:hAnsiTheme="minorHAnsi" w:cstheme="minorBidi"/>
          <w:sz w:val="22"/>
          <w:szCs w:val="22"/>
          <w:lang w:eastAsia="en-GB"/>
        </w:rPr>
        <w:tab/>
      </w:r>
      <w:r w:rsidRPr="00884766">
        <w:rPr>
          <w:rFonts w:eastAsia="SimSun"/>
          <w:lang w:eastAsia="zh-CN"/>
        </w:rPr>
        <w:t>Location Information for Non-3GPP Access</w:t>
      </w:r>
      <w:r>
        <w:tab/>
      </w:r>
      <w:r>
        <w:fldChar w:fldCharType="begin" w:fldLock="1"/>
      </w:r>
      <w:r>
        <w:instrText xml:space="preserve"> PAGEREF _Toc98840990 \h </w:instrText>
      </w:r>
      <w:r>
        <w:fldChar w:fldCharType="separate"/>
      </w:r>
      <w:r>
        <w:t>26</w:t>
      </w:r>
      <w:r>
        <w:fldChar w:fldCharType="end"/>
      </w:r>
    </w:p>
    <w:p w14:paraId="2DA9E6BB" w14:textId="6F99392D"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5</w:t>
      </w:r>
      <w:r>
        <w:t>.</w:t>
      </w:r>
      <w:r w:rsidRPr="00884766">
        <w:rPr>
          <w:rFonts w:eastAsia="SimSun"/>
          <w:lang w:eastAsia="zh-CN"/>
        </w:rPr>
        <w:t>3</w:t>
      </w:r>
      <w:r>
        <w:t>.</w:t>
      </w:r>
      <w:r w:rsidRPr="00884766">
        <w:rPr>
          <w:rFonts w:eastAsia="SimSun"/>
          <w:lang w:eastAsia="zh-CN"/>
        </w:rPr>
        <w:t>2</w:t>
      </w:r>
      <w:r>
        <w:rPr>
          <w:rFonts w:asciiTheme="minorHAnsi" w:eastAsiaTheme="minorEastAsia" w:hAnsiTheme="minorHAnsi" w:cstheme="minorBidi"/>
          <w:sz w:val="22"/>
          <w:szCs w:val="22"/>
          <w:lang w:eastAsia="en-GB"/>
        </w:rPr>
        <w:tab/>
      </w:r>
      <w:r w:rsidRPr="00884766">
        <w:rPr>
          <w:rFonts w:eastAsia="SimSun"/>
          <w:lang w:eastAsia="zh-CN"/>
        </w:rPr>
        <w:t>Access Type Selection for LCS Service</w:t>
      </w:r>
      <w:r>
        <w:tab/>
      </w:r>
      <w:r>
        <w:fldChar w:fldCharType="begin" w:fldLock="1"/>
      </w:r>
      <w:r>
        <w:instrText xml:space="preserve"> PAGEREF _Toc98840991 \h </w:instrText>
      </w:r>
      <w:r>
        <w:fldChar w:fldCharType="separate"/>
      </w:r>
      <w:r>
        <w:t>27</w:t>
      </w:r>
      <w:r>
        <w:fldChar w:fldCharType="end"/>
      </w:r>
    </w:p>
    <w:p w14:paraId="6A05647B" w14:textId="2DACB198" w:rsidR="006D7405" w:rsidRDefault="006D7405">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_Toc98840992 \h </w:instrText>
      </w:r>
      <w:r>
        <w:fldChar w:fldCharType="separate"/>
      </w:r>
      <w:r>
        <w:t>28</w:t>
      </w:r>
      <w:r>
        <w:fldChar w:fldCharType="end"/>
      </w:r>
    </w:p>
    <w:p w14:paraId="6BECA6A3" w14:textId="6EBE0763" w:rsidR="006D7405" w:rsidRDefault="006D740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_Toc98840993 \h </w:instrText>
      </w:r>
      <w:r>
        <w:fldChar w:fldCharType="separate"/>
      </w:r>
      <w:r>
        <w:t>28</w:t>
      </w:r>
      <w:r>
        <w:fldChar w:fldCharType="end"/>
      </w:r>
    </w:p>
    <w:p w14:paraId="70C1A0E4" w14:textId="3CD74657" w:rsidR="006D7405" w:rsidRDefault="006D740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_Toc98840994 \h </w:instrText>
      </w:r>
      <w:r>
        <w:fldChar w:fldCharType="separate"/>
      </w:r>
      <w:r>
        <w:t>28</w:t>
      </w:r>
      <w:r>
        <w:fldChar w:fldCharType="end"/>
      </w:r>
    </w:p>
    <w:p w14:paraId="4F463766" w14:textId="2D44FADA" w:rsidR="006D7405" w:rsidRDefault="006D7405">
      <w:pPr>
        <w:pStyle w:val="TOC4"/>
        <w:rPr>
          <w:rFonts w:asciiTheme="minorHAnsi" w:eastAsiaTheme="minorEastAsia" w:hAnsiTheme="minorHAnsi" w:cstheme="minorBidi"/>
          <w:sz w:val="22"/>
          <w:szCs w:val="22"/>
          <w:lang w:eastAsia="en-GB"/>
        </w:rPr>
      </w:pPr>
      <w:r>
        <w:t>5.</w:t>
      </w:r>
      <w:r w:rsidRPr="00884766">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_Toc98840995 \h </w:instrText>
      </w:r>
      <w:r>
        <w:fldChar w:fldCharType="separate"/>
      </w:r>
      <w:r>
        <w:t>28</w:t>
      </w:r>
      <w:r>
        <w:fldChar w:fldCharType="end"/>
      </w:r>
    </w:p>
    <w:p w14:paraId="53C82589" w14:textId="14C4023A" w:rsidR="006D7405" w:rsidRDefault="006D740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_Toc98840996 \h </w:instrText>
      </w:r>
      <w:r>
        <w:fldChar w:fldCharType="separate"/>
      </w:r>
      <w:r>
        <w:t>29</w:t>
      </w:r>
      <w:r>
        <w:fldChar w:fldCharType="end"/>
      </w:r>
    </w:p>
    <w:p w14:paraId="4054DEAC" w14:textId="78654B3A" w:rsidR="006D7405" w:rsidRDefault="006D740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_Toc98840997 \h </w:instrText>
      </w:r>
      <w:r>
        <w:fldChar w:fldCharType="separate"/>
      </w:r>
      <w:r>
        <w:t>29</w:t>
      </w:r>
      <w:r>
        <w:fldChar w:fldCharType="end"/>
      </w:r>
    </w:p>
    <w:p w14:paraId="12EF4786" w14:textId="07328CF8" w:rsidR="006D7405" w:rsidRDefault="006D740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_Toc98840998 \h </w:instrText>
      </w:r>
      <w:r>
        <w:fldChar w:fldCharType="separate"/>
      </w:r>
      <w:r>
        <w:t>29</w:t>
      </w:r>
      <w:r>
        <w:fldChar w:fldCharType="end"/>
      </w:r>
    </w:p>
    <w:p w14:paraId="0097ADC2" w14:textId="538C70F0" w:rsidR="006D7405" w:rsidRDefault="006D7405">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_Toc98840999 \h </w:instrText>
      </w:r>
      <w:r>
        <w:fldChar w:fldCharType="separate"/>
      </w:r>
      <w:r>
        <w:t>29</w:t>
      </w:r>
      <w:r>
        <w:fldChar w:fldCharType="end"/>
      </w:r>
    </w:p>
    <w:p w14:paraId="55F1A94B" w14:textId="016E7986" w:rsidR="006D7405" w:rsidRDefault="006D7405">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_Toc98841000 \h </w:instrText>
      </w:r>
      <w:r>
        <w:fldChar w:fldCharType="separate"/>
      </w:r>
      <w:r>
        <w:t>29</w:t>
      </w:r>
      <w:r>
        <w:fldChar w:fldCharType="end"/>
      </w:r>
    </w:p>
    <w:p w14:paraId="32F87678" w14:textId="4C04376D" w:rsidR="006D7405" w:rsidRDefault="006D740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_Toc98841001 \h </w:instrText>
      </w:r>
      <w:r>
        <w:fldChar w:fldCharType="separate"/>
      </w:r>
      <w:r>
        <w:t>30</w:t>
      </w:r>
      <w:r>
        <w:fldChar w:fldCharType="end"/>
      </w:r>
    </w:p>
    <w:p w14:paraId="00E59ED5" w14:textId="12F8C0C7" w:rsidR="006D7405" w:rsidRDefault="006D7405">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_Toc98841002 \h </w:instrText>
      </w:r>
      <w:r>
        <w:fldChar w:fldCharType="separate"/>
      </w:r>
      <w:r>
        <w:t>30</w:t>
      </w:r>
      <w:r>
        <w:fldChar w:fldCharType="end"/>
      </w:r>
    </w:p>
    <w:p w14:paraId="040AFE91" w14:textId="5D7B1247" w:rsidR="006D7405" w:rsidRDefault="006D7405">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_Toc98841003 \h </w:instrText>
      </w:r>
      <w:r>
        <w:fldChar w:fldCharType="separate"/>
      </w:r>
      <w:r>
        <w:t>30</w:t>
      </w:r>
      <w:r>
        <w:fldChar w:fldCharType="end"/>
      </w:r>
    </w:p>
    <w:p w14:paraId="34D4A219" w14:textId="4765F7A0" w:rsidR="006D7405" w:rsidRDefault="006D7405">
      <w:pPr>
        <w:pStyle w:val="TOC3"/>
        <w:rPr>
          <w:rFonts w:asciiTheme="minorHAnsi" w:eastAsiaTheme="minorEastAsia" w:hAnsiTheme="minorHAnsi" w:cstheme="minorBidi"/>
          <w:sz w:val="22"/>
          <w:szCs w:val="22"/>
          <w:lang w:eastAsia="en-GB"/>
        </w:rPr>
      </w:pPr>
      <w:r>
        <w:t>5.</w:t>
      </w:r>
      <w:r w:rsidRPr="00884766">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_Toc98841004 \h </w:instrText>
      </w:r>
      <w:r>
        <w:fldChar w:fldCharType="separate"/>
      </w:r>
      <w:r>
        <w:t>30</w:t>
      </w:r>
      <w:r>
        <w:fldChar w:fldCharType="end"/>
      </w:r>
    </w:p>
    <w:p w14:paraId="5C5B5881" w14:textId="2E629780" w:rsidR="006D7405" w:rsidRDefault="006D740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_Toc98841005 \h </w:instrText>
      </w:r>
      <w:r>
        <w:fldChar w:fldCharType="separate"/>
      </w:r>
      <w:r>
        <w:t>31</w:t>
      </w:r>
      <w:r>
        <w:fldChar w:fldCharType="end"/>
      </w:r>
    </w:p>
    <w:p w14:paraId="375F28FD" w14:textId="7600908F" w:rsidR="006D7405" w:rsidRDefault="006D740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_Toc98841006 \h </w:instrText>
      </w:r>
      <w:r>
        <w:fldChar w:fldCharType="separate"/>
      </w:r>
      <w:r>
        <w:t>32</w:t>
      </w:r>
      <w:r>
        <w:fldChar w:fldCharType="end"/>
      </w:r>
    </w:p>
    <w:p w14:paraId="58B44514" w14:textId="2CF42E45" w:rsidR="006D7405" w:rsidRDefault="006D7405">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_Toc98841007 \h </w:instrText>
      </w:r>
      <w:r>
        <w:fldChar w:fldCharType="separate"/>
      </w:r>
      <w:r>
        <w:t>34</w:t>
      </w:r>
      <w:r>
        <w:fldChar w:fldCharType="end"/>
      </w:r>
    </w:p>
    <w:p w14:paraId="16CB01EF" w14:textId="16BF5D89" w:rsidR="006D7405" w:rsidRDefault="006D7405">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_Toc98841008 \h </w:instrText>
      </w:r>
      <w:r>
        <w:fldChar w:fldCharType="separate"/>
      </w:r>
      <w:r>
        <w:t>34</w:t>
      </w:r>
      <w:r>
        <w:fldChar w:fldCharType="end"/>
      </w:r>
    </w:p>
    <w:p w14:paraId="0515F65C" w14:textId="5B6F76CA" w:rsidR="006D7405" w:rsidRDefault="006D7405">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_Toc98841009 \h </w:instrText>
      </w:r>
      <w:r>
        <w:fldChar w:fldCharType="separate"/>
      </w:r>
      <w:r>
        <w:t>34</w:t>
      </w:r>
      <w:r>
        <w:fldChar w:fldCharType="end"/>
      </w:r>
    </w:p>
    <w:p w14:paraId="3698D44E" w14:textId="724049A4" w:rsidR="006D7405" w:rsidRDefault="006D7405">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_Toc98841010 \h </w:instrText>
      </w:r>
      <w:r>
        <w:fldChar w:fldCharType="separate"/>
      </w:r>
      <w:r>
        <w:t>35</w:t>
      </w:r>
      <w:r>
        <w:fldChar w:fldCharType="end"/>
      </w:r>
    </w:p>
    <w:p w14:paraId="2015869C" w14:textId="498FF304" w:rsidR="006D7405" w:rsidRDefault="006D7405">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_Toc98841011 \h </w:instrText>
      </w:r>
      <w:r>
        <w:fldChar w:fldCharType="separate"/>
      </w:r>
      <w:r>
        <w:t>35</w:t>
      </w:r>
      <w:r>
        <w:fldChar w:fldCharType="end"/>
      </w:r>
    </w:p>
    <w:p w14:paraId="74D9D314" w14:textId="12AAED4B" w:rsidR="006D7405" w:rsidRDefault="006D7405">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_Toc98841012 \h </w:instrText>
      </w:r>
      <w:r>
        <w:fldChar w:fldCharType="separate"/>
      </w:r>
      <w:r>
        <w:t>35</w:t>
      </w:r>
      <w:r>
        <w:fldChar w:fldCharType="end"/>
      </w:r>
    </w:p>
    <w:p w14:paraId="6383A03F" w14:textId="05CB1DBD" w:rsidR="006D7405" w:rsidRDefault="006D7405">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_Toc98841013 \h </w:instrText>
      </w:r>
      <w:r>
        <w:fldChar w:fldCharType="separate"/>
      </w:r>
      <w:r>
        <w:t>35</w:t>
      </w:r>
      <w:r>
        <w:fldChar w:fldCharType="end"/>
      </w:r>
    </w:p>
    <w:p w14:paraId="4BA78600" w14:textId="1D1E315D" w:rsidR="006D7405" w:rsidRDefault="006D7405">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_Toc98841014 \h </w:instrText>
      </w:r>
      <w:r>
        <w:fldChar w:fldCharType="separate"/>
      </w:r>
      <w:r>
        <w:t>35</w:t>
      </w:r>
      <w:r>
        <w:fldChar w:fldCharType="end"/>
      </w:r>
    </w:p>
    <w:p w14:paraId="74CC842A" w14:textId="27BA5A72" w:rsidR="006D7405" w:rsidRDefault="006D7405">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_Toc98841015 \h </w:instrText>
      </w:r>
      <w:r>
        <w:fldChar w:fldCharType="separate"/>
      </w:r>
      <w:r>
        <w:t>35</w:t>
      </w:r>
      <w:r>
        <w:fldChar w:fldCharType="end"/>
      </w:r>
    </w:p>
    <w:p w14:paraId="64F73B1D" w14:textId="3141AA9F"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6</w:t>
      </w:r>
      <w:r>
        <w:rPr>
          <w:rFonts w:asciiTheme="minorHAnsi" w:eastAsiaTheme="minorEastAsia" w:hAnsiTheme="minorHAnsi" w:cstheme="minorBidi"/>
          <w:szCs w:val="22"/>
          <w:lang w:eastAsia="en-GB"/>
        </w:rPr>
        <w:tab/>
      </w:r>
      <w:r w:rsidRPr="00884766">
        <w:rPr>
          <w:rFonts w:eastAsia="SimSun"/>
          <w:lang w:eastAsia="zh-CN"/>
        </w:rPr>
        <w:t>Location Service Procedures</w:t>
      </w:r>
      <w:r>
        <w:tab/>
      </w:r>
      <w:r>
        <w:fldChar w:fldCharType="begin" w:fldLock="1"/>
      </w:r>
      <w:r>
        <w:instrText xml:space="preserve"> PAGEREF _Toc98841016 \h </w:instrText>
      </w:r>
      <w:r>
        <w:fldChar w:fldCharType="separate"/>
      </w:r>
      <w:r>
        <w:t>36</w:t>
      </w:r>
      <w:r>
        <w:fldChar w:fldCharType="end"/>
      </w:r>
    </w:p>
    <w:p w14:paraId="7BA3AB1D" w14:textId="34FFE953"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884766">
        <w:rPr>
          <w:rFonts w:eastAsia="SimSun"/>
          <w:lang w:eastAsia="zh-CN"/>
        </w:rPr>
        <w:t>5G</w:t>
      </w:r>
      <w:r>
        <w:rPr>
          <w:lang w:eastAsia="ko-KR"/>
        </w:rPr>
        <w:t>C</w:t>
      </w:r>
      <w:r w:rsidRPr="00884766">
        <w:rPr>
          <w:rFonts w:eastAsia="SimSun"/>
          <w:lang w:eastAsia="zh-CN"/>
        </w:rPr>
        <w:t>-MT-LR Procedure</w:t>
      </w:r>
      <w:r>
        <w:tab/>
      </w:r>
      <w:r>
        <w:fldChar w:fldCharType="begin" w:fldLock="1"/>
      </w:r>
      <w:r>
        <w:instrText xml:space="preserve"> PAGEREF _Toc98841017 \h </w:instrText>
      </w:r>
      <w:r>
        <w:fldChar w:fldCharType="separate"/>
      </w:r>
      <w:r>
        <w:t>36</w:t>
      </w:r>
      <w:r>
        <w:fldChar w:fldCharType="end"/>
      </w:r>
    </w:p>
    <w:p w14:paraId="50E860BC" w14:textId="31C127FF" w:rsidR="006D7405" w:rsidRDefault="006D740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_Toc98841018 \h </w:instrText>
      </w:r>
      <w:r>
        <w:fldChar w:fldCharType="separate"/>
      </w:r>
      <w:r>
        <w:t>36</w:t>
      </w:r>
      <w:r>
        <w:fldChar w:fldCharType="end"/>
      </w:r>
    </w:p>
    <w:p w14:paraId="7DD3E708" w14:textId="74699B0A" w:rsidR="006D7405" w:rsidRDefault="006D740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_Toc98841019 \h </w:instrText>
      </w:r>
      <w:r>
        <w:fldChar w:fldCharType="separate"/>
      </w:r>
      <w:r>
        <w:t>37</w:t>
      </w:r>
      <w:r>
        <w:fldChar w:fldCharType="end"/>
      </w:r>
    </w:p>
    <w:p w14:paraId="45531CD6" w14:textId="1C927AAD"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884766">
        <w:rPr>
          <w:rFonts w:eastAsia="SimSun"/>
          <w:lang w:eastAsia="zh-CN"/>
        </w:rPr>
        <w:t>5GC-MO-LR Procedure</w:t>
      </w:r>
      <w:r>
        <w:tab/>
      </w:r>
      <w:r>
        <w:fldChar w:fldCharType="begin" w:fldLock="1"/>
      </w:r>
      <w:r>
        <w:instrText xml:space="preserve"> PAGEREF _Toc98841020 \h </w:instrText>
      </w:r>
      <w:r>
        <w:fldChar w:fldCharType="separate"/>
      </w:r>
      <w:r>
        <w:t>41</w:t>
      </w:r>
      <w:r>
        <w:fldChar w:fldCharType="end"/>
      </w:r>
    </w:p>
    <w:p w14:paraId="20860C32" w14:textId="3D6C538B"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884766">
        <w:rPr>
          <w:rFonts w:eastAsia="SimSun"/>
          <w:lang w:eastAsia="zh-CN"/>
        </w:rPr>
        <w:t>Deferred 5GC-MT-LR Procedure for Periodic, Triggered and UE Available Location Events</w:t>
      </w:r>
      <w:r>
        <w:tab/>
      </w:r>
      <w:r>
        <w:fldChar w:fldCharType="begin" w:fldLock="1"/>
      </w:r>
      <w:r>
        <w:instrText xml:space="preserve"> PAGEREF _Toc98841021 \h </w:instrText>
      </w:r>
      <w:r>
        <w:fldChar w:fldCharType="separate"/>
      </w:r>
      <w:r>
        <w:t>44</w:t>
      </w:r>
      <w:r>
        <w:fldChar w:fldCharType="end"/>
      </w:r>
    </w:p>
    <w:p w14:paraId="518E9475" w14:textId="257B9CED" w:rsidR="006D7405" w:rsidRDefault="006D740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_Toc98841022 \h </w:instrText>
      </w:r>
      <w:r>
        <w:fldChar w:fldCharType="separate"/>
      </w:r>
      <w:r>
        <w:t>44</w:t>
      </w:r>
      <w:r>
        <w:fldChar w:fldCharType="end"/>
      </w:r>
    </w:p>
    <w:p w14:paraId="65E2327B" w14:textId="1B553C5C" w:rsidR="006D7405" w:rsidRDefault="006D740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_Toc98841023 \h </w:instrText>
      </w:r>
      <w:r>
        <w:fldChar w:fldCharType="separate"/>
      </w:r>
      <w:r>
        <w:t>50</w:t>
      </w:r>
      <w:r>
        <w:fldChar w:fldCharType="end"/>
      </w:r>
    </w:p>
    <w:p w14:paraId="31B77AB1" w14:textId="0449BCA8" w:rsidR="006D7405" w:rsidRDefault="006D740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_Toc98841024 \h </w:instrText>
      </w:r>
      <w:r>
        <w:fldChar w:fldCharType="separate"/>
      </w:r>
      <w:r>
        <w:t>51</w:t>
      </w:r>
      <w:r>
        <w:fldChar w:fldCharType="end"/>
      </w:r>
    </w:p>
    <w:p w14:paraId="66EAA241" w14:textId="6FB64DD7"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884766">
        <w:rPr>
          <w:rFonts w:eastAsia="SimSun"/>
          <w:lang w:eastAsia="zh-CN"/>
        </w:rPr>
        <w:t>LMF Change P</w:t>
      </w:r>
      <w:r>
        <w:rPr>
          <w:lang w:eastAsia="ko-KR"/>
        </w:rPr>
        <w:t>rocedure</w:t>
      </w:r>
      <w:r>
        <w:tab/>
      </w:r>
      <w:r>
        <w:fldChar w:fldCharType="begin" w:fldLock="1"/>
      </w:r>
      <w:r>
        <w:instrText xml:space="preserve"> PAGEREF _Toc98841025 \h </w:instrText>
      </w:r>
      <w:r>
        <w:fldChar w:fldCharType="separate"/>
      </w:r>
      <w:r>
        <w:t>53</w:t>
      </w:r>
      <w:r>
        <w:fldChar w:fldCharType="end"/>
      </w:r>
    </w:p>
    <w:p w14:paraId="525F7C2B" w14:textId="7FB6F22B"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_Toc98841026 \h </w:instrText>
      </w:r>
      <w:r>
        <w:fldChar w:fldCharType="separate"/>
      </w:r>
      <w:r>
        <w:t>54</w:t>
      </w:r>
      <w:r>
        <w:fldChar w:fldCharType="end"/>
      </w:r>
    </w:p>
    <w:p w14:paraId="342B4E52" w14:textId="19CA6868" w:rsidR="006D7405" w:rsidRDefault="006D740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_Toc98841027 \h </w:instrText>
      </w:r>
      <w:r>
        <w:fldChar w:fldCharType="separate"/>
      </w:r>
      <w:r>
        <w:t>54</w:t>
      </w:r>
      <w:r>
        <w:fldChar w:fldCharType="end"/>
      </w:r>
    </w:p>
    <w:p w14:paraId="7C686B50" w14:textId="1E38DAAB" w:rsidR="006D7405" w:rsidRDefault="006D740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_Toc98841028 \h </w:instrText>
      </w:r>
      <w:r>
        <w:fldChar w:fldCharType="separate"/>
      </w:r>
      <w:r>
        <w:t>57</w:t>
      </w:r>
      <w:r>
        <w:fldChar w:fldCharType="end"/>
      </w:r>
    </w:p>
    <w:p w14:paraId="4CE9DFDC" w14:textId="3B1ED6B2" w:rsidR="006D7405" w:rsidRDefault="006D7405">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_Toc98841029 \h </w:instrText>
      </w:r>
      <w:r>
        <w:fldChar w:fldCharType="separate"/>
      </w:r>
      <w:r>
        <w:t>58</w:t>
      </w:r>
      <w:r>
        <w:fldChar w:fldCharType="end"/>
      </w:r>
    </w:p>
    <w:p w14:paraId="433DE83E" w14:textId="38B554D6" w:rsidR="006D7405" w:rsidRDefault="006D740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_Toc98841030 \h </w:instrText>
      </w:r>
      <w:r>
        <w:fldChar w:fldCharType="separate"/>
      </w:r>
      <w:r>
        <w:t>58</w:t>
      </w:r>
      <w:r>
        <w:fldChar w:fldCharType="end"/>
      </w:r>
    </w:p>
    <w:p w14:paraId="39036CE3" w14:textId="7E88608F" w:rsidR="006D7405" w:rsidRDefault="006D740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_Toc98841031 \h </w:instrText>
      </w:r>
      <w:r>
        <w:fldChar w:fldCharType="separate"/>
      </w:r>
      <w:r>
        <w:t>59</w:t>
      </w:r>
      <w:r>
        <w:fldChar w:fldCharType="end"/>
      </w:r>
    </w:p>
    <w:p w14:paraId="53751C8D" w14:textId="500450D7" w:rsidR="006D7405" w:rsidRDefault="006D740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_Toc98841032 \h </w:instrText>
      </w:r>
      <w:r>
        <w:fldChar w:fldCharType="separate"/>
      </w:r>
      <w:r>
        <w:t>61</w:t>
      </w:r>
      <w:r>
        <w:fldChar w:fldCharType="end"/>
      </w:r>
    </w:p>
    <w:p w14:paraId="4ED53021" w14:textId="434DE732"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w:t>
      </w:r>
      <w:r w:rsidRPr="00884766">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_Toc98841033 \h </w:instrText>
      </w:r>
      <w:r>
        <w:fldChar w:fldCharType="separate"/>
      </w:r>
      <w:r>
        <w:t>61</w:t>
      </w:r>
      <w:r>
        <w:fldChar w:fldCharType="end"/>
      </w:r>
    </w:p>
    <w:p w14:paraId="63A432D6" w14:textId="405FF72B"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w:t>
      </w:r>
      <w:r w:rsidRPr="00884766">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884766">
        <w:rPr>
          <w:rFonts w:eastAsia="SimSun"/>
          <w:lang w:eastAsia="zh-CN"/>
        </w:rPr>
        <w:t>to Support</w:t>
      </w:r>
      <w:r>
        <w:rPr>
          <w:lang w:eastAsia="ko-KR"/>
        </w:rPr>
        <w:t xml:space="preserve"> </w:t>
      </w:r>
      <w:r w:rsidRPr="00884766">
        <w:rPr>
          <w:rFonts w:eastAsia="SimSun"/>
          <w:lang w:eastAsia="zh-CN"/>
        </w:rPr>
        <w:t>Non-3GPP Access</w:t>
      </w:r>
      <w:r>
        <w:tab/>
      </w:r>
      <w:r>
        <w:fldChar w:fldCharType="begin" w:fldLock="1"/>
      </w:r>
      <w:r>
        <w:instrText xml:space="preserve"> PAGEREF _Toc98841034 \h </w:instrText>
      </w:r>
      <w:r>
        <w:fldChar w:fldCharType="separate"/>
      </w:r>
      <w:r>
        <w:t>64</w:t>
      </w:r>
      <w:r>
        <w:fldChar w:fldCharType="end"/>
      </w:r>
    </w:p>
    <w:p w14:paraId="2D3F1535" w14:textId="04E9880D"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w:t>
      </w:r>
      <w:r>
        <w:t>.</w:t>
      </w:r>
      <w:r w:rsidRPr="00884766">
        <w:rPr>
          <w:rFonts w:eastAsia="SimSun"/>
          <w:lang w:eastAsia="zh-CN"/>
        </w:rPr>
        <w:t>9</w:t>
      </w:r>
      <w:r>
        <w:t>.</w:t>
      </w:r>
      <w:r w:rsidRPr="00884766">
        <w:rPr>
          <w:rFonts w:eastAsia="SimSun"/>
          <w:lang w:eastAsia="zh-CN"/>
        </w:rPr>
        <w:t>1</w:t>
      </w:r>
      <w:r>
        <w:rPr>
          <w:rFonts w:asciiTheme="minorHAnsi" w:eastAsiaTheme="minorEastAsia" w:hAnsiTheme="minorHAnsi" w:cstheme="minorBidi"/>
          <w:sz w:val="22"/>
          <w:szCs w:val="22"/>
          <w:lang w:eastAsia="en-GB"/>
        </w:rPr>
        <w:tab/>
      </w:r>
      <w:r w:rsidRPr="00884766">
        <w:rPr>
          <w:rFonts w:eastAsia="SimSun"/>
          <w:lang w:eastAsia="zh-CN"/>
        </w:rPr>
        <w:t xml:space="preserve">Common </w:t>
      </w:r>
      <w:r>
        <w:t>Positioning Procedures</w:t>
      </w:r>
      <w:r w:rsidRPr="00884766">
        <w:rPr>
          <w:rFonts w:eastAsia="SimSun"/>
          <w:lang w:eastAsia="zh-CN"/>
        </w:rPr>
        <w:t xml:space="preserve"> when a UE is served by only one PLMN</w:t>
      </w:r>
      <w:r>
        <w:tab/>
      </w:r>
      <w:r>
        <w:fldChar w:fldCharType="begin" w:fldLock="1"/>
      </w:r>
      <w:r>
        <w:instrText xml:space="preserve"> PAGEREF _Toc98841035 \h </w:instrText>
      </w:r>
      <w:r>
        <w:fldChar w:fldCharType="separate"/>
      </w:r>
      <w:r>
        <w:t>64</w:t>
      </w:r>
      <w:r>
        <w:fldChar w:fldCharType="end"/>
      </w:r>
    </w:p>
    <w:p w14:paraId="681D6772" w14:textId="1AE32B6A"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w:t>
      </w:r>
      <w:r>
        <w:t>.</w:t>
      </w:r>
      <w:r w:rsidRPr="00884766">
        <w:rPr>
          <w:rFonts w:eastAsia="SimSun"/>
          <w:lang w:eastAsia="zh-CN"/>
        </w:rPr>
        <w:t>9</w:t>
      </w:r>
      <w:r>
        <w:t>.</w:t>
      </w:r>
      <w:r w:rsidRPr="00884766">
        <w:rPr>
          <w:rFonts w:eastAsia="SimSun"/>
          <w:lang w:eastAsia="zh-CN"/>
        </w:rPr>
        <w:t>2</w:t>
      </w:r>
      <w:r>
        <w:rPr>
          <w:rFonts w:asciiTheme="minorHAnsi" w:eastAsiaTheme="minorEastAsia" w:hAnsiTheme="minorHAnsi" w:cstheme="minorBidi"/>
          <w:sz w:val="22"/>
          <w:szCs w:val="22"/>
          <w:lang w:eastAsia="en-GB"/>
        </w:rPr>
        <w:tab/>
      </w:r>
      <w:r w:rsidRPr="00884766">
        <w:rPr>
          <w:rFonts w:eastAsia="SimSun"/>
          <w:lang w:eastAsia="zh-CN"/>
        </w:rPr>
        <w:t>MT-LR Procedures when a UE is served by Different PLMNs for 3GPP Access and Non-3GPP Access</w:t>
      </w:r>
      <w:r>
        <w:tab/>
      </w:r>
      <w:r>
        <w:fldChar w:fldCharType="begin" w:fldLock="1"/>
      </w:r>
      <w:r>
        <w:instrText xml:space="preserve"> PAGEREF _Toc98841036 \h </w:instrText>
      </w:r>
      <w:r>
        <w:fldChar w:fldCharType="separate"/>
      </w:r>
      <w:r>
        <w:t>66</w:t>
      </w:r>
      <w:r>
        <w:fldChar w:fldCharType="end"/>
      </w:r>
    </w:p>
    <w:p w14:paraId="4B166E69" w14:textId="3707BD31"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w:t>
      </w:r>
      <w:r>
        <w:t>.</w:t>
      </w:r>
      <w:r w:rsidRPr="00884766">
        <w:rPr>
          <w:rFonts w:eastAsia="SimSun"/>
          <w:lang w:eastAsia="zh-CN"/>
        </w:rPr>
        <w:t>9</w:t>
      </w:r>
      <w:r>
        <w:t>.</w:t>
      </w:r>
      <w:r w:rsidRPr="00884766">
        <w:rPr>
          <w:rFonts w:eastAsia="SimSun"/>
          <w:lang w:eastAsia="zh-CN"/>
        </w:rPr>
        <w:t>3</w:t>
      </w:r>
      <w:r>
        <w:rPr>
          <w:rFonts w:asciiTheme="minorHAnsi" w:eastAsiaTheme="minorEastAsia" w:hAnsiTheme="minorHAnsi" w:cstheme="minorBidi"/>
          <w:sz w:val="22"/>
          <w:szCs w:val="22"/>
          <w:lang w:eastAsia="en-GB"/>
        </w:rPr>
        <w:tab/>
      </w:r>
      <w:r w:rsidRPr="00884766">
        <w:rPr>
          <w:rFonts w:eastAsia="SimSun"/>
          <w:lang w:eastAsia="zh-CN"/>
        </w:rPr>
        <w:t>MO-LR Procedures when UE is served by the Different PLMNs via 3GPP Access and Non-3GPP Access</w:t>
      </w:r>
      <w:r>
        <w:tab/>
      </w:r>
      <w:r>
        <w:fldChar w:fldCharType="begin" w:fldLock="1"/>
      </w:r>
      <w:r>
        <w:instrText xml:space="preserve"> PAGEREF _Toc98841037 \h </w:instrText>
      </w:r>
      <w:r>
        <w:fldChar w:fldCharType="separate"/>
      </w:r>
      <w:r>
        <w:t>69</w:t>
      </w:r>
      <w:r>
        <w:fldChar w:fldCharType="end"/>
      </w:r>
    </w:p>
    <w:p w14:paraId="36967E7F" w14:textId="6FEF1AD8" w:rsidR="006D7405" w:rsidRDefault="006D7405">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_Toc98841038 \h </w:instrText>
      </w:r>
      <w:r>
        <w:fldChar w:fldCharType="separate"/>
      </w:r>
      <w:r>
        <w:t>69</w:t>
      </w:r>
      <w:r>
        <w:fldChar w:fldCharType="end"/>
      </w:r>
    </w:p>
    <w:p w14:paraId="467FAB7F" w14:textId="6EB166B3"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w:t>
      </w:r>
      <w:r w:rsidRPr="00884766">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884766">
        <w:rPr>
          <w:rFonts w:eastAsia="SimSun"/>
          <w:lang w:eastAsia="zh-CN"/>
        </w:rPr>
        <w:t>dedicated to Support</w:t>
      </w:r>
      <w:r>
        <w:rPr>
          <w:lang w:eastAsia="ko-KR"/>
        </w:rPr>
        <w:t xml:space="preserve"> </w:t>
      </w:r>
      <w:r w:rsidRPr="00884766">
        <w:rPr>
          <w:rFonts w:eastAsia="SimSun"/>
          <w:lang w:eastAsia="zh-CN"/>
        </w:rPr>
        <w:t>Regulatory services</w:t>
      </w:r>
      <w:r>
        <w:tab/>
      </w:r>
      <w:r>
        <w:fldChar w:fldCharType="begin" w:fldLock="1"/>
      </w:r>
      <w:r>
        <w:instrText xml:space="preserve"> PAGEREF _Toc98841039 \h </w:instrText>
      </w:r>
      <w:r>
        <w:fldChar w:fldCharType="separate"/>
      </w:r>
      <w:r>
        <w:t>69</w:t>
      </w:r>
      <w:r>
        <w:fldChar w:fldCharType="end"/>
      </w:r>
    </w:p>
    <w:p w14:paraId="2AE30D6A" w14:textId="5F7EC1B3"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w:t>
      </w:r>
      <w:r>
        <w:t>.</w:t>
      </w:r>
      <w:r w:rsidRPr="00884766">
        <w:rPr>
          <w:rFonts w:eastAsia="SimSun"/>
          <w:lang w:eastAsia="zh-CN"/>
        </w:rPr>
        <w:t>10</w:t>
      </w:r>
      <w:r>
        <w:t>.</w:t>
      </w:r>
      <w:r w:rsidRPr="00884766">
        <w:rPr>
          <w:rFonts w:eastAsia="SimSun"/>
          <w:lang w:eastAsia="zh-CN"/>
        </w:rPr>
        <w:t>1</w:t>
      </w:r>
      <w:r>
        <w:rPr>
          <w:rFonts w:asciiTheme="minorHAnsi" w:eastAsiaTheme="minorEastAsia" w:hAnsiTheme="minorHAnsi" w:cstheme="minorBidi"/>
          <w:sz w:val="22"/>
          <w:szCs w:val="22"/>
          <w:lang w:eastAsia="en-GB"/>
        </w:rPr>
        <w:tab/>
      </w:r>
      <w:r>
        <w:t>5GC-NI-</w:t>
      </w:r>
      <w:r w:rsidRPr="00884766">
        <w:rPr>
          <w:rFonts w:eastAsia="SimSun"/>
          <w:lang w:eastAsia="zh-CN"/>
        </w:rPr>
        <w:t>LR</w:t>
      </w:r>
      <w:r>
        <w:t xml:space="preserve"> Procedure</w:t>
      </w:r>
      <w:r>
        <w:tab/>
      </w:r>
      <w:r>
        <w:fldChar w:fldCharType="begin" w:fldLock="1"/>
      </w:r>
      <w:r>
        <w:instrText xml:space="preserve"> PAGEREF _Toc98841040 \h </w:instrText>
      </w:r>
      <w:r>
        <w:fldChar w:fldCharType="separate"/>
      </w:r>
      <w:r>
        <w:t>69</w:t>
      </w:r>
      <w:r>
        <w:fldChar w:fldCharType="end"/>
      </w:r>
    </w:p>
    <w:p w14:paraId="63867306" w14:textId="06583106"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w:t>
      </w:r>
      <w:r>
        <w:t>.</w:t>
      </w:r>
      <w:r w:rsidRPr="00884766">
        <w:rPr>
          <w:rFonts w:eastAsia="SimSun"/>
          <w:lang w:eastAsia="zh-CN"/>
        </w:rPr>
        <w:t>10</w:t>
      </w:r>
      <w:r>
        <w:t>.</w:t>
      </w:r>
      <w:r w:rsidRPr="00884766">
        <w:rPr>
          <w:rFonts w:eastAsia="SimSun"/>
          <w:lang w:eastAsia="zh-CN"/>
        </w:rPr>
        <w:t>2</w:t>
      </w:r>
      <w:r>
        <w:rPr>
          <w:rFonts w:asciiTheme="minorHAnsi" w:eastAsiaTheme="minorEastAsia" w:hAnsiTheme="minorHAnsi" w:cstheme="minorBidi"/>
          <w:sz w:val="22"/>
          <w:szCs w:val="22"/>
          <w:lang w:eastAsia="en-GB"/>
        </w:rPr>
        <w:tab/>
      </w:r>
      <w:r>
        <w:t xml:space="preserve">5GC-MT-LR </w:t>
      </w:r>
      <w:r w:rsidRPr="00884766">
        <w:rPr>
          <w:rFonts w:eastAsia="SimSun"/>
          <w:lang w:eastAsia="zh-CN"/>
        </w:rPr>
        <w:t>Procedure</w:t>
      </w:r>
      <w:r>
        <w:t xml:space="preserve"> without UDM Query</w:t>
      </w:r>
      <w:r>
        <w:tab/>
      </w:r>
      <w:r>
        <w:fldChar w:fldCharType="begin" w:fldLock="1"/>
      </w:r>
      <w:r>
        <w:instrText xml:space="preserve"> PAGEREF _Toc98841041 \h </w:instrText>
      </w:r>
      <w:r>
        <w:fldChar w:fldCharType="separate"/>
      </w:r>
      <w:r>
        <w:t>71</w:t>
      </w:r>
      <w:r>
        <w:fldChar w:fldCharType="end"/>
      </w:r>
    </w:p>
    <w:p w14:paraId="37F78D04" w14:textId="3BBC13F6"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w:t>
      </w:r>
      <w:r>
        <w:t>.</w:t>
      </w:r>
      <w:r w:rsidRPr="00884766">
        <w:rPr>
          <w:rFonts w:eastAsia="SimSun"/>
          <w:lang w:eastAsia="zh-CN"/>
        </w:rPr>
        <w:t>10</w:t>
      </w:r>
      <w:r>
        <w:t>.</w:t>
      </w:r>
      <w:r w:rsidRPr="00884766">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_Toc98841042 \h </w:instrText>
      </w:r>
      <w:r>
        <w:fldChar w:fldCharType="separate"/>
      </w:r>
      <w:r>
        <w:t>72</w:t>
      </w:r>
      <w:r>
        <w:fldChar w:fldCharType="end"/>
      </w:r>
    </w:p>
    <w:p w14:paraId="2EE99225" w14:textId="20E41D4F"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6.11</w:t>
      </w:r>
      <w:r>
        <w:rPr>
          <w:rFonts w:asciiTheme="minorHAnsi" w:eastAsiaTheme="minorEastAsia" w:hAnsiTheme="minorHAnsi" w:cstheme="minorBidi"/>
          <w:sz w:val="22"/>
          <w:szCs w:val="22"/>
          <w:lang w:eastAsia="en-GB"/>
        </w:rPr>
        <w:tab/>
      </w:r>
      <w:r w:rsidRPr="00884766">
        <w:rPr>
          <w:rFonts w:eastAsia="SimSun"/>
          <w:lang w:eastAsia="zh-CN"/>
        </w:rPr>
        <w:t>Common Sub-Procedures</w:t>
      </w:r>
      <w:r>
        <w:tab/>
      </w:r>
      <w:r>
        <w:fldChar w:fldCharType="begin" w:fldLock="1"/>
      </w:r>
      <w:r>
        <w:instrText xml:space="preserve"> PAGEREF _Toc98841043 \h </w:instrText>
      </w:r>
      <w:r>
        <w:fldChar w:fldCharType="separate"/>
      </w:r>
      <w:r>
        <w:t>74</w:t>
      </w:r>
      <w:r>
        <w:fldChar w:fldCharType="end"/>
      </w:r>
    </w:p>
    <w:p w14:paraId="5198580D" w14:textId="66E00639"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6.11.1</w:t>
      </w:r>
      <w:r>
        <w:rPr>
          <w:rFonts w:asciiTheme="minorHAnsi" w:eastAsiaTheme="minorEastAsia" w:hAnsiTheme="minorHAnsi" w:cstheme="minorBidi"/>
          <w:sz w:val="22"/>
          <w:szCs w:val="22"/>
          <w:lang w:eastAsia="en-GB"/>
        </w:rPr>
        <w:tab/>
      </w:r>
      <w:r w:rsidRPr="00884766">
        <w:rPr>
          <w:rFonts w:eastAsia="SimSun"/>
          <w:lang w:eastAsia="zh-CN"/>
        </w:rPr>
        <w:t>UE Assisted and UE Based Positioning Procedure</w:t>
      </w:r>
      <w:r>
        <w:tab/>
      </w:r>
      <w:r>
        <w:fldChar w:fldCharType="begin" w:fldLock="1"/>
      </w:r>
      <w:r>
        <w:instrText xml:space="preserve"> PAGEREF _Toc98841044 \h </w:instrText>
      </w:r>
      <w:r>
        <w:fldChar w:fldCharType="separate"/>
      </w:r>
      <w:r>
        <w:t>74</w:t>
      </w:r>
      <w:r>
        <w:fldChar w:fldCharType="end"/>
      </w:r>
    </w:p>
    <w:p w14:paraId="5C76D6EB" w14:textId="70AFA99D"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6.11.2</w:t>
      </w:r>
      <w:r>
        <w:rPr>
          <w:rFonts w:asciiTheme="minorHAnsi" w:eastAsiaTheme="minorEastAsia" w:hAnsiTheme="minorHAnsi" w:cstheme="minorBidi"/>
          <w:sz w:val="22"/>
          <w:szCs w:val="22"/>
          <w:lang w:eastAsia="en-GB"/>
        </w:rPr>
        <w:tab/>
      </w:r>
      <w:r w:rsidRPr="00884766">
        <w:rPr>
          <w:rFonts w:eastAsia="SimSun"/>
          <w:lang w:eastAsia="zh-CN"/>
        </w:rPr>
        <w:t>Network Assisted Positioning Procedure</w:t>
      </w:r>
      <w:r>
        <w:tab/>
      </w:r>
      <w:r>
        <w:fldChar w:fldCharType="begin" w:fldLock="1"/>
      </w:r>
      <w:r>
        <w:instrText xml:space="preserve"> PAGEREF _Toc98841045 \h </w:instrText>
      </w:r>
      <w:r>
        <w:fldChar w:fldCharType="separate"/>
      </w:r>
      <w:r>
        <w:t>75</w:t>
      </w:r>
      <w:r>
        <w:fldChar w:fldCharType="end"/>
      </w:r>
    </w:p>
    <w:p w14:paraId="561FDA4C" w14:textId="2C98D8C8"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6.11.3</w:t>
      </w:r>
      <w:r>
        <w:rPr>
          <w:rFonts w:asciiTheme="minorHAnsi" w:eastAsiaTheme="minorEastAsia" w:hAnsiTheme="minorHAnsi" w:cstheme="minorBidi"/>
          <w:sz w:val="22"/>
          <w:szCs w:val="22"/>
          <w:lang w:eastAsia="en-GB"/>
        </w:rPr>
        <w:tab/>
      </w:r>
      <w:r w:rsidRPr="00884766">
        <w:rPr>
          <w:rFonts w:eastAsia="SimSun"/>
          <w:lang w:eastAsia="zh-CN"/>
        </w:rPr>
        <w:t>Obtaining Non-UE Associated Network Assistance Data</w:t>
      </w:r>
      <w:r>
        <w:tab/>
      </w:r>
      <w:r>
        <w:fldChar w:fldCharType="begin" w:fldLock="1"/>
      </w:r>
      <w:r>
        <w:instrText xml:space="preserve"> PAGEREF _Toc98841046 \h </w:instrText>
      </w:r>
      <w:r>
        <w:fldChar w:fldCharType="separate"/>
      </w:r>
      <w:r>
        <w:t>76</w:t>
      </w:r>
      <w:r>
        <w:fldChar w:fldCharType="end"/>
      </w:r>
    </w:p>
    <w:p w14:paraId="1F068927" w14:textId="19E25B9D" w:rsidR="006D7405" w:rsidRDefault="006D7405">
      <w:pPr>
        <w:pStyle w:val="TOC2"/>
        <w:rPr>
          <w:rFonts w:asciiTheme="minorHAnsi" w:eastAsiaTheme="minorEastAsia" w:hAnsiTheme="minorHAnsi" w:cstheme="minorBidi"/>
          <w:sz w:val="22"/>
          <w:szCs w:val="22"/>
          <w:lang w:eastAsia="en-GB"/>
        </w:rPr>
      </w:pPr>
      <w:r>
        <w:rPr>
          <w:lang w:eastAsia="zh-CN"/>
        </w:rPr>
        <w:t>6</w:t>
      </w:r>
      <w:r>
        <w:rPr>
          <w:lang w:eastAsia="ko-KR"/>
        </w:rPr>
        <w:t>.</w:t>
      </w:r>
      <w:r w:rsidRPr="00884766">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_Toc98841047 \h </w:instrText>
      </w:r>
      <w:r>
        <w:fldChar w:fldCharType="separate"/>
      </w:r>
      <w:r>
        <w:t>77</w:t>
      </w:r>
      <w:r>
        <w:fldChar w:fldCharType="end"/>
      </w:r>
    </w:p>
    <w:p w14:paraId="58C85417" w14:textId="3B42FCD9" w:rsidR="006D7405" w:rsidRDefault="006D7405">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_Toc98841048 \h </w:instrText>
      </w:r>
      <w:r>
        <w:fldChar w:fldCharType="separate"/>
      </w:r>
      <w:r>
        <w:t>77</w:t>
      </w:r>
      <w:r>
        <w:fldChar w:fldCharType="end"/>
      </w:r>
    </w:p>
    <w:p w14:paraId="184ED5AB" w14:textId="5D3F2269" w:rsidR="006D7405" w:rsidRDefault="006D7405">
      <w:pPr>
        <w:pStyle w:val="TOC3"/>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_Toc98841049 \h </w:instrText>
      </w:r>
      <w:r>
        <w:fldChar w:fldCharType="separate"/>
      </w:r>
      <w:r>
        <w:t>78</w:t>
      </w:r>
      <w:r>
        <w:fldChar w:fldCharType="end"/>
      </w:r>
    </w:p>
    <w:p w14:paraId="2367B666" w14:textId="259AFB33"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6</w:t>
      </w:r>
      <w:r>
        <w:rPr>
          <w:lang w:eastAsia="ko-KR"/>
        </w:rPr>
        <w:t>.</w:t>
      </w:r>
      <w:r w:rsidRPr="00884766">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_Toc98841050 \h </w:instrText>
      </w:r>
      <w:r>
        <w:fldChar w:fldCharType="separate"/>
      </w:r>
      <w:r>
        <w:t>78</w:t>
      </w:r>
      <w:r>
        <w:fldChar w:fldCharType="end"/>
      </w:r>
    </w:p>
    <w:p w14:paraId="5CCD2026" w14:textId="434C67E2" w:rsidR="006D7405" w:rsidRDefault="006D7405">
      <w:pPr>
        <w:pStyle w:val="TOC3"/>
        <w:rPr>
          <w:rFonts w:asciiTheme="minorHAnsi" w:eastAsiaTheme="minorEastAsia" w:hAnsiTheme="minorHAnsi" w:cstheme="minorBidi"/>
          <w:sz w:val="22"/>
          <w:szCs w:val="22"/>
          <w:lang w:eastAsia="en-GB"/>
        </w:rPr>
      </w:pPr>
      <w:r w:rsidRPr="00884766">
        <w:rPr>
          <w:rFonts w:eastAsia="SimSun"/>
          <w:lang w:eastAsia="zh-CN"/>
        </w:rPr>
        <w:t>6</w:t>
      </w:r>
      <w:r>
        <w:t>.</w:t>
      </w:r>
      <w:r w:rsidRPr="00884766">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_Toc98841051 \h </w:instrText>
      </w:r>
      <w:r>
        <w:fldChar w:fldCharType="separate"/>
      </w:r>
      <w:r>
        <w:t>78</w:t>
      </w:r>
      <w:r>
        <w:fldChar w:fldCharType="end"/>
      </w:r>
    </w:p>
    <w:p w14:paraId="44573B61" w14:textId="12E79B25" w:rsidR="006D7405" w:rsidRDefault="006D7405">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_Toc98841052 \h </w:instrText>
      </w:r>
      <w:r>
        <w:fldChar w:fldCharType="separate"/>
      </w:r>
      <w:r>
        <w:t>79</w:t>
      </w:r>
      <w:r>
        <w:fldChar w:fldCharType="end"/>
      </w:r>
    </w:p>
    <w:p w14:paraId="618DCF74" w14:textId="435016E0" w:rsidR="006D7405" w:rsidRDefault="006D7405">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_Toc98841053 \h </w:instrText>
      </w:r>
      <w:r>
        <w:fldChar w:fldCharType="separate"/>
      </w:r>
      <w:r>
        <w:t>80</w:t>
      </w:r>
      <w:r>
        <w:fldChar w:fldCharType="end"/>
      </w:r>
    </w:p>
    <w:p w14:paraId="185C7F77" w14:textId="675425E7" w:rsidR="006D7405" w:rsidRDefault="006D7405">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_Toc98841054 \h </w:instrText>
      </w:r>
      <w:r>
        <w:fldChar w:fldCharType="separate"/>
      </w:r>
      <w:r>
        <w:t>80</w:t>
      </w:r>
      <w:r>
        <w:fldChar w:fldCharType="end"/>
      </w:r>
    </w:p>
    <w:p w14:paraId="2F92C868" w14:textId="3F3BB23E" w:rsidR="006D7405" w:rsidRDefault="006D7405">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_Toc98841055 \h </w:instrText>
      </w:r>
      <w:r>
        <w:fldChar w:fldCharType="separate"/>
      </w:r>
      <w:r>
        <w:t>81</w:t>
      </w:r>
      <w:r>
        <w:fldChar w:fldCharType="end"/>
      </w:r>
    </w:p>
    <w:p w14:paraId="2D1EFEE5" w14:textId="5D2CF73A"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7</w:t>
      </w:r>
      <w:r>
        <w:rPr>
          <w:rFonts w:asciiTheme="minorHAnsi" w:eastAsiaTheme="minorEastAsia" w:hAnsiTheme="minorHAnsi" w:cstheme="minorBidi"/>
          <w:szCs w:val="22"/>
          <w:lang w:eastAsia="en-GB"/>
        </w:rPr>
        <w:tab/>
      </w:r>
      <w:r w:rsidRPr="00884766">
        <w:rPr>
          <w:rFonts w:eastAsia="SimSun"/>
          <w:lang w:eastAsia="zh-CN"/>
        </w:rPr>
        <w:t>Information storage</w:t>
      </w:r>
      <w:r>
        <w:tab/>
      </w:r>
      <w:r>
        <w:fldChar w:fldCharType="begin" w:fldLock="1"/>
      </w:r>
      <w:r>
        <w:instrText xml:space="preserve"> PAGEREF _Toc98841056 \h </w:instrText>
      </w:r>
      <w:r>
        <w:fldChar w:fldCharType="separate"/>
      </w:r>
      <w:r>
        <w:t>83</w:t>
      </w:r>
      <w:r>
        <w:fldChar w:fldCharType="end"/>
      </w:r>
    </w:p>
    <w:p w14:paraId="19256B1D" w14:textId="0DD5B362"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7</w:t>
      </w:r>
      <w:r>
        <w:rPr>
          <w:lang w:eastAsia="ko-KR"/>
        </w:rPr>
        <w:t>.</w:t>
      </w:r>
      <w:r w:rsidRPr="00884766">
        <w:rPr>
          <w:rFonts w:eastAsia="SimSun"/>
          <w:lang w:eastAsia="zh-CN"/>
        </w:rPr>
        <w:t>1</w:t>
      </w:r>
      <w:r>
        <w:rPr>
          <w:rFonts w:asciiTheme="minorHAnsi" w:eastAsiaTheme="minorEastAsia" w:hAnsiTheme="minorHAnsi" w:cstheme="minorBidi"/>
          <w:sz w:val="22"/>
          <w:szCs w:val="22"/>
          <w:lang w:eastAsia="en-GB"/>
        </w:rPr>
        <w:tab/>
      </w:r>
      <w:r w:rsidRPr="00884766">
        <w:rPr>
          <w:rFonts w:eastAsia="SimSun"/>
          <w:lang w:eastAsia="zh-CN"/>
        </w:rPr>
        <w:t>UDM</w:t>
      </w:r>
      <w:r>
        <w:tab/>
      </w:r>
      <w:r>
        <w:fldChar w:fldCharType="begin" w:fldLock="1"/>
      </w:r>
      <w:r>
        <w:instrText xml:space="preserve"> PAGEREF _Toc98841057 \h </w:instrText>
      </w:r>
      <w:r>
        <w:fldChar w:fldCharType="separate"/>
      </w:r>
      <w:r>
        <w:t>83</w:t>
      </w:r>
      <w:r>
        <w:fldChar w:fldCharType="end"/>
      </w:r>
    </w:p>
    <w:p w14:paraId="4B8AFBCB" w14:textId="13B89145"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7</w:t>
      </w:r>
      <w:r>
        <w:rPr>
          <w:lang w:eastAsia="ko-KR"/>
        </w:rPr>
        <w:t>.</w:t>
      </w:r>
      <w:r w:rsidRPr="00884766">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_Toc98841058 \h </w:instrText>
      </w:r>
      <w:r>
        <w:fldChar w:fldCharType="separate"/>
      </w:r>
      <w:r>
        <w:t>85</w:t>
      </w:r>
      <w:r>
        <w:fldChar w:fldCharType="end"/>
      </w:r>
    </w:p>
    <w:p w14:paraId="2DEA86CB" w14:textId="5D2AFC65" w:rsidR="006D7405" w:rsidRDefault="006D740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_Toc98841059 \h </w:instrText>
      </w:r>
      <w:r>
        <w:fldChar w:fldCharType="separate"/>
      </w:r>
      <w:r>
        <w:t>85</w:t>
      </w:r>
      <w:r>
        <w:fldChar w:fldCharType="end"/>
      </w:r>
    </w:p>
    <w:p w14:paraId="1941F0BE" w14:textId="2CCC2094"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8</w:t>
      </w:r>
      <w:r>
        <w:rPr>
          <w:rFonts w:asciiTheme="minorHAnsi" w:eastAsiaTheme="minorEastAsia" w:hAnsiTheme="minorHAnsi" w:cstheme="minorBidi"/>
          <w:szCs w:val="22"/>
          <w:lang w:eastAsia="en-GB"/>
        </w:rPr>
        <w:tab/>
      </w:r>
      <w:r w:rsidRPr="00884766">
        <w:rPr>
          <w:rFonts w:eastAsia="SimSun"/>
          <w:lang w:eastAsia="zh-CN"/>
        </w:rPr>
        <w:t>Network Function Services</w:t>
      </w:r>
      <w:r>
        <w:tab/>
      </w:r>
      <w:r>
        <w:fldChar w:fldCharType="begin" w:fldLock="1"/>
      </w:r>
      <w:r>
        <w:instrText xml:space="preserve"> PAGEREF _Toc98841060 \h </w:instrText>
      </w:r>
      <w:r>
        <w:fldChar w:fldCharType="separate"/>
      </w:r>
      <w:r>
        <w:t>87</w:t>
      </w:r>
      <w:r>
        <w:fldChar w:fldCharType="end"/>
      </w:r>
    </w:p>
    <w:p w14:paraId="11BD5815" w14:textId="0F7E340D"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8</w:t>
      </w:r>
      <w:r>
        <w:rPr>
          <w:lang w:eastAsia="ko-KR"/>
        </w:rPr>
        <w:t>.</w:t>
      </w:r>
      <w:r w:rsidRPr="00884766">
        <w:rPr>
          <w:rFonts w:eastAsia="SimSun"/>
          <w:lang w:eastAsia="zh-CN"/>
        </w:rPr>
        <w:t>1</w:t>
      </w:r>
      <w:r>
        <w:rPr>
          <w:rFonts w:asciiTheme="minorHAnsi" w:eastAsiaTheme="minorEastAsia" w:hAnsiTheme="minorHAnsi" w:cstheme="minorBidi"/>
          <w:sz w:val="22"/>
          <w:szCs w:val="22"/>
          <w:lang w:eastAsia="en-GB"/>
        </w:rPr>
        <w:tab/>
      </w:r>
      <w:r w:rsidRPr="00884766">
        <w:rPr>
          <w:rFonts w:eastAsia="SimSun"/>
          <w:lang w:eastAsia="zh-CN"/>
        </w:rPr>
        <w:t>AMF Services</w:t>
      </w:r>
      <w:r>
        <w:tab/>
      </w:r>
      <w:r>
        <w:fldChar w:fldCharType="begin" w:fldLock="1"/>
      </w:r>
      <w:r>
        <w:instrText xml:space="preserve"> PAGEREF _Toc98841061 \h </w:instrText>
      </w:r>
      <w:r>
        <w:fldChar w:fldCharType="separate"/>
      </w:r>
      <w:r>
        <w:t>87</w:t>
      </w:r>
      <w:r>
        <w:fldChar w:fldCharType="end"/>
      </w:r>
    </w:p>
    <w:p w14:paraId="27E8D3CE" w14:textId="31960E73"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8.2</w:t>
      </w:r>
      <w:r>
        <w:rPr>
          <w:rFonts w:asciiTheme="minorHAnsi" w:eastAsiaTheme="minorEastAsia" w:hAnsiTheme="minorHAnsi" w:cstheme="minorBidi"/>
          <w:sz w:val="22"/>
          <w:szCs w:val="22"/>
          <w:lang w:eastAsia="en-GB"/>
        </w:rPr>
        <w:tab/>
      </w:r>
      <w:r w:rsidRPr="00884766">
        <w:rPr>
          <w:rFonts w:eastAsia="SimSun"/>
          <w:lang w:eastAsia="zh-CN"/>
        </w:rPr>
        <w:t>UDM Services</w:t>
      </w:r>
      <w:r>
        <w:tab/>
      </w:r>
      <w:r>
        <w:fldChar w:fldCharType="begin" w:fldLock="1"/>
      </w:r>
      <w:r>
        <w:instrText xml:space="preserve"> PAGEREF _Toc98841062 \h </w:instrText>
      </w:r>
      <w:r>
        <w:fldChar w:fldCharType="separate"/>
      </w:r>
      <w:r>
        <w:t>87</w:t>
      </w:r>
      <w:r>
        <w:fldChar w:fldCharType="end"/>
      </w:r>
    </w:p>
    <w:p w14:paraId="2A1245D4" w14:textId="44176E6B" w:rsidR="006D7405" w:rsidRDefault="006D7405">
      <w:pPr>
        <w:pStyle w:val="TOC2"/>
        <w:rPr>
          <w:rFonts w:asciiTheme="minorHAnsi" w:eastAsiaTheme="minorEastAsia" w:hAnsiTheme="minorHAnsi" w:cstheme="minorBidi"/>
          <w:sz w:val="22"/>
          <w:szCs w:val="22"/>
          <w:lang w:eastAsia="en-GB"/>
        </w:rPr>
      </w:pPr>
      <w:r w:rsidRPr="00884766">
        <w:rPr>
          <w:rFonts w:eastAsia="SimSun"/>
          <w:lang w:eastAsia="zh-CN"/>
        </w:rPr>
        <w:t>8</w:t>
      </w:r>
      <w:r>
        <w:rPr>
          <w:lang w:eastAsia="ko-KR"/>
        </w:rPr>
        <w:t>.</w:t>
      </w:r>
      <w:r w:rsidRPr="00884766">
        <w:rPr>
          <w:rFonts w:eastAsia="SimSun"/>
          <w:lang w:eastAsia="zh-CN"/>
        </w:rPr>
        <w:t>3</w:t>
      </w:r>
      <w:r>
        <w:rPr>
          <w:rFonts w:asciiTheme="minorHAnsi" w:eastAsiaTheme="minorEastAsia" w:hAnsiTheme="minorHAnsi" w:cstheme="minorBidi"/>
          <w:sz w:val="22"/>
          <w:szCs w:val="22"/>
          <w:lang w:eastAsia="en-GB"/>
        </w:rPr>
        <w:tab/>
      </w:r>
      <w:r w:rsidRPr="00884766">
        <w:rPr>
          <w:rFonts w:eastAsia="SimSun"/>
          <w:lang w:eastAsia="zh-CN"/>
        </w:rPr>
        <w:t>LMF Services</w:t>
      </w:r>
      <w:r>
        <w:tab/>
      </w:r>
      <w:r>
        <w:fldChar w:fldCharType="begin" w:fldLock="1"/>
      </w:r>
      <w:r>
        <w:instrText xml:space="preserve"> PAGEREF _Toc98841063 \h </w:instrText>
      </w:r>
      <w:r>
        <w:fldChar w:fldCharType="separate"/>
      </w:r>
      <w:r>
        <w:t>87</w:t>
      </w:r>
      <w:r>
        <w:fldChar w:fldCharType="end"/>
      </w:r>
    </w:p>
    <w:p w14:paraId="1A0D8E24" w14:textId="03421B24" w:rsidR="006D7405" w:rsidRDefault="006D740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_Toc98841064 \h </w:instrText>
      </w:r>
      <w:r>
        <w:fldChar w:fldCharType="separate"/>
      </w:r>
      <w:r>
        <w:t>87</w:t>
      </w:r>
      <w:r>
        <w:fldChar w:fldCharType="end"/>
      </w:r>
    </w:p>
    <w:p w14:paraId="1512B06E" w14:textId="3448B235" w:rsidR="006D7405" w:rsidRDefault="006D740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_Toc98841065 \h </w:instrText>
      </w:r>
      <w:r>
        <w:fldChar w:fldCharType="separate"/>
      </w:r>
      <w:r>
        <w:t>87</w:t>
      </w:r>
      <w:r>
        <w:fldChar w:fldCharType="end"/>
      </w:r>
    </w:p>
    <w:p w14:paraId="09072C07" w14:textId="78D98C09" w:rsidR="006D7405" w:rsidRDefault="006D740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_Toc98841066 \h </w:instrText>
      </w:r>
      <w:r>
        <w:fldChar w:fldCharType="separate"/>
      </w:r>
      <w:r>
        <w:t>87</w:t>
      </w:r>
      <w:r>
        <w:fldChar w:fldCharType="end"/>
      </w:r>
    </w:p>
    <w:p w14:paraId="7330C7A1" w14:textId="56E8E556" w:rsidR="006D7405" w:rsidRDefault="006D7405">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_Toc98841067 \h </w:instrText>
      </w:r>
      <w:r>
        <w:fldChar w:fldCharType="separate"/>
      </w:r>
      <w:r>
        <w:t>87</w:t>
      </w:r>
      <w:r>
        <w:fldChar w:fldCharType="end"/>
      </w:r>
    </w:p>
    <w:p w14:paraId="31676972" w14:textId="5751ED9B" w:rsidR="006D7405" w:rsidRDefault="006D7405">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_Toc98841068 \h </w:instrText>
      </w:r>
      <w:r>
        <w:fldChar w:fldCharType="separate"/>
      </w:r>
      <w:r>
        <w:t>88</w:t>
      </w:r>
      <w:r>
        <w:fldChar w:fldCharType="end"/>
      </w:r>
    </w:p>
    <w:p w14:paraId="6744FAED" w14:textId="28744A4F" w:rsidR="006D7405" w:rsidRDefault="006D7405">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_Toc98841069 \h </w:instrText>
      </w:r>
      <w:r>
        <w:fldChar w:fldCharType="separate"/>
      </w:r>
      <w:r>
        <w:t>88</w:t>
      </w:r>
      <w:r>
        <w:fldChar w:fldCharType="end"/>
      </w:r>
    </w:p>
    <w:p w14:paraId="5C5B3EFF" w14:textId="58352603" w:rsidR="006D7405" w:rsidRDefault="006D7405">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_Toc98841070 \h </w:instrText>
      </w:r>
      <w:r>
        <w:fldChar w:fldCharType="separate"/>
      </w:r>
      <w:r>
        <w:t>88</w:t>
      </w:r>
      <w:r>
        <w:fldChar w:fldCharType="end"/>
      </w:r>
    </w:p>
    <w:p w14:paraId="338CA1DE" w14:textId="3445EEAF" w:rsidR="006D7405" w:rsidRDefault="006D7405">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_Toc98841071 \h </w:instrText>
      </w:r>
      <w:r>
        <w:fldChar w:fldCharType="separate"/>
      </w:r>
      <w:r>
        <w:t>89</w:t>
      </w:r>
      <w:r>
        <w:fldChar w:fldCharType="end"/>
      </w:r>
    </w:p>
    <w:p w14:paraId="352A8456" w14:textId="0D5070D3" w:rsidR="006D7405" w:rsidRDefault="006D7405">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_Toc98841072 \h </w:instrText>
      </w:r>
      <w:r>
        <w:fldChar w:fldCharType="separate"/>
      </w:r>
      <w:r>
        <w:t>89</w:t>
      </w:r>
      <w:r>
        <w:fldChar w:fldCharType="end"/>
      </w:r>
    </w:p>
    <w:p w14:paraId="3B23A40B" w14:textId="597ADCC4" w:rsidR="006D7405" w:rsidRDefault="006D7405">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_Toc98841073 \h </w:instrText>
      </w:r>
      <w:r>
        <w:fldChar w:fldCharType="separate"/>
      </w:r>
      <w:r>
        <w:t>89</w:t>
      </w:r>
      <w:r>
        <w:fldChar w:fldCharType="end"/>
      </w:r>
    </w:p>
    <w:p w14:paraId="61591ACD" w14:textId="1164CF67" w:rsidR="006D7405" w:rsidRDefault="006D7405">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_Toc98841074 \h </w:instrText>
      </w:r>
      <w:r>
        <w:fldChar w:fldCharType="separate"/>
      </w:r>
      <w:r>
        <w:t>89</w:t>
      </w:r>
      <w:r>
        <w:fldChar w:fldCharType="end"/>
      </w:r>
    </w:p>
    <w:p w14:paraId="32661E63" w14:textId="2E31DF00" w:rsidR="006D7405" w:rsidRDefault="006D7405">
      <w:pPr>
        <w:pStyle w:val="TOC3"/>
        <w:rPr>
          <w:rFonts w:asciiTheme="minorHAnsi" w:eastAsiaTheme="minorEastAsia" w:hAnsiTheme="minorHAnsi" w:cstheme="minorBidi"/>
          <w:sz w:val="22"/>
          <w:szCs w:val="22"/>
          <w:lang w:eastAsia="en-GB"/>
        </w:rPr>
      </w:pPr>
      <w:r>
        <w:t>8.</w:t>
      </w:r>
      <w:r w:rsidRPr="00884766">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_Toc98841075 \h </w:instrText>
      </w:r>
      <w:r>
        <w:fldChar w:fldCharType="separate"/>
      </w:r>
      <w:r>
        <w:t>89</w:t>
      </w:r>
      <w:r>
        <w:fldChar w:fldCharType="end"/>
      </w:r>
    </w:p>
    <w:p w14:paraId="12A895BB" w14:textId="16626945" w:rsidR="006D7405" w:rsidRDefault="006D7405">
      <w:pPr>
        <w:pStyle w:val="TOC3"/>
        <w:rPr>
          <w:rFonts w:asciiTheme="minorHAnsi" w:eastAsiaTheme="minorEastAsia" w:hAnsiTheme="minorHAnsi" w:cstheme="minorBidi"/>
          <w:sz w:val="22"/>
          <w:szCs w:val="22"/>
          <w:lang w:eastAsia="en-GB"/>
        </w:rPr>
      </w:pPr>
      <w:r>
        <w:t>8.</w:t>
      </w:r>
      <w:r w:rsidRPr="00884766">
        <w:rPr>
          <w:rFonts w:eastAsia="SimSun"/>
          <w:lang w:eastAsia="zh-CN"/>
        </w:rPr>
        <w:t>4</w:t>
      </w:r>
      <w:r>
        <w:t>.2</w:t>
      </w:r>
      <w:r>
        <w:rPr>
          <w:rFonts w:asciiTheme="minorHAnsi" w:eastAsiaTheme="minorEastAsia" w:hAnsiTheme="minorHAnsi" w:cstheme="minorBidi"/>
          <w:sz w:val="22"/>
          <w:szCs w:val="22"/>
          <w:lang w:eastAsia="en-GB"/>
        </w:rPr>
        <w:tab/>
      </w:r>
      <w:r>
        <w:t>N</w:t>
      </w:r>
      <w:r w:rsidRPr="00884766">
        <w:rPr>
          <w:rFonts w:eastAsia="SimSun"/>
          <w:lang w:eastAsia="zh-CN"/>
        </w:rPr>
        <w:t>gmlc</w:t>
      </w:r>
      <w:r>
        <w:t>_Location service</w:t>
      </w:r>
      <w:r>
        <w:tab/>
      </w:r>
      <w:r>
        <w:fldChar w:fldCharType="begin" w:fldLock="1"/>
      </w:r>
      <w:r>
        <w:instrText xml:space="preserve"> PAGEREF _Toc98841076 \h </w:instrText>
      </w:r>
      <w:r>
        <w:fldChar w:fldCharType="separate"/>
      </w:r>
      <w:r>
        <w:t>90</w:t>
      </w:r>
      <w:r>
        <w:fldChar w:fldCharType="end"/>
      </w:r>
    </w:p>
    <w:p w14:paraId="6884F1A3" w14:textId="1B6269EE" w:rsidR="006D7405" w:rsidRDefault="006D7405">
      <w:pPr>
        <w:pStyle w:val="TOC4"/>
        <w:rPr>
          <w:rFonts w:asciiTheme="minorHAnsi" w:eastAsiaTheme="minorEastAsia" w:hAnsiTheme="minorHAnsi" w:cstheme="minorBidi"/>
          <w:sz w:val="22"/>
          <w:szCs w:val="22"/>
          <w:lang w:eastAsia="en-GB"/>
        </w:rPr>
      </w:pPr>
      <w:r>
        <w:t>8.</w:t>
      </w:r>
      <w:r w:rsidRPr="00884766">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_Toc98841077 \h </w:instrText>
      </w:r>
      <w:r>
        <w:fldChar w:fldCharType="separate"/>
      </w:r>
      <w:r>
        <w:t>90</w:t>
      </w:r>
      <w:r>
        <w:fldChar w:fldCharType="end"/>
      </w:r>
    </w:p>
    <w:p w14:paraId="4F36D7BA" w14:textId="314A8FE3" w:rsidR="006D7405" w:rsidRDefault="006D7405">
      <w:pPr>
        <w:pStyle w:val="TOC4"/>
        <w:rPr>
          <w:rFonts w:asciiTheme="minorHAnsi" w:eastAsiaTheme="minorEastAsia" w:hAnsiTheme="minorHAnsi" w:cstheme="minorBidi"/>
          <w:sz w:val="22"/>
          <w:szCs w:val="22"/>
          <w:lang w:eastAsia="en-GB"/>
        </w:rPr>
      </w:pPr>
      <w:r>
        <w:t>8.</w:t>
      </w:r>
      <w:r w:rsidRPr="00884766">
        <w:rPr>
          <w:rFonts w:eastAsia="SimSun"/>
          <w:lang w:eastAsia="zh-CN"/>
        </w:rPr>
        <w:t>4</w:t>
      </w:r>
      <w:r>
        <w:t>.2.2</w:t>
      </w:r>
      <w:r>
        <w:rPr>
          <w:rFonts w:asciiTheme="minorHAnsi" w:eastAsiaTheme="minorEastAsia" w:hAnsiTheme="minorHAnsi" w:cstheme="minorBidi"/>
          <w:sz w:val="22"/>
          <w:szCs w:val="22"/>
          <w:lang w:eastAsia="en-GB"/>
        </w:rPr>
        <w:tab/>
      </w:r>
      <w:r>
        <w:t>N</w:t>
      </w:r>
      <w:r w:rsidRPr="00884766">
        <w:rPr>
          <w:rFonts w:eastAsia="SimSun"/>
          <w:lang w:eastAsia="zh-CN"/>
        </w:rPr>
        <w:t>gmlc</w:t>
      </w:r>
      <w:r>
        <w:t>_Location_</w:t>
      </w:r>
      <w:r w:rsidRPr="00884766">
        <w:rPr>
          <w:rFonts w:eastAsia="SimSun"/>
          <w:lang w:eastAsia="zh-CN"/>
        </w:rPr>
        <w:t>Provide</w:t>
      </w:r>
      <w:r>
        <w:t>Location service operation</w:t>
      </w:r>
      <w:r>
        <w:tab/>
      </w:r>
      <w:r>
        <w:fldChar w:fldCharType="begin" w:fldLock="1"/>
      </w:r>
      <w:r>
        <w:instrText xml:space="preserve"> PAGEREF _Toc98841078 \h </w:instrText>
      </w:r>
      <w:r>
        <w:fldChar w:fldCharType="separate"/>
      </w:r>
      <w:r>
        <w:t>90</w:t>
      </w:r>
      <w:r>
        <w:fldChar w:fldCharType="end"/>
      </w:r>
    </w:p>
    <w:p w14:paraId="05FEC86D" w14:textId="27981AE1" w:rsidR="006D7405" w:rsidRDefault="006D7405">
      <w:pPr>
        <w:pStyle w:val="TOC4"/>
        <w:rPr>
          <w:rFonts w:asciiTheme="minorHAnsi" w:eastAsiaTheme="minorEastAsia" w:hAnsiTheme="minorHAnsi" w:cstheme="minorBidi"/>
          <w:sz w:val="22"/>
          <w:szCs w:val="22"/>
          <w:lang w:eastAsia="en-GB"/>
        </w:rPr>
      </w:pPr>
      <w:r>
        <w:t>8.</w:t>
      </w:r>
      <w:r w:rsidRPr="00884766">
        <w:rPr>
          <w:rFonts w:eastAsia="SimSun"/>
          <w:lang w:eastAsia="zh-CN"/>
        </w:rPr>
        <w:t>4</w:t>
      </w:r>
      <w:r>
        <w:t>.2.</w:t>
      </w:r>
      <w:r w:rsidRPr="00884766">
        <w:rPr>
          <w:rFonts w:eastAsia="SimSun"/>
          <w:lang w:eastAsia="zh-CN"/>
        </w:rPr>
        <w:t>3</w:t>
      </w:r>
      <w:r>
        <w:rPr>
          <w:rFonts w:asciiTheme="minorHAnsi" w:eastAsiaTheme="minorEastAsia" w:hAnsiTheme="minorHAnsi" w:cstheme="minorBidi"/>
          <w:sz w:val="22"/>
          <w:szCs w:val="22"/>
          <w:lang w:eastAsia="en-GB"/>
        </w:rPr>
        <w:tab/>
      </w:r>
      <w:r>
        <w:t>N</w:t>
      </w:r>
      <w:r w:rsidRPr="00884766">
        <w:rPr>
          <w:rFonts w:eastAsia="SimSun"/>
          <w:lang w:eastAsia="zh-CN"/>
        </w:rPr>
        <w:t>gmlc</w:t>
      </w:r>
      <w:r>
        <w:t>_Location_Location</w:t>
      </w:r>
      <w:r w:rsidRPr="00884766">
        <w:rPr>
          <w:rFonts w:eastAsia="SimSun"/>
          <w:lang w:eastAsia="zh-CN"/>
        </w:rPr>
        <w:t>Update</w:t>
      </w:r>
      <w:r>
        <w:t xml:space="preserve"> service operation</w:t>
      </w:r>
      <w:r>
        <w:tab/>
      </w:r>
      <w:r>
        <w:fldChar w:fldCharType="begin" w:fldLock="1"/>
      </w:r>
      <w:r>
        <w:instrText xml:space="preserve"> PAGEREF _Toc98841079 \h </w:instrText>
      </w:r>
      <w:r>
        <w:fldChar w:fldCharType="separate"/>
      </w:r>
      <w:r>
        <w:t>90</w:t>
      </w:r>
      <w:r>
        <w:fldChar w:fldCharType="end"/>
      </w:r>
    </w:p>
    <w:p w14:paraId="1A5BA683" w14:textId="752073DB" w:rsidR="006D7405" w:rsidRDefault="006D7405">
      <w:pPr>
        <w:pStyle w:val="TOC4"/>
        <w:rPr>
          <w:rFonts w:asciiTheme="minorHAnsi" w:eastAsiaTheme="minorEastAsia" w:hAnsiTheme="minorHAnsi" w:cstheme="minorBidi"/>
          <w:sz w:val="22"/>
          <w:szCs w:val="22"/>
          <w:lang w:eastAsia="en-GB"/>
        </w:rPr>
      </w:pPr>
      <w:r>
        <w:t>8.</w:t>
      </w:r>
      <w:r w:rsidRPr="00884766">
        <w:rPr>
          <w:rFonts w:eastAsia="SimSun"/>
          <w:lang w:eastAsia="zh-CN"/>
        </w:rPr>
        <w:t>4</w:t>
      </w:r>
      <w:r>
        <w:t>.2.</w:t>
      </w:r>
      <w:r w:rsidRPr="00884766">
        <w:rPr>
          <w:rFonts w:eastAsia="SimSun"/>
          <w:lang w:eastAsia="zh-CN"/>
        </w:rPr>
        <w:t>4</w:t>
      </w:r>
      <w:r>
        <w:rPr>
          <w:rFonts w:asciiTheme="minorHAnsi" w:eastAsiaTheme="minorEastAsia" w:hAnsiTheme="minorHAnsi" w:cstheme="minorBidi"/>
          <w:sz w:val="22"/>
          <w:szCs w:val="22"/>
          <w:lang w:eastAsia="en-GB"/>
        </w:rPr>
        <w:tab/>
      </w:r>
      <w:r>
        <w:t>N</w:t>
      </w:r>
      <w:r w:rsidRPr="00884766">
        <w:rPr>
          <w:rFonts w:eastAsia="SimSun"/>
          <w:lang w:eastAsia="zh-CN"/>
        </w:rPr>
        <w:t>gmlc</w:t>
      </w:r>
      <w:r>
        <w:t>_Location_</w:t>
      </w:r>
      <w:r w:rsidRPr="00884766">
        <w:rPr>
          <w:rFonts w:eastAsia="SimSun"/>
          <w:lang w:eastAsia="zh-CN"/>
        </w:rPr>
        <w:t>EventNotify</w:t>
      </w:r>
      <w:r>
        <w:t xml:space="preserve"> service operation</w:t>
      </w:r>
      <w:r>
        <w:tab/>
      </w:r>
      <w:r>
        <w:fldChar w:fldCharType="begin" w:fldLock="1"/>
      </w:r>
      <w:r>
        <w:instrText xml:space="preserve"> PAGEREF _Toc98841080 \h </w:instrText>
      </w:r>
      <w:r>
        <w:fldChar w:fldCharType="separate"/>
      </w:r>
      <w:r>
        <w:t>91</w:t>
      </w:r>
      <w:r>
        <w:fldChar w:fldCharType="end"/>
      </w:r>
    </w:p>
    <w:p w14:paraId="490FA9CF" w14:textId="46C63AA6" w:rsidR="006D7405" w:rsidRDefault="006D7405">
      <w:pPr>
        <w:pStyle w:val="TOC4"/>
        <w:rPr>
          <w:rFonts w:asciiTheme="minorHAnsi" w:eastAsiaTheme="minorEastAsia" w:hAnsiTheme="minorHAnsi" w:cstheme="minorBidi"/>
          <w:sz w:val="22"/>
          <w:szCs w:val="22"/>
          <w:lang w:eastAsia="en-GB"/>
        </w:rPr>
      </w:pPr>
      <w:r>
        <w:t>8.</w:t>
      </w:r>
      <w:r w:rsidRPr="00884766">
        <w:rPr>
          <w:rFonts w:eastAsia="SimSun"/>
          <w:lang w:eastAsia="zh-CN"/>
        </w:rPr>
        <w:t>4</w:t>
      </w:r>
      <w:r>
        <w:t>.2.</w:t>
      </w:r>
      <w:r w:rsidRPr="00884766">
        <w:rPr>
          <w:rFonts w:eastAsia="SimSun"/>
          <w:lang w:eastAsia="zh-CN"/>
        </w:rPr>
        <w:t>5</w:t>
      </w:r>
      <w:r>
        <w:rPr>
          <w:rFonts w:asciiTheme="minorHAnsi" w:eastAsiaTheme="minorEastAsia" w:hAnsiTheme="minorHAnsi" w:cstheme="minorBidi"/>
          <w:sz w:val="22"/>
          <w:szCs w:val="22"/>
          <w:lang w:eastAsia="en-GB"/>
        </w:rPr>
        <w:tab/>
      </w:r>
      <w:r>
        <w:t>N</w:t>
      </w:r>
      <w:r w:rsidRPr="00884766">
        <w:rPr>
          <w:rFonts w:eastAsia="SimSun"/>
          <w:lang w:eastAsia="zh-CN"/>
        </w:rPr>
        <w:t>gmlc</w:t>
      </w:r>
      <w:r>
        <w:t>_Location_</w:t>
      </w:r>
      <w:r w:rsidRPr="00884766">
        <w:rPr>
          <w:rFonts w:eastAsia="SimSun"/>
          <w:lang w:eastAsia="zh-CN"/>
        </w:rPr>
        <w:t>CancelLocation</w:t>
      </w:r>
      <w:r>
        <w:t xml:space="preserve"> service operation</w:t>
      </w:r>
      <w:r>
        <w:tab/>
      </w:r>
      <w:r>
        <w:fldChar w:fldCharType="begin" w:fldLock="1"/>
      </w:r>
      <w:r>
        <w:instrText xml:space="preserve"> PAGEREF _Toc98841081 \h </w:instrText>
      </w:r>
      <w:r>
        <w:fldChar w:fldCharType="separate"/>
      </w:r>
      <w:r>
        <w:t>91</w:t>
      </w:r>
      <w:r>
        <w:fldChar w:fldCharType="end"/>
      </w:r>
    </w:p>
    <w:p w14:paraId="78F24935" w14:textId="4BE018EE" w:rsidR="006D7405" w:rsidRDefault="006D7405">
      <w:pPr>
        <w:pStyle w:val="TOC4"/>
        <w:rPr>
          <w:rFonts w:asciiTheme="minorHAnsi" w:eastAsiaTheme="minorEastAsia" w:hAnsiTheme="minorHAnsi" w:cstheme="minorBidi"/>
          <w:sz w:val="22"/>
          <w:szCs w:val="22"/>
          <w:lang w:eastAsia="en-GB"/>
        </w:rPr>
      </w:pPr>
      <w:r>
        <w:t>8.</w:t>
      </w:r>
      <w:r w:rsidRPr="00884766">
        <w:rPr>
          <w:rFonts w:eastAsia="SimSun"/>
          <w:lang w:eastAsia="zh-CN"/>
        </w:rPr>
        <w:t>4</w:t>
      </w:r>
      <w:r>
        <w:t>.2.</w:t>
      </w:r>
      <w:r w:rsidRPr="00884766">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_Toc98841082 \h </w:instrText>
      </w:r>
      <w:r>
        <w:fldChar w:fldCharType="separate"/>
      </w:r>
      <w:r>
        <w:t>91</w:t>
      </w:r>
      <w:r>
        <w:fldChar w:fldCharType="end"/>
      </w:r>
    </w:p>
    <w:p w14:paraId="01EF5C63" w14:textId="6BBF935B" w:rsidR="006D7405" w:rsidRDefault="006D7405">
      <w:pPr>
        <w:pStyle w:val="TOC2"/>
        <w:rPr>
          <w:rFonts w:asciiTheme="minorHAnsi" w:eastAsiaTheme="minorEastAsia" w:hAnsiTheme="minorHAnsi" w:cstheme="minorBidi"/>
          <w:sz w:val="22"/>
          <w:szCs w:val="22"/>
          <w:lang w:eastAsia="en-GB"/>
        </w:rPr>
      </w:pPr>
      <w:r>
        <w:rPr>
          <w:lang w:eastAsia="zh-CN"/>
        </w:rPr>
        <w:t>8</w:t>
      </w:r>
      <w:r>
        <w:rPr>
          <w:lang w:eastAsia="ko-KR"/>
        </w:rPr>
        <w:t>.</w:t>
      </w:r>
      <w:r w:rsidRPr="00884766">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_Toc98841083 \h </w:instrText>
      </w:r>
      <w:r>
        <w:fldChar w:fldCharType="separate"/>
      </w:r>
      <w:r>
        <w:t>92</w:t>
      </w:r>
      <w:r>
        <w:fldChar w:fldCharType="end"/>
      </w:r>
    </w:p>
    <w:p w14:paraId="56B7E541" w14:textId="78B055C2" w:rsidR="006D7405" w:rsidRDefault="006D7405">
      <w:pPr>
        <w:pStyle w:val="TOC2"/>
        <w:rPr>
          <w:rFonts w:asciiTheme="minorHAnsi" w:eastAsiaTheme="minorEastAsia" w:hAnsiTheme="minorHAnsi" w:cstheme="minorBidi"/>
          <w:sz w:val="22"/>
          <w:szCs w:val="22"/>
          <w:lang w:eastAsia="en-GB"/>
        </w:rPr>
      </w:pPr>
      <w:r>
        <w:rPr>
          <w:lang w:eastAsia="zh-CN"/>
        </w:rPr>
        <w:t>8.</w:t>
      </w:r>
      <w:r w:rsidRPr="00884766">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_Toc98841084 \h </w:instrText>
      </w:r>
      <w:r>
        <w:fldChar w:fldCharType="separate"/>
      </w:r>
      <w:r>
        <w:t>92</w:t>
      </w:r>
      <w:r>
        <w:fldChar w:fldCharType="end"/>
      </w:r>
    </w:p>
    <w:p w14:paraId="67E2DDA8" w14:textId="622CBB12" w:rsidR="006D7405" w:rsidRDefault="006D7405">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_Toc98841085 \h </w:instrText>
      </w:r>
      <w:r>
        <w:fldChar w:fldCharType="separate"/>
      </w:r>
      <w:r>
        <w:t>93</w:t>
      </w:r>
      <w:r>
        <w:fldChar w:fldCharType="end"/>
      </w:r>
    </w:p>
    <w:p w14:paraId="055E6E38" w14:textId="1CED1B9B"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A.0</w:t>
      </w:r>
      <w:r>
        <w:rPr>
          <w:rFonts w:asciiTheme="minorHAnsi" w:eastAsiaTheme="minorEastAsia" w:hAnsiTheme="minorHAnsi" w:cstheme="minorBidi"/>
          <w:szCs w:val="22"/>
          <w:lang w:eastAsia="en-GB"/>
        </w:rPr>
        <w:tab/>
      </w:r>
      <w:r w:rsidRPr="00884766">
        <w:rPr>
          <w:rFonts w:eastAsia="SimSun"/>
          <w:lang w:eastAsia="zh-CN"/>
        </w:rPr>
        <w:t>General</w:t>
      </w:r>
      <w:r>
        <w:tab/>
      </w:r>
      <w:r>
        <w:fldChar w:fldCharType="begin" w:fldLock="1"/>
      </w:r>
      <w:r>
        <w:instrText xml:space="preserve"> PAGEREF _Toc98841086 \h </w:instrText>
      </w:r>
      <w:r>
        <w:fldChar w:fldCharType="separate"/>
      </w:r>
      <w:r>
        <w:t>93</w:t>
      </w:r>
      <w:r>
        <w:fldChar w:fldCharType="end"/>
      </w:r>
    </w:p>
    <w:p w14:paraId="12B71B4F" w14:textId="645FA377"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A.1</w:t>
      </w:r>
      <w:r>
        <w:rPr>
          <w:rFonts w:asciiTheme="minorHAnsi" w:eastAsiaTheme="minorEastAsia" w:hAnsiTheme="minorHAnsi" w:cstheme="minorBidi"/>
          <w:szCs w:val="22"/>
          <w:lang w:eastAsia="en-GB"/>
        </w:rPr>
        <w:tab/>
      </w:r>
      <w:r w:rsidRPr="00884766">
        <w:rPr>
          <w:rFonts w:eastAsia="SimSun"/>
          <w:lang w:eastAsia="zh-CN"/>
        </w:rPr>
        <w:t>Differences in Parameters for a Location Request</w:t>
      </w:r>
      <w:r>
        <w:tab/>
      </w:r>
      <w:r>
        <w:fldChar w:fldCharType="begin" w:fldLock="1"/>
      </w:r>
      <w:r>
        <w:instrText xml:space="preserve"> PAGEREF _Toc98841087 \h </w:instrText>
      </w:r>
      <w:r>
        <w:fldChar w:fldCharType="separate"/>
      </w:r>
      <w:r>
        <w:t>93</w:t>
      </w:r>
      <w:r>
        <w:fldChar w:fldCharType="end"/>
      </w:r>
    </w:p>
    <w:p w14:paraId="159F6BAF" w14:textId="0CFC24CE"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A.2</w:t>
      </w:r>
      <w:r>
        <w:rPr>
          <w:rFonts w:asciiTheme="minorHAnsi" w:eastAsiaTheme="minorEastAsia" w:hAnsiTheme="minorHAnsi" w:cstheme="minorBidi"/>
          <w:szCs w:val="22"/>
          <w:lang w:eastAsia="en-GB"/>
        </w:rPr>
        <w:tab/>
      </w:r>
      <w:r w:rsidRPr="00884766">
        <w:rPr>
          <w:rFonts w:eastAsia="SimSun"/>
          <w:lang w:eastAsia="zh-CN"/>
        </w:rPr>
        <w:t>Differences in Information Storage in the UDR/UDM versus HSS/GMLC for EPS</w:t>
      </w:r>
      <w:r>
        <w:tab/>
      </w:r>
      <w:r>
        <w:fldChar w:fldCharType="begin" w:fldLock="1"/>
      </w:r>
      <w:r>
        <w:instrText xml:space="preserve"> PAGEREF _Toc98841088 \h </w:instrText>
      </w:r>
      <w:r>
        <w:fldChar w:fldCharType="separate"/>
      </w:r>
      <w:r>
        <w:t>93</w:t>
      </w:r>
      <w:r>
        <w:fldChar w:fldCharType="end"/>
      </w:r>
    </w:p>
    <w:p w14:paraId="1FF2E514" w14:textId="6C890D8D" w:rsidR="006D7405" w:rsidRDefault="006D7405">
      <w:pPr>
        <w:pStyle w:val="TOC1"/>
        <w:rPr>
          <w:rFonts w:asciiTheme="minorHAnsi" w:eastAsiaTheme="minorEastAsia" w:hAnsiTheme="minorHAnsi" w:cstheme="minorBidi"/>
          <w:szCs w:val="22"/>
          <w:lang w:eastAsia="en-GB"/>
        </w:rPr>
      </w:pPr>
      <w:r w:rsidRPr="00884766">
        <w:rPr>
          <w:rFonts w:eastAsia="SimSun"/>
          <w:lang w:eastAsia="zh-CN"/>
        </w:rPr>
        <w:t>A</w:t>
      </w:r>
      <w:r>
        <w:rPr>
          <w:lang w:eastAsia="zh-CN"/>
        </w:rPr>
        <w:t>.</w:t>
      </w:r>
      <w:r w:rsidRPr="00884766">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_Toc98841089 \h </w:instrText>
      </w:r>
      <w:r>
        <w:fldChar w:fldCharType="separate"/>
      </w:r>
      <w:r>
        <w:t>94</w:t>
      </w:r>
      <w:r>
        <w:fldChar w:fldCharType="end"/>
      </w:r>
    </w:p>
    <w:p w14:paraId="444AF533" w14:textId="33E00394" w:rsidR="006D7405" w:rsidRDefault="006D7405">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_Toc98841090 \h </w:instrText>
      </w:r>
      <w:r>
        <w:fldChar w:fldCharType="separate"/>
      </w:r>
      <w:r>
        <w:t>95</w:t>
      </w:r>
      <w:r>
        <w:fldChar w:fldCharType="end"/>
      </w:r>
    </w:p>
    <w:p w14:paraId="0AAD8391" w14:textId="338E3DCA" w:rsidR="006D7405" w:rsidRDefault="006D7405">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_Toc98841091 \h </w:instrText>
      </w:r>
      <w:r>
        <w:fldChar w:fldCharType="separate"/>
      </w:r>
      <w:r>
        <w:t>95</w:t>
      </w:r>
      <w:r>
        <w:fldChar w:fldCharType="end"/>
      </w:r>
    </w:p>
    <w:p w14:paraId="3D9D0394" w14:textId="1E8E9CF6" w:rsidR="006D7405" w:rsidRDefault="006D7405">
      <w:pPr>
        <w:pStyle w:val="TOC8"/>
        <w:rPr>
          <w:rFonts w:asciiTheme="minorHAnsi" w:eastAsiaTheme="minorEastAsia" w:hAnsiTheme="minorHAnsi" w:cstheme="minorBidi"/>
          <w:b w:val="0"/>
          <w:szCs w:val="22"/>
          <w:lang w:eastAsia="en-GB"/>
        </w:rPr>
      </w:pPr>
      <w:r>
        <w:t xml:space="preserve">Annex </w:t>
      </w:r>
      <w:r w:rsidRPr="00884766">
        <w:rPr>
          <w:rFonts w:eastAsia="SimSun"/>
          <w:lang w:eastAsia="zh-CN"/>
        </w:rPr>
        <w:t>B</w:t>
      </w:r>
      <w:r>
        <w:t xml:space="preserve"> (informative): LCS privacy selection rule in serving NF</w:t>
      </w:r>
      <w:r>
        <w:tab/>
      </w:r>
      <w:r>
        <w:fldChar w:fldCharType="begin" w:fldLock="1"/>
      </w:r>
      <w:r>
        <w:instrText xml:space="preserve"> PAGEREF _Toc98841092 \h </w:instrText>
      </w:r>
      <w:r>
        <w:fldChar w:fldCharType="separate"/>
      </w:r>
      <w:r>
        <w:t>97</w:t>
      </w:r>
      <w:r>
        <w:fldChar w:fldCharType="end"/>
      </w:r>
    </w:p>
    <w:p w14:paraId="4B9F1D8E" w14:textId="423F6078" w:rsidR="006D7405" w:rsidRDefault="006D7405">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_Toc98841093 \h </w:instrText>
      </w:r>
      <w:r>
        <w:fldChar w:fldCharType="separate"/>
      </w:r>
      <w:r>
        <w:t>97</w:t>
      </w:r>
      <w:r>
        <w:fldChar w:fldCharType="end"/>
      </w:r>
    </w:p>
    <w:p w14:paraId="323DB3CB" w14:textId="4977A4E7" w:rsidR="006D7405" w:rsidRDefault="006D7405">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_Toc98841094 \h </w:instrText>
      </w:r>
      <w:r>
        <w:fldChar w:fldCharType="separate"/>
      </w:r>
      <w:r>
        <w:t>98</w:t>
      </w:r>
      <w:r>
        <w:fldChar w:fldCharType="end"/>
      </w:r>
    </w:p>
    <w:p w14:paraId="23788B65" w14:textId="0427391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98840935"/>
      <w:bookmarkEnd w:id="19"/>
      <w:r w:rsidRPr="0021575D">
        <w:lastRenderedPageBreak/>
        <w:t>Foreword</w:t>
      </w:r>
      <w:bookmarkEnd w:id="20"/>
    </w:p>
    <w:p w14:paraId="31DBB39E" w14:textId="57D19255"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2" w:name="introduction"/>
      <w:bookmarkEnd w:id="22"/>
      <w:r w:rsidRPr="0021575D">
        <w:br w:type="page"/>
      </w:r>
      <w:bookmarkStart w:id="23" w:name="scope"/>
      <w:bookmarkStart w:id="24" w:name="_Toc98840936"/>
      <w:bookmarkEnd w:id="23"/>
      <w:r w:rsidRPr="0021575D">
        <w:lastRenderedPageBreak/>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5" w:name="_Toc58920557"/>
      <w:bookmarkStart w:id="26" w:name="_Toc98840937"/>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27" w:name="OLE_LINK1"/>
      <w:bookmarkStart w:id="28" w:name="OLE_LINK2"/>
      <w:bookmarkStart w:id="29" w:name="OLE_LINK3"/>
      <w:bookmarkStart w:id="30"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7"/>
    <w:bookmarkEnd w:id="28"/>
    <w:bookmarkEnd w:id="29"/>
    <w:bookmarkEnd w:id="30"/>
    <w:p w14:paraId="65E56AEB" w14:textId="04A33486" w:rsidR="00806F9E" w:rsidRPr="001216A7" w:rsidRDefault="00806F9E" w:rsidP="00806F9E">
      <w:pPr>
        <w:pStyle w:val="EX"/>
      </w:pPr>
      <w:r w:rsidRPr="001216A7">
        <w:t>[1]</w:t>
      </w:r>
      <w:r w:rsidRPr="001216A7">
        <w:tab/>
      </w:r>
      <w:r w:rsidR="006D7405" w:rsidRPr="001216A7">
        <w:t>3GPP</w:t>
      </w:r>
      <w:r w:rsidR="006D7405">
        <w:t> </w:t>
      </w:r>
      <w:r w:rsidR="006D7405" w:rsidRPr="001216A7">
        <w:t>TR</w:t>
      </w:r>
      <w:r w:rsidR="006D7405">
        <w:t> </w:t>
      </w:r>
      <w:r w:rsidR="006D7405" w:rsidRPr="001216A7">
        <w:t>21.905:</w:t>
      </w:r>
      <w:r w:rsidRPr="001216A7">
        <w:t xml:space="preserve"> "Vocabulary for 3GPP Specifications".</w:t>
      </w:r>
    </w:p>
    <w:p w14:paraId="2D439F0D" w14:textId="4BC1766D" w:rsidR="00806F9E" w:rsidRPr="001216A7" w:rsidRDefault="00806F9E" w:rsidP="00806F9E">
      <w:pPr>
        <w:pStyle w:val="EX"/>
      </w:pPr>
      <w:r w:rsidRPr="001216A7">
        <w:t>[</w:t>
      </w:r>
      <w:r w:rsidRPr="001216A7">
        <w:rPr>
          <w:rFonts w:hint="eastAsia"/>
        </w:rPr>
        <w:t>2</w:t>
      </w:r>
      <w:r w:rsidRPr="001216A7">
        <w:t>]</w:t>
      </w:r>
      <w:r w:rsidRPr="001216A7">
        <w:tab/>
      </w:r>
      <w:r w:rsidR="006D7405" w:rsidRPr="001216A7">
        <w:t>3GPP</w:t>
      </w:r>
      <w:r w:rsidR="006D7405">
        <w:t> </w:t>
      </w:r>
      <w:r w:rsidR="006D7405" w:rsidRPr="001216A7">
        <w:t>TS</w:t>
      </w:r>
      <w:r w:rsidR="006D7405">
        <w:t> </w:t>
      </w:r>
      <w:r w:rsidR="006D7405" w:rsidRPr="001216A7">
        <w:t>22.071:</w:t>
      </w:r>
      <w:r w:rsidRPr="001216A7">
        <w:t xml:space="preserve"> "Technical Specification Group Systems Aspects; Location Services (LCS)".</w:t>
      </w:r>
    </w:p>
    <w:p w14:paraId="16397BDC" w14:textId="528E104E" w:rsidR="00806F9E" w:rsidRPr="001216A7" w:rsidRDefault="00806F9E" w:rsidP="00806F9E">
      <w:pPr>
        <w:pStyle w:val="EX"/>
      </w:pPr>
      <w:r w:rsidRPr="001216A7">
        <w:t>[</w:t>
      </w:r>
      <w:r w:rsidRPr="001216A7">
        <w:rPr>
          <w:rFonts w:hint="eastAsia"/>
        </w:rPr>
        <w:t>3</w:t>
      </w:r>
      <w:r w:rsidRPr="001216A7">
        <w:t>]</w:t>
      </w:r>
      <w:r w:rsidRPr="001216A7">
        <w:tab/>
      </w:r>
      <w:r w:rsidR="006D7405" w:rsidRPr="001216A7">
        <w:t>3GPP</w:t>
      </w:r>
      <w:r w:rsidR="006D7405">
        <w:t> </w:t>
      </w:r>
      <w:r w:rsidR="006D7405" w:rsidRPr="001216A7">
        <w:t>TS</w:t>
      </w:r>
      <w:r w:rsidR="006D7405">
        <w:t> </w:t>
      </w:r>
      <w:r w:rsidR="006D7405" w:rsidRPr="001216A7">
        <w:t>22.261:</w:t>
      </w:r>
      <w:r w:rsidRPr="001216A7">
        <w:t xml:space="preserve"> "Service requirements for</w:t>
      </w:r>
      <w:r w:rsidR="00E67275">
        <w:t xml:space="preserve"> the 5G system</w:t>
      </w:r>
      <w:r w:rsidRPr="001216A7">
        <w:t>; Stage 1".</w:t>
      </w:r>
    </w:p>
    <w:p w14:paraId="36515AFF" w14:textId="3931CFBD" w:rsidR="00806F9E" w:rsidRPr="001216A7" w:rsidRDefault="00806F9E" w:rsidP="00806F9E">
      <w:pPr>
        <w:pStyle w:val="EX"/>
      </w:pPr>
      <w:r w:rsidRPr="001216A7">
        <w:t>[</w:t>
      </w:r>
      <w:r w:rsidRPr="001216A7">
        <w:rPr>
          <w:rFonts w:hint="eastAsia"/>
        </w:rPr>
        <w:t>4</w:t>
      </w:r>
      <w:r w:rsidRPr="001216A7">
        <w:t>]</w:t>
      </w:r>
      <w:r w:rsidRPr="001216A7">
        <w:tab/>
      </w:r>
      <w:r w:rsidR="006D7405" w:rsidRPr="001216A7">
        <w:t>3GPP</w:t>
      </w:r>
      <w:r w:rsidR="006D7405">
        <w:t> </w:t>
      </w:r>
      <w:r w:rsidR="006D7405" w:rsidRPr="001216A7">
        <w:t>TS</w:t>
      </w:r>
      <w:r w:rsidR="006D7405">
        <w:t> </w:t>
      </w:r>
      <w:r w:rsidR="006D7405" w:rsidRPr="001216A7">
        <w:t>23.271:</w:t>
      </w:r>
      <w:r w:rsidRPr="001216A7">
        <w:t xml:space="preserve"> "Functional stage 2 description of Location Services (LCS)".</w:t>
      </w:r>
    </w:p>
    <w:p w14:paraId="6A1CCBB1" w14:textId="796AF772" w:rsidR="00806F9E" w:rsidRPr="001216A7" w:rsidRDefault="00806F9E" w:rsidP="00806F9E">
      <w:pPr>
        <w:pStyle w:val="EX"/>
      </w:pPr>
      <w:r w:rsidRPr="001216A7">
        <w:t>[</w:t>
      </w:r>
      <w:r w:rsidRPr="001216A7">
        <w:rPr>
          <w:rFonts w:hint="eastAsia"/>
        </w:rPr>
        <w:t>5</w:t>
      </w:r>
      <w:r w:rsidRPr="001216A7">
        <w:t>]</w:t>
      </w:r>
      <w:r w:rsidRPr="001216A7">
        <w:tab/>
      </w:r>
      <w:r w:rsidR="006D7405" w:rsidRPr="001216A7">
        <w:t>3GPP</w:t>
      </w:r>
      <w:r w:rsidR="006D7405">
        <w:t> </w:t>
      </w:r>
      <w:r w:rsidR="006D7405" w:rsidRPr="001216A7">
        <w:t>TS</w:t>
      </w:r>
      <w:r w:rsidR="006D7405">
        <w:t> </w:t>
      </w:r>
      <w:r w:rsidR="006D7405"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961BDEC" w:rsidR="00806F9E" w:rsidRPr="001216A7" w:rsidRDefault="00806F9E" w:rsidP="00806F9E">
      <w:pPr>
        <w:pStyle w:val="EX"/>
      </w:pPr>
      <w:r w:rsidRPr="001216A7">
        <w:t>[</w:t>
      </w:r>
      <w:r w:rsidRPr="001216A7">
        <w:rPr>
          <w:rFonts w:hint="eastAsia"/>
        </w:rPr>
        <w:t>7</w:t>
      </w:r>
      <w:r w:rsidRPr="001216A7">
        <w:t>]</w:t>
      </w:r>
      <w:r w:rsidRPr="001216A7">
        <w:tab/>
      </w:r>
      <w:r w:rsidR="006D7405" w:rsidRPr="001216A7">
        <w:t>3GPP</w:t>
      </w:r>
      <w:r w:rsidR="006D7405">
        <w:t> </w:t>
      </w:r>
      <w:r w:rsidR="006D7405" w:rsidRPr="001216A7">
        <w:t>TS</w:t>
      </w:r>
      <w:r w:rsidR="006D7405">
        <w:t> </w:t>
      </w:r>
      <w:r w:rsidR="006D7405" w:rsidRPr="001216A7">
        <w:t>36.305:</w:t>
      </w:r>
      <w:r w:rsidRPr="001216A7">
        <w:t xml:space="preserve"> "Stage 2 functional specification of User Equipment (UE) positioning in E-UTRAN".</w:t>
      </w:r>
    </w:p>
    <w:p w14:paraId="78E4E0EC" w14:textId="53F90564" w:rsidR="00806F9E" w:rsidRPr="001216A7" w:rsidRDefault="00806F9E" w:rsidP="00806F9E">
      <w:pPr>
        <w:pStyle w:val="EX"/>
      </w:pPr>
      <w:r w:rsidRPr="001216A7">
        <w:t>[</w:t>
      </w:r>
      <w:r w:rsidRPr="001216A7">
        <w:rPr>
          <w:rFonts w:hint="eastAsia"/>
        </w:rPr>
        <w:t>8</w:t>
      </w:r>
      <w:r w:rsidRPr="001216A7">
        <w:t>]</w:t>
      </w:r>
      <w:r w:rsidRPr="001216A7">
        <w:tab/>
      </w:r>
      <w:r w:rsidR="006D7405" w:rsidRPr="001216A7">
        <w:t>3GPP</w:t>
      </w:r>
      <w:r w:rsidR="006D7405">
        <w:t> </w:t>
      </w:r>
      <w:r w:rsidR="006D7405" w:rsidRPr="001216A7">
        <w:t>TS</w:t>
      </w:r>
      <w:r w:rsidR="006D7405">
        <w:t> </w:t>
      </w:r>
      <w:r w:rsidR="006D7405" w:rsidRPr="001216A7">
        <w:t>23.032:</w:t>
      </w:r>
      <w:r w:rsidRPr="001216A7">
        <w:t xml:space="preserve"> "Universal Geographical Area Description (GAD)".</w:t>
      </w:r>
    </w:p>
    <w:p w14:paraId="7F95A4AF" w14:textId="2F0832AA" w:rsidR="00806F9E" w:rsidRPr="001216A7" w:rsidRDefault="00806F9E" w:rsidP="00806F9E">
      <w:pPr>
        <w:pStyle w:val="EX"/>
      </w:pPr>
      <w:r w:rsidRPr="001216A7">
        <w:t>[</w:t>
      </w:r>
      <w:r w:rsidRPr="001216A7">
        <w:rPr>
          <w:rFonts w:hint="eastAsia"/>
        </w:rPr>
        <w:t>9</w:t>
      </w:r>
      <w:r w:rsidRPr="001216A7">
        <w:t>]</w:t>
      </w:r>
      <w:r w:rsidRPr="001216A7">
        <w:tab/>
      </w:r>
      <w:r w:rsidR="006D7405" w:rsidRPr="001216A7">
        <w:t>3GPP</w:t>
      </w:r>
      <w:r w:rsidR="006D7405">
        <w:t> </w:t>
      </w:r>
      <w:r w:rsidR="006D7405" w:rsidRPr="001216A7">
        <w:t>TS</w:t>
      </w:r>
      <w:r w:rsidR="006D7405">
        <w:t> </w:t>
      </w:r>
      <w:r w:rsidR="006D7405" w:rsidRPr="001216A7">
        <w:t>38.305:</w:t>
      </w:r>
      <w:r w:rsidRPr="001216A7">
        <w:t xml:space="preserve"> "Stage 2 functional specification of User Equipment (UE) positioning in NG-RAN".</w:t>
      </w:r>
    </w:p>
    <w:p w14:paraId="2ADBBD98" w14:textId="2B98F103" w:rsidR="00806F9E" w:rsidRPr="001216A7" w:rsidRDefault="00806F9E" w:rsidP="00806F9E">
      <w:pPr>
        <w:pStyle w:val="EX"/>
      </w:pPr>
      <w:r w:rsidRPr="001216A7">
        <w:t>[</w:t>
      </w:r>
      <w:r w:rsidRPr="001216A7">
        <w:rPr>
          <w:rFonts w:hint="eastAsia"/>
        </w:rPr>
        <w:t>10</w:t>
      </w:r>
      <w:r w:rsidRPr="001216A7">
        <w:t>]</w:t>
      </w:r>
      <w:r w:rsidRPr="001216A7">
        <w:tab/>
      </w:r>
      <w:r w:rsidR="006D7405" w:rsidRPr="001216A7">
        <w:t>3GPP</w:t>
      </w:r>
      <w:r w:rsidR="006D7405">
        <w:t> </w:t>
      </w:r>
      <w:r w:rsidR="006D7405" w:rsidRPr="001216A7">
        <w:t>TS</w:t>
      </w:r>
      <w:r w:rsidR="006D7405">
        <w:t> </w:t>
      </w:r>
      <w:r w:rsidR="006D7405" w:rsidRPr="001216A7">
        <w:t>23.167:</w:t>
      </w:r>
      <w:r w:rsidRPr="001216A7">
        <w:t xml:space="preserve"> "IP Multimedia Subsystem (IMS) emergency sessions".</w:t>
      </w:r>
    </w:p>
    <w:p w14:paraId="4B0538F9" w14:textId="5AE86970" w:rsidR="00806F9E" w:rsidRPr="001216A7" w:rsidRDefault="00806F9E" w:rsidP="00806F9E">
      <w:pPr>
        <w:pStyle w:val="EX"/>
      </w:pPr>
      <w:r w:rsidRPr="001216A7">
        <w:t>[</w:t>
      </w:r>
      <w:r w:rsidRPr="001216A7">
        <w:rPr>
          <w:rFonts w:hint="eastAsia"/>
        </w:rPr>
        <w:t>11</w:t>
      </w:r>
      <w:r w:rsidRPr="001216A7">
        <w:t>]</w:t>
      </w:r>
      <w:r w:rsidRPr="001216A7">
        <w:tab/>
      </w:r>
      <w:r w:rsidR="006D7405" w:rsidRPr="001216A7">
        <w:t>3GPP</w:t>
      </w:r>
      <w:r w:rsidR="006D7405">
        <w:t> </w:t>
      </w:r>
      <w:r w:rsidR="006D7405" w:rsidRPr="001216A7">
        <w:t>TS</w:t>
      </w:r>
      <w:r w:rsidR="006D7405">
        <w:t> </w:t>
      </w:r>
      <w:r w:rsidR="006D7405" w:rsidRPr="001216A7">
        <w:t>24.501:</w:t>
      </w:r>
      <w:r w:rsidRPr="001216A7">
        <w:t xml:space="preserve"> "Non-Access-Stratum (NAS) protocol for 5G System (5GS); Stage 3".</w:t>
      </w:r>
    </w:p>
    <w:p w14:paraId="2267909C" w14:textId="14685DDC" w:rsidR="00806F9E" w:rsidRPr="001216A7" w:rsidRDefault="00806F9E" w:rsidP="00806F9E">
      <w:pPr>
        <w:pStyle w:val="EX"/>
      </w:pPr>
      <w:r w:rsidRPr="001216A7">
        <w:t>[</w:t>
      </w:r>
      <w:r w:rsidRPr="001216A7">
        <w:rPr>
          <w:rFonts w:hint="eastAsia"/>
        </w:rPr>
        <w:t>12</w:t>
      </w:r>
      <w:r w:rsidRPr="001216A7">
        <w:t>]</w:t>
      </w:r>
      <w:r w:rsidRPr="001216A7">
        <w:tab/>
      </w:r>
      <w:r w:rsidR="006D7405" w:rsidRPr="001216A7">
        <w:t>3GPP</w:t>
      </w:r>
      <w:r w:rsidR="006D7405">
        <w:t> </w:t>
      </w:r>
      <w:r w:rsidR="006D7405" w:rsidRPr="001216A7">
        <w:t>TS</w:t>
      </w:r>
      <w:r w:rsidR="006D7405">
        <w:t> </w:t>
      </w:r>
      <w:r w:rsidR="006D7405"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279BDF27" w:rsidR="00806F9E" w:rsidRPr="001216A7" w:rsidRDefault="00806F9E" w:rsidP="00806F9E">
      <w:pPr>
        <w:pStyle w:val="EX"/>
      </w:pPr>
      <w:r w:rsidRPr="001216A7">
        <w:t>[</w:t>
      </w:r>
      <w:r w:rsidRPr="001216A7">
        <w:rPr>
          <w:rFonts w:hint="eastAsia"/>
        </w:rPr>
        <w:t>15</w:t>
      </w:r>
      <w:r w:rsidRPr="001216A7">
        <w:t>]</w:t>
      </w:r>
      <w:r w:rsidRPr="001216A7">
        <w:tab/>
      </w:r>
      <w:r w:rsidR="006D7405" w:rsidRPr="001216A7">
        <w:t>3GPP</w:t>
      </w:r>
      <w:r w:rsidR="006D7405">
        <w:t> </w:t>
      </w:r>
      <w:r w:rsidR="006D7405" w:rsidRPr="001216A7">
        <w:t>TS</w:t>
      </w:r>
      <w:r w:rsidR="006D7405">
        <w:t> </w:t>
      </w:r>
      <w:r w:rsidR="006D7405" w:rsidRPr="001216A7">
        <w:t>38.455:</w:t>
      </w:r>
      <w:r w:rsidRPr="001216A7">
        <w:t xml:space="preserve"> "NG-RAN; NR Positioning Protocol A (NRPPa)".</w:t>
      </w:r>
    </w:p>
    <w:p w14:paraId="5DC2F239" w14:textId="7B4860C5" w:rsidR="00806F9E" w:rsidRPr="001216A7" w:rsidRDefault="00806F9E" w:rsidP="00806F9E">
      <w:pPr>
        <w:pStyle w:val="EX"/>
      </w:pPr>
      <w:r w:rsidRPr="001216A7">
        <w:t>[</w:t>
      </w:r>
      <w:r w:rsidRPr="001216A7">
        <w:rPr>
          <w:rFonts w:hint="eastAsia"/>
        </w:rPr>
        <w:t>16</w:t>
      </w:r>
      <w:r w:rsidRPr="001216A7">
        <w:t>]</w:t>
      </w:r>
      <w:r w:rsidRPr="001216A7">
        <w:tab/>
      </w:r>
      <w:r w:rsidR="006D7405" w:rsidRPr="001216A7">
        <w:t>3GPP</w:t>
      </w:r>
      <w:r w:rsidR="006D7405">
        <w:t> </w:t>
      </w:r>
      <w:r w:rsidR="006D7405" w:rsidRPr="001216A7">
        <w:t>TS</w:t>
      </w:r>
      <w:r w:rsidR="006D7405">
        <w:t> </w:t>
      </w:r>
      <w:r w:rsidR="006D7405" w:rsidRPr="001216A7">
        <w:t>29.518:</w:t>
      </w:r>
      <w:r w:rsidRPr="001216A7">
        <w:t xml:space="preserve"> "5G System; Access and Mobility Management Services; Stage 3".</w:t>
      </w:r>
    </w:p>
    <w:p w14:paraId="1AD3507F" w14:textId="2A4F83DB" w:rsidR="00806F9E" w:rsidRPr="001216A7" w:rsidRDefault="00806F9E" w:rsidP="00806F9E">
      <w:pPr>
        <w:pStyle w:val="EX"/>
      </w:pPr>
      <w:r w:rsidRPr="001216A7">
        <w:t>[</w:t>
      </w:r>
      <w:r w:rsidRPr="001216A7">
        <w:rPr>
          <w:rFonts w:hint="eastAsia"/>
        </w:rPr>
        <w:t>17</w:t>
      </w:r>
      <w:r w:rsidRPr="001216A7">
        <w:t>]</w:t>
      </w:r>
      <w:r w:rsidRPr="001216A7">
        <w:tab/>
      </w:r>
      <w:r w:rsidR="006D7405" w:rsidRPr="001216A7">
        <w:t>3GPP</w:t>
      </w:r>
      <w:r w:rsidR="006D7405">
        <w:t> </w:t>
      </w:r>
      <w:r w:rsidR="006D7405" w:rsidRPr="001216A7">
        <w:t>TS</w:t>
      </w:r>
      <w:r w:rsidR="006D7405">
        <w:t> </w:t>
      </w:r>
      <w:r w:rsidR="006D7405" w:rsidRPr="001216A7">
        <w:t>2</w:t>
      </w:r>
      <w:r w:rsidR="006D7405" w:rsidRPr="001216A7">
        <w:rPr>
          <w:rFonts w:hint="eastAsia"/>
        </w:rPr>
        <w:t>5</w:t>
      </w:r>
      <w:r w:rsidR="006D7405" w:rsidRPr="001216A7">
        <w:t>.</w:t>
      </w:r>
      <w:r w:rsidR="006D7405" w:rsidRPr="001216A7">
        <w:rPr>
          <w:rFonts w:hint="eastAsia"/>
        </w:rPr>
        <w:t>305</w:t>
      </w:r>
      <w:r w:rsidR="006D7405" w:rsidRPr="001216A7">
        <w:t>:</w:t>
      </w:r>
      <w:r w:rsidRPr="001216A7">
        <w:t xml:space="preserve"> "Stage 2 functional specification of User Equipment (UE) positioning in UTRAN".</w:t>
      </w:r>
    </w:p>
    <w:p w14:paraId="37C3DF2B" w14:textId="440E5425" w:rsidR="00806F9E" w:rsidRPr="001216A7" w:rsidRDefault="00806F9E" w:rsidP="00806F9E">
      <w:pPr>
        <w:pStyle w:val="EX"/>
      </w:pPr>
      <w:r w:rsidRPr="001216A7">
        <w:t>[</w:t>
      </w:r>
      <w:r w:rsidRPr="001216A7">
        <w:rPr>
          <w:rFonts w:hint="eastAsia"/>
        </w:rPr>
        <w:t>18</w:t>
      </w:r>
      <w:r w:rsidRPr="001216A7">
        <w:t>]</w:t>
      </w:r>
      <w:r w:rsidRPr="001216A7">
        <w:tab/>
      </w:r>
      <w:r w:rsidR="006D7405" w:rsidRPr="001216A7">
        <w:t>3GPP</w:t>
      </w:r>
      <w:r w:rsidR="006D7405">
        <w:t> </w:t>
      </w:r>
      <w:r w:rsidR="006D7405" w:rsidRPr="001216A7">
        <w:t>TS</w:t>
      </w:r>
      <w:r w:rsidR="006D7405">
        <w:t> </w:t>
      </w:r>
      <w:r w:rsidR="006D7405" w:rsidRPr="001216A7">
        <w:t>23.501:</w:t>
      </w:r>
      <w:r w:rsidRPr="001216A7">
        <w:t xml:space="preserve"> "System Architecture for the 5G System; Stage 2".</w:t>
      </w:r>
    </w:p>
    <w:p w14:paraId="705555F3" w14:textId="4343C7AC" w:rsidR="00806F9E" w:rsidRPr="001216A7" w:rsidRDefault="00806F9E" w:rsidP="00806F9E">
      <w:pPr>
        <w:pStyle w:val="EX"/>
      </w:pPr>
      <w:r w:rsidRPr="001216A7">
        <w:t>[</w:t>
      </w:r>
      <w:r w:rsidRPr="001216A7">
        <w:rPr>
          <w:rFonts w:hint="eastAsia"/>
        </w:rPr>
        <w:t>19</w:t>
      </w:r>
      <w:r w:rsidRPr="001216A7">
        <w:t>]</w:t>
      </w:r>
      <w:r w:rsidRPr="001216A7">
        <w:tab/>
      </w:r>
      <w:r w:rsidR="006D7405" w:rsidRPr="001216A7">
        <w:t>3GPP</w:t>
      </w:r>
      <w:r w:rsidR="006D7405">
        <w:t> </w:t>
      </w:r>
      <w:r w:rsidR="006D7405" w:rsidRPr="001216A7">
        <w:t>TS</w:t>
      </w:r>
      <w:r w:rsidR="006D7405">
        <w:t> </w:t>
      </w:r>
      <w:r w:rsidR="006D7405" w:rsidRPr="001216A7">
        <w:t>23.502:</w:t>
      </w:r>
      <w:r w:rsidRPr="001216A7">
        <w:t xml:space="preserve"> "Procedures for the 5G System; Stage 2".</w:t>
      </w:r>
    </w:p>
    <w:p w14:paraId="14CF499C" w14:textId="44E48DEB" w:rsidR="00806F9E" w:rsidRPr="001216A7" w:rsidRDefault="00806F9E" w:rsidP="00806F9E">
      <w:pPr>
        <w:pStyle w:val="EX"/>
      </w:pPr>
      <w:r w:rsidRPr="001216A7">
        <w:lastRenderedPageBreak/>
        <w:t>[</w:t>
      </w:r>
      <w:r w:rsidRPr="001216A7">
        <w:rPr>
          <w:rFonts w:hint="eastAsia"/>
        </w:rPr>
        <w:t>20</w:t>
      </w:r>
      <w:r w:rsidRPr="001216A7">
        <w:t>]</w:t>
      </w:r>
      <w:r w:rsidRPr="001216A7">
        <w:tab/>
      </w:r>
      <w:r w:rsidR="006D7405" w:rsidRPr="001216A7">
        <w:t>3GPP</w:t>
      </w:r>
      <w:r w:rsidR="006D7405">
        <w:t> </w:t>
      </w:r>
      <w:r w:rsidR="006D7405" w:rsidRPr="001216A7">
        <w:t>TS</w:t>
      </w:r>
      <w:r w:rsidR="006D7405">
        <w:t> </w:t>
      </w:r>
      <w:r w:rsidR="006D7405" w:rsidRPr="001216A7">
        <w:rPr>
          <w:rFonts w:hint="eastAsia"/>
        </w:rPr>
        <w:t>3</w:t>
      </w:r>
      <w:r w:rsidR="006D7405">
        <w:t>7</w:t>
      </w:r>
      <w:r w:rsidR="006D7405" w:rsidRPr="001216A7">
        <w:t>.</w:t>
      </w:r>
      <w:r w:rsidR="006D7405" w:rsidRPr="001216A7">
        <w:rPr>
          <w:rFonts w:hint="eastAsia"/>
        </w:rPr>
        <w:t>35</w:t>
      </w:r>
      <w:r w:rsidR="006D7405" w:rsidRPr="001216A7">
        <w:t>5:</w:t>
      </w:r>
      <w:r w:rsidRPr="001216A7">
        <w:t xml:space="preserve"> "LTE Positioning Protocol (LPP)".</w:t>
      </w:r>
    </w:p>
    <w:p w14:paraId="6F47A2BC" w14:textId="5C54E0E0" w:rsidR="00806F9E" w:rsidRPr="001216A7" w:rsidRDefault="00806F9E" w:rsidP="00806F9E">
      <w:pPr>
        <w:pStyle w:val="EX"/>
      </w:pPr>
      <w:r w:rsidRPr="001216A7">
        <w:t>[</w:t>
      </w:r>
      <w:r w:rsidRPr="001216A7">
        <w:rPr>
          <w:rFonts w:hint="eastAsia"/>
        </w:rPr>
        <w:t>21</w:t>
      </w:r>
      <w:r w:rsidRPr="001216A7">
        <w:t>]</w:t>
      </w:r>
      <w:r w:rsidRPr="001216A7">
        <w:tab/>
      </w:r>
      <w:r w:rsidR="006D7405" w:rsidRPr="001216A7">
        <w:t>3GPP</w:t>
      </w:r>
      <w:r w:rsidR="006D7405">
        <w:t> </w:t>
      </w:r>
      <w:r w:rsidR="006D7405" w:rsidRPr="001216A7">
        <w:t>TS</w:t>
      </w:r>
      <w:r w:rsidR="006D7405">
        <w:t> </w:t>
      </w:r>
      <w:r w:rsidR="006D7405" w:rsidRPr="001216A7">
        <w:rPr>
          <w:rFonts w:hint="eastAsia"/>
        </w:rPr>
        <w:t>23</w:t>
      </w:r>
      <w:r w:rsidR="006D7405" w:rsidRPr="001216A7">
        <w:t>.</w:t>
      </w:r>
      <w:r w:rsidR="006D7405" w:rsidRPr="001216A7">
        <w:rPr>
          <w:rFonts w:hint="eastAsia"/>
        </w:rPr>
        <w:t>316</w:t>
      </w:r>
      <w:r w:rsidR="006D7405"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4EF3FE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6D7405" w:rsidRPr="001216A7">
        <w:t>3GPP</w:t>
      </w:r>
      <w:r w:rsidR="006D7405">
        <w:t> </w:t>
      </w:r>
      <w:r w:rsidR="006D7405" w:rsidRPr="001216A7">
        <w:t>TS</w:t>
      </w:r>
      <w:r w:rsidR="006D7405">
        <w:t> </w:t>
      </w:r>
      <w:r w:rsidR="006D7405"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2A83911B"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6D7405" w:rsidRPr="001216A7">
        <w:t>3GPP</w:t>
      </w:r>
      <w:r w:rsidR="006D7405">
        <w:t> </w:t>
      </w:r>
      <w:r w:rsidR="006D7405" w:rsidRPr="001216A7">
        <w:rPr>
          <w:snapToGrid w:val="0"/>
        </w:rPr>
        <w:t>TS</w:t>
      </w:r>
      <w:r w:rsidR="006D7405">
        <w:t> </w:t>
      </w:r>
      <w:r w:rsidR="006D7405" w:rsidRPr="001216A7">
        <w:t>23.228:</w:t>
      </w:r>
      <w:r w:rsidRPr="001216A7">
        <w:t xml:space="preserve"> "IP multimedia subsystem (IMS)".</w:t>
      </w:r>
    </w:p>
    <w:p w14:paraId="54B57391" w14:textId="720B7455"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6D7405" w:rsidRPr="001216A7">
        <w:rPr>
          <w:lang w:eastAsia="ko-KR"/>
        </w:rPr>
        <w:t>3GPP</w:t>
      </w:r>
      <w:r w:rsidR="006D7405">
        <w:rPr>
          <w:lang w:eastAsia="ko-KR"/>
        </w:rPr>
        <w:t> </w:t>
      </w:r>
      <w:r w:rsidR="006D7405" w:rsidRPr="001216A7">
        <w:rPr>
          <w:lang w:eastAsia="ko-KR"/>
        </w:rPr>
        <w:t>TS</w:t>
      </w:r>
      <w:r w:rsidR="006D7405">
        <w:rPr>
          <w:lang w:eastAsia="ko-KR"/>
        </w:rPr>
        <w:t> </w:t>
      </w:r>
      <w:r w:rsidR="006D7405" w:rsidRPr="001216A7">
        <w:rPr>
          <w:lang w:eastAsia="ko-KR"/>
        </w:rPr>
        <w:t>23.003:</w:t>
      </w:r>
      <w:r w:rsidRPr="001216A7">
        <w:rPr>
          <w:lang w:eastAsia="ko-KR"/>
        </w:rPr>
        <w:t xml:space="preserve"> "Numbering, addressing and identification".</w:t>
      </w:r>
    </w:p>
    <w:p w14:paraId="501F6BA0" w14:textId="20E19D0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6D7405" w:rsidRPr="001216A7">
        <w:t>3GPP</w:t>
      </w:r>
      <w:r w:rsidR="006D7405">
        <w:t> </w:t>
      </w:r>
      <w:r w:rsidR="006D7405" w:rsidRPr="001216A7">
        <w:t>TS</w:t>
      </w:r>
      <w:r w:rsidR="006D7405">
        <w:t> </w:t>
      </w:r>
      <w:r w:rsidR="006D7405" w:rsidRPr="001216A7">
        <w:t>29.002:</w:t>
      </w:r>
      <w:r w:rsidRPr="001216A7">
        <w:t xml:space="preserve"> "Mobile Application Part (MAP) specification".</w:t>
      </w:r>
    </w:p>
    <w:p w14:paraId="6070ACD1" w14:textId="75E52B29"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6D7405" w:rsidRPr="001216A7">
        <w:t>3GPP</w:t>
      </w:r>
      <w:r w:rsidR="006D7405">
        <w:t> </w:t>
      </w:r>
      <w:r w:rsidR="006D7405" w:rsidRPr="001216A7">
        <w:rPr>
          <w:lang w:eastAsia="zh-CN"/>
        </w:rPr>
        <w:t>TS</w:t>
      </w:r>
      <w:r w:rsidR="006D7405">
        <w:t> </w:t>
      </w:r>
      <w:r w:rsidR="006D7405"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12BDFA61"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6D7405" w:rsidRPr="001216A7">
        <w:rPr>
          <w:lang w:eastAsia="zh-CN"/>
        </w:rPr>
        <w:t>3GPP</w:t>
      </w:r>
      <w:r w:rsidR="006D7405">
        <w:rPr>
          <w:lang w:eastAsia="zh-CN"/>
        </w:rPr>
        <w:t> </w:t>
      </w:r>
      <w:r w:rsidR="006D7405" w:rsidRPr="001216A7">
        <w:rPr>
          <w:lang w:eastAsia="zh-CN"/>
        </w:rPr>
        <w:t>TS</w:t>
      </w:r>
      <w:r w:rsidR="006D7405">
        <w:rPr>
          <w:lang w:eastAsia="zh-CN"/>
        </w:rPr>
        <w:t> </w:t>
      </w:r>
      <w:r w:rsidR="006D7405"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33E9A724"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6D7405" w:rsidRPr="001216A7">
        <w:t>3GPP</w:t>
      </w:r>
      <w:r w:rsidR="006D7405">
        <w:t> </w:t>
      </w:r>
      <w:r w:rsidR="006D7405" w:rsidRPr="001216A7">
        <w:t>TS</w:t>
      </w:r>
      <w:r w:rsidR="006D7405">
        <w:t> </w:t>
      </w:r>
      <w:r w:rsidR="006D7405"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0CB0ECF2"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D7405" w:rsidRPr="001216A7">
        <w:t>3GPP</w:t>
      </w:r>
      <w:r w:rsidR="006D7405">
        <w:t> </w:t>
      </w:r>
      <w:r w:rsidR="006D7405" w:rsidRPr="001216A7">
        <w:t>TS</w:t>
      </w:r>
      <w:r w:rsidR="006D7405">
        <w:t> </w:t>
      </w:r>
      <w:r w:rsidR="006D7405" w:rsidRPr="001216A7">
        <w:t>29.</w:t>
      </w:r>
      <w:r w:rsidR="006D7405">
        <w:t>122</w:t>
      </w:r>
      <w:r w:rsidR="006D7405" w:rsidRPr="001216A7">
        <w:t>:</w:t>
      </w:r>
      <w:r w:rsidRPr="001216A7">
        <w:t xml:space="preserve"> "</w:t>
      </w:r>
      <w:r>
        <w:t>T8 reference point for Northbound APIs</w:t>
      </w:r>
      <w:r w:rsidRPr="001216A7">
        <w:t>".</w:t>
      </w:r>
    </w:p>
    <w:p w14:paraId="4343936E" w14:textId="1FF7634D" w:rsidR="00E67275" w:rsidRPr="001216A7" w:rsidRDefault="00E67275" w:rsidP="00E67275">
      <w:pPr>
        <w:pStyle w:val="EX"/>
        <w:rPr>
          <w:rFonts w:eastAsia="SimSun"/>
        </w:rPr>
      </w:pPr>
      <w:bookmarkStart w:id="31" w:name="_Toc58920558"/>
      <w:r w:rsidRPr="001216A7">
        <w:t>[</w:t>
      </w:r>
      <w:r w:rsidRPr="001216A7">
        <w:rPr>
          <w:rFonts w:eastAsia="SimSun" w:hint="eastAsia"/>
          <w:lang w:eastAsia="zh-CN"/>
        </w:rPr>
        <w:t>3</w:t>
      </w:r>
      <w:r>
        <w:rPr>
          <w:rFonts w:eastAsia="SimSun"/>
          <w:lang w:eastAsia="zh-CN"/>
        </w:rPr>
        <w:t>6</w:t>
      </w:r>
      <w:r w:rsidRPr="001216A7">
        <w:t>]</w:t>
      </w:r>
      <w:r w:rsidRPr="001216A7">
        <w:tab/>
      </w:r>
      <w:r w:rsidR="006D7405" w:rsidRPr="001216A7">
        <w:t>3GPP</w:t>
      </w:r>
      <w:r w:rsidR="006D7405">
        <w:t> </w:t>
      </w:r>
      <w:r w:rsidR="006D7405">
        <w:t>TS</w:t>
      </w:r>
      <w:r w:rsidR="006D7405">
        <w:t> </w:t>
      </w:r>
      <w:r w:rsidR="006D7405">
        <w:t>24.571:</w:t>
      </w:r>
      <w:r>
        <w:t xml:space="preserve"> "5G System (5GS); Control plane Location Services (LCS) procedures; Stage 3".</w:t>
      </w:r>
    </w:p>
    <w:p w14:paraId="09EAA5B4" w14:textId="77777777" w:rsidR="00806F9E" w:rsidRPr="001216A7" w:rsidRDefault="00806F9E" w:rsidP="00806F9E">
      <w:pPr>
        <w:pStyle w:val="Heading1"/>
      </w:pPr>
      <w:bookmarkStart w:id="32" w:name="_Toc98840938"/>
      <w:r w:rsidRPr="001216A7">
        <w:t>3</w:t>
      </w:r>
      <w:r w:rsidRPr="001216A7">
        <w:tab/>
        <w:t xml:space="preserve">Definitions and </w:t>
      </w:r>
      <w:r w:rsidRPr="001216A7">
        <w:rPr>
          <w:rFonts w:eastAsia="SimSun" w:hint="eastAsia"/>
          <w:lang w:eastAsia="zh-CN"/>
        </w:rPr>
        <w:t>A</w:t>
      </w:r>
      <w:r w:rsidRPr="001216A7">
        <w:t>bbreviations</w:t>
      </w:r>
      <w:bookmarkEnd w:id="31"/>
      <w:bookmarkEnd w:id="32"/>
    </w:p>
    <w:p w14:paraId="09E3B0FA" w14:textId="77777777" w:rsidR="00806F9E" w:rsidRPr="001216A7" w:rsidRDefault="00806F9E" w:rsidP="00806F9E">
      <w:pPr>
        <w:pStyle w:val="Heading2"/>
      </w:pPr>
      <w:bookmarkStart w:id="33" w:name="_Toc58920559"/>
      <w:bookmarkStart w:id="34" w:name="_Toc98840939"/>
      <w:r w:rsidRPr="001216A7">
        <w:t>3.1</w:t>
      </w:r>
      <w:r w:rsidRPr="001216A7">
        <w:tab/>
        <w:t>Definitions</w:t>
      </w:r>
      <w:bookmarkEnd w:id="33"/>
      <w:bookmarkEnd w:id="34"/>
    </w:p>
    <w:p w14:paraId="7F091E57" w14:textId="78F4B438" w:rsidR="00806F9E" w:rsidRPr="001216A7" w:rsidRDefault="00806F9E" w:rsidP="00806F9E">
      <w:r w:rsidRPr="001216A7">
        <w:t xml:space="preserve">For the purposes of the present document, the terms and definitions given in </w:t>
      </w:r>
      <w:r w:rsidR="006D7405" w:rsidRPr="001216A7">
        <w:t>TR</w:t>
      </w:r>
      <w:r w:rsidR="006D7405">
        <w:t> </w:t>
      </w:r>
      <w:r w:rsidR="006D7405" w:rsidRPr="001216A7">
        <w:t>21.905</w:t>
      </w:r>
      <w:r w:rsidR="006D7405">
        <w:t> </w:t>
      </w:r>
      <w:r w:rsidR="006D7405" w:rsidRPr="001216A7">
        <w:t>[</w:t>
      </w:r>
      <w:r w:rsidRPr="001216A7">
        <w:t xml:space="preserve">1] and the following apply. A term defined in the present document takes precedence over the definition of the same term, if any, in </w:t>
      </w:r>
      <w:r w:rsidR="006D7405" w:rsidRPr="001216A7">
        <w:t>TR</w:t>
      </w:r>
      <w:r w:rsidR="006D7405">
        <w:t> </w:t>
      </w:r>
      <w:r w:rsidR="006D7405" w:rsidRPr="001216A7">
        <w:t>21.905</w:t>
      </w:r>
      <w:r w:rsidR="006D7405">
        <w:t> </w:t>
      </w:r>
      <w:r w:rsidR="006D7405" w:rsidRPr="001216A7">
        <w:t>[</w:t>
      </w:r>
      <w:r w:rsidRPr="001216A7">
        <w:t>1].</w:t>
      </w:r>
    </w:p>
    <w:p w14:paraId="264D7204" w14:textId="0D1EEF10" w:rsidR="003D3A35" w:rsidRDefault="003D3A35" w:rsidP="003D3A35">
      <w:r w:rsidRPr="005D428E">
        <w:rPr>
          <w:b/>
          <w:bCs/>
        </w:rPr>
        <w:t>5G enhanced positioning area:</w:t>
      </w:r>
      <w:r>
        <w:t xml:space="preserve"> see </w:t>
      </w:r>
      <w:r w:rsidR="006D7405">
        <w:t>TS</w:t>
      </w:r>
      <w:r w:rsidR="006D7405">
        <w:t> </w:t>
      </w:r>
      <w:r w:rsidR="006D7405">
        <w:t>22.261</w:t>
      </w:r>
      <w:r w:rsidR="006D7405">
        <w:t> </w:t>
      </w:r>
      <w:r w:rsidR="006D7405">
        <w:t>[</w:t>
      </w:r>
      <w:r>
        <w:t>3].</w:t>
      </w:r>
    </w:p>
    <w:p w14:paraId="041BBEBA" w14:textId="2932E0DA" w:rsidR="003D3A35" w:rsidRDefault="003D3A35" w:rsidP="003D3A35">
      <w:r w:rsidRPr="005D428E">
        <w:rPr>
          <w:b/>
          <w:bCs/>
        </w:rPr>
        <w:t>5G positioning service area:</w:t>
      </w:r>
      <w:r>
        <w:t xml:space="preserve"> see </w:t>
      </w:r>
      <w:r w:rsidR="006D7405">
        <w:t>TS</w:t>
      </w:r>
      <w:r w:rsidR="006D7405">
        <w:t> </w:t>
      </w:r>
      <w:r w:rsidR="006D7405">
        <w:t>22.261</w:t>
      </w:r>
      <w:r w:rsidR="006D7405">
        <w:t> </w:t>
      </w:r>
      <w:r w:rsidR="006D7405">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6D2ADB53" w:rsidR="00806F9E" w:rsidRPr="001216A7" w:rsidRDefault="00806F9E" w:rsidP="00806F9E">
      <w:r w:rsidRPr="001216A7">
        <w:t xml:space="preserve">For the purposes of the present document, the following terms and definitions given in </w:t>
      </w:r>
      <w:r w:rsidR="006D7405" w:rsidRPr="001216A7">
        <w:t>TS</w:t>
      </w:r>
      <w:r w:rsidR="006D7405">
        <w:t> </w:t>
      </w:r>
      <w:r w:rsidR="006D7405" w:rsidRPr="001216A7">
        <w:t>23.271</w:t>
      </w:r>
      <w:r w:rsidR="006D7405">
        <w:t> </w:t>
      </w:r>
      <w:r w:rsidR="006D7405" w:rsidRPr="001216A7">
        <w:t>[</w:t>
      </w:r>
      <w:r w:rsidRPr="001216A7">
        <w:t>4] apply:</w:t>
      </w:r>
    </w:p>
    <w:p w14:paraId="5CA30A08" w14:textId="2BFB1B98"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6D7405" w:rsidRPr="001216A7">
        <w:t>TS</w:t>
      </w:r>
      <w:r w:rsidR="006D7405">
        <w:t> </w:t>
      </w:r>
      <w:r w:rsidR="006D7405" w:rsidRPr="001216A7">
        <w:t>23.271</w:t>
      </w:r>
      <w:r w:rsidR="006D7405">
        <w:t> </w:t>
      </w:r>
      <w:r w:rsidR="006D7405" w:rsidRPr="001216A7">
        <w:rPr>
          <w:lang w:eastAsia="ja-JP"/>
        </w:rPr>
        <w:t>[</w:t>
      </w:r>
      <w:r w:rsidRPr="001216A7">
        <w:rPr>
          <w:lang w:eastAsia="ja-JP"/>
        </w:rPr>
        <w:t>4].</w:t>
      </w:r>
    </w:p>
    <w:p w14:paraId="75C4C8AB" w14:textId="7372CDA6"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19533A51" w14:textId="15E81C42"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28F0E203" w14:textId="0D445831"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3C1B437D" w14:textId="01102967"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CF8E74D" w14:textId="5EECE12B" w:rsidR="00806F9E" w:rsidRPr="001216A7" w:rsidRDefault="00806F9E" w:rsidP="00806F9E">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73CE6D74" w14:textId="31F0E350" w:rsidR="00806F9E" w:rsidRPr="001216A7" w:rsidRDefault="00806F9E" w:rsidP="00806F9E">
      <w:pPr>
        <w:overflowPunct w:val="0"/>
        <w:autoSpaceDE w:val="0"/>
        <w:autoSpaceDN w:val="0"/>
        <w:adjustRightInd w:val="0"/>
        <w:textAlignment w:val="baseline"/>
        <w:rPr>
          <w:lang w:eastAsia="ja-JP"/>
        </w:rPr>
      </w:pPr>
      <w:r w:rsidRPr="001216A7">
        <w:rPr>
          <w:b/>
        </w:rPr>
        <w:t xml:space="preserve">LCS (LoCation Services):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5149FE57" w14:textId="2B6EF86C" w:rsidR="00806F9E" w:rsidRDefault="00806F9E" w:rsidP="00806F9E">
      <w:r w:rsidRPr="00676C9F">
        <w:rPr>
          <w:b/>
          <w:bCs/>
        </w:rPr>
        <w:t>Local Co-ordinates:</w:t>
      </w:r>
      <w:r>
        <w:t xml:space="preserve"> see </w:t>
      </w:r>
      <w:r w:rsidR="006D7405">
        <w:t>TS</w:t>
      </w:r>
      <w:r w:rsidR="006D7405">
        <w:t> </w:t>
      </w:r>
      <w:r w:rsidR="006D7405">
        <w:t>23.032</w:t>
      </w:r>
      <w:r w:rsidR="006D7405">
        <w:t> </w:t>
      </w:r>
      <w:r w:rsidR="006D7405">
        <w:t>[</w:t>
      </w:r>
      <w:r>
        <w:t>8].</w:t>
      </w:r>
    </w:p>
    <w:p w14:paraId="1EAF2B8B" w14:textId="77777777" w:rsidR="00806F9E" w:rsidRDefault="00806F9E" w:rsidP="00806F9E">
      <w:r w:rsidRPr="00676C9F">
        <w:rPr>
          <w:b/>
          <w:bCs/>
        </w:rPr>
        <w:t>Local Location:</w:t>
      </w:r>
      <w:r>
        <w:t xml:space="preserve"> location determined by Local Co-ordinate(s).</w:t>
      </w:r>
    </w:p>
    <w:p w14:paraId="41264877" w14:textId="221F461C"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4B6D651" w14:textId="00C385CB"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77D99119" w14:textId="39EF2639"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0A05CEC" w14:textId="252C7322"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5319B8DA" w14:textId="7359863B" w:rsidR="00806F9E" w:rsidRDefault="00806F9E" w:rsidP="00806F9E">
      <w:r w:rsidRPr="00264CD6">
        <w:rPr>
          <w:b/>
          <w:bCs/>
        </w:rPr>
        <w:t>Response Method:</w:t>
      </w:r>
      <w:r>
        <w:t xml:space="preserve"> for LCS Client using the OMA MLP protocol. Detail see </w:t>
      </w:r>
      <w:r w:rsidR="006D7405">
        <w:t>TS</w:t>
      </w:r>
      <w:r w:rsidR="006D7405">
        <w:t> </w:t>
      </w:r>
      <w:r w:rsidR="006D7405">
        <w:t>23.271</w:t>
      </w:r>
      <w:r w:rsidR="006D7405">
        <w:t> </w:t>
      </w:r>
      <w:r w:rsidR="006D7405">
        <w:t>[</w:t>
      </w:r>
      <w:r>
        <w:t>4].</w:t>
      </w:r>
    </w:p>
    <w:p w14:paraId="0841F2E3" w14:textId="5AA6B3D5" w:rsidR="00000EBE" w:rsidRPr="00B13DF3" w:rsidRDefault="00000EBE" w:rsidP="00806F9E">
      <w:pPr>
        <w:overflowPunct w:val="0"/>
        <w:autoSpaceDE w:val="0"/>
        <w:autoSpaceDN w:val="0"/>
        <w:adjustRightInd w:val="0"/>
        <w:textAlignment w:val="baseline"/>
      </w:pPr>
      <w:r w:rsidRPr="00B13DF3">
        <w:rPr>
          <w:b/>
          <w:bCs/>
        </w:rPr>
        <w:t>Scheduled Location Time:</w:t>
      </w:r>
      <w:r>
        <w:t xml:space="preserve"> a future global time (e.g. UTC) at which a UE is to be located.</w:t>
      </w:r>
    </w:p>
    <w:p w14:paraId="1F3A1E0A" w14:textId="0B97B273" w:rsidR="00000EBE" w:rsidRPr="00B13DF3" w:rsidRDefault="00000EBE" w:rsidP="00806F9E">
      <w:pPr>
        <w:overflowPunct w:val="0"/>
        <w:autoSpaceDE w:val="0"/>
        <w:autoSpaceDN w:val="0"/>
        <w:adjustRightInd w:val="0"/>
        <w:textAlignment w:val="baseline"/>
      </w:pPr>
      <w:r w:rsidRPr="00B13DF3">
        <w:rPr>
          <w:b/>
          <w:bCs/>
        </w:rPr>
        <w:t>Service Type:</w:t>
      </w:r>
      <w:r>
        <w:t xml:space="preserve"> see </w:t>
      </w:r>
      <w:r w:rsidR="006D7405">
        <w:t>TS</w:t>
      </w:r>
      <w:r w:rsidR="006D7405">
        <w:t> </w:t>
      </w:r>
      <w:r w:rsidR="006D7405">
        <w:t>23.271</w:t>
      </w:r>
      <w:r w:rsidR="006D7405">
        <w:t> </w:t>
      </w:r>
      <w:r w:rsidR="006D7405">
        <w:t>[</w:t>
      </w:r>
      <w:r>
        <w:t>4].</w:t>
      </w:r>
    </w:p>
    <w:p w14:paraId="1CD56B6C" w14:textId="4F6ADD2F"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4286DB1C" w14:textId="3CD48952"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4A90A8F2" w14:textId="34CC236F" w:rsidR="00806F9E" w:rsidRPr="001216A7" w:rsidRDefault="00806F9E" w:rsidP="00806F9E">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2AAE3BB5" w14:textId="77777777" w:rsidR="00806F9E" w:rsidRPr="001216A7" w:rsidRDefault="00806F9E" w:rsidP="00806F9E">
      <w:pPr>
        <w:pStyle w:val="Heading2"/>
      </w:pPr>
      <w:bookmarkStart w:id="35" w:name="_Toc58920560"/>
      <w:bookmarkStart w:id="36" w:name="_Toc98840940"/>
      <w:r w:rsidRPr="001216A7">
        <w:t>3.2</w:t>
      </w:r>
      <w:r w:rsidRPr="001216A7">
        <w:tab/>
        <w:t>Abbreviations</w:t>
      </w:r>
      <w:bookmarkEnd w:id="35"/>
      <w:bookmarkEnd w:id="36"/>
    </w:p>
    <w:p w14:paraId="793568E4" w14:textId="20344111" w:rsidR="00806F9E" w:rsidRPr="001216A7" w:rsidRDefault="00806F9E" w:rsidP="00806F9E">
      <w:pPr>
        <w:keepNext/>
      </w:pPr>
      <w:r w:rsidRPr="001216A7">
        <w:t xml:space="preserve">For the purposes of the present document, the abbreviations given in </w:t>
      </w:r>
      <w:r w:rsidR="006D7405" w:rsidRPr="001216A7">
        <w:t>TR</w:t>
      </w:r>
      <w:r w:rsidR="006D7405">
        <w:t> </w:t>
      </w:r>
      <w:r w:rsidR="006D7405" w:rsidRPr="001216A7">
        <w:t>21.905</w:t>
      </w:r>
      <w:r w:rsidR="006D7405">
        <w:t> </w:t>
      </w:r>
      <w:r w:rsidR="006D7405" w:rsidRPr="001216A7">
        <w:t>[</w:t>
      </w:r>
      <w:r w:rsidRPr="001216A7">
        <w:t xml:space="preserve">1] and the following apply. An abbreviation defined in the present document takes precedence over the definition of the same abbreviation, if any, in </w:t>
      </w:r>
      <w:r w:rsidR="006D7405" w:rsidRPr="001216A7">
        <w:t>TR</w:t>
      </w:r>
      <w:r w:rsidR="006D7405">
        <w:t> </w:t>
      </w:r>
      <w:r w:rsidR="006D7405" w:rsidRPr="001216A7">
        <w:t>21.905</w:t>
      </w:r>
      <w:r w:rsidR="006D7405">
        <w:t> </w:t>
      </w:r>
      <w:r w:rsidR="006D7405"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7" w:name="_Toc58920561"/>
      <w:bookmarkStart w:id="38" w:name="_Toc98840941"/>
      <w:r w:rsidRPr="001216A7">
        <w:lastRenderedPageBreak/>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7"/>
      <w:bookmarkEnd w:id="38"/>
    </w:p>
    <w:p w14:paraId="72A2AC00" w14:textId="77777777" w:rsidR="00806F9E" w:rsidRPr="001216A7" w:rsidRDefault="00806F9E" w:rsidP="00806F9E">
      <w:pPr>
        <w:pStyle w:val="Heading2"/>
        <w:rPr>
          <w:rFonts w:eastAsia="SimSun"/>
          <w:lang w:eastAsia="zh-CN"/>
        </w:rPr>
      </w:pPr>
      <w:bookmarkStart w:id="39" w:name="_Toc58920562"/>
      <w:bookmarkStart w:id="40" w:name="_Toc98840942"/>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9"/>
      <w:bookmarkEnd w:id="40"/>
    </w:p>
    <w:p w14:paraId="65AD82DE" w14:textId="01287F81"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D7405" w:rsidRPr="001216A7">
        <w:rPr>
          <w:lang w:eastAsia="ja-JP"/>
        </w:rPr>
        <w:t>TS</w:t>
      </w:r>
      <w:r w:rsidR="006D7405">
        <w:rPr>
          <w:lang w:eastAsia="ja-JP"/>
        </w:rPr>
        <w:t> </w:t>
      </w:r>
      <w:r w:rsidR="006D7405" w:rsidRPr="001216A7">
        <w:rPr>
          <w:lang w:eastAsia="ja-JP"/>
        </w:rPr>
        <w:t>22.071</w:t>
      </w:r>
      <w:r w:rsidR="006D7405">
        <w:rPr>
          <w:lang w:eastAsia="ja-JP"/>
        </w:rPr>
        <w:t> </w:t>
      </w:r>
      <w:r w:rsidR="006D7405" w:rsidRPr="001216A7">
        <w:rPr>
          <w:lang w:eastAsia="ja-JP"/>
        </w:rPr>
        <w:t>[</w:t>
      </w:r>
      <w:r w:rsidRPr="001216A7">
        <w:rPr>
          <w:lang w:eastAsia="ja-JP"/>
        </w:rPr>
        <w:t>2]</w:t>
      </w:r>
      <w:r w:rsidR="00E67275">
        <w:rPr>
          <w:lang w:eastAsia="ja-JP"/>
        </w:rPr>
        <w:t xml:space="preserve"> and </w:t>
      </w:r>
      <w:r w:rsidR="006D7405">
        <w:rPr>
          <w:lang w:eastAsia="ja-JP"/>
        </w:rPr>
        <w:t>TS</w:t>
      </w:r>
      <w:r w:rsidR="006D7405">
        <w:rPr>
          <w:lang w:eastAsia="ja-JP"/>
        </w:rPr>
        <w:t> </w:t>
      </w:r>
      <w:r w:rsidR="006D7405">
        <w:rPr>
          <w:lang w:eastAsia="ja-JP"/>
        </w:rPr>
        <w:t>22.261</w:t>
      </w:r>
      <w:r w:rsidR="006D7405">
        <w:rPr>
          <w:lang w:eastAsia="ja-JP"/>
        </w:rPr>
        <w:t> </w:t>
      </w:r>
      <w:r w:rsidR="006D7405">
        <w:rPr>
          <w:lang w:eastAsia="ja-JP"/>
        </w:rPr>
        <w:t>[</w:t>
      </w:r>
      <w:r w:rsidR="00E67275">
        <w:rPr>
          <w:lang w:eastAsia="ja-JP"/>
        </w:rPr>
        <w:t>3]</w:t>
      </w:r>
      <w:r w:rsidRPr="001216A7">
        <w:rPr>
          <w:lang w:eastAsia="ja-JP"/>
        </w:rPr>
        <w:t xml:space="preserve">. Support of location services for GERAN, UTRAN and E-UTRAN access networks is described in </w:t>
      </w:r>
      <w:r w:rsidR="006D7405" w:rsidRPr="001216A7">
        <w:rPr>
          <w:lang w:eastAsia="ja-JP"/>
        </w:rPr>
        <w:t>TS</w:t>
      </w:r>
      <w:r w:rsidR="006D7405">
        <w:rPr>
          <w:lang w:eastAsia="ja-JP"/>
        </w:rPr>
        <w:t> </w:t>
      </w:r>
      <w:r w:rsidR="006D7405" w:rsidRPr="001216A7">
        <w:rPr>
          <w:lang w:eastAsia="ja-JP"/>
        </w:rPr>
        <w:t>23.271</w:t>
      </w:r>
      <w:r w:rsidR="006D7405">
        <w:rPr>
          <w:lang w:eastAsia="ja-JP"/>
        </w:rPr>
        <w:t> </w:t>
      </w:r>
      <w:r w:rsidR="006D7405" w:rsidRPr="001216A7">
        <w:rPr>
          <w:lang w:eastAsia="ja-JP"/>
        </w:rPr>
        <w:t>[</w:t>
      </w:r>
      <w:r w:rsidRPr="001216A7">
        <w:rPr>
          <w:rFonts w:eastAsia="SimSun" w:hint="eastAsia"/>
          <w:lang w:eastAsia="zh-CN"/>
        </w:rPr>
        <w:t>4</w:t>
      </w:r>
      <w:r w:rsidRPr="001216A7">
        <w:rPr>
          <w:lang w:eastAsia="ja-JP"/>
        </w:rPr>
        <w:t xml:space="preserve">], </w:t>
      </w:r>
      <w:r w:rsidR="006D7405" w:rsidRPr="001216A7">
        <w:rPr>
          <w:lang w:eastAsia="ja-JP"/>
        </w:rPr>
        <w:t>TS</w:t>
      </w:r>
      <w:r w:rsidR="006D7405">
        <w:rPr>
          <w:lang w:eastAsia="ja-JP"/>
        </w:rPr>
        <w:t> </w:t>
      </w:r>
      <w:r w:rsidR="006D7405" w:rsidRPr="001216A7">
        <w:rPr>
          <w:lang w:eastAsia="ja-JP"/>
        </w:rPr>
        <w:t>43.059</w:t>
      </w:r>
      <w:r w:rsidR="006D7405">
        <w:rPr>
          <w:lang w:eastAsia="ja-JP"/>
        </w:rPr>
        <w:t> </w:t>
      </w:r>
      <w:r w:rsidR="006D7405" w:rsidRPr="001216A7">
        <w:rPr>
          <w:lang w:eastAsia="ja-JP"/>
        </w:rPr>
        <w:t>[</w:t>
      </w:r>
      <w:r w:rsidRPr="001216A7">
        <w:rPr>
          <w:lang w:eastAsia="ja-JP"/>
        </w:rPr>
        <w:t xml:space="preserve">5], </w:t>
      </w:r>
      <w:r w:rsidR="006D7405" w:rsidRPr="001216A7">
        <w:rPr>
          <w:lang w:eastAsia="ja-JP"/>
        </w:rPr>
        <w:t>TS</w:t>
      </w:r>
      <w:r w:rsidR="006D7405">
        <w:rPr>
          <w:lang w:eastAsia="ja-JP"/>
        </w:rPr>
        <w:t> </w:t>
      </w:r>
      <w:r w:rsidR="006D7405" w:rsidRPr="001216A7">
        <w:rPr>
          <w:lang w:eastAsia="ja-JP"/>
        </w:rPr>
        <w:t>25.305</w:t>
      </w:r>
      <w:r w:rsidR="006D7405">
        <w:rPr>
          <w:lang w:eastAsia="ja-JP"/>
        </w:rPr>
        <w:t> </w:t>
      </w:r>
      <w:r w:rsidR="006D7405" w:rsidRPr="001216A7">
        <w:rPr>
          <w:lang w:eastAsia="ja-JP"/>
        </w:rPr>
        <w:t>[</w:t>
      </w:r>
      <w:r w:rsidRPr="001216A7">
        <w:rPr>
          <w:lang w:eastAsia="ja-JP"/>
        </w:rPr>
        <w:t xml:space="preserve">17] and </w:t>
      </w:r>
      <w:r w:rsidR="006D7405" w:rsidRPr="001216A7">
        <w:rPr>
          <w:lang w:eastAsia="ja-JP"/>
        </w:rPr>
        <w:t>TS</w:t>
      </w:r>
      <w:r w:rsidR="006D7405">
        <w:rPr>
          <w:lang w:eastAsia="ja-JP"/>
        </w:rPr>
        <w:t> </w:t>
      </w:r>
      <w:r w:rsidR="006D7405" w:rsidRPr="001216A7">
        <w:rPr>
          <w:lang w:eastAsia="ja-JP"/>
        </w:rPr>
        <w:t>36.305</w:t>
      </w:r>
      <w:r w:rsidR="006D7405">
        <w:rPr>
          <w:lang w:eastAsia="ja-JP"/>
        </w:rPr>
        <w:t> </w:t>
      </w:r>
      <w:r w:rsidR="006D7405"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1" w:name="_Toc58920563"/>
      <w:bookmarkStart w:id="42" w:name="_Toc98840943"/>
      <w:r w:rsidRPr="001216A7">
        <w:t>4.</w:t>
      </w:r>
      <w:r w:rsidRPr="001216A7">
        <w:rPr>
          <w:rFonts w:eastAsia="SimSun" w:hint="eastAsia"/>
          <w:lang w:eastAsia="zh-CN"/>
        </w:rPr>
        <w:t>1a</w:t>
      </w:r>
      <w:r w:rsidRPr="001216A7">
        <w:tab/>
        <w:t>Types of Location Request</w:t>
      </w:r>
      <w:bookmarkEnd w:id="41"/>
      <w:bookmarkEnd w:id="42"/>
    </w:p>
    <w:p w14:paraId="3351A523" w14:textId="77777777" w:rsidR="00806F9E" w:rsidRPr="001216A7" w:rsidRDefault="00806F9E" w:rsidP="00806F9E">
      <w:pPr>
        <w:pStyle w:val="Heading3"/>
      </w:pPr>
      <w:bookmarkStart w:id="43" w:name="_Toc58920564"/>
      <w:bookmarkStart w:id="44" w:name="_Toc98840944"/>
      <w:r w:rsidRPr="001216A7">
        <w:t>4.</w:t>
      </w:r>
      <w:r w:rsidRPr="001216A7">
        <w:rPr>
          <w:rFonts w:eastAsia="SimSun" w:hint="eastAsia"/>
          <w:lang w:eastAsia="zh-CN"/>
        </w:rPr>
        <w:t>1a</w:t>
      </w:r>
      <w:r w:rsidRPr="001216A7">
        <w:t>.1</w:t>
      </w:r>
      <w:r w:rsidRPr="001216A7">
        <w:tab/>
        <w:t>Network Induced Location Request (NI-LR)</w:t>
      </w:r>
      <w:bookmarkEnd w:id="43"/>
      <w:bookmarkEnd w:id="44"/>
    </w:p>
    <w:p w14:paraId="5E38F060" w14:textId="483F38CA"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5" w:name="_Toc58920565"/>
      <w:bookmarkStart w:id="46" w:name="_Toc98840945"/>
      <w:r w:rsidRPr="001216A7">
        <w:t>4.</w:t>
      </w:r>
      <w:r w:rsidRPr="001216A7">
        <w:rPr>
          <w:rFonts w:eastAsia="SimSun" w:hint="eastAsia"/>
          <w:lang w:eastAsia="zh-CN"/>
        </w:rPr>
        <w:t>1a</w:t>
      </w:r>
      <w:r w:rsidRPr="001216A7">
        <w:t>.2</w:t>
      </w:r>
      <w:r w:rsidRPr="001216A7">
        <w:tab/>
        <w:t>Mobile Terminated Location Request (MT-LR)</w:t>
      </w:r>
      <w:bookmarkEnd w:id="45"/>
      <w:bookmarkEnd w:id="46"/>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7" w:name="_Toc58920566"/>
      <w:bookmarkStart w:id="48" w:name="_Toc98840946"/>
      <w:r w:rsidRPr="001216A7">
        <w:t>4.</w:t>
      </w:r>
      <w:r w:rsidRPr="001216A7">
        <w:rPr>
          <w:rFonts w:eastAsia="SimSun" w:hint="eastAsia"/>
          <w:lang w:eastAsia="zh-CN"/>
        </w:rPr>
        <w:t>1a</w:t>
      </w:r>
      <w:r w:rsidRPr="001216A7">
        <w:t>.3</w:t>
      </w:r>
      <w:r w:rsidRPr="001216A7">
        <w:tab/>
        <w:t>Mobile Originated Location Request (MO-LR)</w:t>
      </w:r>
      <w:bookmarkEnd w:id="47"/>
      <w:bookmarkEnd w:id="48"/>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9" w:name="_Toc58920567"/>
      <w:bookmarkStart w:id="50" w:name="_Toc98840947"/>
      <w:r w:rsidRPr="001216A7">
        <w:lastRenderedPageBreak/>
        <w:t>4.</w:t>
      </w:r>
      <w:r w:rsidRPr="001216A7">
        <w:rPr>
          <w:rFonts w:eastAsia="SimSun" w:hint="eastAsia"/>
          <w:lang w:eastAsia="zh-CN"/>
        </w:rPr>
        <w:t>1a</w:t>
      </w:r>
      <w:r w:rsidRPr="001216A7">
        <w:t>.4</w:t>
      </w:r>
      <w:r w:rsidRPr="001216A7">
        <w:tab/>
        <w:t>Immediate Location Request</w:t>
      </w:r>
      <w:bookmarkEnd w:id="49"/>
      <w:bookmarkEnd w:id="50"/>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1" w:name="_Toc58920568"/>
      <w:bookmarkStart w:id="52" w:name="_Toc98840948"/>
      <w:r w:rsidRPr="001216A7">
        <w:t>4.</w:t>
      </w:r>
      <w:r w:rsidRPr="001216A7">
        <w:rPr>
          <w:rFonts w:eastAsia="SimSun" w:hint="eastAsia"/>
          <w:lang w:eastAsia="zh-CN"/>
        </w:rPr>
        <w:t>1a</w:t>
      </w:r>
      <w:r w:rsidRPr="001216A7">
        <w:t>.5</w:t>
      </w:r>
      <w:r w:rsidRPr="001216A7">
        <w:tab/>
        <w:t>Deferred Location Request</w:t>
      </w:r>
      <w:bookmarkEnd w:id="51"/>
      <w:bookmarkEnd w:id="52"/>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3" w:name="_Toc58920569"/>
      <w:bookmarkStart w:id="54" w:name="_Toc98840949"/>
      <w:r w:rsidRPr="001216A7">
        <w:t>4.</w:t>
      </w:r>
      <w:r w:rsidRPr="001216A7">
        <w:rPr>
          <w:rFonts w:hint="eastAsia"/>
        </w:rPr>
        <w:t>1a</w:t>
      </w:r>
      <w:r w:rsidRPr="001216A7">
        <w:t>.5.1</w:t>
      </w:r>
      <w:r w:rsidRPr="001216A7">
        <w:tab/>
        <w:t>Types of event</w:t>
      </w:r>
      <w:bookmarkEnd w:id="53"/>
      <w:bookmarkEnd w:id="54"/>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w:t>
      </w:r>
      <w:r w:rsidRPr="001216A7">
        <w:rPr>
          <w:lang w:eastAsia="ko-KR"/>
        </w:rPr>
        <w:lastRenderedPageBreak/>
        <w:t>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55" w:name="_Toc58920570"/>
      <w:bookmarkStart w:id="56" w:name="_Toc98840950"/>
      <w:r w:rsidRPr="001216A7">
        <w:t>4.1</w:t>
      </w:r>
      <w:r w:rsidRPr="001216A7">
        <w:rPr>
          <w:rFonts w:eastAsia="SimSun" w:hint="eastAsia"/>
          <w:lang w:eastAsia="zh-CN"/>
        </w:rPr>
        <w:t>b</w:t>
      </w:r>
      <w:r w:rsidRPr="001216A7">
        <w:tab/>
        <w:t>LCS Quality of Service</w:t>
      </w:r>
      <w:bookmarkEnd w:id="55"/>
      <w:bookmarkEnd w:id="56"/>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3076B2C"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D7405">
        <w:t>TS</w:t>
      </w:r>
      <w:r w:rsidR="006D7405">
        <w:t> </w:t>
      </w:r>
      <w:r w:rsidR="006D7405">
        <w:t>22.071</w:t>
      </w:r>
      <w:r w:rsidR="006D7405">
        <w:t> </w:t>
      </w:r>
      <w:r w:rsidR="006D7405">
        <w:t>[</w:t>
      </w:r>
      <w:r>
        <w:t xml:space="preserve">2]) and Vertical Accuracy (see clause 4.3.2 of </w:t>
      </w:r>
      <w:r w:rsidR="006D7405">
        <w:t>TS</w:t>
      </w:r>
      <w:r w:rsidR="006D7405">
        <w:t> </w:t>
      </w:r>
      <w:r w:rsidR="006D7405">
        <w:t>22.071</w:t>
      </w:r>
      <w:r w:rsidR="006D7405">
        <w:t> </w:t>
      </w:r>
      <w:r w:rsidR="006D7405">
        <w:t>[</w:t>
      </w:r>
      <w:r>
        <w:t>2]</w:t>
      </w:r>
      <w:r w:rsidRPr="001216A7">
        <w:t>.</w:t>
      </w:r>
    </w:p>
    <w:p w14:paraId="6721C0C0" w14:textId="2BE1EDA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6D7405">
        <w:t>TS</w:t>
      </w:r>
      <w:r w:rsidR="006D7405">
        <w:t> </w:t>
      </w:r>
      <w:r w:rsidR="006D7405">
        <w:t>22.071</w:t>
      </w:r>
      <w:r w:rsidR="006D7405">
        <w:t> </w:t>
      </w:r>
      <w:r w:rsidR="006D7405">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424141E" w:rsidR="00806F9E" w:rsidRPr="001216A7" w:rsidRDefault="00806F9E" w:rsidP="00806F9E">
      <w:r>
        <w:t>For LCS client, it may indicate accuracy defined in</w:t>
      </w:r>
      <w:r w:rsidRPr="00B20E23">
        <w:t xml:space="preserve"> </w:t>
      </w:r>
      <w:r w:rsidR="006D7405">
        <w:t>TS</w:t>
      </w:r>
      <w:r w:rsidR="006D7405">
        <w:t> </w:t>
      </w:r>
      <w:r w:rsidR="006D7405">
        <w:t>29.572</w:t>
      </w:r>
      <w:r w:rsidR="006D7405">
        <w:t> </w:t>
      </w:r>
      <w:r w:rsidR="006D7405">
        <w:t>[</w:t>
      </w:r>
      <w:r>
        <w:t xml:space="preserve">12], tables 6.1.6.3.2-1 and 6.1.6.3.5-1. For AF, it may either indicate the accuracy defined in </w:t>
      </w:r>
      <w:r w:rsidR="006D7405">
        <w:t>TS</w:t>
      </w:r>
      <w:r w:rsidR="006D7405">
        <w:t> </w:t>
      </w:r>
      <w:r w:rsidR="006D7405">
        <w:t>29.572</w:t>
      </w:r>
      <w:r w:rsidR="006D7405">
        <w:t> </w:t>
      </w:r>
      <w:r w:rsidR="006D7405">
        <w:t>[</w:t>
      </w:r>
      <w:r>
        <w:t xml:space="preserve">12], table 6.1.6.3.2-1, or indicate a particular value e.g. PLMN ID defined in </w:t>
      </w:r>
      <w:r w:rsidR="006D7405">
        <w:t>TS</w:t>
      </w:r>
      <w:r w:rsidR="006D7405">
        <w:t> </w:t>
      </w:r>
      <w:r w:rsidR="006D7405">
        <w:t>29.122</w:t>
      </w:r>
      <w:r w:rsidR="006D7405">
        <w:t> </w:t>
      </w:r>
      <w:r w:rsidR="006D7405">
        <w:t>[</w:t>
      </w:r>
      <w:r>
        <w:t>35], table 5.3.2.4.7-1.</w:t>
      </w:r>
    </w:p>
    <w:p w14:paraId="10324D6E" w14:textId="1380B90F" w:rsidR="00700F23" w:rsidRDefault="00700F23" w:rsidP="00806F9E">
      <w:pPr>
        <w:pStyle w:val="Heading2"/>
      </w:pPr>
      <w:bookmarkStart w:id="57" w:name="_Toc58920571"/>
      <w:bookmarkStart w:id="58" w:name="_Toc98840951"/>
      <w:r>
        <w:t>4.1c</w:t>
      </w:r>
      <w:r>
        <w:tab/>
        <w:t>Scheduled Location Time</w:t>
      </w:r>
      <w:bookmarkEnd w:id="58"/>
    </w:p>
    <w:p w14:paraId="21CCD88D" w14:textId="77777777" w:rsidR="00700F23" w:rsidRDefault="00700F23" w:rsidP="00700F23">
      <w:r>
        <w:t xml:space="preserve">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w:t>
      </w:r>
      <w:r>
        <w:lastRenderedPageBreak/>
        <w:t>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9" w:name="_Toc98840952"/>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7"/>
      <w:bookmarkEnd w:id="59"/>
    </w:p>
    <w:p w14:paraId="445A4602" w14:textId="77777777" w:rsidR="00806F9E" w:rsidRPr="001216A7" w:rsidRDefault="00806F9E" w:rsidP="00806F9E">
      <w:pPr>
        <w:pStyle w:val="Heading3"/>
      </w:pPr>
      <w:bookmarkStart w:id="60" w:name="_Toc58920572"/>
      <w:bookmarkStart w:id="61" w:name="_Toc98840953"/>
      <w:r w:rsidRPr="001216A7">
        <w:t>4.2.1</w:t>
      </w:r>
      <w:r w:rsidRPr="001216A7">
        <w:tab/>
        <w:t>Non-roaming reference architecture</w:t>
      </w:r>
      <w:bookmarkEnd w:id="60"/>
      <w:bookmarkEnd w:id="61"/>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7pt" o:ole="">
            <v:imagedata r:id="rId13" o:title=""/>
          </v:shape>
          <o:OLEObject Type="Embed" ProgID="Visio.Drawing.11" ShapeID="_x0000_i1027" DrawAspect="Content" ObjectID="_1709455319" r:id="rId14"/>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lastRenderedPageBreak/>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5pt;height:190.35pt" o:ole="">
            <v:imagedata r:id="rId15" o:title=""/>
          </v:shape>
          <o:OLEObject Type="Embed" ProgID="Visio.Drawing.11" ShapeID="_x0000_i1028" DrawAspect="Content" ObjectID="_1709455320" r:id="rId16"/>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2" w:name="_Toc58920573"/>
      <w:bookmarkStart w:id="63" w:name="_Toc98840954"/>
      <w:r w:rsidRPr="001216A7">
        <w:t>4.2.2</w:t>
      </w:r>
      <w:r w:rsidRPr="001216A7">
        <w:tab/>
        <w:t>Roaming reference architecture</w:t>
      </w:r>
      <w:bookmarkEnd w:id="62"/>
      <w:bookmarkEnd w:id="63"/>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70.45pt" o:ole="">
            <v:imagedata r:id="rId17" o:title=""/>
          </v:shape>
          <o:OLEObject Type="Embed" ProgID="Visio.Drawing.11" ShapeID="_x0000_i1029" DrawAspect="Content" ObjectID="_1709455321" r:id="rId18"/>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19" o:title=""/>
          </v:shape>
          <o:OLEObject Type="Embed" ProgID="Visio.Drawing.11" ShapeID="_x0000_i1030" DrawAspect="Content" ObjectID="_1709455322" r:id="rId20"/>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4" w:name="_Toc58920574"/>
      <w:bookmarkStart w:id="65" w:name="_Toc98840955"/>
      <w:r w:rsidRPr="001216A7">
        <w:t>4.2a</w:t>
      </w:r>
      <w:r w:rsidRPr="001216A7">
        <w:tab/>
        <w:t xml:space="preserve">Interconnection </w:t>
      </w:r>
      <w:r w:rsidRPr="001216A7">
        <w:rPr>
          <w:rFonts w:hint="eastAsia"/>
          <w:lang w:eastAsia="zh-CN"/>
        </w:rPr>
        <w:t>between 5GC and EPC</w:t>
      </w:r>
      <w:bookmarkEnd w:id="64"/>
      <w:bookmarkEnd w:id="65"/>
    </w:p>
    <w:p w14:paraId="09E89AA9" w14:textId="77777777" w:rsidR="00806F9E" w:rsidRPr="001216A7" w:rsidRDefault="00806F9E" w:rsidP="00806F9E">
      <w:pPr>
        <w:pStyle w:val="Heading3"/>
      </w:pPr>
      <w:bookmarkStart w:id="66" w:name="_Toc58920575"/>
      <w:bookmarkStart w:id="67" w:name="_Toc98840956"/>
      <w:r w:rsidRPr="001216A7">
        <w:t>4.2a.1</w:t>
      </w:r>
      <w:r w:rsidRPr="001216A7">
        <w:tab/>
        <w:t>General</w:t>
      </w:r>
      <w:bookmarkEnd w:id="66"/>
      <w:bookmarkEnd w:id="67"/>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8" w:name="_Toc58920576"/>
      <w:bookmarkStart w:id="69" w:name="_Toc98840957"/>
      <w:r w:rsidRPr="001216A7">
        <w:t>4.2a.2</w:t>
      </w:r>
      <w:r w:rsidRPr="001216A7">
        <w:tab/>
        <w:t>Non-roaming architecture</w:t>
      </w:r>
      <w:bookmarkEnd w:id="68"/>
      <w:bookmarkEnd w:id="69"/>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70" w:name="_MON_1616578348"/>
    <w:bookmarkStart w:id="71" w:name="_MON_1616578386"/>
    <w:bookmarkStart w:id="72" w:name="_MON_1616578390"/>
    <w:bookmarkStart w:id="73" w:name="_MON_1616578551"/>
    <w:bookmarkStart w:id="74" w:name="_MON_1600414475"/>
    <w:bookmarkEnd w:id="70"/>
    <w:bookmarkEnd w:id="71"/>
    <w:bookmarkEnd w:id="72"/>
    <w:bookmarkEnd w:id="73"/>
    <w:bookmarkEnd w:id="74"/>
    <w:bookmarkStart w:id="75" w:name="_MON_1616577255"/>
    <w:bookmarkEnd w:id="75"/>
    <w:p w14:paraId="04A8FEF3" w14:textId="77777777" w:rsidR="00806F9E" w:rsidRPr="001216A7" w:rsidRDefault="00806F9E" w:rsidP="00806F9E">
      <w:pPr>
        <w:pStyle w:val="TH"/>
      </w:pPr>
      <w:r w:rsidRPr="001216A7">
        <w:object w:dxaOrig="9781" w:dyaOrig="6234" w14:anchorId="5F8343B9">
          <v:shape id="_x0000_i1031" type="#_x0000_t75" style="width:480.85pt;height:306.8pt" o:ole="">
            <v:imagedata r:id="rId21" o:title=""/>
          </v:shape>
          <o:OLEObject Type="Embed" ProgID="Word.Picture.8" ShapeID="_x0000_i1031" DrawAspect="Content" ObjectID="_1709455323" r:id="rId22"/>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6" w:name="_Toc58920577"/>
      <w:bookmarkStart w:id="77" w:name="_Toc98840958"/>
      <w:r w:rsidRPr="001216A7">
        <w:t>4.2a.3</w:t>
      </w:r>
      <w:r w:rsidRPr="001216A7">
        <w:tab/>
        <w:t>Roaming architecture</w:t>
      </w:r>
      <w:bookmarkEnd w:id="76"/>
      <w:bookmarkEnd w:id="77"/>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8" w:name="_MON_1616501521"/>
    <w:bookmarkEnd w:id="78"/>
    <w:bookmarkStart w:id="79" w:name="_MON_1616578985"/>
    <w:bookmarkEnd w:id="79"/>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3" o:title=""/>
          </v:shape>
          <o:OLEObject Type="Embed" ProgID="Word.Picture.8" ShapeID="_x0000_i1032" DrawAspect="Content" ObjectID="_1709455324" r:id="rId24"/>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80" w:name="_MON_1618595605"/>
    <w:bookmarkEnd w:id="80"/>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5" o:title=""/>
          </v:shape>
          <o:OLEObject Type="Embed" ProgID="Word.Picture.8" ShapeID="_x0000_i1033" DrawAspect="Content" ObjectID="_1709455325" r:id="rId26"/>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81" w:name="_Toc58920578"/>
      <w:bookmarkStart w:id="82" w:name="_Toc98840959"/>
      <w:r w:rsidRPr="001216A7">
        <w:t>4.2b</w:t>
      </w:r>
      <w:r w:rsidRPr="001216A7">
        <w:tab/>
        <w:t>Positioning methods</w:t>
      </w:r>
      <w:bookmarkEnd w:id="81"/>
      <w:bookmarkEnd w:id="82"/>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83" w:name="_Toc58920579"/>
      <w:bookmarkStart w:id="84" w:name="_Toc98840960"/>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3"/>
      <w:bookmarkEnd w:id="84"/>
    </w:p>
    <w:p w14:paraId="5EA5828B" w14:textId="77777777" w:rsidR="00806F9E" w:rsidRPr="001216A7" w:rsidRDefault="00806F9E" w:rsidP="00806F9E">
      <w:pPr>
        <w:pStyle w:val="Heading3"/>
      </w:pPr>
      <w:bookmarkStart w:id="85" w:name="_Toc58920580"/>
      <w:bookmarkStart w:id="86" w:name="_Toc98840961"/>
      <w:r w:rsidRPr="001216A7">
        <w:t>4.3.1</w:t>
      </w:r>
      <w:r w:rsidRPr="001216A7">
        <w:tab/>
        <w:t>Access Network</w:t>
      </w:r>
      <w:bookmarkEnd w:id="85"/>
      <w:bookmarkEnd w:id="86"/>
    </w:p>
    <w:p w14:paraId="0E8DFC45" w14:textId="11F406DA"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D7405">
        <w:rPr>
          <w:lang w:eastAsia="ja-JP"/>
        </w:rPr>
        <w:t>TS</w:t>
      </w:r>
      <w:r w:rsidR="006D7405">
        <w:rPr>
          <w:lang w:eastAsia="ja-JP"/>
        </w:rPr>
        <w:t> </w:t>
      </w:r>
      <w:r w:rsidR="006D7405">
        <w:rPr>
          <w:lang w:eastAsia="ja-JP"/>
        </w:rPr>
        <w:t>23.032</w:t>
      </w:r>
      <w:r w:rsidR="006D7405">
        <w:rPr>
          <w:lang w:eastAsia="ja-JP"/>
        </w:rPr>
        <w:t> </w:t>
      </w:r>
      <w:r w:rsidR="006D7405">
        <w:rPr>
          <w:lang w:eastAsia="ja-JP"/>
        </w:rPr>
        <w:t>[</w:t>
      </w:r>
      <w:r>
        <w:rPr>
          <w:lang w:eastAsia="ja-JP"/>
        </w:rPr>
        <w:t>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F033AD4"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 xml:space="preserve">The LCS specific functionalities of the radio access network elements are specified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7" w:name="_Toc58920581"/>
      <w:bookmarkStart w:id="88" w:name="_Toc98840962"/>
      <w:r w:rsidRPr="001216A7">
        <w:t>4.3.2</w:t>
      </w:r>
      <w:r w:rsidRPr="001216A7">
        <w:tab/>
        <w:t>LCS Clients, Application Functions and Network Functions</w:t>
      </w:r>
      <w:bookmarkEnd w:id="87"/>
      <w:bookmarkEnd w:id="88"/>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113B7B7C"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6D7405" w:rsidRPr="001216A7">
        <w:t>TS</w:t>
      </w:r>
      <w:r w:rsidR="006D7405">
        <w:t> </w:t>
      </w:r>
      <w:r w:rsidR="006D7405" w:rsidRPr="001216A7">
        <w:t>23.222</w:t>
      </w:r>
      <w:r w:rsidR="006D7405">
        <w:t> </w:t>
      </w:r>
      <w:r w:rsidR="006D7405" w:rsidRPr="001216A7">
        <w:t>[</w:t>
      </w:r>
      <w:r w:rsidRPr="001216A7">
        <w:t>24]</w:t>
      </w:r>
      <w:r w:rsidRPr="001216A7">
        <w:rPr>
          <w:lang w:eastAsia="ja-JP"/>
        </w:rPr>
        <w:t>.</w:t>
      </w:r>
    </w:p>
    <w:p w14:paraId="28BE1F4F" w14:textId="77777777" w:rsidR="00806F9E" w:rsidRPr="001216A7" w:rsidRDefault="00806F9E" w:rsidP="00806F9E">
      <w:pPr>
        <w:pStyle w:val="Heading3"/>
      </w:pPr>
      <w:bookmarkStart w:id="89" w:name="_Toc58920582"/>
      <w:bookmarkStart w:id="90" w:name="_Toc98840963"/>
      <w:r w:rsidRPr="001216A7">
        <w:t>4.3.3</w:t>
      </w:r>
      <w:r w:rsidRPr="001216A7">
        <w:tab/>
        <w:t>Gateway Mobile Location Centre, GMLC</w:t>
      </w:r>
      <w:bookmarkEnd w:id="89"/>
      <w:bookmarkEnd w:id="90"/>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91" w:name="_Toc58920583"/>
      <w:bookmarkStart w:id="92" w:name="_Toc98840964"/>
      <w:r w:rsidRPr="001216A7">
        <w:t>4.3.4</w:t>
      </w:r>
      <w:r w:rsidRPr="001216A7">
        <w:tab/>
        <w:t>Location Retrieval Function, LRF</w:t>
      </w:r>
      <w:bookmarkEnd w:id="91"/>
      <w:bookmarkEnd w:id="92"/>
    </w:p>
    <w:p w14:paraId="1E13C127" w14:textId="689BD8CF"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D7405" w:rsidRPr="001216A7">
        <w:rPr>
          <w:lang w:eastAsia="ja-JP"/>
        </w:rPr>
        <w:t>TS</w:t>
      </w:r>
      <w:r w:rsidR="006D7405">
        <w:rPr>
          <w:lang w:eastAsia="ja-JP"/>
        </w:rPr>
        <w:t> </w:t>
      </w:r>
      <w:r w:rsidR="006D7405" w:rsidRPr="001216A7">
        <w:rPr>
          <w:lang w:eastAsia="ja-JP"/>
        </w:rPr>
        <w:t>23.167</w:t>
      </w:r>
      <w:r w:rsidR="006D7405">
        <w:rPr>
          <w:lang w:eastAsia="ja-JP"/>
        </w:rPr>
        <w:t> </w:t>
      </w:r>
      <w:r w:rsidR="006D7405"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93" w:name="_Toc58920584"/>
      <w:bookmarkStart w:id="94" w:name="_Toc98840965"/>
      <w:r w:rsidRPr="001216A7">
        <w:t>4.3.5</w:t>
      </w:r>
      <w:r w:rsidRPr="001216A7">
        <w:tab/>
        <w:t>UE</w:t>
      </w:r>
      <w:bookmarkEnd w:id="93"/>
      <w:bookmarkEnd w:id="94"/>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E5F278F"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w:t>
      </w:r>
    </w:p>
    <w:p w14:paraId="075984CD" w14:textId="6DFD37EF"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 xml:space="preserve">11]. Some of these positioning capabilities may be transferred subsequently to an LMF as described in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5" w:name="_Toc58920585"/>
      <w:bookmarkStart w:id="96" w:name="_Toc98840966"/>
      <w:r w:rsidRPr="001216A7">
        <w:lastRenderedPageBreak/>
        <w:t>4.3.6</w:t>
      </w:r>
      <w:r w:rsidRPr="001216A7">
        <w:tab/>
        <w:t>UDM</w:t>
      </w:r>
      <w:bookmarkEnd w:id="95"/>
      <w:bookmarkEnd w:id="96"/>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7" w:name="_Toc58920586"/>
      <w:bookmarkStart w:id="98" w:name="_Toc98840967"/>
      <w:r w:rsidRPr="001216A7">
        <w:t>4.3.7</w:t>
      </w:r>
      <w:r w:rsidRPr="001216A7">
        <w:tab/>
        <w:t>Access and Mobility Management Function, AMF</w:t>
      </w:r>
      <w:bookmarkEnd w:id="97"/>
      <w:bookmarkEnd w:id="98"/>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5E170B67" w:rsidR="00806F9E" w:rsidRPr="001216A7" w:rsidRDefault="00806F9E" w:rsidP="00806F9E">
      <w:pPr>
        <w:pStyle w:val="B1"/>
      </w:pPr>
      <w:r w:rsidRPr="001216A7">
        <w:t>-</w:t>
      </w:r>
      <w:r w:rsidRPr="001216A7">
        <w:tab/>
        <w:t>Initiate an NI-LR location request for a UE with an IMS emergency call</w:t>
      </w:r>
      <w:r w:rsidR="00E67275">
        <w:t xml:space="preserve"> or to verify a UE country for NR satellite access</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9" w:name="_Toc58920587"/>
      <w:r>
        <w:t>-</w:t>
      </w:r>
      <w:r>
        <w:tab/>
        <w:t>Store UE Positioning Capability received from an LMF and send the UE Positioning Capability along with the received location request to an LMF.</w:t>
      </w:r>
    </w:p>
    <w:p w14:paraId="45CA8E76" w14:textId="74A3E109" w:rsidR="003D3A35" w:rsidRDefault="003D3A35" w:rsidP="005D428E">
      <w:pPr>
        <w:pStyle w:val="NO"/>
      </w:pPr>
      <w:r>
        <w:t>NOTE:</w:t>
      </w:r>
      <w:r>
        <w:tab/>
        <w:t xml:space="preserve">Details of UE Positioning Capability is defined in </w:t>
      </w:r>
      <w:r w:rsidR="006D7405">
        <w:t>TS</w:t>
      </w:r>
      <w:r w:rsidR="006D7405">
        <w:t> </w:t>
      </w:r>
      <w:r w:rsidR="006D7405">
        <w:t>37.355</w:t>
      </w:r>
      <w:r w:rsidR="006D7405">
        <w:t> </w:t>
      </w:r>
      <w:r w:rsidR="006D7405">
        <w:t>[</w:t>
      </w:r>
      <w:r>
        <w:t>20].</w:t>
      </w:r>
    </w:p>
    <w:p w14:paraId="656FD550" w14:textId="1C6ECF52" w:rsidR="00806F9E" w:rsidRPr="001216A7" w:rsidRDefault="00806F9E" w:rsidP="00806F9E">
      <w:pPr>
        <w:pStyle w:val="Heading3"/>
      </w:pPr>
      <w:bookmarkStart w:id="100" w:name="_Toc98840968"/>
      <w:r w:rsidRPr="001216A7">
        <w:t>4.3.8</w:t>
      </w:r>
      <w:r w:rsidRPr="001216A7">
        <w:tab/>
        <w:t>Location Management Function, LMF</w:t>
      </w:r>
      <w:bookmarkEnd w:id="99"/>
      <w:bookmarkEnd w:id="100"/>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7B0EBC0" w:rsidR="00806F9E" w:rsidRDefault="00806F9E" w:rsidP="00806F9E">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6D7405">
        <w:rPr>
          <w:lang w:eastAsia="ja-JP"/>
        </w:rPr>
        <w:t>TS</w:t>
      </w:r>
      <w:r w:rsidR="006D7405">
        <w:rPr>
          <w:lang w:eastAsia="ja-JP"/>
        </w:rPr>
        <w:t> </w:t>
      </w:r>
      <w:r w:rsidR="006D7405">
        <w:rPr>
          <w:lang w:eastAsia="ja-JP"/>
        </w:rPr>
        <w:t>23.032</w:t>
      </w:r>
      <w:r w:rsidR="006D7405">
        <w:rPr>
          <w:lang w:eastAsia="ja-JP"/>
        </w:rPr>
        <w:t> </w:t>
      </w:r>
      <w:r w:rsidR="006D7405">
        <w:rPr>
          <w:lang w:eastAsia="ja-JP"/>
        </w:rPr>
        <w:t>[</w:t>
      </w:r>
      <w:r>
        <w:rPr>
          <w:lang w:eastAsia="ja-JP"/>
        </w:rPr>
        <w:t xml:space="preserve">8] and/or in local co-ordinates as defined in </w:t>
      </w:r>
      <w:r w:rsidR="006D7405">
        <w:rPr>
          <w:lang w:eastAsia="ja-JP"/>
        </w:rPr>
        <w:t>TS</w:t>
      </w:r>
      <w:r w:rsidR="006D7405">
        <w:rPr>
          <w:lang w:eastAsia="ja-JP"/>
        </w:rPr>
        <w:t> </w:t>
      </w:r>
      <w:r w:rsidR="006D7405">
        <w:rPr>
          <w:lang w:eastAsia="ja-JP"/>
        </w:rPr>
        <w:t>23.032</w:t>
      </w:r>
      <w:r w:rsidR="006D7405">
        <w:rPr>
          <w:lang w:eastAsia="ja-JP"/>
        </w:rPr>
        <w:t> </w:t>
      </w:r>
      <w:r w:rsidR="006D7405">
        <w:rPr>
          <w:lang w:eastAsia="ja-JP"/>
        </w:rPr>
        <w:t>[</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568BC62B" w:rsidR="00E67275" w:rsidRDefault="00E67275" w:rsidP="00E31CFD">
      <w:pPr>
        <w:pStyle w:val="NO"/>
        <w:rPr>
          <w:lang w:eastAsia="ja-JP"/>
        </w:rPr>
      </w:pPr>
      <w:r>
        <w:rPr>
          <w:lang w:eastAsia="ja-JP"/>
        </w:rPr>
        <w:t>NOTE:</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01"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41FF3A2A" w:rsidR="00000EBE" w:rsidRDefault="00000EBE" w:rsidP="00B13DF3">
      <w:pPr>
        <w:pStyle w:val="B1"/>
      </w:pPr>
      <w:r>
        <w:t>-</w:t>
      </w:r>
      <w:r>
        <w:tab/>
        <w:t>Map the UE location to a country or an international area based on the request from AMF.</w:t>
      </w:r>
    </w:p>
    <w:p w14:paraId="07D6CA59" w14:textId="138B5DE4" w:rsidR="00700F23" w:rsidRDefault="00700F23" w:rsidP="00700F23">
      <w:pPr>
        <w:pStyle w:val="B1"/>
      </w:pPr>
      <w:r>
        <w:t>-</w:t>
      </w:r>
      <w:r>
        <w:tab/>
        <w:t>Support determination of a UE location at a scheduled location time.</w:t>
      </w:r>
    </w:p>
    <w:p w14:paraId="5BE3C5BB" w14:textId="51C2CA63" w:rsidR="00806F9E" w:rsidRPr="001216A7" w:rsidRDefault="00806F9E" w:rsidP="00806F9E">
      <w:pPr>
        <w:pStyle w:val="Heading3"/>
      </w:pPr>
      <w:bookmarkStart w:id="102" w:name="_Toc98840969"/>
      <w:r w:rsidRPr="001216A7">
        <w:t>4.3.9</w:t>
      </w:r>
      <w:r w:rsidRPr="001216A7">
        <w:tab/>
        <w:t>Network Exposure Function, NEF</w:t>
      </w:r>
      <w:bookmarkEnd w:id="101"/>
      <w:bookmarkEnd w:id="102"/>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03" w:name="_Toc58920589"/>
      <w:bookmarkStart w:id="104" w:name="_Toc98840970"/>
      <w:r w:rsidRPr="001216A7">
        <w:t>4.3.10</w:t>
      </w:r>
      <w:r w:rsidRPr="001216A7">
        <w:tab/>
        <w:t>Unified Data Repository, UDR</w:t>
      </w:r>
      <w:bookmarkEnd w:id="103"/>
      <w:bookmarkEnd w:id="104"/>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05" w:name="_Toc58920590"/>
      <w:bookmarkStart w:id="106" w:name="_Toc98840971"/>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5"/>
      <w:bookmarkEnd w:id="106"/>
    </w:p>
    <w:p w14:paraId="6737540E" w14:textId="77777777" w:rsidR="00806F9E" w:rsidRPr="001216A7" w:rsidRDefault="00806F9E" w:rsidP="00806F9E">
      <w:pPr>
        <w:pStyle w:val="Heading3"/>
      </w:pPr>
      <w:bookmarkStart w:id="107" w:name="_Toc58920591"/>
      <w:bookmarkStart w:id="108" w:name="_Toc98840972"/>
      <w:r w:rsidRPr="001216A7">
        <w:t>4.4.1</w:t>
      </w:r>
      <w:r w:rsidRPr="001216A7">
        <w:tab/>
        <w:t>Le Reference Point</w:t>
      </w:r>
      <w:bookmarkEnd w:id="107"/>
      <w:bookmarkEnd w:id="108"/>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9" w:name="_Toc58920592"/>
      <w:bookmarkStart w:id="110" w:name="_Toc98840973"/>
      <w:r w:rsidRPr="001216A7">
        <w:t>4.4.2</w:t>
      </w:r>
      <w:r w:rsidRPr="001216A7">
        <w:tab/>
        <w:t>NL</w:t>
      </w:r>
      <w:r w:rsidRPr="001216A7">
        <w:rPr>
          <w:rFonts w:hint="eastAsia"/>
        </w:rPr>
        <w:t>3</w:t>
      </w:r>
      <w:r w:rsidRPr="001216A7">
        <w:t xml:space="preserve"> Reference Point</w:t>
      </w:r>
      <w:bookmarkEnd w:id="109"/>
      <w:bookmarkEnd w:id="110"/>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11" w:name="_Toc58920593"/>
      <w:bookmarkStart w:id="112" w:name="_Toc98840974"/>
      <w:r w:rsidRPr="001216A7">
        <w:t>4.4.3</w:t>
      </w:r>
      <w:r w:rsidRPr="001216A7">
        <w:tab/>
        <w:t>N1 Reference Point</w:t>
      </w:r>
      <w:bookmarkEnd w:id="111"/>
      <w:bookmarkEnd w:id="112"/>
    </w:p>
    <w:p w14:paraId="2E6C76F5" w14:textId="328773A1"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11].</w:t>
      </w:r>
    </w:p>
    <w:p w14:paraId="121C55AC" w14:textId="77777777" w:rsidR="00806F9E" w:rsidRPr="001216A7" w:rsidRDefault="00806F9E" w:rsidP="00806F9E">
      <w:pPr>
        <w:pStyle w:val="Heading3"/>
      </w:pPr>
      <w:bookmarkStart w:id="113" w:name="_Toc58920594"/>
      <w:bookmarkStart w:id="114" w:name="_Toc98840975"/>
      <w:r w:rsidRPr="001216A7">
        <w:t>4.4.4</w:t>
      </w:r>
      <w:r w:rsidRPr="001216A7">
        <w:tab/>
        <w:t>N2 Reference Point</w:t>
      </w:r>
      <w:bookmarkEnd w:id="113"/>
      <w:bookmarkEnd w:id="114"/>
    </w:p>
    <w:p w14:paraId="640F5198" w14:textId="4EBE8A15"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D7405" w:rsidRPr="001216A7">
        <w:rPr>
          <w:lang w:eastAsia="ja-JP"/>
        </w:rPr>
        <w:t>TS</w:t>
      </w:r>
      <w:r w:rsidR="006D7405">
        <w:rPr>
          <w:lang w:eastAsia="ja-JP"/>
        </w:rPr>
        <w:t> </w:t>
      </w:r>
      <w:r w:rsidR="006D7405" w:rsidRPr="001216A7">
        <w:rPr>
          <w:lang w:eastAsia="ja-JP"/>
        </w:rPr>
        <w:t>38.455</w:t>
      </w:r>
      <w:r w:rsidR="006D7405">
        <w:rPr>
          <w:lang w:eastAsia="ja-JP"/>
        </w:rPr>
        <w:t> </w:t>
      </w:r>
      <w:r w:rsidR="006D7405" w:rsidRPr="001216A7">
        <w:rPr>
          <w:lang w:eastAsia="ja-JP"/>
        </w:rPr>
        <w:t>[</w:t>
      </w:r>
      <w:r w:rsidRPr="001216A7">
        <w:rPr>
          <w:lang w:eastAsia="ja-JP"/>
        </w:rPr>
        <w:t>15].</w:t>
      </w:r>
    </w:p>
    <w:p w14:paraId="3ABA1135" w14:textId="77777777" w:rsidR="00806F9E" w:rsidRPr="001216A7" w:rsidRDefault="00806F9E" w:rsidP="00806F9E">
      <w:pPr>
        <w:pStyle w:val="Heading3"/>
      </w:pPr>
      <w:bookmarkStart w:id="115" w:name="_Toc58920595"/>
      <w:bookmarkStart w:id="116" w:name="_Toc98840976"/>
      <w:r w:rsidRPr="001216A7">
        <w:t>4.4.5</w:t>
      </w:r>
      <w:r>
        <w:tab/>
        <w:t>Void</w:t>
      </w:r>
      <w:bookmarkEnd w:id="115"/>
      <w:bookmarkEnd w:id="116"/>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7" w:name="_Toc58920596"/>
      <w:bookmarkStart w:id="118" w:name="_Toc98840977"/>
      <w:r w:rsidRPr="001216A7">
        <w:t>4.4.6</w:t>
      </w:r>
      <w:r w:rsidRPr="001216A7">
        <w:tab/>
        <w:t>NL</w:t>
      </w:r>
      <w:r w:rsidRPr="001216A7">
        <w:rPr>
          <w:rFonts w:hint="eastAsia"/>
        </w:rPr>
        <w:t>5</w:t>
      </w:r>
      <w:r w:rsidRPr="001216A7">
        <w:t xml:space="preserve"> Reference Point</w:t>
      </w:r>
      <w:bookmarkEnd w:id="117"/>
      <w:bookmarkEnd w:id="118"/>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9" w:name="_Toc58920597"/>
      <w:bookmarkStart w:id="120" w:name="_Toc98840978"/>
      <w:r w:rsidRPr="001216A7">
        <w:t>4.4.7</w:t>
      </w:r>
      <w:r w:rsidRPr="001216A7">
        <w:tab/>
        <w:t>NL</w:t>
      </w:r>
      <w:r w:rsidRPr="001216A7">
        <w:rPr>
          <w:rFonts w:hint="eastAsia"/>
        </w:rPr>
        <w:t>2</w:t>
      </w:r>
      <w:r w:rsidRPr="001216A7">
        <w:t xml:space="preserve"> Reference Point</w:t>
      </w:r>
      <w:bookmarkEnd w:id="119"/>
      <w:bookmarkEnd w:id="120"/>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4E74B208"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549C5468" w14:textId="77777777" w:rsidR="00806F9E" w:rsidRPr="001216A7" w:rsidRDefault="00806F9E" w:rsidP="00806F9E">
      <w:pPr>
        <w:pStyle w:val="Heading3"/>
      </w:pPr>
      <w:bookmarkStart w:id="121" w:name="_Toc58920598"/>
      <w:bookmarkStart w:id="122" w:name="_Toc98840979"/>
      <w:r w:rsidRPr="001216A7">
        <w:t>4.4.8</w:t>
      </w:r>
      <w:r w:rsidRPr="001216A7">
        <w:tab/>
        <w:t>NL</w:t>
      </w:r>
      <w:r w:rsidRPr="001216A7">
        <w:rPr>
          <w:rFonts w:hint="eastAsia"/>
        </w:rPr>
        <w:t>6</w:t>
      </w:r>
      <w:r w:rsidRPr="001216A7">
        <w:t xml:space="preserve"> Reference Point</w:t>
      </w:r>
      <w:bookmarkEnd w:id="121"/>
      <w:bookmarkEnd w:id="122"/>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23" w:name="_Toc58920599"/>
      <w:bookmarkStart w:id="124" w:name="_Toc98840980"/>
      <w:r w:rsidRPr="001216A7">
        <w:t>4.4.9</w:t>
      </w:r>
      <w:r w:rsidRPr="001216A7">
        <w:tab/>
        <w:t>N</w:t>
      </w:r>
      <w:r w:rsidRPr="001216A7">
        <w:rPr>
          <w:rFonts w:hint="eastAsia"/>
        </w:rPr>
        <w:t>51</w:t>
      </w:r>
      <w:r w:rsidRPr="001216A7">
        <w:t xml:space="preserve"> Reference Point</w:t>
      </w:r>
      <w:bookmarkEnd w:id="123"/>
      <w:bookmarkEnd w:id="124"/>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6B61C3C1"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64A83CF4" w14:textId="77777777" w:rsidR="00806F9E" w:rsidRPr="001216A7" w:rsidRDefault="00806F9E" w:rsidP="00806F9E">
      <w:pPr>
        <w:pStyle w:val="Heading3"/>
      </w:pPr>
      <w:bookmarkStart w:id="125" w:name="_Toc58920600"/>
      <w:bookmarkStart w:id="126" w:name="_Toc98840981"/>
      <w:r w:rsidRPr="001216A7">
        <w:lastRenderedPageBreak/>
        <w:t>4.4.10</w:t>
      </w:r>
      <w:r w:rsidRPr="001216A7">
        <w:tab/>
        <w:t>NL</w:t>
      </w:r>
      <w:r w:rsidRPr="001216A7">
        <w:rPr>
          <w:rFonts w:hint="eastAsia"/>
        </w:rPr>
        <w:t>1</w:t>
      </w:r>
      <w:r w:rsidRPr="001216A7">
        <w:t xml:space="preserve"> Reference Point</w:t>
      </w:r>
      <w:bookmarkEnd w:id="125"/>
      <w:bookmarkEnd w:id="126"/>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7861F9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 xml:space="preserve">16] and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w:t>
      </w:r>
    </w:p>
    <w:p w14:paraId="08BC0551" w14:textId="77777777" w:rsidR="00806F9E" w:rsidRPr="001216A7" w:rsidRDefault="00806F9E" w:rsidP="00806F9E">
      <w:pPr>
        <w:pStyle w:val="Heading3"/>
      </w:pPr>
      <w:bookmarkStart w:id="127" w:name="_Toc58920601"/>
      <w:bookmarkStart w:id="128" w:name="_Toc98840982"/>
      <w:r w:rsidRPr="001216A7">
        <w:t>4.4.11</w:t>
      </w:r>
      <w:r w:rsidRPr="001216A7">
        <w:tab/>
        <w:t>N</w:t>
      </w:r>
      <w:r w:rsidRPr="001216A7">
        <w:rPr>
          <w:rFonts w:hint="eastAsia"/>
        </w:rPr>
        <w:t>52</w:t>
      </w:r>
      <w:r w:rsidRPr="001216A7">
        <w:t xml:space="preserve"> Reference Point</w:t>
      </w:r>
      <w:bookmarkEnd w:id="127"/>
      <w:bookmarkEnd w:id="128"/>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9" w:name="_Toc58920602"/>
      <w:bookmarkStart w:id="130" w:name="_Toc98840983"/>
      <w:r>
        <w:t>4.4.12</w:t>
      </w:r>
      <w:r>
        <w:tab/>
        <w:t>NL7 Reference Point</w:t>
      </w:r>
      <w:bookmarkEnd w:id="129"/>
      <w:bookmarkEnd w:id="130"/>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31" w:name="_Toc58920603"/>
      <w:bookmarkStart w:id="132" w:name="_Toc98840984"/>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1"/>
      <w:bookmarkEnd w:id="132"/>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3" w:name="_Toc58920604"/>
      <w:bookmarkStart w:id="134" w:name="_Toc98840985"/>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3"/>
      <w:bookmarkEnd w:id="134"/>
    </w:p>
    <w:p w14:paraId="4052FEFD" w14:textId="77777777" w:rsidR="00806F9E" w:rsidRPr="001216A7" w:rsidRDefault="00806F9E" w:rsidP="00806F9E">
      <w:pPr>
        <w:pStyle w:val="Heading2"/>
        <w:rPr>
          <w:lang w:eastAsia="ko-KR"/>
        </w:rPr>
      </w:pPr>
      <w:bookmarkStart w:id="135" w:name="_Toc58920605"/>
      <w:bookmarkStart w:id="136" w:name="_Toc98840986"/>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5"/>
      <w:bookmarkEnd w:id="136"/>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1C2EAEB"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6D7405">
        <w:t>TS</w:t>
      </w:r>
      <w:r w:rsidR="006D7405">
        <w:t> </w:t>
      </w:r>
      <w:r w:rsidR="006D7405">
        <w:t>23.316</w:t>
      </w:r>
      <w:r w:rsidR="006D7405">
        <w:t> </w:t>
      </w:r>
      <w:r w:rsidR="006D7405">
        <w:t>[</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7"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3951B14"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6D7405">
        <w:rPr>
          <w:rFonts w:eastAsia="SimSun"/>
          <w:lang w:eastAsia="zh-CN"/>
        </w:rPr>
        <w:t>TS</w:t>
      </w:r>
      <w:r w:rsidR="006D7405">
        <w:rPr>
          <w:rFonts w:eastAsia="SimSun"/>
          <w:lang w:eastAsia="zh-CN"/>
        </w:rPr>
        <w:t> </w:t>
      </w:r>
      <w:r w:rsidR="006D7405">
        <w:rPr>
          <w:rFonts w:eastAsia="SimSun"/>
          <w:lang w:eastAsia="zh-CN"/>
        </w:rPr>
        <w:t>24.571</w:t>
      </w:r>
      <w:r w:rsidR="006D7405">
        <w:rPr>
          <w:rFonts w:eastAsia="SimSun"/>
          <w:lang w:eastAsia="zh-CN"/>
        </w:rPr>
        <w:t> </w:t>
      </w:r>
      <w:r w:rsidR="006D7405">
        <w:rPr>
          <w:rFonts w:eastAsia="SimSun"/>
          <w:lang w:eastAsia="zh-CN"/>
        </w:rPr>
        <w:t>[</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38" w:name="_Toc98840987"/>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7"/>
      <w:bookmarkEnd w:id="138"/>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9" w:name="_Toc58920607"/>
      <w:bookmarkStart w:id="140" w:name="_Toc98840988"/>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9"/>
      <w:bookmarkEnd w:id="140"/>
    </w:p>
    <w:p w14:paraId="363A35D0" w14:textId="48E96A31" w:rsidR="00806F9E" w:rsidRDefault="00806F9E" w:rsidP="00806F9E">
      <w:pPr>
        <w:rPr>
          <w:lang w:eastAsia="zh-CN"/>
        </w:rPr>
      </w:pPr>
      <w:r>
        <w:rPr>
          <w:lang w:eastAsia="zh-CN"/>
        </w:rPr>
        <w:t xml:space="preserve">When 3GPP access type is selected, the positioning methods for 3GPP access defined in </w:t>
      </w:r>
      <w:r w:rsidR="006D7405">
        <w:rPr>
          <w:lang w:eastAsia="zh-CN"/>
        </w:rPr>
        <w:t>TS</w:t>
      </w:r>
      <w:r w:rsidR="006D7405">
        <w:rPr>
          <w:lang w:eastAsia="zh-CN"/>
        </w:rPr>
        <w:t> </w:t>
      </w:r>
      <w:r w:rsidR="006D7405">
        <w:rPr>
          <w:lang w:eastAsia="zh-CN"/>
        </w:rPr>
        <w:t>38.305</w:t>
      </w:r>
      <w:r w:rsidR="006D7405">
        <w:rPr>
          <w:lang w:eastAsia="zh-CN"/>
        </w:rPr>
        <w:t> </w:t>
      </w:r>
      <w:r w:rsidR="006D7405">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41" w:name="_Toc58920608"/>
      <w:bookmarkStart w:id="142" w:name="_Toc98840989"/>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1"/>
      <w:bookmarkEnd w:id="142"/>
    </w:p>
    <w:p w14:paraId="0B845EC7" w14:textId="77777777" w:rsidR="00806F9E" w:rsidRPr="001216A7" w:rsidRDefault="00806F9E" w:rsidP="00806F9E">
      <w:pPr>
        <w:pStyle w:val="Heading3"/>
        <w:rPr>
          <w:rFonts w:eastAsia="SimSun"/>
          <w:lang w:eastAsia="zh-CN"/>
        </w:rPr>
      </w:pPr>
      <w:bookmarkStart w:id="143" w:name="_Toc58920609"/>
      <w:bookmarkStart w:id="144" w:name="_Toc9884099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3"/>
      <w:bookmarkEnd w:id="144"/>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4D5020"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D7405" w:rsidRPr="001216A7">
        <w:rPr>
          <w:lang w:eastAsia="zh-CN"/>
        </w:rPr>
        <w:t>TS</w:t>
      </w:r>
      <w:r w:rsidR="006D7405">
        <w:rPr>
          <w:lang w:eastAsia="zh-CN"/>
        </w:rPr>
        <w:t> </w:t>
      </w:r>
      <w:r w:rsidR="006D7405" w:rsidRPr="001216A7">
        <w:rPr>
          <w:lang w:eastAsia="zh-CN"/>
        </w:rPr>
        <w:t>36.305</w:t>
      </w:r>
      <w:r w:rsidR="006D7405">
        <w:rPr>
          <w:lang w:eastAsia="zh-CN"/>
        </w:rPr>
        <w:t> </w:t>
      </w:r>
      <w:r w:rsidR="006D7405"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5" w:name="_Toc58920610"/>
      <w:bookmarkStart w:id="146" w:name="_Toc9884099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5"/>
      <w:bookmarkEnd w:id="146"/>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47"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7"/>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8" w:name="_Toc58920611"/>
      <w:bookmarkStart w:id="149" w:name="_Toc98840992"/>
      <w:r w:rsidRPr="001216A7">
        <w:rPr>
          <w:lang w:eastAsia="zh-CN"/>
        </w:rPr>
        <w:t>5.4</w:t>
      </w:r>
      <w:r w:rsidRPr="001216A7">
        <w:rPr>
          <w:lang w:eastAsia="zh-CN"/>
        </w:rPr>
        <w:tab/>
        <w:t>UE LCS privacy</w:t>
      </w:r>
      <w:bookmarkEnd w:id="148"/>
      <w:bookmarkEnd w:id="149"/>
    </w:p>
    <w:p w14:paraId="30114BF3" w14:textId="77777777" w:rsidR="00806F9E" w:rsidRPr="001216A7" w:rsidRDefault="00806F9E" w:rsidP="00806F9E">
      <w:pPr>
        <w:pStyle w:val="Heading3"/>
      </w:pPr>
      <w:bookmarkStart w:id="150" w:name="_Toc58920612"/>
      <w:bookmarkStart w:id="151" w:name="_Toc98840993"/>
      <w:r w:rsidRPr="001216A7">
        <w:t>5.4.1</w:t>
      </w:r>
      <w:r w:rsidRPr="001216A7">
        <w:tab/>
        <w:t>General</w:t>
      </w:r>
      <w:bookmarkEnd w:id="150"/>
      <w:bookmarkEnd w:id="151"/>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52" w:name="_Toc58920613"/>
      <w:bookmarkStart w:id="153" w:name="_Toc98840994"/>
      <w:r w:rsidRPr="001216A7">
        <w:t>5.4.2</w:t>
      </w:r>
      <w:r w:rsidRPr="001216A7">
        <w:tab/>
        <w:t>Content of UE LCS Privacy Profile</w:t>
      </w:r>
      <w:bookmarkEnd w:id="152"/>
      <w:bookmarkEnd w:id="153"/>
    </w:p>
    <w:p w14:paraId="1F88BCAA" w14:textId="77777777" w:rsidR="00806F9E" w:rsidRPr="001216A7" w:rsidRDefault="00806F9E" w:rsidP="00806F9E">
      <w:pPr>
        <w:pStyle w:val="Heading4"/>
        <w:rPr>
          <w:szCs w:val="24"/>
        </w:rPr>
      </w:pPr>
      <w:bookmarkStart w:id="154" w:name="_Toc58920614"/>
      <w:bookmarkStart w:id="155" w:name="_Toc9884099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4"/>
      <w:bookmarkEnd w:id="155"/>
    </w:p>
    <w:p w14:paraId="5BBA8FA3" w14:textId="65A32A1D"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but not all classes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6" w:name="_Toc58920615"/>
      <w:bookmarkStart w:id="157" w:name="_Toc98840996"/>
      <w:r w:rsidRPr="001216A7">
        <w:lastRenderedPageBreak/>
        <w:t>5.4.2.2</w:t>
      </w:r>
      <w:r w:rsidRPr="001216A7">
        <w:tab/>
        <w:t>Privacy Classes</w:t>
      </w:r>
      <w:bookmarkEnd w:id="156"/>
      <w:bookmarkEnd w:id="157"/>
    </w:p>
    <w:p w14:paraId="661E2666" w14:textId="77777777" w:rsidR="00806F9E" w:rsidRPr="001216A7" w:rsidRDefault="00806F9E" w:rsidP="00806F9E">
      <w:pPr>
        <w:pStyle w:val="Heading5"/>
      </w:pPr>
      <w:bookmarkStart w:id="158" w:name="_Toc58920616"/>
      <w:bookmarkStart w:id="159" w:name="_Toc98840997"/>
      <w:r w:rsidRPr="001216A7">
        <w:t>5.4.2.2.1</w:t>
      </w:r>
      <w:r w:rsidRPr="001216A7">
        <w:tab/>
        <w:t>Universal Class</w:t>
      </w:r>
      <w:bookmarkEnd w:id="158"/>
      <w:bookmarkEnd w:id="159"/>
    </w:p>
    <w:p w14:paraId="2DB3F817" w14:textId="4B53BE01" w:rsidR="00806F9E" w:rsidRPr="001216A7" w:rsidRDefault="00806F9E" w:rsidP="00806F9E">
      <w:pPr>
        <w:rPr>
          <w:lang w:eastAsia="zh-CN"/>
        </w:rPr>
      </w:pPr>
      <w:r w:rsidRPr="001216A7">
        <w:rPr>
          <w:lang w:eastAsia="zh-CN"/>
        </w:rPr>
        <w:t xml:space="preserve">The universal class defined in clause 9.5.3.1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60" w:name="_Toc58920617"/>
      <w:bookmarkStart w:id="161" w:name="_Toc98840998"/>
      <w:r w:rsidRPr="001216A7">
        <w:t>5.4.2.2.2</w:t>
      </w:r>
      <w:r w:rsidRPr="001216A7">
        <w:tab/>
        <w:t>Call/Session related Class</w:t>
      </w:r>
      <w:bookmarkEnd w:id="160"/>
      <w:bookmarkEnd w:id="161"/>
    </w:p>
    <w:p w14:paraId="1F38772E" w14:textId="3A060CEE"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62" w:name="_Toc58920618"/>
      <w:bookmarkStart w:id="163" w:name="_Toc98840999"/>
      <w:r w:rsidRPr="001216A7">
        <w:t>5.4.2.2.3</w:t>
      </w:r>
      <w:r w:rsidRPr="001216A7">
        <w:tab/>
        <w:t>Call/Session unrelated Class</w:t>
      </w:r>
      <w:bookmarkEnd w:id="162"/>
      <w:bookmarkEnd w:id="163"/>
    </w:p>
    <w:p w14:paraId="599BBFF3" w14:textId="3AF1516E"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35433600"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D7405" w:rsidRPr="001216A7">
        <w:rPr>
          <w:lang w:eastAsia="zh-CN"/>
        </w:rPr>
        <w:t>TS</w:t>
      </w:r>
      <w:r w:rsidR="006D7405">
        <w:rPr>
          <w:lang w:eastAsia="zh-CN"/>
        </w:rPr>
        <w:t> </w:t>
      </w:r>
      <w:r w:rsidR="006D7405" w:rsidRPr="001216A7">
        <w:rPr>
          <w:lang w:eastAsia="zh-CN"/>
        </w:rPr>
        <w:t>22.071</w:t>
      </w:r>
      <w:r w:rsidR="006D7405">
        <w:rPr>
          <w:lang w:eastAsia="zh-CN"/>
        </w:rPr>
        <w:t> </w:t>
      </w:r>
      <w:r w:rsidR="006D7405" w:rsidRPr="001216A7">
        <w:rPr>
          <w:lang w:eastAsia="zh-CN"/>
        </w:rPr>
        <w:t>[</w:t>
      </w:r>
      <w:r w:rsidRPr="001216A7">
        <w:rPr>
          <w:lang w:eastAsia="zh-CN"/>
        </w:rPr>
        <w:t xml:space="preserve">2] and numeric values for LCS service types are listed in clause 17.7.8 of </w:t>
      </w:r>
      <w:r w:rsidR="006D7405" w:rsidRPr="001216A7">
        <w:rPr>
          <w:lang w:eastAsia="zh-CN"/>
        </w:rPr>
        <w:t>TS</w:t>
      </w:r>
      <w:r w:rsidR="006D7405">
        <w:rPr>
          <w:lang w:eastAsia="zh-CN"/>
        </w:rPr>
        <w:t> </w:t>
      </w:r>
      <w:r w:rsidR="006D7405" w:rsidRPr="001216A7">
        <w:rPr>
          <w:lang w:eastAsia="zh-CN"/>
        </w:rPr>
        <w:t>29.002</w:t>
      </w:r>
      <w:r w:rsidR="006D7405">
        <w:rPr>
          <w:lang w:eastAsia="zh-CN"/>
        </w:rPr>
        <w:t> </w:t>
      </w:r>
      <w:r w:rsidR="006D7405" w:rsidRPr="001216A7">
        <w:rPr>
          <w:lang w:eastAsia="zh-CN"/>
        </w:rPr>
        <w:t>[</w:t>
      </w:r>
      <w:r w:rsidRPr="001216A7">
        <w:rPr>
          <w:lang w:eastAsia="zh-CN"/>
        </w:rPr>
        <w:t>29].</w:t>
      </w:r>
    </w:p>
    <w:p w14:paraId="22638547" w14:textId="07F7FDF2" w:rsidR="00806F9E" w:rsidRPr="001216A7" w:rsidRDefault="00806F9E" w:rsidP="00806F9E">
      <w:pPr>
        <w:pStyle w:val="B1"/>
      </w:pPr>
      <w:r w:rsidRPr="001216A7">
        <w:tab/>
        <w:t xml:space="preserve">A default subscription as described in </w:t>
      </w:r>
      <w:r w:rsidR="006D7405" w:rsidRPr="001216A7">
        <w:t>TS</w:t>
      </w:r>
      <w:r w:rsidR="006D7405">
        <w:t> </w:t>
      </w:r>
      <w:r w:rsidR="006D7405" w:rsidRPr="001216A7">
        <w:t>23.271</w:t>
      </w:r>
      <w:r w:rsidR="006D7405">
        <w:t> </w:t>
      </w:r>
      <w:r w:rsidR="006D7405">
        <w:t>[</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4" w:name="_Toc58920619"/>
      <w:bookmarkStart w:id="165" w:name="_Toc98841000"/>
      <w:r w:rsidRPr="001216A7">
        <w:t>5.4.2.2.4</w:t>
      </w:r>
      <w:r w:rsidRPr="001216A7">
        <w:tab/>
        <w:t>PLMN Operator Class</w:t>
      </w:r>
      <w:bookmarkEnd w:id="164"/>
      <w:bookmarkEnd w:id="165"/>
    </w:p>
    <w:p w14:paraId="28416A32" w14:textId="4224781C"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66"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67" w:name="_Toc98841001"/>
      <w:r w:rsidRPr="001216A7">
        <w:lastRenderedPageBreak/>
        <w:t>5.4.2.3</w:t>
      </w:r>
      <w:r w:rsidRPr="001216A7">
        <w:tab/>
        <w:t>Location Privacy Indication (LPI)</w:t>
      </w:r>
      <w:bookmarkEnd w:id="166"/>
      <w:bookmarkEnd w:id="167"/>
    </w:p>
    <w:p w14:paraId="6EDDBB0C" w14:textId="12BF47D1" w:rsidR="00806F9E" w:rsidRPr="001216A7" w:rsidRDefault="00806F9E" w:rsidP="00806F9E">
      <w:pPr>
        <w:rPr>
          <w:lang w:eastAsia="zh-CN"/>
        </w:rPr>
      </w:pPr>
      <w:r w:rsidRPr="001216A7">
        <w:rPr>
          <w:lang w:eastAsia="zh-CN"/>
        </w:rPr>
        <w:t xml:space="preserve">The Location Privacy Indication is not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8" w:name="_Toc58920621"/>
      <w:bookmarkStart w:id="169" w:name="_Toc98841002"/>
      <w:r w:rsidRPr="001216A7">
        <w:rPr>
          <w:lang w:eastAsia="zh-CN"/>
        </w:rPr>
        <w:t>5.4.3</w:t>
      </w:r>
      <w:r w:rsidRPr="001216A7">
        <w:rPr>
          <w:lang w:eastAsia="zh-CN"/>
        </w:rPr>
        <w:tab/>
        <w:t>Provision of UE LCS privacy profile</w:t>
      </w:r>
      <w:bookmarkEnd w:id="168"/>
      <w:bookmarkEnd w:id="169"/>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70" w:name="_Toc58920622"/>
      <w:bookmarkStart w:id="171" w:name="_Toc98841003"/>
      <w:r w:rsidRPr="001216A7">
        <w:rPr>
          <w:lang w:eastAsia="zh-CN"/>
        </w:rPr>
        <w:t>5.4.4</w:t>
      </w:r>
      <w:r w:rsidRPr="001216A7">
        <w:rPr>
          <w:lang w:eastAsia="zh-CN"/>
        </w:rPr>
        <w:tab/>
        <w:t>Privacy Override Indicator (POI)</w:t>
      </w:r>
      <w:bookmarkEnd w:id="170"/>
      <w:bookmarkEnd w:id="171"/>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72" w:name="_Toc58920623"/>
      <w:bookmarkStart w:id="173" w:name="_Toc98841004"/>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72"/>
      <w:bookmarkEnd w:id="173"/>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4" w:name="_Toc58920624"/>
      <w:bookmarkStart w:id="175" w:name="_Toc98841005"/>
      <w:r w:rsidRPr="001216A7">
        <w:t>5.4.6</w:t>
      </w:r>
      <w:r w:rsidRPr="001216A7">
        <w:tab/>
        <w:t>LCS service authorization for a Deferred UE Location</w:t>
      </w:r>
      <w:bookmarkEnd w:id="174"/>
      <w:bookmarkEnd w:id="175"/>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6" w:name="_Toc58920625"/>
      <w:bookmarkStart w:id="177" w:name="_Hlk517698928"/>
      <w:bookmarkStart w:id="178" w:name="_Toc98841006"/>
      <w:r w:rsidRPr="001216A7">
        <w:t>5.5</w:t>
      </w:r>
      <w:r w:rsidRPr="001216A7">
        <w:tab/>
        <w:t>Location service exposure</w:t>
      </w:r>
      <w:bookmarkEnd w:id="176"/>
      <w:bookmarkEnd w:id="178"/>
    </w:p>
    <w:p w14:paraId="735F63F7" w14:textId="04D67EEE"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D7405" w:rsidRPr="001216A7">
        <w:t>TS</w:t>
      </w:r>
      <w:r w:rsidR="006D7405">
        <w:t> </w:t>
      </w:r>
      <w:r w:rsidR="006D7405" w:rsidRPr="001216A7">
        <w:t>23.501</w:t>
      </w:r>
      <w:r w:rsidR="006D7405">
        <w:t> </w:t>
      </w:r>
      <w:r w:rsidR="006D7405"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3B7F77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D7405" w:rsidRPr="001216A7">
        <w:t>TS</w:t>
      </w:r>
      <w:r w:rsidR="006D7405">
        <w:t> </w:t>
      </w:r>
      <w:r w:rsidR="006D7405" w:rsidRPr="001216A7">
        <w:t>23.032</w:t>
      </w:r>
      <w:r w:rsidR="006D7405">
        <w:t> </w:t>
      </w:r>
      <w:r w:rsidR="006D7405"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440A78F6"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115573A0"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9" w:name="_Toc58920626"/>
      <w:bookmarkStart w:id="180" w:name="_Toc98841007"/>
      <w:r w:rsidRPr="001216A7">
        <w:rPr>
          <w:lang w:eastAsia="ko-KR"/>
        </w:rPr>
        <w:t>5.6</w:t>
      </w:r>
      <w:r w:rsidRPr="001216A7">
        <w:rPr>
          <w:lang w:eastAsia="ko-KR"/>
        </w:rPr>
        <w:tab/>
        <w:t>LCS Charging</w:t>
      </w:r>
      <w:bookmarkEnd w:id="179"/>
      <w:bookmarkEnd w:id="180"/>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C9E2C94" w:rsidR="00806F9E" w:rsidRPr="001216A7" w:rsidRDefault="00806F9E" w:rsidP="00806F9E">
      <w:r w:rsidRPr="001216A7">
        <w:t xml:space="preserve">Charging mechanism for LCS service and the Charging Information collected at GMLC and at AMF are defined in </w:t>
      </w:r>
      <w:r w:rsidR="006D7405" w:rsidRPr="001216A7">
        <w:t>TS</w:t>
      </w:r>
      <w:r w:rsidR="006D7405">
        <w:t> </w:t>
      </w:r>
      <w:r w:rsidR="006D7405" w:rsidRPr="001216A7">
        <w:t>32.271</w:t>
      </w:r>
      <w:r w:rsidR="006D7405">
        <w:t> </w:t>
      </w:r>
      <w:r w:rsidR="006D7405" w:rsidRPr="001216A7">
        <w:t>[</w:t>
      </w:r>
      <w:r w:rsidRPr="001216A7">
        <w:t>30]</w:t>
      </w:r>
      <w:r>
        <w:t xml:space="preserve"> and</w:t>
      </w:r>
      <w:r w:rsidRPr="001216A7">
        <w:t xml:space="preserve"> </w:t>
      </w:r>
      <w:r w:rsidR="006D7405" w:rsidRPr="001216A7">
        <w:t>TS</w:t>
      </w:r>
      <w:r w:rsidR="006D7405">
        <w:t> </w:t>
      </w:r>
      <w:r w:rsidR="006D7405" w:rsidRPr="001216A7">
        <w:t>32.298</w:t>
      </w:r>
      <w:r w:rsidR="006D7405">
        <w:t> </w:t>
      </w:r>
      <w:r w:rsidR="006D7405" w:rsidRPr="001216A7">
        <w:t>[</w:t>
      </w:r>
      <w:r w:rsidRPr="001216A7">
        <w:t>31].</w:t>
      </w:r>
    </w:p>
    <w:p w14:paraId="1208F56B" w14:textId="77777777" w:rsidR="00806F9E" w:rsidRDefault="00806F9E" w:rsidP="00806F9E">
      <w:pPr>
        <w:pStyle w:val="Heading2"/>
        <w:rPr>
          <w:lang w:eastAsia="zh-CN"/>
        </w:rPr>
      </w:pPr>
      <w:bookmarkStart w:id="181" w:name="_Toc58920627"/>
      <w:bookmarkStart w:id="182" w:name="_Toc98841008"/>
      <w:bookmarkEnd w:id="177"/>
      <w:r>
        <w:rPr>
          <w:lang w:eastAsia="zh-CN"/>
        </w:rPr>
        <w:t>5.7</w:t>
      </w:r>
      <w:r>
        <w:rPr>
          <w:lang w:eastAsia="zh-CN"/>
        </w:rPr>
        <w:tab/>
        <w:t>Support of Concurrent Location Requests</w:t>
      </w:r>
      <w:bookmarkEnd w:id="181"/>
      <w:bookmarkEnd w:id="182"/>
    </w:p>
    <w:p w14:paraId="7CBBCD9A" w14:textId="77777777" w:rsidR="00806F9E" w:rsidRDefault="00806F9E" w:rsidP="00806F9E">
      <w:pPr>
        <w:pStyle w:val="Heading3"/>
        <w:rPr>
          <w:lang w:eastAsia="zh-CN"/>
        </w:rPr>
      </w:pPr>
      <w:bookmarkStart w:id="183" w:name="_Toc58920628"/>
      <w:bookmarkStart w:id="184" w:name="_Toc98841009"/>
      <w:r>
        <w:rPr>
          <w:lang w:eastAsia="zh-CN"/>
        </w:rPr>
        <w:t>5.7.1</w:t>
      </w:r>
      <w:r>
        <w:rPr>
          <w:lang w:eastAsia="zh-CN"/>
        </w:rPr>
        <w:tab/>
        <w:t>General</w:t>
      </w:r>
      <w:bookmarkEnd w:id="183"/>
      <w:bookmarkEnd w:id="184"/>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5" w:name="_Toc58920629"/>
      <w:bookmarkStart w:id="186" w:name="_Toc98841010"/>
      <w:r>
        <w:rPr>
          <w:lang w:eastAsia="zh-CN"/>
        </w:rPr>
        <w:t>5.7.2</w:t>
      </w:r>
      <w:r>
        <w:rPr>
          <w:lang w:eastAsia="zh-CN"/>
        </w:rPr>
        <w:tab/>
        <w:t>Combining location requests by an H-GMLC or NEF</w:t>
      </w:r>
      <w:bookmarkEnd w:id="185"/>
      <w:bookmarkEnd w:id="18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7" w:name="_Toc58920630"/>
      <w:bookmarkStart w:id="188" w:name="_Toc98841011"/>
      <w:r>
        <w:rPr>
          <w:lang w:eastAsia="zh-CN"/>
        </w:rPr>
        <w:t>5.7.3</w:t>
      </w:r>
      <w:r>
        <w:rPr>
          <w:lang w:eastAsia="zh-CN"/>
        </w:rPr>
        <w:tab/>
        <w:t>Combining location requests by a V-GMLC</w:t>
      </w:r>
      <w:bookmarkEnd w:id="187"/>
      <w:bookmarkEnd w:id="188"/>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9" w:name="_Toc58920631"/>
      <w:bookmarkStart w:id="190" w:name="_Toc98841012"/>
      <w:r>
        <w:rPr>
          <w:lang w:eastAsia="zh-CN"/>
        </w:rPr>
        <w:t>5.7.4</w:t>
      </w:r>
      <w:r>
        <w:rPr>
          <w:lang w:eastAsia="zh-CN"/>
        </w:rPr>
        <w:tab/>
        <w:t>Combining location requests by an AMF</w:t>
      </w:r>
      <w:bookmarkEnd w:id="189"/>
      <w:bookmarkEnd w:id="19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91" w:name="_Toc58920632"/>
      <w:bookmarkStart w:id="192" w:name="_Toc98841013"/>
      <w:r>
        <w:rPr>
          <w:lang w:eastAsia="zh-CN"/>
        </w:rPr>
        <w:t>5.7.5</w:t>
      </w:r>
      <w:r>
        <w:rPr>
          <w:lang w:eastAsia="zh-CN"/>
        </w:rPr>
        <w:tab/>
        <w:t>Combining location requests by an LMF</w:t>
      </w:r>
      <w:bookmarkEnd w:id="191"/>
      <w:bookmarkEnd w:id="19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93" w:name="_Toc58920633"/>
      <w:bookmarkStart w:id="194" w:name="_Toc98841014"/>
      <w:r>
        <w:rPr>
          <w:lang w:eastAsia="zh-CN"/>
        </w:rPr>
        <w:t>5.7.6</w:t>
      </w:r>
      <w:r>
        <w:rPr>
          <w:lang w:eastAsia="zh-CN"/>
        </w:rPr>
        <w:tab/>
        <w:t>Combining location requests by a UE</w:t>
      </w:r>
      <w:bookmarkEnd w:id="193"/>
      <w:bookmarkEnd w:id="19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5" w:name="_Toc58920634"/>
      <w:bookmarkStart w:id="196" w:name="_Toc98841015"/>
      <w:r>
        <w:rPr>
          <w:lang w:eastAsia="ko-KR"/>
        </w:rPr>
        <w:t>5.8</w:t>
      </w:r>
      <w:r>
        <w:rPr>
          <w:lang w:eastAsia="ko-KR"/>
        </w:rPr>
        <w:tab/>
        <w:t>Interworking with the IMS</w:t>
      </w:r>
      <w:bookmarkEnd w:id="195"/>
      <w:bookmarkEnd w:id="196"/>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97" w:name="_Toc58920635"/>
      <w:bookmarkStart w:id="198" w:name="_Toc98841016"/>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7"/>
      <w:bookmarkEnd w:id="198"/>
    </w:p>
    <w:p w14:paraId="542ABBF2" w14:textId="77777777" w:rsidR="00806F9E" w:rsidRPr="001216A7" w:rsidRDefault="00806F9E" w:rsidP="00806F9E">
      <w:pPr>
        <w:pStyle w:val="Heading2"/>
        <w:rPr>
          <w:lang w:eastAsia="ko-KR"/>
        </w:rPr>
      </w:pPr>
      <w:bookmarkStart w:id="199" w:name="_Toc58920636"/>
      <w:bookmarkStart w:id="200" w:name="_Toc98841017"/>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9"/>
      <w:bookmarkEnd w:id="200"/>
    </w:p>
    <w:p w14:paraId="067927A8" w14:textId="77777777" w:rsidR="00806F9E" w:rsidRPr="001216A7" w:rsidRDefault="00806F9E" w:rsidP="00806F9E">
      <w:pPr>
        <w:pStyle w:val="Heading3"/>
      </w:pPr>
      <w:bookmarkStart w:id="201" w:name="_Toc58920637"/>
      <w:bookmarkStart w:id="202" w:name="_Toc98841018"/>
      <w:r w:rsidRPr="001216A7">
        <w:t>6.1.1</w:t>
      </w:r>
      <w:r w:rsidRPr="001216A7">
        <w:tab/>
        <w:t>5GC-MT-LR procedure for the regulatory location service</w:t>
      </w:r>
      <w:bookmarkEnd w:id="201"/>
      <w:bookmarkEnd w:id="202"/>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03" w:name="_MON_1609086182"/>
    <w:bookmarkEnd w:id="203"/>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55pt;height:324.95pt" o:ole="">
            <v:imagedata r:id="rId27" o:title=""/>
          </v:shape>
          <o:OLEObject Type="Embed" ProgID="Word.Picture.8" ShapeID="_x0000_i1034" DrawAspect="Content" ObjectID="_1709455326" r:id="rId28"/>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3F1C8841"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4" w:name="_Toc58920638"/>
      <w:bookmarkStart w:id="205" w:name="_Toc98841019"/>
      <w:r w:rsidRPr="001216A7">
        <w:t>6.1.2</w:t>
      </w:r>
      <w:r w:rsidRPr="001216A7">
        <w:tab/>
        <w:t>5GC-MT-LR Procedure for the commercial location service</w:t>
      </w:r>
      <w:bookmarkEnd w:id="204"/>
      <w:bookmarkEnd w:id="205"/>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6" w:name="_MON_1643182626"/>
    <w:bookmarkStart w:id="207" w:name="_MON_1643182591"/>
    <w:bookmarkEnd w:id="206"/>
    <w:bookmarkEnd w:id="207"/>
    <w:bookmarkStart w:id="208" w:name="_MON_1643182622"/>
    <w:bookmarkEnd w:id="208"/>
    <w:p w14:paraId="444BB66C" w14:textId="77777777" w:rsidR="00806F9E" w:rsidRDefault="00806F9E" w:rsidP="00806F9E">
      <w:pPr>
        <w:pStyle w:val="TH"/>
        <w:rPr>
          <w:lang w:eastAsia="zh-CN"/>
        </w:rPr>
      </w:pPr>
      <w:r w:rsidRPr="001F7969">
        <w:object w:dxaOrig="10929" w:dyaOrig="11486" w14:anchorId="18B3AEB4">
          <v:shape id="_x0000_i1035" type="#_x0000_t75" style="width:480.85pt;height:505.25pt" o:ole="">
            <v:imagedata r:id="rId29" o:title=""/>
          </v:shape>
          <o:OLEObject Type="Embed" ProgID="Word.Picture.8" ShapeID="_x0000_i1035" DrawAspect="Content" ObjectID="_1709455327" r:id="rId30"/>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204970D" w:rsidR="00806F9E" w:rsidRPr="001216A7" w:rsidRDefault="00806F9E" w:rsidP="00806F9E">
      <w:pPr>
        <w:pStyle w:val="B1"/>
      </w:pPr>
      <w:r w:rsidRPr="001216A7">
        <w:rPr>
          <w:lang w:eastAsia="zh-CN"/>
        </w:rPr>
        <w:tab/>
      </w:r>
      <w:r w:rsidRPr="001216A7">
        <w:t>The LCS request may carry also the Service Identity</w:t>
      </w:r>
      <w:r>
        <w:t xml:space="preserve"> (see </w:t>
      </w:r>
      <w:r w:rsidR="006D7405">
        <w:t>TS</w:t>
      </w:r>
      <w:r w:rsidR="006D7405">
        <w:t> </w:t>
      </w:r>
      <w:r w:rsidR="006D7405">
        <w:t>22.071</w:t>
      </w:r>
      <w:r w:rsidR="006D7405">
        <w:t> </w:t>
      </w:r>
      <w:r w:rsidR="006D7405">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0E932246" w14:textId="760925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5B6FDFD1" w:rsidR="00E67275"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w:t>
      </w:r>
    </w:p>
    <w:p w14:paraId="27A9E0A8" w14:textId="1E8AFB50" w:rsidR="00806F9E" w:rsidRPr="001216A7" w:rsidRDefault="00806F9E" w:rsidP="00806F9E">
      <w:pPr>
        <w:pStyle w:val="NO"/>
      </w:pPr>
      <w:r w:rsidRPr="001216A7">
        <w:t>NOTE 3:</w:t>
      </w:r>
      <w:r w:rsidRPr="001216A7">
        <w:tab/>
      </w:r>
      <w:r>
        <w:t xml:space="preserve">The HGMLC can also query the HSS of the target UE for a serving MME address as described in clause 9.1.1 of </w:t>
      </w:r>
      <w:r w:rsidR="006D7405">
        <w:t>TS</w:t>
      </w:r>
      <w:r w:rsidR="006D7405">
        <w:t> </w:t>
      </w:r>
      <w:r w:rsidR="006D7405">
        <w:t>23.271</w:t>
      </w:r>
      <w:r w:rsidR="006D7405">
        <w:t> </w:t>
      </w:r>
      <w:r w:rsidR="006D7405">
        <w:t>[</w:t>
      </w:r>
      <w:r>
        <w:t xml:space="preserve">4]. The EPC-MT-LR procedure described in clause 9.1.15 of </w:t>
      </w:r>
      <w:r w:rsidR="006D7405">
        <w:t>TS</w:t>
      </w:r>
      <w:r w:rsidR="006D7405">
        <w:t> </w:t>
      </w:r>
      <w:r w:rsidR="006D7405">
        <w:t>23.271</w:t>
      </w:r>
      <w:r w:rsidR="006D7405">
        <w:t> </w:t>
      </w:r>
      <w:r w:rsidR="006D7405">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w:t>
      </w:r>
      <w:r w:rsidRPr="001216A7">
        <w:lastRenderedPageBreak/>
        <w:t>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033E8E9D"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291A13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21D4F628" w14:textId="003B9CCD" w:rsidR="00700F23" w:rsidRDefault="00700F23" w:rsidP="00E31CFD">
      <w:pPr>
        <w:pStyle w:val="NO"/>
        <w:rPr>
          <w:lang w:eastAsia="zh-CN"/>
        </w:rPr>
      </w:pPr>
      <w:r>
        <w:rPr>
          <w:lang w:eastAsia="zh-CN"/>
        </w:rPr>
        <w:t>NOTE 5:</w:t>
      </w:r>
      <w:r>
        <w:rPr>
          <w:lang w:eastAsia="zh-CN"/>
        </w:rPr>
        <w:tab/>
        <w:t>LMF does not deliver the scheduled location time to NG-RAN as part of step 12.</w:t>
      </w:r>
    </w:p>
    <w:p w14:paraId="466DCDEC" w14:textId="181E8005" w:rsidR="00700F23" w:rsidRDefault="00700F23" w:rsidP="00E31CFD">
      <w:pPr>
        <w:pStyle w:val="NO"/>
        <w:rPr>
          <w:lang w:eastAsia="zh-CN"/>
        </w:rPr>
      </w:pPr>
      <w:r>
        <w:rPr>
          <w:lang w:eastAsia="zh-CN"/>
        </w:rPr>
        <w:t>NOTE 6:</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lastRenderedPageBreak/>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4D1BF1C3"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9" w:name="_Toc58920639"/>
      <w:bookmarkStart w:id="210" w:name="_Toc98841020"/>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9"/>
      <w:bookmarkEnd w:id="210"/>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11" w:name="_MON_1633871842"/>
    <w:bookmarkEnd w:id="211"/>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1" o:title=""/>
          </v:shape>
          <o:OLEObject Type="Embed" ProgID="Word.Picture.8" ShapeID="_x0000_i1036" DrawAspect="Content" ObjectID="_1709455328" r:id="rId3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39036DC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D7405" w:rsidRPr="001216A7">
        <w:rPr>
          <w:rFonts w:eastAsia="DengXian"/>
        </w:rPr>
        <w:t>TS</w:t>
      </w:r>
      <w:r w:rsidR="006D7405">
        <w:rPr>
          <w:rFonts w:eastAsia="DengXian"/>
        </w:rPr>
        <w:t> </w:t>
      </w:r>
      <w:r w:rsidR="006D7405" w:rsidRPr="001216A7">
        <w:rPr>
          <w:rFonts w:eastAsia="DengXian"/>
        </w:rPr>
        <w:t>23.502</w:t>
      </w:r>
      <w:r w:rsidR="006D7405">
        <w:rPr>
          <w:rFonts w:eastAsia="DengXian"/>
        </w:rPr>
        <w:t> </w:t>
      </w:r>
      <w:r w:rsidR="006D7405"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52590A52"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2E2F9ADD"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6D7405">
        <w:t>TS</w:t>
      </w:r>
      <w:r w:rsidR="006D7405">
        <w:t> </w:t>
      </w:r>
      <w:r w:rsidR="006D7405">
        <w:t>23.502</w:t>
      </w:r>
      <w:r w:rsidR="006D7405">
        <w:t> </w:t>
      </w:r>
      <w:r w:rsidR="006D7405">
        <w:t>[</w:t>
      </w:r>
      <w:r w:rsidR="00E67275">
        <w:t>19] clause 4.2.2.2.2</w:t>
      </w:r>
      <w:r w:rsidRPr="001216A7">
        <w:t>.</w:t>
      </w:r>
    </w:p>
    <w:p w14:paraId="159D1DE0" w14:textId="20AC1EDC" w:rsidR="003D3A35" w:rsidRDefault="003D3A35" w:rsidP="00806F9E">
      <w:pPr>
        <w:pStyle w:val="B1"/>
      </w:pPr>
      <w:r>
        <w:lastRenderedPageBreak/>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11FD6037" w:rsidR="00806F9E" w:rsidRDefault="00806F9E" w:rsidP="00806F9E">
      <w:pPr>
        <w:pStyle w:val="NO"/>
      </w:pPr>
      <w:r>
        <w:t>NOTE</w:t>
      </w:r>
      <w:r w:rsidR="00700F23">
        <w:t> 1</w:t>
      </w:r>
      <w:r>
        <w:t>:</w:t>
      </w:r>
      <w:r>
        <w:tab/>
        <w:t xml:space="preserve">If the UE is requesting its own location, AMF does not indicate support of a GAD shape for local co-ordinates, see </w:t>
      </w:r>
      <w:r w:rsidR="006D7405">
        <w:t>TS</w:t>
      </w:r>
      <w:r w:rsidR="006D7405">
        <w:t> </w:t>
      </w:r>
      <w:r w:rsidR="006D7405">
        <w:t>23.032</w:t>
      </w:r>
      <w:r w:rsidR="006D7405">
        <w:t> </w:t>
      </w:r>
      <w:r w:rsidR="006D7405">
        <w:t>[</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DA5F8B3" w:rsidR="00700F23" w:rsidRDefault="00700F23" w:rsidP="00E31CFD">
      <w:pPr>
        <w:pStyle w:val="NO"/>
        <w:rPr>
          <w:lang w:eastAsia="zh-CN"/>
        </w:rPr>
      </w:pPr>
      <w:r>
        <w:rPr>
          <w:lang w:eastAsia="zh-CN"/>
        </w:rPr>
        <w:t>NOTE 2:</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lastRenderedPageBreak/>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12" w:name="_Toc58920640"/>
      <w:bookmarkStart w:id="213" w:name="_Toc98841021"/>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2"/>
      <w:bookmarkEnd w:id="213"/>
    </w:p>
    <w:p w14:paraId="3D9CE7EA" w14:textId="77777777" w:rsidR="00806F9E" w:rsidRPr="001216A7" w:rsidRDefault="00806F9E" w:rsidP="00806F9E">
      <w:pPr>
        <w:pStyle w:val="Heading3"/>
      </w:pPr>
      <w:bookmarkStart w:id="214" w:name="_Toc58920641"/>
      <w:bookmarkStart w:id="215" w:name="_Toc98841022"/>
      <w:r w:rsidRPr="001216A7">
        <w:rPr>
          <w:rFonts w:hint="eastAsia"/>
        </w:rPr>
        <w:t>6.3</w:t>
      </w:r>
      <w:r w:rsidRPr="001216A7">
        <w:t>.1</w:t>
      </w:r>
      <w:r w:rsidRPr="001216A7">
        <w:tab/>
        <w:t xml:space="preserve">Initiation and Reporting of </w:t>
      </w:r>
      <w:r w:rsidRPr="001216A7">
        <w:rPr>
          <w:rFonts w:hint="eastAsia"/>
        </w:rPr>
        <w:t>Location Events</w:t>
      </w:r>
      <w:bookmarkEnd w:id="214"/>
      <w:bookmarkEnd w:id="215"/>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3" o:title=""/>
          </v:shape>
          <o:OLEObject Type="Embed" ProgID="Visio.Drawing.11" ShapeID="_x0000_i1037" DrawAspect="Content" ObjectID="_1709455329" r:id="rId34"/>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1E7DCD23"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D7405" w:rsidRPr="001216A7">
        <w:rPr>
          <w:lang w:eastAsia="zh-CN"/>
        </w:rPr>
        <w:t>TS</w:t>
      </w:r>
      <w:r w:rsidR="006D7405">
        <w:rPr>
          <w:lang w:eastAsia="zh-CN"/>
        </w:rPr>
        <w:t> </w:t>
      </w:r>
      <w:r w:rsidR="006D7405" w:rsidRPr="001216A7">
        <w:rPr>
          <w:lang w:eastAsia="zh-CN"/>
        </w:rPr>
        <w:t>23.032</w:t>
      </w:r>
      <w:r w:rsidR="006D7405">
        <w:rPr>
          <w:lang w:eastAsia="zh-CN"/>
        </w:rPr>
        <w:t> </w:t>
      </w:r>
      <w:r w:rsidR="006D7405"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2341B56E"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54A52579"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1B01A58B"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6D7405" w:rsidRPr="001216A7">
        <w:rPr>
          <w:rFonts w:eastAsia="SimSun"/>
          <w:lang w:val="x-none"/>
        </w:rPr>
        <w:t>TS</w:t>
      </w:r>
      <w:r w:rsidR="006D7405">
        <w:rPr>
          <w:rFonts w:eastAsia="SimSun"/>
          <w:lang w:val="x-none"/>
        </w:rPr>
        <w:t> </w:t>
      </w:r>
      <w:r w:rsidR="006D7405" w:rsidRPr="001216A7">
        <w:rPr>
          <w:rFonts w:eastAsia="SimSun"/>
          <w:lang w:val="x-none"/>
        </w:rPr>
        <w:t>23.502</w:t>
      </w:r>
      <w:r w:rsidR="006D7405">
        <w:rPr>
          <w:rFonts w:eastAsia="SimSun"/>
          <w:lang w:val="x-none"/>
        </w:rPr>
        <w:t> </w:t>
      </w:r>
      <w:r w:rsidR="006D7405"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6" w:name="_Toc58920642"/>
      <w:bookmarkStart w:id="217" w:name="_Toc98841023"/>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16"/>
      <w:bookmarkEnd w:id="217"/>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1.6pt" o:ole="">
            <v:imagedata r:id="rId35" o:title=""/>
          </v:shape>
          <o:OLEObject Type="Embed" ProgID="Visio.Drawing.11" ShapeID="_x0000_i1038" DrawAspect="Content" ObjectID="_1709455330" r:id="rId36"/>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4320172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D7405" w:rsidRPr="001216A7">
        <w:rPr>
          <w:rFonts w:eastAsia="SimSun"/>
          <w:lang w:val="x-none" w:eastAsia="zh-CN"/>
        </w:rPr>
        <w:t>TS</w:t>
      </w:r>
      <w:r w:rsidR="006D7405">
        <w:rPr>
          <w:rFonts w:eastAsia="SimSun"/>
          <w:lang w:val="x-none" w:eastAsia="zh-CN"/>
        </w:rPr>
        <w:t> </w:t>
      </w:r>
      <w:r w:rsidR="006D7405" w:rsidRPr="001216A7">
        <w:rPr>
          <w:rFonts w:eastAsia="SimSun"/>
          <w:lang w:val="x-none" w:eastAsia="zh-CN"/>
        </w:rPr>
        <w:t>23.502</w:t>
      </w:r>
      <w:r w:rsidR="006D7405">
        <w:rPr>
          <w:rFonts w:eastAsia="SimSun"/>
          <w:lang w:val="x-none" w:eastAsia="zh-CN"/>
        </w:rPr>
        <w:t> </w:t>
      </w:r>
      <w:r w:rsidR="006D7405"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8" w:name="_Toc58920643"/>
      <w:bookmarkStart w:id="219" w:name="_Toc98841024"/>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8"/>
      <w:bookmarkEnd w:id="219"/>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1.8pt" o:ole="">
            <v:imagedata r:id="rId37" o:title=""/>
          </v:shape>
          <o:OLEObject Type="Embed" ProgID="Visio.Drawing.11" ShapeID="_x0000_i1039" DrawAspect="Content" ObjectID="_1709455331" r:id="rId38"/>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0220A314"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20" w:name="_Toc58920644"/>
      <w:bookmarkStart w:id="221" w:name="_Toc98841025"/>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20"/>
      <w:bookmarkEnd w:id="221"/>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39" o:title=""/>
          </v:shape>
          <o:OLEObject Type="Embed" ProgID="Visio.Drawing.11" ShapeID="_x0000_i1040" DrawAspect="Content" ObjectID="_1709455332" r:id="rId4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22" w:name="_Toc58920645"/>
      <w:bookmarkStart w:id="223" w:name="_Toc98841026"/>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2"/>
      <w:bookmarkEnd w:id="223"/>
    </w:p>
    <w:p w14:paraId="6B034096" w14:textId="77777777" w:rsidR="00806F9E" w:rsidRPr="001216A7" w:rsidRDefault="00806F9E" w:rsidP="00806F9E">
      <w:pPr>
        <w:pStyle w:val="Heading3"/>
      </w:pPr>
      <w:bookmarkStart w:id="224" w:name="_Toc58920646"/>
      <w:bookmarkStart w:id="225" w:name="_Toc98841027"/>
      <w:r w:rsidRPr="001216A7">
        <w:t>6.5.1</w:t>
      </w:r>
      <w:r w:rsidRPr="001216A7">
        <w:tab/>
        <w:t>Unified Location Service Exposure Procedure without routing by a UDM</w:t>
      </w:r>
      <w:bookmarkEnd w:id="224"/>
      <w:bookmarkEnd w:id="22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1" o:title=""/>
          </v:shape>
          <o:OLEObject Type="Embed" ProgID="Visio.Drawing.11" ShapeID="_x0000_i1041" DrawAspect="Content" ObjectID="_1709455333" r:id="rId4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2EA660CC"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D7405" w:rsidRPr="001216A7">
        <w:t>TS</w:t>
      </w:r>
      <w:r w:rsidR="006D7405">
        <w:t> </w:t>
      </w:r>
      <w:r w:rsidR="006D7405" w:rsidRPr="001216A7">
        <w:t>23.502</w:t>
      </w:r>
      <w:r w:rsidR="006D7405">
        <w:t> </w:t>
      </w:r>
      <w:r w:rsidR="006D7405" w:rsidRPr="001216A7">
        <w:t>[</w:t>
      </w:r>
      <w:r w:rsidRPr="001216A7">
        <w:t>19] to place the UE in CM-CONNECTED state.</w:t>
      </w:r>
    </w:p>
    <w:p w14:paraId="452DFE97" w14:textId="51DFAA88"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D7405" w:rsidRPr="001216A7">
        <w:t>TS</w:t>
      </w:r>
      <w:r w:rsidR="006D7405">
        <w:t> </w:t>
      </w:r>
      <w:r w:rsidR="006D7405" w:rsidRPr="001216A7">
        <w:t>23.502</w:t>
      </w:r>
      <w:r w:rsidR="006D7405">
        <w:t> </w:t>
      </w:r>
      <w:r w:rsidR="006D7405"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D7405" w:rsidRPr="001216A7">
        <w:t>TS</w:t>
      </w:r>
      <w:r w:rsidR="006D7405">
        <w:t> </w:t>
      </w:r>
      <w:r w:rsidR="006D7405" w:rsidRPr="001216A7">
        <w:t>23.032</w:t>
      </w:r>
      <w:r w:rsidR="006D7405">
        <w:t> </w:t>
      </w:r>
      <w:r w:rsidR="006D7405" w:rsidRPr="001216A7">
        <w:t>[</w:t>
      </w:r>
      <w:r w:rsidRPr="001216A7">
        <w:t xml:space="preserve">8] and as defined in </w:t>
      </w:r>
      <w:r w:rsidR="006D7405" w:rsidRPr="001216A7">
        <w:t>TS</w:t>
      </w:r>
      <w:r w:rsidR="006D7405">
        <w:t> </w:t>
      </w:r>
      <w:r w:rsidR="006D7405" w:rsidRPr="001216A7">
        <w:t>29.518</w:t>
      </w:r>
      <w:r w:rsidR="006D7405">
        <w:t> </w:t>
      </w:r>
      <w:r w:rsidR="006D7405" w:rsidRPr="001216A7">
        <w:t>[</w:t>
      </w:r>
      <w:r w:rsidRPr="001216A7">
        <w:t xml:space="preserve">16] clause 6.2.6.2.5 and </w:t>
      </w:r>
      <w:r w:rsidR="006D7405" w:rsidRPr="001216A7">
        <w:t>TS</w:t>
      </w:r>
      <w:r w:rsidR="006D7405">
        <w:t> </w:t>
      </w:r>
      <w:r w:rsidR="006D7405" w:rsidRPr="001216A7">
        <w:t>29.571</w:t>
      </w:r>
      <w:r w:rsidR="006D7405">
        <w:t> </w:t>
      </w:r>
      <w:r w:rsidR="006D7405"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6" w:name="_Toc58920647"/>
      <w:bookmarkStart w:id="227" w:name="_Toc98841028"/>
      <w:r w:rsidRPr="001216A7">
        <w:t>6.5.2</w:t>
      </w:r>
      <w:r w:rsidRPr="001216A7">
        <w:tab/>
        <w:t>Unified Location Service Exposure Procedure with routing via a UDM</w:t>
      </w:r>
      <w:bookmarkEnd w:id="226"/>
      <w:bookmarkEnd w:id="227"/>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8" w:name="_Toc58920648"/>
      <w:bookmarkStart w:id="229" w:name="_Toc98841029"/>
      <w:r w:rsidRPr="001216A7">
        <w:rPr>
          <w:lang w:eastAsia="ko-KR"/>
        </w:rPr>
        <w:t>6.6</w:t>
      </w:r>
      <w:r w:rsidRPr="001216A7">
        <w:rPr>
          <w:lang w:eastAsia="ko-KR"/>
        </w:rPr>
        <w:tab/>
        <w:t>NG-RAN Location Service Exposure Procedure</w:t>
      </w:r>
      <w:bookmarkEnd w:id="228"/>
      <w:bookmarkEnd w:id="229"/>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30" w:name="_Toc58920649"/>
      <w:bookmarkStart w:id="231" w:name="_Toc98841030"/>
      <w:r w:rsidRPr="001216A7">
        <w:rPr>
          <w:lang w:eastAsia="zh-CN"/>
        </w:rPr>
        <w:t>6.7</w:t>
      </w:r>
      <w:r w:rsidRPr="001216A7">
        <w:rPr>
          <w:lang w:eastAsia="zh-CN"/>
        </w:rPr>
        <w:tab/>
        <w:t>Low Power Periodic and Triggered 5GC-MT-LR Procedures</w:t>
      </w:r>
      <w:bookmarkEnd w:id="230"/>
      <w:bookmarkEnd w:id="231"/>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32" w:name="_Toc58920650"/>
      <w:bookmarkStart w:id="233" w:name="_Toc98841031"/>
      <w:r w:rsidRPr="001216A7">
        <w:lastRenderedPageBreak/>
        <w:t>6.7.1</w:t>
      </w:r>
      <w:r w:rsidRPr="001216A7">
        <w:tab/>
        <w:t>Event Reporting with no change of LMF</w:t>
      </w:r>
      <w:bookmarkEnd w:id="232"/>
      <w:bookmarkEnd w:id="233"/>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4" w:name="_MON_1663952961"/>
    <w:bookmarkEnd w:id="234"/>
    <w:p w14:paraId="2013812C" w14:textId="77777777" w:rsidR="00806F9E" w:rsidRDefault="00806F9E" w:rsidP="00806F9E">
      <w:pPr>
        <w:pStyle w:val="TH"/>
      </w:pPr>
      <w:r w:rsidRPr="00520507">
        <w:rPr>
          <w:b w:val="0"/>
        </w:rPr>
        <w:object w:dxaOrig="14220" w:dyaOrig="11420" w14:anchorId="123807F8">
          <v:shape id="_x0000_i1042" type="#_x0000_t75" style="width:450.15pt;height:350pt" o:ole="">
            <v:imagedata r:id="rId44" o:title=""/>
          </v:shape>
          <o:OLEObject Type="Embed" ProgID="Visio.Drawing.11" ShapeID="_x0000_i1042" DrawAspect="Content" ObjectID="_1709455334" r:id="rId45"/>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15C41F44"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6D7405">
        <w:rPr>
          <w:lang w:eastAsia="zh-CN"/>
        </w:rPr>
        <w:t>TS</w:t>
      </w:r>
      <w:r w:rsidR="006D7405">
        <w:rPr>
          <w:lang w:eastAsia="zh-CN"/>
        </w:rPr>
        <w:t> </w:t>
      </w:r>
      <w:r w:rsidR="006D7405">
        <w:rPr>
          <w:lang w:eastAsia="zh-CN"/>
        </w:rPr>
        <w:t>23.501</w:t>
      </w:r>
      <w:r w:rsidR="006D7405">
        <w:rPr>
          <w:lang w:eastAsia="zh-CN"/>
        </w:rPr>
        <w:t> </w:t>
      </w:r>
      <w:r w:rsidR="006D7405">
        <w:rPr>
          <w:lang w:eastAsia="zh-CN"/>
        </w:rPr>
        <w:t>[</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35" w:name="_Toc58920651"/>
      <w:bookmarkStart w:id="236" w:name="_Toc98841032"/>
      <w:r w:rsidRPr="001216A7">
        <w:lastRenderedPageBreak/>
        <w:t>6.7.2</w:t>
      </w:r>
      <w:r w:rsidRPr="001216A7">
        <w:tab/>
        <w:t>Event Reporting with change of LMF</w:t>
      </w:r>
      <w:bookmarkEnd w:id="235"/>
      <w:bookmarkEnd w:id="236"/>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3" type="#_x0000_t75" style="width:382.55pt;height:128.95pt" o:ole="">
            <v:imagedata r:id="rId46" o:title=""/>
          </v:shape>
          <o:OLEObject Type="Embed" ProgID="Visio.Drawing.11" ShapeID="_x0000_i1043" DrawAspect="Content" ObjectID="_1709455335" r:id="rId47"/>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237" w:name="_Toc58920652"/>
      <w:bookmarkStart w:id="238" w:name="_Toc98841033"/>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7"/>
      <w:bookmarkEnd w:id="238"/>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9" w:name="_MON_1656146928"/>
    <w:bookmarkEnd w:id="239"/>
    <w:p w14:paraId="4B8E4EB9" w14:textId="77777777" w:rsidR="00806F9E" w:rsidRDefault="00806F9E" w:rsidP="00806F9E">
      <w:pPr>
        <w:pStyle w:val="TH"/>
      </w:pPr>
      <w:r w:rsidRPr="001216A7">
        <w:object w:dxaOrig="11400" w:dyaOrig="11920" w14:anchorId="4786F717">
          <v:shape id="_x0000_i1044" type="#_x0000_t75" style="width:481.45pt;height:502.75pt" o:ole="">
            <v:imagedata r:id="rId48" o:title=""/>
          </v:shape>
          <o:OLEObject Type="Embed" ProgID="Word.Picture.8" ShapeID="_x0000_i1044" DrawAspect="Content" ObjectID="_1709455336" r:id="rId49"/>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40" w:name="_Toc58920653"/>
      <w:bookmarkStart w:id="241" w:name="_Toc98841034"/>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40"/>
      <w:bookmarkEnd w:id="241"/>
    </w:p>
    <w:p w14:paraId="3D194608" w14:textId="77777777" w:rsidR="00806F9E" w:rsidRPr="001216A7" w:rsidRDefault="00806F9E" w:rsidP="00806F9E">
      <w:pPr>
        <w:pStyle w:val="Heading3"/>
        <w:rPr>
          <w:rFonts w:eastAsia="SimSun"/>
          <w:lang w:eastAsia="zh-CN"/>
        </w:rPr>
      </w:pPr>
      <w:bookmarkStart w:id="242" w:name="_Toc58920654"/>
      <w:bookmarkStart w:id="243" w:name="_Toc9884103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2"/>
      <w:bookmarkEnd w:id="243"/>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244" w:name="_MON_1684549432"/>
    <w:bookmarkEnd w:id="244"/>
    <w:p w14:paraId="2A481D32" w14:textId="1C204CCC" w:rsidR="003D3A35" w:rsidRDefault="003D3A35" w:rsidP="00731C5F">
      <w:pPr>
        <w:pStyle w:val="TH"/>
      </w:pPr>
      <w:r>
        <w:object w:dxaOrig="7210" w:dyaOrig="6588" w14:anchorId="224ACA85">
          <v:shape id="_x0000_i1045" type="#_x0000_t75" style="width:360.65pt;height:328.7pt" o:ole="">
            <v:imagedata r:id="rId50" o:title=""/>
          </v:shape>
          <o:OLEObject Type="Embed" ProgID="Word.Picture.8" ShapeID="_x0000_i1045" DrawAspect="Content" ObjectID="_1709455337" r:id="rId51"/>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BCC6054" w:rsidR="00806F9E" w:rsidRPr="001216A7" w:rsidRDefault="00806F9E" w:rsidP="00806F9E">
      <w:pPr>
        <w:pStyle w:val="B1"/>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38E3FF81" w:rsidR="00806F9E" w:rsidRPr="001216A7" w:rsidRDefault="00806F9E" w:rsidP="00806F9E">
      <w:pPr>
        <w:pStyle w:val="B1"/>
      </w:pPr>
      <w:r w:rsidRPr="001216A7">
        <w:tab/>
        <w:t xml:space="preserve">When the NRPPa protocol in </w:t>
      </w:r>
      <w:r w:rsidR="006D7405" w:rsidRPr="001216A7">
        <w:t>TS</w:t>
      </w:r>
      <w:r w:rsidR="006D7405">
        <w:t> </w:t>
      </w:r>
      <w:r w:rsidR="006D7405" w:rsidRPr="001216A7">
        <w:t>38.455</w:t>
      </w:r>
      <w:r w:rsidR="006D7405">
        <w:t> </w:t>
      </w:r>
      <w:r w:rsidR="006D7405"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0495E013" w:rsidR="00806F9E" w:rsidRPr="001216A7" w:rsidRDefault="00806F9E" w:rsidP="00806F9E">
      <w:pPr>
        <w:pStyle w:val="B2"/>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5" w:name="_Toc58920655"/>
      <w:bookmarkStart w:id="246" w:name="_Toc9884103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5"/>
      <w:bookmarkEnd w:id="246"/>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6" type="#_x0000_t75" style="width:427pt;height:5in" o:ole="">
            <v:imagedata r:id="rId52" o:title="" cropbottom="1875f"/>
          </v:shape>
          <o:OLEObject Type="Embed" ProgID="Visio.Drawing.15" ShapeID="_x0000_i1046" DrawAspect="Content" ObjectID="_1709455338" r:id="rId53"/>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EB9F838"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7" type="#_x0000_t75" style="width:427.6pt;height:359.35pt" o:ole="">
            <v:imagedata r:id="rId54" o:title=""/>
          </v:shape>
          <o:OLEObject Type="Embed" ProgID="Visio.Drawing.15" ShapeID="_x0000_i1047" DrawAspect="Content" ObjectID="_1709455339" r:id="rId55"/>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7" w:name="_Toc58920656"/>
      <w:bookmarkStart w:id="248" w:name="_Toc9884103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7"/>
      <w:bookmarkEnd w:id="248"/>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9" w:name="_Toc58920657"/>
      <w:bookmarkStart w:id="250" w:name="_Toc9884103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9"/>
      <w:bookmarkEnd w:id="250"/>
    </w:p>
    <w:p w14:paraId="31EF5F2F" w14:textId="3F3CF66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51" w:name="_Toc58920658"/>
      <w:bookmarkStart w:id="252" w:name="_Toc9884103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1"/>
      <w:bookmarkEnd w:id="252"/>
    </w:p>
    <w:p w14:paraId="57AB8C25" w14:textId="77777777" w:rsidR="00806F9E" w:rsidRPr="001216A7" w:rsidRDefault="00806F9E" w:rsidP="00806F9E">
      <w:pPr>
        <w:pStyle w:val="Heading3"/>
        <w:rPr>
          <w:rFonts w:eastAsia="SimSun"/>
          <w:lang w:eastAsia="zh-CN"/>
        </w:rPr>
      </w:pPr>
      <w:bookmarkStart w:id="253" w:name="_Toc58920659"/>
      <w:bookmarkStart w:id="254" w:name="_Toc9884104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3"/>
      <w:bookmarkEnd w:id="254"/>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7DF5A0EB" w14:textId="5DF45DC9" w:rsidR="00000EBE" w:rsidRDefault="00000EBE" w:rsidP="00B13DF3">
      <w:pPr>
        <w:pStyle w:val="TH"/>
        <w:rPr>
          <w:lang w:eastAsia="zh-CN"/>
        </w:rPr>
      </w:pPr>
      <w:r>
        <w:object w:dxaOrig="8175" w:dyaOrig="4771" w14:anchorId="1C90114C">
          <v:shape id="_x0000_i1048" type="#_x0000_t75" style="width:408.85pt;height:238.55pt" o:ole="">
            <v:imagedata r:id="rId56" o:title=""/>
          </v:shape>
          <o:OLEObject Type="Embed" ProgID="Visio.Drawing.15" ShapeID="_x0000_i1048" DrawAspect="Content" ObjectID="_1709455340" r:id="rId57"/>
        </w:object>
      </w:r>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3941A4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(country or international area) via LCS service for a</w:t>
      </w:r>
      <w:r w:rsidR="003D3A35">
        <w:t xml:space="preserve"> UE register</w:t>
      </w:r>
      <w:r w:rsidR="00000EBE">
        <w:t xml:space="preserve">ing </w:t>
      </w:r>
      <w:r w:rsidR="003D3A35">
        <w:t>or is registered for NR satellite access</w:t>
      </w:r>
      <w:r w:rsidRPr="001216A7">
        <w:t>.</w:t>
      </w:r>
    </w:p>
    <w:p w14:paraId="785CB81B" w14:textId="33C0E511"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40CD9E99"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7E3EC4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D7405" w:rsidRPr="001216A7">
        <w:t>TS</w:t>
      </w:r>
      <w:r w:rsidR="006D7405">
        <w:t> </w:t>
      </w:r>
      <w:r w:rsidR="006D7405" w:rsidRPr="001216A7">
        <w:t>23.501</w:t>
      </w:r>
      <w:r w:rsidR="006D7405">
        <w:t> </w:t>
      </w:r>
      <w:r w:rsidR="006D7405"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5" w:name="_Toc58920660"/>
      <w:bookmarkStart w:id="256" w:name="_Toc9884104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5"/>
      <w:bookmarkEnd w:id="256"/>
    </w:p>
    <w:p w14:paraId="0BB3A7BD" w14:textId="5898AED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9" type="#_x0000_t75" style="width:441.4pt;height:200.95pt" o:ole="">
            <v:imagedata r:id="rId58" o:title=""/>
          </v:shape>
          <o:OLEObject Type="Embed" ProgID="Visio.Drawing.11" ShapeID="_x0000_i1049" DrawAspect="Content" ObjectID="_1709455341" r:id="rId59"/>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7" w:name="_Toc58920661"/>
      <w:bookmarkStart w:id="258" w:name="_Toc9884104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7"/>
      <w:bookmarkEnd w:id="258"/>
    </w:p>
    <w:p w14:paraId="6CDB3C36" w14:textId="19BAEF6B"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rFonts w:eastAsia="SimSun" w:hint="eastAsia"/>
          <w:lang w:eastAsia="zh-CN"/>
        </w:rPr>
        <w:t>4</w:t>
      </w:r>
      <w:r w:rsidRPr="001216A7">
        <w:rPr>
          <w:lang w:eastAsia="zh-CN"/>
        </w:rPr>
        <w:t>] clause 9.4.5.4.</w:t>
      </w:r>
    </w:p>
    <w:p w14:paraId="31A1E16C" w14:textId="39CA5859"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0" type="#_x0000_t75" style="width:409.45pt;height:430.1pt" o:ole="">
            <v:imagedata r:id="rId60" o:title=""/>
          </v:shape>
          <o:OLEObject Type="Embed" ProgID="Visio.Drawing.11" ShapeID="_x0000_i1050" DrawAspect="Content" ObjectID="_1709455342" r:id="rId61"/>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E79DE00" w:rsidR="00806F9E" w:rsidRPr="001216A7" w:rsidRDefault="00806F9E" w:rsidP="00806F9E">
      <w:pPr>
        <w:pStyle w:val="B1"/>
      </w:pPr>
      <w:r w:rsidRPr="001216A7">
        <w:t>5.</w:t>
      </w:r>
      <w:r w:rsidRPr="001216A7">
        <w:tab/>
        <w:t xml:space="preserve">The handover procedure is executed as specified in clause 4.9.1.3 of </w:t>
      </w:r>
      <w:r w:rsidR="006D7405" w:rsidRPr="001216A7">
        <w:t>TS</w:t>
      </w:r>
      <w:r w:rsidR="006D7405">
        <w:t> </w:t>
      </w:r>
      <w:r w:rsidR="006D7405" w:rsidRPr="001216A7">
        <w:t>23.502</w:t>
      </w:r>
      <w:r w:rsidR="006D7405">
        <w:t> </w:t>
      </w:r>
      <w:r w:rsidR="006D7405"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9" w:name="_Toc58920662"/>
      <w:bookmarkStart w:id="260" w:name="_Toc98841043"/>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9"/>
      <w:bookmarkEnd w:id="260"/>
    </w:p>
    <w:p w14:paraId="3924F131" w14:textId="77777777" w:rsidR="00806F9E" w:rsidRPr="001216A7" w:rsidRDefault="00806F9E" w:rsidP="00806F9E">
      <w:pPr>
        <w:pStyle w:val="Heading3"/>
        <w:rPr>
          <w:rFonts w:eastAsia="SimSun"/>
          <w:lang w:eastAsia="zh-CN"/>
        </w:rPr>
      </w:pPr>
      <w:bookmarkStart w:id="261" w:name="_Toc58920663"/>
      <w:bookmarkStart w:id="262" w:name="_Toc98841044"/>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1"/>
      <w:bookmarkEnd w:id="262"/>
    </w:p>
    <w:p w14:paraId="5945B559" w14:textId="6AF2270E" w:rsidR="00806F9E" w:rsidRPr="001216A7" w:rsidRDefault="00806F9E" w:rsidP="00806F9E">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1" type="#_x0000_t75" style="width:398.2pt;height:239.8pt" o:ole="">
            <v:imagedata r:id="rId62" o:title=""/>
          </v:shape>
          <o:OLEObject Type="Embed" ProgID="Visio.Drawing.15" ShapeID="_x0000_i1051" DrawAspect="Content" ObjectID="_1709455343" r:id="rId63"/>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64978B0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BAED31C" w14:textId="322FB04C"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D7405">
        <w:t>TS</w:t>
      </w:r>
      <w:r w:rsidR="006D7405">
        <w:t> </w:t>
      </w:r>
      <w:r w:rsidR="006D7405">
        <w:t>37.355</w:t>
      </w:r>
      <w:r w:rsidR="006D7405">
        <w:t> </w:t>
      </w:r>
      <w:r w:rsidR="006D7405">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8B6394C"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D7405" w:rsidRPr="001216A7">
        <w:t>TS</w:t>
      </w:r>
      <w:r w:rsidR="006D7405">
        <w:t> </w:t>
      </w:r>
      <w:r w:rsidR="006D7405" w:rsidRPr="001216A7">
        <w:t>23.502</w:t>
      </w:r>
      <w:r w:rsidR="006D7405">
        <w:t> </w:t>
      </w:r>
      <w:r w:rsidR="006D7405"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63" w:name="_Toc58920664"/>
      <w:bookmarkStart w:id="264" w:name="_Toc98841045"/>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63"/>
      <w:bookmarkEnd w:id="264"/>
    </w:p>
    <w:p w14:paraId="49E4E47C" w14:textId="3DA5A03A"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6D7405" w:rsidRPr="001216A7">
        <w:rPr>
          <w:lang w:eastAsia="zh-CN"/>
        </w:rPr>
        <w:t>TS</w:t>
      </w:r>
      <w:r w:rsidR="006D7405">
        <w:rPr>
          <w:lang w:eastAsia="zh-CN"/>
        </w:rPr>
        <w:t> </w:t>
      </w:r>
      <w:r w:rsidR="006D7405" w:rsidRPr="001216A7">
        <w:rPr>
          <w:lang w:eastAsia="zh-CN"/>
        </w:rPr>
        <w:t>38.455</w:t>
      </w:r>
      <w:r w:rsidR="006D7405">
        <w:rPr>
          <w:lang w:eastAsia="zh-CN"/>
        </w:rPr>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2" type="#_x0000_t75" style="width:401.3pt;height:193.45pt" o:ole="">
            <v:imagedata r:id="rId64" o:title=""/>
          </v:shape>
          <o:OLEObject Type="Embed" ProgID="Visio.Drawing.11" ShapeID="_x0000_i1052" DrawAspect="Content" ObjectID="_1709455344" r:id="rId65"/>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0F7B1B2D"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5" w:name="_Toc58920665"/>
      <w:bookmarkStart w:id="266" w:name="_Toc98841046"/>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5"/>
      <w:bookmarkEnd w:id="266"/>
    </w:p>
    <w:p w14:paraId="34BF9D8C" w14:textId="167EF84E"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6D7405" w:rsidRPr="001216A7">
        <w:t>TS</w:t>
      </w:r>
      <w:r w:rsidR="006D7405">
        <w:t> </w:t>
      </w:r>
      <w:r w:rsidR="006D7405" w:rsidRPr="001216A7">
        <w:t>38.455</w:t>
      </w:r>
      <w:r w:rsidR="006D7405">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3" type="#_x0000_t75" style="width:402.55pt;height:180.3pt" o:ole="">
            <v:imagedata r:id="rId66" o:title=""/>
          </v:shape>
          <o:OLEObject Type="Embed" ProgID="Visio.Drawing.11" ShapeID="_x0000_i1053" DrawAspect="Content" ObjectID="_1709455345" r:id="rId67"/>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7" w:name="_Toc58920666"/>
      <w:bookmarkStart w:id="268" w:name="_Toc98841047"/>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7"/>
      <w:bookmarkEnd w:id="268"/>
    </w:p>
    <w:p w14:paraId="0AA6D6DE" w14:textId="77777777" w:rsidR="00806F9E" w:rsidRPr="001216A7" w:rsidRDefault="00806F9E" w:rsidP="00806F9E">
      <w:pPr>
        <w:pStyle w:val="Heading3"/>
        <w:rPr>
          <w:rFonts w:eastAsia="SimSun"/>
          <w:lang w:eastAsia="zh-CN"/>
        </w:rPr>
      </w:pPr>
      <w:bookmarkStart w:id="269" w:name="_Toc58920667"/>
      <w:bookmarkStart w:id="270" w:name="_Toc98841048"/>
      <w:r w:rsidRPr="001216A7">
        <w:t>6.12.1</w:t>
      </w:r>
      <w:r w:rsidRPr="001216A7">
        <w:tab/>
        <w:t>UE Location Privacy Setting Procedure Initiated by UE</w:t>
      </w:r>
      <w:bookmarkEnd w:id="269"/>
      <w:bookmarkEnd w:id="270"/>
    </w:p>
    <w:p w14:paraId="3D8DC5EF" w14:textId="77777777" w:rsidR="00806F9E" w:rsidRDefault="00806F9E" w:rsidP="00806F9E">
      <w:pPr>
        <w:pStyle w:val="TH"/>
      </w:pPr>
      <w:r w:rsidRPr="001216A7">
        <w:object w:dxaOrig="10621" w:dyaOrig="6255" w14:anchorId="081748A6">
          <v:shape id="_x0000_i1054" type="#_x0000_t75" style="width:482.1pt;height:283.6pt" o:ole="">
            <v:imagedata r:id="rId68" o:title=""/>
          </v:shape>
          <o:OLEObject Type="Embed" ProgID="Visio.Drawing.15" ShapeID="_x0000_i1054" DrawAspect="Content" ObjectID="_1709455346" r:id="rId69"/>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71" w:name="_Toc58920668"/>
      <w:bookmarkStart w:id="272" w:name="_Toc98841049"/>
      <w:r w:rsidRPr="001216A7">
        <w:lastRenderedPageBreak/>
        <w:t>6.12.2</w:t>
      </w:r>
      <w:r w:rsidRPr="001216A7">
        <w:tab/>
        <w:t>UE Location Privacy Setting Procedure Initiated by AF</w:t>
      </w:r>
      <w:bookmarkEnd w:id="271"/>
      <w:bookmarkEnd w:id="272"/>
    </w:p>
    <w:p w14:paraId="0BD829AE" w14:textId="32245866" w:rsidR="00806F9E" w:rsidRDefault="00806F9E" w:rsidP="00806F9E">
      <w:r>
        <w:t xml:space="preserve">The procedure is defined by using the procedure in clause 4.15.6.2 of </w:t>
      </w:r>
      <w:r w:rsidR="006D7405">
        <w:t>TS</w:t>
      </w:r>
      <w:r w:rsidR="006D7405">
        <w:t> </w:t>
      </w:r>
      <w:r w:rsidR="006D7405">
        <w:t>23.502</w:t>
      </w:r>
      <w:r w:rsidR="006D7405">
        <w:t> </w:t>
      </w:r>
      <w:r w:rsidR="006D7405">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73" w:name="_Toc58920669"/>
      <w:bookmarkStart w:id="274" w:name="_Toc98841050"/>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3"/>
      <w:bookmarkEnd w:id="274"/>
    </w:p>
    <w:p w14:paraId="338FF142" w14:textId="77777777" w:rsidR="00806F9E" w:rsidRPr="001216A7" w:rsidRDefault="00806F9E" w:rsidP="00806F9E">
      <w:pPr>
        <w:pStyle w:val="Heading3"/>
      </w:pPr>
      <w:bookmarkStart w:id="275" w:name="_Toc58920670"/>
      <w:bookmarkStart w:id="276" w:name="_Hlk4585972"/>
      <w:bookmarkStart w:id="277" w:name="_Toc98841051"/>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5"/>
      <w:bookmarkEnd w:id="277"/>
    </w:p>
    <w:bookmarkEnd w:id="276"/>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8" w:name="_MON_1631716411"/>
    <w:bookmarkEnd w:id="278"/>
    <w:p w14:paraId="5FB664E5" w14:textId="77777777" w:rsidR="00806F9E" w:rsidRDefault="00806F9E" w:rsidP="00806F9E">
      <w:pPr>
        <w:pStyle w:val="TH"/>
        <w:rPr>
          <w:lang w:eastAsia="zh-CN"/>
        </w:rPr>
      </w:pPr>
      <w:r w:rsidRPr="001216A7">
        <w:object w:dxaOrig="10915" w:dyaOrig="9046" w14:anchorId="004AC3CD">
          <v:shape id="_x0000_i1055" type="#_x0000_t75" style="width:474.55pt;height:366.9pt" o:ole="">
            <v:imagedata r:id="rId70" o:title=""/>
            <o:lock v:ext="edit" aspectratio="f"/>
          </v:shape>
          <o:OLEObject Type="Embed" ProgID="Word.Picture.8" ShapeID="_x0000_i1055" DrawAspect="Content" ObjectID="_1709455347" r:id="rId71"/>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6C41577"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6D7405" w:rsidRPr="001216A7">
        <w:t>TS</w:t>
      </w:r>
      <w:r w:rsidR="006D7405">
        <w:t> </w:t>
      </w:r>
      <w:r w:rsidR="006D7405" w:rsidRPr="001216A7">
        <w:t>23.271</w:t>
      </w:r>
      <w:r w:rsidR="006D7405">
        <w:t> </w:t>
      </w:r>
      <w:r w:rsidR="006D7405"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0276EC3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6D7405" w:rsidRPr="001216A7">
        <w:t>TS</w:t>
      </w:r>
      <w:r w:rsidR="006D7405">
        <w:t> </w:t>
      </w:r>
      <w:r w:rsidR="006D7405" w:rsidRPr="001216A7">
        <w:t>23.271</w:t>
      </w:r>
      <w:r w:rsidR="006D7405">
        <w:t> </w:t>
      </w:r>
      <w:r w:rsidR="006D7405"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9" w:name="_Toc58920671"/>
      <w:bookmarkStart w:id="280" w:name="_Toc98841052"/>
      <w:r w:rsidRPr="001216A7">
        <w:rPr>
          <w:rFonts w:hint="eastAsia"/>
        </w:rPr>
        <w:t>6</w:t>
      </w:r>
      <w:r w:rsidRPr="001216A7">
        <w:t>.</w:t>
      </w:r>
      <w:r w:rsidRPr="001216A7">
        <w:rPr>
          <w:rFonts w:hint="eastAsia"/>
        </w:rPr>
        <w:t>13</w:t>
      </w:r>
      <w:r w:rsidRPr="001216A7">
        <w:t>.2</w:t>
      </w:r>
      <w:r w:rsidRPr="001216A7">
        <w:tab/>
        <w:t>MO-LR Transfer to a Third Party Procedure</w:t>
      </w:r>
      <w:bookmarkEnd w:id="279"/>
      <w:bookmarkEnd w:id="280"/>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1" w:name="_MON_1618761967"/>
    <w:bookmarkEnd w:id="281"/>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6" type="#_x0000_t75" style="width:465.8pt;height:249.2pt" o:ole="">
            <v:imagedata r:id="rId72" o:title=""/>
          </v:shape>
          <o:OLEObject Type="Embed" ProgID="Word.Picture.8" ShapeID="_x0000_i1056" DrawAspect="Content" ObjectID="_1709455348" r:id="rId73"/>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13393B9D"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6D7405" w:rsidRPr="001216A7">
        <w:t>TS</w:t>
      </w:r>
      <w:r w:rsidR="006D7405">
        <w:t> </w:t>
      </w:r>
      <w:r w:rsidR="006D7405" w:rsidRPr="001216A7">
        <w:t>23.271</w:t>
      </w:r>
      <w:r w:rsidR="006D7405">
        <w:t> </w:t>
      </w:r>
      <w:r w:rsidR="006D7405"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4B8220C"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6D7405" w:rsidRPr="001216A7">
        <w:t>TS</w:t>
      </w:r>
      <w:r w:rsidR="006D7405">
        <w:t> </w:t>
      </w:r>
      <w:r w:rsidR="006D7405" w:rsidRPr="001216A7">
        <w:t>23.271</w:t>
      </w:r>
      <w:r w:rsidR="006D7405">
        <w:t> </w:t>
      </w:r>
      <w:r w:rsidR="006D7405" w:rsidRPr="001216A7">
        <w:t>[</w:t>
      </w:r>
      <w:r w:rsidRPr="001216A7">
        <w:t>4] clause 9.2.6 are performed.</w:t>
      </w:r>
    </w:p>
    <w:p w14:paraId="795C49EE" w14:textId="77777777" w:rsidR="00806F9E" w:rsidRDefault="00806F9E" w:rsidP="00806F9E">
      <w:pPr>
        <w:pStyle w:val="Heading2"/>
      </w:pPr>
      <w:bookmarkStart w:id="282" w:name="_Toc58920672"/>
      <w:bookmarkStart w:id="283" w:name="_Toc98841053"/>
      <w:r>
        <w:t>6.14</w:t>
      </w:r>
      <w:r>
        <w:tab/>
        <w:t>Procedures for Broadcast of Assistance Data</w:t>
      </w:r>
      <w:bookmarkEnd w:id="282"/>
      <w:bookmarkEnd w:id="283"/>
    </w:p>
    <w:p w14:paraId="648D36DB" w14:textId="77777777" w:rsidR="00806F9E" w:rsidRDefault="00806F9E" w:rsidP="00806F9E">
      <w:pPr>
        <w:pStyle w:val="Heading3"/>
      </w:pPr>
      <w:bookmarkStart w:id="284" w:name="_Toc58920673"/>
      <w:bookmarkStart w:id="285" w:name="_Toc98841054"/>
      <w:r>
        <w:t>6.14.1</w:t>
      </w:r>
      <w:r>
        <w:tab/>
        <w:t>Broadcast of Assistance Data by an LMF</w:t>
      </w:r>
      <w:bookmarkEnd w:id="284"/>
      <w:bookmarkEnd w:id="285"/>
    </w:p>
    <w:p w14:paraId="187E5218" w14:textId="7181B58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D7405">
        <w:rPr>
          <w:lang w:eastAsia="ja-JP"/>
        </w:rPr>
        <w:t>TS</w:t>
      </w:r>
      <w:r w:rsidR="006D7405">
        <w:rPr>
          <w:lang w:eastAsia="ja-JP"/>
        </w:rPr>
        <w:t> </w:t>
      </w:r>
      <w:r w:rsidR="006D7405">
        <w:rPr>
          <w:lang w:eastAsia="ja-JP"/>
        </w:rPr>
        <w:t>38.455</w:t>
      </w:r>
      <w:r w:rsidR="006D7405">
        <w:rPr>
          <w:lang w:eastAsia="ja-JP"/>
        </w:rPr>
        <w:t> </w:t>
      </w:r>
      <w:r w:rsidR="006D7405">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57" type="#_x0000_t75" style="width:478.95pt;height:229.75pt" o:ole="">
            <v:imagedata r:id="rId74" o:title=""/>
          </v:shape>
          <o:OLEObject Type="Embed" ProgID="Visio.Drawing.11" ShapeID="_x0000_i1057" DrawAspect="Content" ObjectID="_1709455349" r:id="rId75"/>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6" w:name="_Toc58920674"/>
      <w:bookmarkStart w:id="287" w:name="_Toc98841055"/>
      <w:r>
        <w:t>6.14.2</w:t>
      </w:r>
      <w:r>
        <w:tab/>
        <w:t>Delivery of Ciphering Keys to UEs for Broadcast Assistance Data</w:t>
      </w:r>
      <w:bookmarkEnd w:id="286"/>
      <w:bookmarkEnd w:id="287"/>
    </w:p>
    <w:p w14:paraId="48D762A1" w14:textId="20003CD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D7405">
        <w:rPr>
          <w:lang w:eastAsia="ja-JP"/>
        </w:rPr>
        <w:t>TS</w:t>
      </w:r>
      <w:r w:rsidR="006D7405">
        <w:rPr>
          <w:lang w:eastAsia="ja-JP"/>
        </w:rPr>
        <w:t> </w:t>
      </w:r>
      <w:r w:rsidR="006D7405">
        <w:rPr>
          <w:lang w:eastAsia="ja-JP"/>
        </w:rPr>
        <w:t>23.502</w:t>
      </w:r>
      <w:r w:rsidR="006D7405">
        <w:rPr>
          <w:lang w:eastAsia="ja-JP"/>
        </w:rPr>
        <w:t> </w:t>
      </w:r>
      <w:r w:rsidR="006D7405">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58" type="#_x0000_t75" style="width:445.15pt;height:239.15pt" o:ole="">
            <v:imagedata r:id="rId76" o:title=""/>
          </v:shape>
          <o:OLEObject Type="Embed" ProgID="Visio.Drawing.11" ShapeID="_x0000_i1058" DrawAspect="Content" ObjectID="_1709455350" r:id="rId77"/>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471E6B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D7405">
        <w:t>TS</w:t>
      </w:r>
      <w:r w:rsidR="006D7405">
        <w:t> </w:t>
      </w:r>
      <w:r w:rsidR="006D7405">
        <w:t>23.502</w:t>
      </w:r>
      <w:r w:rsidR="006D7405">
        <w:t> </w:t>
      </w:r>
      <w:r w:rsidR="006D7405">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B8F3964" w:rsidR="00806F9E" w:rsidRDefault="00806F9E" w:rsidP="00806F9E">
      <w:pPr>
        <w:pStyle w:val="B1"/>
      </w:pPr>
      <w:r>
        <w:t>6.</w:t>
      </w:r>
      <w:r>
        <w:tab/>
        <w:t xml:space="preserve">The AMF returns a Registration Accept to the RAN node as defined in </w:t>
      </w:r>
      <w:r w:rsidR="006D7405">
        <w:t>TS</w:t>
      </w:r>
      <w:r w:rsidR="006D7405">
        <w:t> </w:t>
      </w:r>
      <w:r w:rsidR="006D7405">
        <w:t>23.502</w:t>
      </w:r>
      <w:r w:rsidR="006D7405">
        <w:t> </w:t>
      </w:r>
      <w:r w:rsidR="006D7405">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8" w:name="_Toc58920675"/>
      <w:bookmarkStart w:id="289" w:name="_Toc98841056"/>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8"/>
      <w:bookmarkEnd w:id="289"/>
    </w:p>
    <w:p w14:paraId="7556F6BE" w14:textId="77777777" w:rsidR="00806F9E" w:rsidRPr="001216A7" w:rsidRDefault="00806F9E" w:rsidP="00806F9E">
      <w:pPr>
        <w:pStyle w:val="Heading2"/>
        <w:rPr>
          <w:rFonts w:eastAsia="SimSun"/>
          <w:lang w:eastAsia="zh-CN"/>
        </w:rPr>
      </w:pPr>
      <w:bookmarkStart w:id="290" w:name="_Toc58920676"/>
      <w:bookmarkStart w:id="291" w:name="_Toc98841057"/>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90"/>
      <w:bookmarkEnd w:id="291"/>
    </w:p>
    <w:p w14:paraId="2444D07C" w14:textId="35D7EFA9"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D7405">
        <w:t>TS</w:t>
      </w:r>
      <w:r w:rsidR="006D7405">
        <w:t> </w:t>
      </w:r>
      <w:r w:rsidR="006D7405" w:rsidRPr="001216A7">
        <w:t>23.502</w:t>
      </w:r>
      <w:r w:rsidR="006D7405">
        <w:t> </w:t>
      </w:r>
      <w:r w:rsidR="006D7405"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292" w:name="_Toc58920677"/>
      <w:bookmarkStart w:id="293" w:name="_Toc98841058"/>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94" w:name="_Toc58920678"/>
      <w:bookmarkEnd w:id="292"/>
      <w:bookmarkEnd w:id="293"/>
    </w:p>
    <w:p w14:paraId="22841A92" w14:textId="169B3DB1" w:rsidR="00806F9E" w:rsidRPr="001216A7" w:rsidRDefault="00806F9E" w:rsidP="00806F9E">
      <w:pPr>
        <w:pStyle w:val="Heading3"/>
      </w:pPr>
      <w:bookmarkStart w:id="295" w:name="_Toc98841059"/>
      <w:r w:rsidRPr="001216A7">
        <w:t>7.2.1</w:t>
      </w:r>
      <w:r w:rsidRPr="001216A7">
        <w:tab/>
        <w:t>Information for an LCS Client</w:t>
      </w:r>
      <w:bookmarkEnd w:id="294"/>
      <w:bookmarkEnd w:id="29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296" w:name="_Toc58920679"/>
      <w:bookmarkStart w:id="297" w:name="_Toc98841060"/>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6"/>
      <w:bookmarkEnd w:id="297"/>
    </w:p>
    <w:p w14:paraId="6E3C9E8C" w14:textId="77777777" w:rsidR="00806F9E" w:rsidRPr="001216A7" w:rsidRDefault="00806F9E" w:rsidP="00806F9E">
      <w:pPr>
        <w:pStyle w:val="Heading2"/>
        <w:rPr>
          <w:rFonts w:eastAsia="SimSun"/>
          <w:lang w:eastAsia="zh-CN"/>
        </w:rPr>
      </w:pPr>
      <w:bookmarkStart w:id="298" w:name="_Toc58920680"/>
      <w:bookmarkStart w:id="299" w:name="_Toc98841061"/>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8"/>
      <w:bookmarkEnd w:id="299"/>
    </w:p>
    <w:p w14:paraId="269B59B8" w14:textId="1BEB7ED1" w:rsidR="00806F9E" w:rsidRPr="001216A7" w:rsidRDefault="00806F9E" w:rsidP="00806F9E">
      <w:pPr>
        <w:rPr>
          <w:lang w:eastAsia="zh-CN"/>
        </w:rPr>
      </w:pPr>
      <w:r w:rsidRPr="001216A7">
        <w:rPr>
          <w:lang w:eastAsia="zh-CN"/>
        </w:rPr>
        <w:t xml:space="preserve">AMF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00" w:name="_Toc58920681"/>
      <w:bookmarkStart w:id="301" w:name="_Toc98841062"/>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00"/>
      <w:bookmarkEnd w:id="301"/>
    </w:p>
    <w:p w14:paraId="607AE905" w14:textId="57420105" w:rsidR="00806F9E" w:rsidRPr="001216A7" w:rsidRDefault="00806F9E" w:rsidP="00806F9E">
      <w:pPr>
        <w:rPr>
          <w:lang w:eastAsia="zh-CN"/>
        </w:rPr>
      </w:pPr>
      <w:r w:rsidRPr="001216A7">
        <w:rPr>
          <w:lang w:eastAsia="zh-CN"/>
        </w:rPr>
        <w:t xml:space="preserve">UDM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02" w:name="_Toc58920682"/>
      <w:bookmarkStart w:id="303" w:name="_Toc98841063"/>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2"/>
      <w:bookmarkEnd w:id="303"/>
    </w:p>
    <w:p w14:paraId="4CF5DACD" w14:textId="77777777" w:rsidR="00806F9E" w:rsidRPr="001216A7" w:rsidRDefault="00806F9E" w:rsidP="00806F9E">
      <w:pPr>
        <w:pStyle w:val="Heading3"/>
      </w:pPr>
      <w:bookmarkStart w:id="304" w:name="_Toc58920683"/>
      <w:bookmarkStart w:id="305" w:name="_Toc98841064"/>
      <w:r w:rsidRPr="001216A7">
        <w:t>8.3.1</w:t>
      </w:r>
      <w:r w:rsidRPr="001216A7">
        <w:tab/>
        <w:t>General</w:t>
      </w:r>
      <w:bookmarkEnd w:id="304"/>
      <w:bookmarkEnd w:id="305"/>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06" w:name="_Toc58920684"/>
      <w:bookmarkStart w:id="307" w:name="_Toc98841065"/>
      <w:r w:rsidRPr="001216A7">
        <w:rPr>
          <w:rFonts w:hint="eastAsia"/>
        </w:rPr>
        <w:t>8.3.</w:t>
      </w:r>
      <w:r w:rsidRPr="001216A7">
        <w:t>2</w:t>
      </w:r>
      <w:r w:rsidRPr="001216A7">
        <w:tab/>
        <w:t>Nlmf_Location service</w:t>
      </w:r>
      <w:bookmarkEnd w:id="306"/>
      <w:bookmarkEnd w:id="307"/>
    </w:p>
    <w:p w14:paraId="2478C0AE" w14:textId="77777777" w:rsidR="00806F9E" w:rsidRPr="001216A7" w:rsidRDefault="00806F9E" w:rsidP="00806F9E">
      <w:pPr>
        <w:pStyle w:val="Heading4"/>
      </w:pPr>
      <w:bookmarkStart w:id="308" w:name="_Toc58920685"/>
      <w:bookmarkStart w:id="309" w:name="_Toc98841066"/>
      <w:r w:rsidRPr="001216A7">
        <w:t>8.3.2.1</w:t>
      </w:r>
      <w:r w:rsidRPr="001216A7">
        <w:tab/>
        <w:t>General</w:t>
      </w:r>
      <w:bookmarkEnd w:id="308"/>
      <w:bookmarkEnd w:id="309"/>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10" w:name="_Toc58920686"/>
      <w:bookmarkStart w:id="311" w:name="_Toc98841067"/>
      <w:r w:rsidRPr="001216A7">
        <w:t>8.3.2.2</w:t>
      </w:r>
      <w:r w:rsidRPr="001216A7">
        <w:tab/>
        <w:t>Nlmf_Location_DetermineLocation service operation</w:t>
      </w:r>
      <w:bookmarkEnd w:id="310"/>
      <w:bookmarkEnd w:id="311"/>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CC16456"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TNAPId (</w:t>
      </w:r>
      <w:r w:rsidR="003D3A35">
        <w:t xml:space="preserve">see </w:t>
      </w:r>
      <w:r w:rsidR="006D7405">
        <w:t>TS</w:t>
      </w:r>
      <w:r w:rsidR="006D7405">
        <w:t> </w:t>
      </w:r>
      <w:r w:rsidR="006D7405">
        <w:t>29.571</w:t>
      </w:r>
      <w:r w:rsidR="006D7405">
        <w:t> </w:t>
      </w:r>
      <w:r w:rsidR="006D7405">
        <w:t>[</w:t>
      </w:r>
      <w:r w:rsidR="003F79B6">
        <w:t>33]), TWAPId (</w:t>
      </w:r>
      <w:r w:rsidR="003D3A35">
        <w:t xml:space="preserve">see </w:t>
      </w:r>
      <w:r w:rsidR="006D7405">
        <w:t>TS</w:t>
      </w:r>
      <w:r w:rsidR="006D7405">
        <w:t> </w:t>
      </w:r>
      <w:r w:rsidR="006D7405">
        <w:t>29.571</w:t>
      </w:r>
      <w:r w:rsidR="006D7405">
        <w:t> </w:t>
      </w:r>
      <w:r w:rsidR="006D7405">
        <w:t>[</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16AC87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12" w:name="_Toc58920687"/>
      <w:bookmarkStart w:id="313" w:name="_Toc98841068"/>
      <w:r w:rsidRPr="001216A7">
        <w:t>8.3.2.3</w:t>
      </w:r>
      <w:r w:rsidRPr="001216A7">
        <w:tab/>
        <w:t>Nlmf_Location_EventNotify service operation</w:t>
      </w:r>
      <w:bookmarkEnd w:id="312"/>
      <w:bookmarkEnd w:id="313"/>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14" w:name="_Toc58920688"/>
      <w:bookmarkStart w:id="315" w:name="_Toc98841069"/>
      <w:r w:rsidRPr="001216A7">
        <w:t>8.3.2.</w:t>
      </w:r>
      <w:r w:rsidRPr="001216A7">
        <w:rPr>
          <w:rFonts w:hint="eastAsia"/>
        </w:rPr>
        <w:t>4</w:t>
      </w:r>
      <w:r w:rsidRPr="001216A7">
        <w:tab/>
        <w:t>Nlmf_Location_CancelLocation service operation</w:t>
      </w:r>
      <w:bookmarkEnd w:id="314"/>
      <w:bookmarkEnd w:id="315"/>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16" w:name="_Toc58920689"/>
      <w:bookmarkStart w:id="317" w:name="_Toc98841070"/>
      <w:r w:rsidRPr="001216A7">
        <w:t>8.3.2.</w:t>
      </w:r>
      <w:r w:rsidRPr="001216A7">
        <w:rPr>
          <w:rFonts w:hint="eastAsia"/>
        </w:rPr>
        <w:t>5</w:t>
      </w:r>
      <w:r w:rsidRPr="001216A7">
        <w:tab/>
        <w:t>Nlmf_Location_LocationContextTransfer service operation</w:t>
      </w:r>
      <w:bookmarkEnd w:id="316"/>
      <w:bookmarkEnd w:id="317"/>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18" w:name="_Toc58920690"/>
      <w:bookmarkStart w:id="319" w:name="_Toc98841071"/>
      <w:r>
        <w:rPr>
          <w:lang w:eastAsia="zh-CN"/>
        </w:rPr>
        <w:t>8.3.3</w:t>
      </w:r>
      <w:r>
        <w:rPr>
          <w:lang w:eastAsia="zh-CN"/>
        </w:rPr>
        <w:tab/>
        <w:t>Nlmf_Broadcast service</w:t>
      </w:r>
      <w:bookmarkEnd w:id="318"/>
      <w:bookmarkEnd w:id="319"/>
    </w:p>
    <w:p w14:paraId="2EC2A60B" w14:textId="77777777" w:rsidR="00806F9E" w:rsidRDefault="00806F9E" w:rsidP="00806F9E">
      <w:pPr>
        <w:pStyle w:val="Heading4"/>
        <w:rPr>
          <w:lang w:eastAsia="zh-CN"/>
        </w:rPr>
      </w:pPr>
      <w:bookmarkStart w:id="320" w:name="_Toc58920691"/>
      <w:bookmarkStart w:id="321" w:name="_Toc98841072"/>
      <w:r>
        <w:rPr>
          <w:lang w:eastAsia="zh-CN"/>
        </w:rPr>
        <w:t>8.3.3.1</w:t>
      </w:r>
      <w:r>
        <w:rPr>
          <w:lang w:eastAsia="zh-CN"/>
        </w:rPr>
        <w:tab/>
        <w:t>General</w:t>
      </w:r>
      <w:bookmarkEnd w:id="320"/>
      <w:bookmarkEnd w:id="321"/>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22" w:name="_Toc58920692"/>
      <w:bookmarkStart w:id="323" w:name="_Toc98841073"/>
      <w:r>
        <w:rPr>
          <w:lang w:eastAsia="zh-CN"/>
        </w:rPr>
        <w:t>8.3.3.2</w:t>
      </w:r>
      <w:r>
        <w:rPr>
          <w:lang w:eastAsia="zh-CN"/>
        </w:rPr>
        <w:tab/>
        <w:t>Nlmf_Broadcast_CipheringKeyData service operation</w:t>
      </w:r>
      <w:bookmarkEnd w:id="322"/>
      <w:bookmarkEnd w:id="323"/>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24" w:name="_Toc58920693"/>
      <w:bookmarkStart w:id="325" w:name="_Toc9884107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4"/>
      <w:bookmarkEnd w:id="325"/>
    </w:p>
    <w:p w14:paraId="5B20B3CE" w14:textId="77777777" w:rsidR="00806F9E" w:rsidRPr="001216A7" w:rsidRDefault="00806F9E" w:rsidP="00806F9E">
      <w:pPr>
        <w:pStyle w:val="Heading3"/>
      </w:pPr>
      <w:bookmarkStart w:id="326" w:name="_Toc58920694"/>
      <w:bookmarkStart w:id="327" w:name="_Toc98841075"/>
      <w:r w:rsidRPr="001216A7">
        <w:t>8.</w:t>
      </w:r>
      <w:r w:rsidRPr="001216A7">
        <w:rPr>
          <w:rFonts w:eastAsia="SimSun" w:hint="eastAsia"/>
          <w:lang w:eastAsia="zh-CN"/>
        </w:rPr>
        <w:t>4</w:t>
      </w:r>
      <w:r w:rsidRPr="001216A7">
        <w:t>.1</w:t>
      </w:r>
      <w:r w:rsidRPr="001216A7">
        <w:tab/>
        <w:t>General</w:t>
      </w:r>
      <w:bookmarkEnd w:id="326"/>
      <w:bookmarkEnd w:id="327"/>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28" w:name="_Toc58920695"/>
      <w:bookmarkStart w:id="329" w:name="_Toc98841076"/>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8"/>
      <w:bookmarkEnd w:id="329"/>
    </w:p>
    <w:p w14:paraId="6E20431C" w14:textId="77777777" w:rsidR="00806F9E" w:rsidRPr="001216A7" w:rsidRDefault="00806F9E" w:rsidP="00806F9E">
      <w:pPr>
        <w:pStyle w:val="Heading4"/>
      </w:pPr>
      <w:bookmarkStart w:id="330" w:name="_Toc58920696"/>
      <w:bookmarkStart w:id="331" w:name="_Toc98841077"/>
      <w:r w:rsidRPr="001216A7">
        <w:t>8.</w:t>
      </w:r>
      <w:r w:rsidRPr="001216A7">
        <w:rPr>
          <w:rFonts w:eastAsia="SimSun" w:hint="eastAsia"/>
          <w:lang w:eastAsia="zh-CN"/>
        </w:rPr>
        <w:t>4</w:t>
      </w:r>
      <w:r w:rsidRPr="001216A7">
        <w:t>.2.1</w:t>
      </w:r>
      <w:r w:rsidRPr="001216A7">
        <w:tab/>
        <w:t>General</w:t>
      </w:r>
      <w:bookmarkEnd w:id="330"/>
      <w:bookmarkEnd w:id="331"/>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32" w:name="_Toc58920697"/>
      <w:bookmarkStart w:id="333" w:name="_Toc98841078"/>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32"/>
      <w:bookmarkEnd w:id="333"/>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34" w:name="_Toc58920698"/>
      <w:bookmarkStart w:id="335" w:name="_Toc98841079"/>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4"/>
      <w:bookmarkEnd w:id="335"/>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36" w:name="_Toc58920699"/>
      <w:bookmarkStart w:id="337" w:name="_Toc98841080"/>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6"/>
      <w:bookmarkEnd w:id="337"/>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38" w:name="_Toc58920700"/>
      <w:bookmarkStart w:id="339" w:name="_Toc98841081"/>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8"/>
      <w:bookmarkEnd w:id="339"/>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40" w:name="_Toc58920701"/>
      <w:bookmarkStart w:id="341" w:name="_Toc98841082"/>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40"/>
      <w:bookmarkEnd w:id="341"/>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42" w:name="_Toc58920702"/>
      <w:bookmarkStart w:id="343" w:name="_Toc98841083"/>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2"/>
      <w:bookmarkEnd w:id="343"/>
    </w:p>
    <w:p w14:paraId="09175E92" w14:textId="0B60B16A" w:rsidR="00806F9E" w:rsidRPr="001216A7" w:rsidRDefault="00806F9E" w:rsidP="00806F9E">
      <w:r>
        <w:t>For 5GC-MT-LR procedures, l</w:t>
      </w:r>
      <w:r w:rsidRPr="001216A7">
        <w:t>ocation reporting is one of the monitoring events</w:t>
      </w:r>
      <w:r>
        <w:t xml:space="preserve">, as defined in clause 4.15.3.1 of </w:t>
      </w:r>
      <w:r w:rsidR="006D7405">
        <w:t>TS</w:t>
      </w:r>
      <w:r w:rsidR="006D7405">
        <w:t> </w:t>
      </w:r>
      <w:r w:rsidR="006D7405">
        <w:t>23.502</w:t>
      </w:r>
      <w:r w:rsidR="006D7405">
        <w:t> </w:t>
      </w:r>
      <w:r w:rsidR="006D7405">
        <w:t>[</w:t>
      </w:r>
      <w:r>
        <w:t>19],</w:t>
      </w:r>
      <w:r w:rsidRPr="001216A7">
        <w:t xml:space="preserve"> supported by Nnef_EventExposure service.</w:t>
      </w:r>
    </w:p>
    <w:p w14:paraId="6093ABC1" w14:textId="51B8CC9F" w:rsidR="00806F9E" w:rsidRPr="001216A7" w:rsidRDefault="00806F9E" w:rsidP="00806F9E">
      <w:r w:rsidRPr="001216A7">
        <w:t xml:space="preserve">Nnef_EventExposure service operations are defined in </w:t>
      </w:r>
      <w:r w:rsidR="006D7405" w:rsidRPr="001216A7">
        <w:t>TS</w:t>
      </w:r>
      <w:r w:rsidR="006D7405">
        <w:t> </w:t>
      </w:r>
      <w:r w:rsidR="006D7405" w:rsidRPr="001216A7">
        <w:t>23.502</w:t>
      </w:r>
      <w:r w:rsidR="006D7405">
        <w:t> </w:t>
      </w:r>
      <w:r w:rsidR="006D7405"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D12F9B"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6D7405">
        <w:rPr>
          <w:lang w:eastAsia="zh-CN"/>
        </w:rPr>
        <w:t>TS</w:t>
      </w:r>
      <w:r w:rsidR="006D7405">
        <w:rPr>
          <w:lang w:eastAsia="zh-CN"/>
        </w:rPr>
        <w:t> </w:t>
      </w:r>
      <w:r w:rsidR="006D7405">
        <w:rPr>
          <w:lang w:eastAsia="zh-CN"/>
        </w:rPr>
        <w:t>23.502</w:t>
      </w:r>
      <w:r w:rsidR="006D7405">
        <w:rPr>
          <w:lang w:eastAsia="zh-CN"/>
        </w:rPr>
        <w:t> </w:t>
      </w:r>
      <w:r w:rsidR="006D7405">
        <w:rPr>
          <w:lang w:eastAsia="zh-CN"/>
        </w:rPr>
        <w:t>[</w:t>
      </w:r>
      <w:r>
        <w:rPr>
          <w:lang w:eastAsia="zh-CN"/>
        </w:rPr>
        <w:t>19] clause 5.2.6.21.</w:t>
      </w:r>
    </w:p>
    <w:p w14:paraId="03D9483D" w14:textId="77777777" w:rsidR="00806F9E" w:rsidRPr="001216A7" w:rsidRDefault="00806F9E" w:rsidP="00806F9E">
      <w:pPr>
        <w:pStyle w:val="Heading2"/>
        <w:rPr>
          <w:lang w:eastAsia="zh-CN"/>
        </w:rPr>
      </w:pPr>
      <w:bookmarkStart w:id="344" w:name="_Toc58920703"/>
      <w:bookmarkStart w:id="345" w:name="_Toc98841084"/>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4"/>
      <w:bookmarkEnd w:id="345"/>
    </w:p>
    <w:p w14:paraId="41B4F4C6" w14:textId="1824E6D3" w:rsidR="00806F9E" w:rsidRPr="001216A7" w:rsidRDefault="00806F9E" w:rsidP="00806F9E">
      <w:pPr>
        <w:rPr>
          <w:lang w:eastAsia="zh-CN"/>
        </w:rPr>
      </w:pPr>
      <w:r w:rsidRPr="001216A7">
        <w:rPr>
          <w:lang w:eastAsia="zh-CN"/>
        </w:rPr>
        <w:t xml:space="preserve">UDR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46" w:name="_Toc58920704"/>
      <w:bookmarkStart w:id="347" w:name="_Toc98841085"/>
      <w:r w:rsidRPr="001216A7">
        <w:lastRenderedPageBreak/>
        <w:t xml:space="preserve">Annex </w:t>
      </w:r>
      <w:r w:rsidRPr="001216A7">
        <w:rPr>
          <w:rFonts w:hint="eastAsia"/>
        </w:rPr>
        <w:t>A</w:t>
      </w:r>
      <w:r w:rsidRPr="001216A7">
        <w:t xml:space="preserve"> (informative):</w:t>
      </w:r>
      <w:r w:rsidRPr="001216A7">
        <w:br/>
        <w:t>Differences with TS 23.271 [4]</w:t>
      </w:r>
      <w:bookmarkEnd w:id="346"/>
      <w:bookmarkEnd w:id="347"/>
    </w:p>
    <w:p w14:paraId="0167A0B6" w14:textId="77777777" w:rsidR="00806F9E" w:rsidRDefault="00806F9E" w:rsidP="00806F9E">
      <w:pPr>
        <w:pStyle w:val="Heading1"/>
        <w:rPr>
          <w:rFonts w:eastAsia="SimSun"/>
          <w:lang w:eastAsia="zh-CN"/>
        </w:rPr>
      </w:pPr>
      <w:bookmarkStart w:id="348" w:name="_Toc58920705"/>
      <w:bookmarkStart w:id="349" w:name="_Toc98841086"/>
      <w:r>
        <w:rPr>
          <w:rFonts w:eastAsia="SimSun"/>
          <w:lang w:eastAsia="zh-CN"/>
        </w:rPr>
        <w:t>A.0</w:t>
      </w:r>
      <w:r>
        <w:rPr>
          <w:rFonts w:eastAsia="SimSun"/>
          <w:lang w:eastAsia="zh-CN"/>
        </w:rPr>
        <w:tab/>
        <w:t>General</w:t>
      </w:r>
      <w:bookmarkEnd w:id="348"/>
      <w:bookmarkEnd w:id="349"/>
    </w:p>
    <w:p w14:paraId="7F8D2461" w14:textId="70FAAAE6" w:rsidR="00806F9E" w:rsidRPr="00034813" w:rsidRDefault="00806F9E" w:rsidP="00806F9E">
      <w:pPr>
        <w:rPr>
          <w:lang w:eastAsia="zh-CN"/>
        </w:rPr>
      </w:pPr>
      <w:r>
        <w:rPr>
          <w:lang w:eastAsia="zh-CN"/>
        </w:rPr>
        <w:t xml:space="preserve">Differences with </w:t>
      </w:r>
      <w:r w:rsidR="006D7405">
        <w:rPr>
          <w:lang w:eastAsia="zh-CN"/>
        </w:rPr>
        <w:t>TS</w:t>
      </w:r>
      <w:r w:rsidR="006D7405">
        <w:rPr>
          <w:lang w:eastAsia="zh-CN"/>
        </w:rPr>
        <w:t> </w:t>
      </w:r>
      <w:r w:rsidR="006D7405">
        <w:rPr>
          <w:lang w:eastAsia="zh-CN"/>
        </w:rPr>
        <w:t>23.271</w:t>
      </w:r>
      <w:r w:rsidR="006D7405">
        <w:rPr>
          <w:lang w:eastAsia="zh-CN"/>
        </w:rPr>
        <w:t> </w:t>
      </w:r>
      <w:r w:rsidR="006D7405">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6D7405">
        <w:rPr>
          <w:lang w:eastAsia="zh-CN"/>
        </w:rPr>
        <w:t>TS</w:t>
      </w:r>
      <w:r w:rsidR="006D7405">
        <w:rPr>
          <w:lang w:eastAsia="zh-CN"/>
        </w:rPr>
        <w:t> </w:t>
      </w:r>
      <w:r w:rsidR="006D7405">
        <w:rPr>
          <w:lang w:eastAsia="zh-CN"/>
        </w:rPr>
        <w:t>23.271</w:t>
      </w:r>
      <w:r w:rsidR="006D7405">
        <w:rPr>
          <w:lang w:eastAsia="zh-CN"/>
        </w:rPr>
        <w:t> </w:t>
      </w:r>
      <w:r w:rsidR="006D7405">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50" w:name="_Toc58920706"/>
      <w:bookmarkStart w:id="351" w:name="_Toc9884108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50"/>
      <w:bookmarkEnd w:id="351"/>
    </w:p>
    <w:p w14:paraId="3F867903" w14:textId="367DD72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52" w:name="_Toc58920707"/>
      <w:bookmarkStart w:id="353" w:name="_Toc98841088"/>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2"/>
      <w:bookmarkEnd w:id="353"/>
    </w:p>
    <w:p w14:paraId="239997A0" w14:textId="2E684BB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54" w:name="_Toc58920708"/>
      <w:bookmarkStart w:id="355" w:name="_Toc98841089"/>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4"/>
      <w:bookmarkEnd w:id="355"/>
    </w:p>
    <w:p w14:paraId="4810F575" w14:textId="176C1B9C"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56" w:name="_Toc58920709"/>
      <w:bookmarkStart w:id="357" w:name="_Toc9884109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6"/>
      <w:bookmarkEnd w:id="357"/>
    </w:p>
    <w:p w14:paraId="1670B0A5" w14:textId="77777777" w:rsidR="00806F9E" w:rsidRPr="001216A7" w:rsidRDefault="00806F9E" w:rsidP="00806F9E">
      <w:pPr>
        <w:pStyle w:val="Heading2"/>
        <w:rPr>
          <w:lang w:eastAsia="zh-CN"/>
        </w:rPr>
      </w:pPr>
      <w:bookmarkStart w:id="358" w:name="_Toc58920710"/>
      <w:bookmarkStart w:id="359" w:name="_Toc98841091"/>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8"/>
      <w:bookmarkEnd w:id="359"/>
    </w:p>
    <w:p w14:paraId="41C6069D" w14:textId="44547E6B"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60" w:name="_Toc58920711"/>
      <w:bookmarkStart w:id="361" w:name="_Toc98841092"/>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60"/>
      <w:bookmarkEnd w:id="361"/>
    </w:p>
    <w:p w14:paraId="3566F72F" w14:textId="77777777" w:rsidR="00806F9E" w:rsidRPr="001216A7" w:rsidRDefault="00806F9E" w:rsidP="00806F9E">
      <w:pPr>
        <w:pStyle w:val="Heading1"/>
        <w:rPr>
          <w:lang w:eastAsia="zh-CN"/>
        </w:rPr>
      </w:pPr>
      <w:bookmarkStart w:id="362" w:name="_Toc58920712"/>
      <w:bookmarkStart w:id="363" w:name="_Toc98841093"/>
      <w:r w:rsidRPr="001216A7">
        <w:rPr>
          <w:rFonts w:hint="eastAsia"/>
          <w:lang w:eastAsia="zh-CN"/>
        </w:rPr>
        <w:t>B</w:t>
      </w:r>
      <w:r w:rsidRPr="001216A7">
        <w:rPr>
          <w:lang w:eastAsia="zh-CN"/>
        </w:rPr>
        <w:t>.1</w:t>
      </w:r>
      <w:r w:rsidRPr="001216A7">
        <w:rPr>
          <w:lang w:eastAsia="zh-CN"/>
        </w:rPr>
        <w:tab/>
        <w:t>LCS privacy selection flow rule</w:t>
      </w:r>
      <w:bookmarkEnd w:id="362"/>
      <w:bookmarkEnd w:id="36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9" type="#_x0000_t75" style="width:481.45pt;height:380.05pt" o:ole="">
            <v:imagedata r:id="rId78" o:title=""/>
          </v:shape>
          <o:OLEObject Type="Embed" ProgID="Visio.Drawing.15" ShapeID="_x0000_i1059" DrawAspect="Content" ObjectID="_1709455351" r:id="rId79"/>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64" w:name="_Toc98841094"/>
      <w:r w:rsidRPr="0021575D">
        <w:lastRenderedPageBreak/>
        <w:t xml:space="preserve">Annex </w:t>
      </w:r>
      <w:r w:rsidR="00806F9E">
        <w:t>C</w:t>
      </w:r>
      <w:r w:rsidRPr="0021575D">
        <w:t xml:space="preserve"> (informative):</w:t>
      </w:r>
      <w:r w:rsidRPr="0021575D">
        <w:br/>
        <w:t>Change history</w:t>
      </w:r>
      <w:bookmarkEnd w:id="3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65" w:name="historyclause"/>
            <w:bookmarkEnd w:id="36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bl>
    <w:p w14:paraId="595FEB6E"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E0A72" w14:textId="77777777" w:rsidR="00804F9A" w:rsidRDefault="00804F9A">
      <w:r>
        <w:separator/>
      </w:r>
    </w:p>
  </w:endnote>
  <w:endnote w:type="continuationSeparator" w:id="0">
    <w:p w14:paraId="1AD5C83E" w14:textId="77777777" w:rsidR="00804F9A" w:rsidRDefault="00804F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3A189" w14:textId="77777777" w:rsidR="00804F9A" w:rsidRDefault="00804F9A">
      <w:r>
        <w:separator/>
      </w:r>
    </w:p>
  </w:footnote>
  <w:footnote w:type="continuationSeparator" w:id="0">
    <w:p w14:paraId="1C903F30" w14:textId="77777777" w:rsidR="00804F9A" w:rsidRDefault="00804F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6B1C0AB"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7405">
      <w:rPr>
        <w:rFonts w:ascii="Arial" w:hAnsi="Arial" w:cs="Arial"/>
        <w:b/>
        <w:noProof/>
        <w:sz w:val="18"/>
        <w:szCs w:val="18"/>
      </w:rPr>
      <w:t>3GPP TS 23.273 V17.4.0 (2022-03)</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6228037B"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7405">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4F9A"/>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1.vsdx"/><Relationship Id="rId63" Type="http://schemas.openxmlformats.org/officeDocument/2006/relationships/package" Target="embeddings/Microsoft_Visio_Drawing3.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package" Target="embeddings/Microsoft_Visio_Drawing.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3.vsd"/><Relationship Id="rId73" Type="http://schemas.openxmlformats.org/officeDocument/2006/relationships/oleObject" Target="embeddings/oleObject12.bin"/><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4.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4.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100</Pages>
  <Words>44006</Words>
  <Characters>223994</Characters>
  <Application>Microsoft Office Word</Application>
  <DocSecurity>0</DocSecurity>
  <Lines>4666</Lines>
  <Paragraphs>3228</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264772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23.502_CR3398R1_(Rel-17)_MPS2</cp:lastModifiedBy>
  <cp:revision>2</cp:revision>
  <cp:lastPrinted>2019-02-25T14:05:00Z</cp:lastPrinted>
  <dcterms:created xsi:type="dcterms:W3CDTF">2022-03-22T11:29:00Z</dcterms:created>
  <dcterms:modified xsi:type="dcterms:W3CDTF">2022-03-22T11:29:00Z</dcterms:modified>
</cp:coreProperties>
</file>