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shd w:val="clear" w:color="auto" w:fill="auto"/>
          </w:tcPr>
          <w:p w14:paraId="30B257AA" w14:textId="2EE458D6"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r w:rsidR="00F818FA" w:rsidRPr="007F023A">
              <w:rPr>
                <w:rFonts w:hint="eastAsia"/>
                <w:lang w:eastAsia="zh-CN"/>
              </w:rPr>
              <w:t>0</w:t>
            </w:r>
            <w:r w:rsidRPr="007F023A">
              <w:t>.</w:t>
            </w:r>
            <w:bookmarkEnd w:id="4"/>
            <w:r w:rsidR="00647F76" w:rsidRPr="007F023A">
              <w:rPr>
                <w:rFonts w:hint="eastAsia"/>
                <w:lang w:eastAsia="zh-CN"/>
              </w:rPr>
              <w:t>2</w:t>
            </w:r>
            <w:r w:rsidRPr="007F023A">
              <w:t xml:space="preserve"> </w:t>
            </w:r>
            <w:r w:rsidRPr="007F023A">
              <w:rPr>
                <w:sz w:val="32"/>
              </w:rPr>
              <w:t>(</w:t>
            </w:r>
            <w:bookmarkStart w:id="5" w:name="issueDate"/>
            <w:r w:rsidR="00F818FA" w:rsidRPr="007F023A">
              <w:rPr>
                <w:rFonts w:hint="eastAsia"/>
                <w:sz w:val="32"/>
                <w:lang w:eastAsia="zh-CN"/>
              </w:rPr>
              <w:t>2025</w:t>
            </w:r>
            <w:r w:rsidRPr="007F023A">
              <w:rPr>
                <w:sz w:val="32"/>
              </w:rPr>
              <w:t>-</w:t>
            </w:r>
            <w:bookmarkEnd w:id="5"/>
            <w:r w:rsidR="00F818FA" w:rsidRPr="007F023A">
              <w:rPr>
                <w:rFonts w:hint="eastAsia"/>
                <w:sz w:val="32"/>
                <w:lang w:eastAsia="zh-CN"/>
              </w:rPr>
              <w:t>06</w:t>
            </w:r>
            <w:r w:rsidRPr="007F023A">
              <w:rPr>
                <w:sz w:val="32"/>
              </w:rPr>
              <w:t>)</w:t>
            </w:r>
          </w:p>
        </w:tc>
      </w:tr>
      <w:tr w:rsidR="004922D6" w:rsidRPr="007F023A" w14:paraId="7349082A" w14:textId="77777777" w:rsidTr="004922D6">
        <w:trPr>
          <w:trHeight w:hRule="exact" w:val="1134"/>
        </w:trPr>
        <w:tc>
          <w:tcPr>
            <w:tcW w:w="10423" w:type="dxa"/>
            <w:gridSpan w:val="2"/>
            <w:shd w:val="clear" w:color="auto" w:fill="auto"/>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6" w:name="spectype2"/>
            <w:r w:rsidRPr="007F023A">
              <w:t>Report</w:t>
            </w:r>
            <w:bookmarkEnd w:id="6"/>
            <w:r w:rsidRPr="007F023A">
              <w:br/>
            </w:r>
            <w:r w:rsidRPr="007F023A">
              <w:br/>
            </w:r>
          </w:p>
        </w:tc>
      </w:tr>
      <w:tr w:rsidR="004922D6" w:rsidRPr="007F023A" w14:paraId="5766C021" w14:textId="77777777" w:rsidTr="004922D6">
        <w:trPr>
          <w:trHeight w:hRule="exact" w:val="3686"/>
        </w:trPr>
        <w:tc>
          <w:tcPr>
            <w:tcW w:w="10423" w:type="dxa"/>
            <w:gridSpan w:val="2"/>
            <w:shd w:val="clear" w:color="auto" w:fill="auto"/>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7"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7"/>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8" w:name="specRelease"/>
            <w:r w:rsidRPr="007F023A">
              <w:rPr>
                <w:rStyle w:val="ZGSM"/>
              </w:rPr>
              <w:t xml:space="preserve"> </w:t>
            </w:r>
            <w:bookmarkEnd w:id="8"/>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shd w:val="clear" w:color="auto" w:fill="auto"/>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7F023A" w:rsidRDefault="00FA27E1" w:rsidP="00670CF4">
            <w:pPr>
              <w:pStyle w:val="TAL"/>
            </w:pPr>
            <w:r w:rsidRPr="007F023A">
              <w:rPr>
                <w:noProof/>
              </w:rPr>
              <w:drawing>
                <wp:inline distT="0" distB="0" distL="0" distR="0" wp14:anchorId="2918985D" wp14:editId="5D0497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11183404" r:id="rId11"/>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01D080F1" w:rsidR="00E24999" w:rsidRPr="007F023A" w:rsidRDefault="00E24999" w:rsidP="00E24999">
            <w:pPr>
              <w:pStyle w:val="TAL"/>
            </w:pPr>
            <w:bookmarkStart w:id="10" w:name="_Hlk99699974"/>
            <w:bookmarkEnd w:id="10"/>
          </w:p>
        </w:tc>
        <w:tc>
          <w:tcPr>
            <w:tcW w:w="5212" w:type="dxa"/>
            <w:tcBorders>
              <w:top w:val="dashed" w:sz="4" w:space="0" w:color="auto"/>
              <w:bottom w:val="dashed" w:sz="4" w:space="0" w:color="auto"/>
            </w:tcBorders>
            <w:shd w:val="clear" w:color="auto" w:fill="auto"/>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shd w:val="clear" w:color="auto" w:fill="auto"/>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shd w:val="clear" w:color="auto" w:fill="auto"/>
          </w:tcPr>
          <w:p w14:paraId="4C627120" w14:textId="77777777" w:rsidR="00E16509" w:rsidRPr="007F023A" w:rsidRDefault="00E16509" w:rsidP="00E16509">
            <w:pPr>
              <w:pStyle w:val="Guidance"/>
            </w:pPr>
            <w:bookmarkStart w:id="12" w:name="page2"/>
          </w:p>
        </w:tc>
      </w:tr>
      <w:tr w:rsidR="00E16509" w:rsidRPr="007F023A" w14:paraId="7A3B3A7F" w14:textId="77777777" w:rsidTr="00C074DD">
        <w:trPr>
          <w:trHeight w:hRule="exact" w:val="5387"/>
        </w:trPr>
        <w:tc>
          <w:tcPr>
            <w:tcW w:w="10423" w:type="dxa"/>
            <w:shd w:val="clear" w:color="auto" w:fill="auto"/>
          </w:tcPr>
          <w:p w14:paraId="03A67D73" w14:textId="77777777" w:rsidR="00E16509" w:rsidRPr="007F023A" w:rsidRDefault="00E16509" w:rsidP="00133525">
            <w:pPr>
              <w:pStyle w:val="FP"/>
              <w:spacing w:after="240"/>
              <w:ind w:left="2835" w:right="2835"/>
              <w:jc w:val="center"/>
              <w:rPr>
                <w:rFonts w:ascii="Arial" w:hAnsi="Arial"/>
                <w:b/>
                <w:i/>
              </w:rPr>
            </w:pPr>
            <w:bookmarkStart w:id="13"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3"/>
          </w:p>
          <w:p w14:paraId="3EBD2B84" w14:textId="77777777" w:rsidR="00E16509" w:rsidRPr="007F023A" w:rsidRDefault="00E16509" w:rsidP="00133525"/>
        </w:tc>
      </w:tr>
      <w:tr w:rsidR="00E16509" w:rsidRPr="007F023A" w14:paraId="1D69F471" w14:textId="77777777" w:rsidTr="00C074DD">
        <w:tc>
          <w:tcPr>
            <w:tcW w:w="10423" w:type="dxa"/>
            <w:shd w:val="clear" w:color="auto" w:fill="auto"/>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4"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715BCFA7" w:rsidR="00E16509" w:rsidRPr="007F023A" w:rsidRDefault="00E16509" w:rsidP="00133525">
            <w:pPr>
              <w:pStyle w:val="FP"/>
              <w:jc w:val="center"/>
              <w:rPr>
                <w:noProof/>
                <w:sz w:val="18"/>
              </w:rPr>
            </w:pPr>
            <w:r w:rsidRPr="007F023A">
              <w:rPr>
                <w:noProof/>
                <w:sz w:val="18"/>
              </w:rPr>
              <w:t xml:space="preserve">© </w:t>
            </w:r>
            <w:bookmarkStart w:id="15" w:name="copyrightDate"/>
            <w:r w:rsidRPr="007F023A">
              <w:rPr>
                <w:noProof/>
                <w:sz w:val="18"/>
              </w:rPr>
              <w:t>2</w:t>
            </w:r>
            <w:r w:rsidR="008E2D68" w:rsidRPr="007F023A">
              <w:rPr>
                <w:noProof/>
                <w:sz w:val="18"/>
              </w:rPr>
              <w:t>02</w:t>
            </w:r>
            <w:r w:rsidR="008214DB" w:rsidRPr="007F023A">
              <w:rPr>
                <w:noProof/>
                <w:sz w:val="18"/>
              </w:rPr>
              <w:t>4</w:t>
            </w:r>
            <w:bookmarkEnd w:id="15"/>
            <w:r w:rsidRPr="007F023A">
              <w:rPr>
                <w:noProof/>
                <w:sz w:val="18"/>
              </w:rPr>
              <w:t>, 3GPP Organizational Partners (ARIB, ATIS, CCSA, ETSI, TSDSI, TTA, TTC).</w:t>
            </w:r>
            <w:bookmarkStart w:id="16" w:name="copyrightaddon"/>
            <w:bookmarkEnd w:id="16"/>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4"/>
          </w:p>
          <w:p w14:paraId="26DA3D2F" w14:textId="77777777" w:rsidR="00E16509" w:rsidRPr="007F023A" w:rsidRDefault="00E16509" w:rsidP="00133525"/>
        </w:tc>
      </w:tr>
      <w:bookmarkEnd w:id="12"/>
    </w:tbl>
    <w:p w14:paraId="04D347A8" w14:textId="77777777" w:rsidR="00080512" w:rsidRPr="007F023A" w:rsidRDefault="00080512">
      <w:pPr>
        <w:pStyle w:val="TT"/>
      </w:pPr>
      <w:r w:rsidRPr="007F023A">
        <w:br w:type="page"/>
      </w:r>
      <w:bookmarkStart w:id="17" w:name="tableOfContents"/>
      <w:bookmarkEnd w:id="17"/>
      <w:r w:rsidRPr="007F023A">
        <w:lastRenderedPageBreak/>
        <w:t>Contents</w:t>
      </w:r>
    </w:p>
    <w:p w14:paraId="3395578F" w14:textId="1D27AE52" w:rsidR="006E770F" w:rsidRPr="007F023A" w:rsidRDefault="004D3578">
      <w:pPr>
        <w:pStyle w:val="TOC1"/>
        <w:rPr>
          <w:rFonts w:asciiTheme="minorHAnsi" w:eastAsiaTheme="minorEastAsia" w:hAnsiTheme="minorHAnsi" w:cstheme="minorBidi"/>
          <w:noProof/>
          <w:szCs w:val="22"/>
          <w:lang w:eastAsia="en-GB"/>
        </w:rPr>
      </w:pPr>
      <w:r w:rsidRPr="007F023A">
        <w:fldChar w:fldCharType="begin"/>
      </w:r>
      <w:r w:rsidRPr="007F023A">
        <w:instrText xml:space="preserve"> TOC \o "1-9" </w:instrText>
      </w:r>
      <w:r w:rsidRPr="007F023A">
        <w:fldChar w:fldCharType="separate"/>
      </w:r>
      <w:r w:rsidR="006E770F" w:rsidRPr="007F023A">
        <w:rPr>
          <w:noProof/>
        </w:rPr>
        <w:t>Foreword</w:t>
      </w:r>
      <w:r w:rsidR="006E770F" w:rsidRPr="007F023A">
        <w:rPr>
          <w:noProof/>
        </w:rPr>
        <w:tab/>
      </w:r>
      <w:r w:rsidR="006E770F" w:rsidRPr="007F023A">
        <w:rPr>
          <w:noProof/>
        </w:rPr>
        <w:fldChar w:fldCharType="begin"/>
      </w:r>
      <w:r w:rsidR="006E770F" w:rsidRPr="007F023A">
        <w:rPr>
          <w:noProof/>
        </w:rPr>
        <w:instrText xml:space="preserve"> PAGEREF _Toc129708866 \h </w:instrText>
      </w:r>
      <w:r w:rsidR="006E770F" w:rsidRPr="007F023A">
        <w:rPr>
          <w:noProof/>
        </w:rPr>
      </w:r>
      <w:r w:rsidR="006E770F" w:rsidRPr="007F023A">
        <w:rPr>
          <w:noProof/>
        </w:rPr>
        <w:fldChar w:fldCharType="separate"/>
      </w:r>
      <w:r w:rsidR="006E770F" w:rsidRPr="007F023A">
        <w:rPr>
          <w:noProof/>
        </w:rPr>
        <w:t>5</w:t>
      </w:r>
      <w:r w:rsidR="006E770F" w:rsidRPr="007F023A">
        <w:rPr>
          <w:noProof/>
        </w:rPr>
        <w:fldChar w:fldCharType="end"/>
      </w:r>
    </w:p>
    <w:p w14:paraId="034CE80A" w14:textId="4678BEDB" w:rsidR="006E770F" w:rsidRPr="007F023A" w:rsidRDefault="006E770F">
      <w:pPr>
        <w:pStyle w:val="TOC1"/>
        <w:rPr>
          <w:rFonts w:asciiTheme="minorHAnsi" w:eastAsiaTheme="minorEastAsia" w:hAnsiTheme="minorHAnsi" w:cstheme="minorBidi"/>
          <w:noProof/>
          <w:szCs w:val="22"/>
          <w:lang w:eastAsia="en-GB"/>
        </w:rPr>
      </w:pPr>
      <w:r w:rsidRPr="007F023A">
        <w:rPr>
          <w:noProof/>
        </w:rPr>
        <w:t>Introduction</w:t>
      </w:r>
      <w:r w:rsidRPr="007F023A">
        <w:rPr>
          <w:noProof/>
        </w:rPr>
        <w:tab/>
      </w:r>
      <w:r w:rsidRPr="007F023A">
        <w:rPr>
          <w:noProof/>
        </w:rPr>
        <w:fldChar w:fldCharType="begin"/>
      </w:r>
      <w:r w:rsidRPr="007F023A">
        <w:rPr>
          <w:noProof/>
        </w:rPr>
        <w:instrText xml:space="preserve"> PAGEREF _Toc129708867 \h </w:instrText>
      </w:r>
      <w:r w:rsidRPr="007F023A">
        <w:rPr>
          <w:noProof/>
        </w:rPr>
      </w:r>
      <w:r w:rsidRPr="007F023A">
        <w:rPr>
          <w:noProof/>
        </w:rPr>
        <w:fldChar w:fldCharType="separate"/>
      </w:r>
      <w:r w:rsidRPr="007F023A">
        <w:rPr>
          <w:noProof/>
        </w:rPr>
        <w:t>6</w:t>
      </w:r>
      <w:r w:rsidRPr="007F023A">
        <w:rPr>
          <w:noProof/>
        </w:rPr>
        <w:fldChar w:fldCharType="end"/>
      </w:r>
    </w:p>
    <w:p w14:paraId="386E6801" w14:textId="5EF962CD" w:rsidR="006E770F" w:rsidRPr="007F023A" w:rsidRDefault="006E770F">
      <w:pPr>
        <w:pStyle w:val="TOC1"/>
        <w:rPr>
          <w:rFonts w:asciiTheme="minorHAnsi" w:eastAsiaTheme="minorEastAsia" w:hAnsiTheme="minorHAnsi" w:cstheme="minorBidi"/>
          <w:noProof/>
          <w:szCs w:val="22"/>
          <w:lang w:eastAsia="en-GB"/>
        </w:rPr>
      </w:pPr>
      <w:r w:rsidRPr="007F023A">
        <w:rPr>
          <w:noProof/>
        </w:rPr>
        <w:t>1</w:t>
      </w:r>
      <w:r w:rsidRPr="007F023A">
        <w:rPr>
          <w:rFonts w:asciiTheme="minorHAnsi" w:eastAsiaTheme="minorEastAsia" w:hAnsiTheme="minorHAnsi" w:cstheme="minorBidi"/>
          <w:noProof/>
          <w:szCs w:val="22"/>
          <w:lang w:eastAsia="en-GB"/>
        </w:rPr>
        <w:tab/>
      </w:r>
      <w:r w:rsidRPr="007F023A">
        <w:rPr>
          <w:noProof/>
        </w:rPr>
        <w:t>Scope</w:t>
      </w:r>
      <w:r w:rsidRPr="007F023A">
        <w:rPr>
          <w:noProof/>
        </w:rPr>
        <w:tab/>
      </w:r>
      <w:r w:rsidRPr="007F023A">
        <w:rPr>
          <w:noProof/>
        </w:rPr>
        <w:fldChar w:fldCharType="begin"/>
      </w:r>
      <w:r w:rsidRPr="007F023A">
        <w:rPr>
          <w:noProof/>
        </w:rPr>
        <w:instrText xml:space="preserve"> PAGEREF _Toc129708868 \h </w:instrText>
      </w:r>
      <w:r w:rsidRPr="007F023A">
        <w:rPr>
          <w:noProof/>
        </w:rPr>
      </w:r>
      <w:r w:rsidRPr="007F023A">
        <w:rPr>
          <w:noProof/>
        </w:rPr>
        <w:fldChar w:fldCharType="separate"/>
      </w:r>
      <w:r w:rsidRPr="007F023A">
        <w:rPr>
          <w:noProof/>
        </w:rPr>
        <w:t>7</w:t>
      </w:r>
      <w:r w:rsidRPr="007F023A">
        <w:rPr>
          <w:noProof/>
        </w:rPr>
        <w:fldChar w:fldCharType="end"/>
      </w:r>
    </w:p>
    <w:p w14:paraId="7E98B3D2" w14:textId="3BE4B6C2" w:rsidR="006E770F" w:rsidRPr="007F023A" w:rsidRDefault="006E770F">
      <w:pPr>
        <w:pStyle w:val="TOC1"/>
        <w:rPr>
          <w:rFonts w:asciiTheme="minorHAnsi" w:eastAsiaTheme="minorEastAsia" w:hAnsiTheme="minorHAnsi" w:cstheme="minorBidi"/>
          <w:noProof/>
          <w:szCs w:val="22"/>
          <w:lang w:eastAsia="en-GB"/>
        </w:rPr>
      </w:pPr>
      <w:r w:rsidRPr="007F023A">
        <w:rPr>
          <w:noProof/>
        </w:rPr>
        <w:t>2</w:t>
      </w:r>
      <w:r w:rsidRPr="007F023A">
        <w:rPr>
          <w:rFonts w:asciiTheme="minorHAnsi" w:eastAsiaTheme="minorEastAsia" w:hAnsiTheme="minorHAnsi" w:cstheme="minorBidi"/>
          <w:noProof/>
          <w:szCs w:val="22"/>
          <w:lang w:eastAsia="en-GB"/>
        </w:rPr>
        <w:tab/>
      </w:r>
      <w:r w:rsidRPr="007F023A">
        <w:rPr>
          <w:noProof/>
        </w:rPr>
        <w:t>References</w:t>
      </w:r>
      <w:r w:rsidRPr="007F023A">
        <w:rPr>
          <w:noProof/>
        </w:rPr>
        <w:tab/>
      </w:r>
      <w:r w:rsidRPr="007F023A">
        <w:rPr>
          <w:noProof/>
        </w:rPr>
        <w:fldChar w:fldCharType="begin"/>
      </w:r>
      <w:r w:rsidRPr="007F023A">
        <w:rPr>
          <w:noProof/>
        </w:rPr>
        <w:instrText xml:space="preserve"> PAGEREF _Toc129708869 \h </w:instrText>
      </w:r>
      <w:r w:rsidRPr="007F023A">
        <w:rPr>
          <w:noProof/>
        </w:rPr>
      </w:r>
      <w:r w:rsidRPr="007F023A">
        <w:rPr>
          <w:noProof/>
        </w:rPr>
        <w:fldChar w:fldCharType="separate"/>
      </w:r>
      <w:r w:rsidRPr="007F023A">
        <w:rPr>
          <w:noProof/>
        </w:rPr>
        <w:t>7</w:t>
      </w:r>
      <w:r w:rsidRPr="007F023A">
        <w:rPr>
          <w:noProof/>
        </w:rPr>
        <w:fldChar w:fldCharType="end"/>
      </w:r>
    </w:p>
    <w:p w14:paraId="43377EBE" w14:textId="119351BD" w:rsidR="006E770F" w:rsidRPr="007F023A" w:rsidRDefault="006E770F">
      <w:pPr>
        <w:pStyle w:val="TOC1"/>
        <w:rPr>
          <w:rFonts w:asciiTheme="minorHAnsi" w:eastAsiaTheme="minorEastAsia" w:hAnsiTheme="minorHAnsi" w:cstheme="minorBidi"/>
          <w:noProof/>
          <w:szCs w:val="22"/>
          <w:lang w:eastAsia="en-GB"/>
        </w:rPr>
      </w:pPr>
      <w:r w:rsidRPr="007F023A">
        <w:rPr>
          <w:noProof/>
        </w:rPr>
        <w:t>3</w:t>
      </w:r>
      <w:r w:rsidRPr="007F023A">
        <w:rPr>
          <w:rFonts w:asciiTheme="minorHAnsi" w:eastAsiaTheme="minorEastAsia" w:hAnsiTheme="minorHAnsi" w:cstheme="minorBidi"/>
          <w:noProof/>
          <w:szCs w:val="22"/>
          <w:lang w:eastAsia="en-GB"/>
        </w:rPr>
        <w:tab/>
      </w:r>
      <w:r w:rsidRPr="007F023A">
        <w:rPr>
          <w:noProof/>
        </w:rPr>
        <w:t>Definitions of terms, symbols and abbreviations</w:t>
      </w:r>
      <w:r w:rsidRPr="007F023A">
        <w:rPr>
          <w:noProof/>
        </w:rPr>
        <w:tab/>
      </w:r>
      <w:r w:rsidRPr="007F023A">
        <w:rPr>
          <w:noProof/>
        </w:rPr>
        <w:fldChar w:fldCharType="begin"/>
      </w:r>
      <w:r w:rsidRPr="007F023A">
        <w:rPr>
          <w:noProof/>
        </w:rPr>
        <w:instrText xml:space="preserve"> PAGEREF _Toc129708870 \h </w:instrText>
      </w:r>
      <w:r w:rsidRPr="007F023A">
        <w:rPr>
          <w:noProof/>
        </w:rPr>
      </w:r>
      <w:r w:rsidRPr="007F023A">
        <w:rPr>
          <w:noProof/>
        </w:rPr>
        <w:fldChar w:fldCharType="separate"/>
      </w:r>
      <w:r w:rsidRPr="007F023A">
        <w:rPr>
          <w:noProof/>
        </w:rPr>
        <w:t>7</w:t>
      </w:r>
      <w:r w:rsidRPr="007F023A">
        <w:rPr>
          <w:noProof/>
        </w:rPr>
        <w:fldChar w:fldCharType="end"/>
      </w:r>
    </w:p>
    <w:p w14:paraId="430617D0" w14:textId="3066CCA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3.1</w:t>
      </w:r>
      <w:r w:rsidRPr="007F023A">
        <w:rPr>
          <w:rFonts w:asciiTheme="minorHAnsi" w:eastAsiaTheme="minorEastAsia" w:hAnsiTheme="minorHAnsi" w:cstheme="minorBidi"/>
          <w:noProof/>
          <w:sz w:val="22"/>
          <w:szCs w:val="22"/>
          <w:lang w:eastAsia="en-GB"/>
        </w:rPr>
        <w:tab/>
      </w:r>
      <w:r w:rsidRPr="007F023A">
        <w:rPr>
          <w:noProof/>
        </w:rPr>
        <w:t>Terms</w:t>
      </w:r>
      <w:r w:rsidRPr="007F023A">
        <w:rPr>
          <w:noProof/>
        </w:rPr>
        <w:tab/>
      </w:r>
      <w:r w:rsidRPr="007F023A">
        <w:rPr>
          <w:noProof/>
        </w:rPr>
        <w:fldChar w:fldCharType="begin"/>
      </w:r>
      <w:r w:rsidRPr="007F023A">
        <w:rPr>
          <w:noProof/>
        </w:rPr>
        <w:instrText xml:space="preserve"> PAGEREF _Toc129708871 \h </w:instrText>
      </w:r>
      <w:r w:rsidRPr="007F023A">
        <w:rPr>
          <w:noProof/>
        </w:rPr>
      </w:r>
      <w:r w:rsidRPr="007F023A">
        <w:rPr>
          <w:noProof/>
        </w:rPr>
        <w:fldChar w:fldCharType="separate"/>
      </w:r>
      <w:r w:rsidRPr="007F023A">
        <w:rPr>
          <w:noProof/>
        </w:rPr>
        <w:t>7</w:t>
      </w:r>
      <w:r w:rsidRPr="007F023A">
        <w:rPr>
          <w:noProof/>
        </w:rPr>
        <w:fldChar w:fldCharType="end"/>
      </w:r>
    </w:p>
    <w:p w14:paraId="5BCC69C4" w14:textId="008B975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3.2</w:t>
      </w:r>
      <w:r w:rsidRPr="007F023A">
        <w:rPr>
          <w:rFonts w:asciiTheme="minorHAnsi" w:eastAsiaTheme="minorEastAsia" w:hAnsiTheme="minorHAnsi" w:cstheme="minorBidi"/>
          <w:noProof/>
          <w:sz w:val="22"/>
          <w:szCs w:val="22"/>
          <w:lang w:eastAsia="en-GB"/>
        </w:rPr>
        <w:tab/>
      </w:r>
      <w:r w:rsidRPr="007F023A">
        <w:rPr>
          <w:noProof/>
        </w:rPr>
        <w:t>Symbols</w:t>
      </w:r>
      <w:r w:rsidRPr="007F023A">
        <w:rPr>
          <w:noProof/>
        </w:rPr>
        <w:tab/>
      </w:r>
      <w:r w:rsidRPr="007F023A">
        <w:rPr>
          <w:noProof/>
        </w:rPr>
        <w:fldChar w:fldCharType="begin"/>
      </w:r>
      <w:r w:rsidRPr="007F023A">
        <w:rPr>
          <w:noProof/>
        </w:rPr>
        <w:instrText xml:space="preserve"> PAGEREF _Toc129708872 \h </w:instrText>
      </w:r>
      <w:r w:rsidRPr="007F023A">
        <w:rPr>
          <w:noProof/>
        </w:rPr>
      </w:r>
      <w:r w:rsidRPr="007F023A">
        <w:rPr>
          <w:noProof/>
        </w:rPr>
        <w:fldChar w:fldCharType="separate"/>
      </w:r>
      <w:r w:rsidRPr="007F023A">
        <w:rPr>
          <w:noProof/>
        </w:rPr>
        <w:t>7</w:t>
      </w:r>
      <w:r w:rsidRPr="007F023A">
        <w:rPr>
          <w:noProof/>
        </w:rPr>
        <w:fldChar w:fldCharType="end"/>
      </w:r>
    </w:p>
    <w:p w14:paraId="4C0270EC" w14:textId="354C7C6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3.3</w:t>
      </w:r>
      <w:r w:rsidRPr="007F023A">
        <w:rPr>
          <w:rFonts w:asciiTheme="minorHAnsi" w:eastAsiaTheme="minorEastAsia" w:hAnsiTheme="minorHAnsi" w:cstheme="minorBidi"/>
          <w:noProof/>
          <w:sz w:val="22"/>
          <w:szCs w:val="22"/>
          <w:lang w:eastAsia="en-GB"/>
        </w:rPr>
        <w:tab/>
      </w:r>
      <w:r w:rsidRPr="007F023A">
        <w:rPr>
          <w:noProof/>
        </w:rPr>
        <w:t>Abbreviations</w:t>
      </w:r>
      <w:r w:rsidRPr="007F023A">
        <w:rPr>
          <w:noProof/>
        </w:rPr>
        <w:tab/>
      </w:r>
      <w:r w:rsidRPr="007F023A">
        <w:rPr>
          <w:noProof/>
        </w:rPr>
        <w:fldChar w:fldCharType="begin"/>
      </w:r>
      <w:r w:rsidRPr="007F023A">
        <w:rPr>
          <w:noProof/>
        </w:rPr>
        <w:instrText xml:space="preserve"> PAGEREF _Toc129708873 \h </w:instrText>
      </w:r>
      <w:r w:rsidRPr="007F023A">
        <w:rPr>
          <w:noProof/>
        </w:rPr>
      </w:r>
      <w:r w:rsidRPr="007F023A">
        <w:rPr>
          <w:noProof/>
        </w:rPr>
        <w:fldChar w:fldCharType="separate"/>
      </w:r>
      <w:r w:rsidRPr="007F023A">
        <w:rPr>
          <w:noProof/>
        </w:rPr>
        <w:t>8</w:t>
      </w:r>
      <w:r w:rsidRPr="007F023A">
        <w:rPr>
          <w:noProof/>
        </w:rPr>
        <w:fldChar w:fldCharType="end"/>
      </w:r>
    </w:p>
    <w:p w14:paraId="14B2FD15" w14:textId="0EE7E92B" w:rsidR="006E770F" w:rsidRPr="007F023A" w:rsidRDefault="006E770F">
      <w:pPr>
        <w:pStyle w:val="TOC1"/>
        <w:rPr>
          <w:rFonts w:asciiTheme="minorHAnsi" w:eastAsiaTheme="minorEastAsia" w:hAnsiTheme="minorHAnsi" w:cstheme="minorBidi"/>
          <w:noProof/>
          <w:szCs w:val="22"/>
          <w:lang w:eastAsia="en-GB"/>
        </w:rPr>
      </w:pPr>
      <w:r w:rsidRPr="007F023A">
        <w:rPr>
          <w:noProof/>
        </w:rPr>
        <w:t>4</w:t>
      </w:r>
      <w:r w:rsidRPr="007F023A">
        <w:rPr>
          <w:rFonts w:asciiTheme="minorHAnsi" w:eastAsiaTheme="minorEastAsia" w:hAnsiTheme="minorHAnsi" w:cstheme="minorBidi"/>
          <w:noProof/>
          <w:szCs w:val="22"/>
          <w:lang w:eastAsia="en-GB"/>
        </w:rPr>
        <w:tab/>
      </w:r>
      <w:r w:rsidRPr="007F023A">
        <w:rPr>
          <w:noProof/>
        </w:rPr>
        <w:t>Examples for styles</w:t>
      </w:r>
      <w:r w:rsidRPr="007F023A">
        <w:rPr>
          <w:noProof/>
        </w:rPr>
        <w:tab/>
      </w:r>
      <w:r w:rsidRPr="007F023A">
        <w:rPr>
          <w:noProof/>
        </w:rPr>
        <w:fldChar w:fldCharType="begin"/>
      </w:r>
      <w:r w:rsidRPr="007F023A">
        <w:rPr>
          <w:noProof/>
        </w:rPr>
        <w:instrText xml:space="preserve"> PAGEREF _Toc129708874 \h </w:instrText>
      </w:r>
      <w:r w:rsidRPr="007F023A">
        <w:rPr>
          <w:noProof/>
        </w:rPr>
      </w:r>
      <w:r w:rsidRPr="007F023A">
        <w:rPr>
          <w:noProof/>
        </w:rPr>
        <w:fldChar w:fldCharType="separate"/>
      </w:r>
      <w:r w:rsidRPr="007F023A">
        <w:rPr>
          <w:noProof/>
        </w:rPr>
        <w:t>8</w:t>
      </w:r>
      <w:r w:rsidRPr="007F023A">
        <w:rPr>
          <w:noProof/>
        </w:rPr>
        <w:fldChar w:fldCharType="end"/>
      </w:r>
    </w:p>
    <w:p w14:paraId="31A3BEF5" w14:textId="6489CA57"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4.1</w:t>
      </w:r>
      <w:r w:rsidRPr="007F023A">
        <w:rPr>
          <w:rFonts w:asciiTheme="minorHAnsi" w:eastAsiaTheme="minorEastAsia" w:hAnsiTheme="minorHAnsi" w:cstheme="minorBidi"/>
          <w:noProof/>
          <w:sz w:val="22"/>
          <w:szCs w:val="22"/>
          <w:lang w:eastAsia="en-GB"/>
        </w:rPr>
        <w:tab/>
      </w:r>
      <w:r w:rsidRPr="007F023A">
        <w:rPr>
          <w:noProof/>
        </w:rPr>
        <w:t>Heading styles</w:t>
      </w:r>
      <w:r w:rsidRPr="007F023A">
        <w:rPr>
          <w:noProof/>
        </w:rPr>
        <w:tab/>
      </w:r>
      <w:r w:rsidRPr="007F023A">
        <w:rPr>
          <w:noProof/>
        </w:rPr>
        <w:fldChar w:fldCharType="begin"/>
      </w:r>
      <w:r w:rsidRPr="007F023A">
        <w:rPr>
          <w:noProof/>
        </w:rPr>
        <w:instrText xml:space="preserve"> PAGEREF _Toc129708875 \h </w:instrText>
      </w:r>
      <w:r w:rsidRPr="007F023A">
        <w:rPr>
          <w:noProof/>
        </w:rPr>
      </w:r>
      <w:r w:rsidRPr="007F023A">
        <w:rPr>
          <w:noProof/>
        </w:rPr>
        <w:fldChar w:fldCharType="separate"/>
      </w:r>
      <w:r w:rsidRPr="007F023A">
        <w:rPr>
          <w:noProof/>
        </w:rPr>
        <w:t>8</w:t>
      </w:r>
      <w:r w:rsidRPr="007F023A">
        <w:rPr>
          <w:noProof/>
        </w:rPr>
        <w:fldChar w:fldCharType="end"/>
      </w:r>
    </w:p>
    <w:p w14:paraId="71E19CE9" w14:textId="04C7E603"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4.2</w:t>
      </w:r>
      <w:r w:rsidRPr="007F023A">
        <w:rPr>
          <w:rFonts w:asciiTheme="minorHAnsi" w:eastAsiaTheme="minorEastAsia" w:hAnsiTheme="minorHAnsi" w:cstheme="minorBidi"/>
          <w:noProof/>
          <w:sz w:val="22"/>
          <w:szCs w:val="22"/>
          <w:lang w:eastAsia="en-GB"/>
        </w:rPr>
        <w:tab/>
      </w:r>
      <w:r w:rsidRPr="007F023A">
        <w:rPr>
          <w:noProof/>
        </w:rPr>
        <w:t>Other common styles</w:t>
      </w:r>
      <w:r w:rsidRPr="007F023A">
        <w:rPr>
          <w:noProof/>
        </w:rPr>
        <w:tab/>
      </w:r>
      <w:r w:rsidRPr="007F023A">
        <w:rPr>
          <w:noProof/>
        </w:rPr>
        <w:fldChar w:fldCharType="begin"/>
      </w:r>
      <w:r w:rsidRPr="007F023A">
        <w:rPr>
          <w:noProof/>
        </w:rPr>
        <w:instrText xml:space="preserve"> PAGEREF _Toc129708876 \h </w:instrText>
      </w:r>
      <w:r w:rsidRPr="007F023A">
        <w:rPr>
          <w:noProof/>
        </w:rPr>
      </w:r>
      <w:r w:rsidRPr="007F023A">
        <w:rPr>
          <w:noProof/>
        </w:rPr>
        <w:fldChar w:fldCharType="separate"/>
      </w:r>
      <w:r w:rsidRPr="007F023A">
        <w:rPr>
          <w:noProof/>
        </w:rPr>
        <w:t>8</w:t>
      </w:r>
      <w:r w:rsidRPr="007F023A">
        <w:rPr>
          <w:noProof/>
        </w:rPr>
        <w:fldChar w:fldCharType="end"/>
      </w:r>
    </w:p>
    <w:p w14:paraId="774D83AA" w14:textId="16326DB8" w:rsidR="006E770F" w:rsidRPr="007F023A" w:rsidRDefault="006E770F">
      <w:pPr>
        <w:pStyle w:val="TOC1"/>
        <w:rPr>
          <w:rFonts w:asciiTheme="minorHAnsi" w:eastAsiaTheme="minorEastAsia" w:hAnsiTheme="minorHAnsi" w:cstheme="minorBidi"/>
          <w:noProof/>
          <w:szCs w:val="22"/>
          <w:lang w:eastAsia="en-GB"/>
        </w:rPr>
      </w:pPr>
      <w:r w:rsidRPr="007F023A">
        <w:rPr>
          <w:noProof/>
        </w:rPr>
        <w:t>"TSG &lt;Name&gt;" on the front page</w:t>
      </w:r>
      <w:r w:rsidRPr="007F023A">
        <w:rPr>
          <w:noProof/>
        </w:rPr>
        <w:tab/>
      </w:r>
      <w:r w:rsidRPr="007F023A">
        <w:rPr>
          <w:noProof/>
        </w:rPr>
        <w:fldChar w:fldCharType="begin"/>
      </w:r>
      <w:r w:rsidRPr="007F023A">
        <w:rPr>
          <w:noProof/>
        </w:rPr>
        <w:instrText xml:space="preserve"> PAGEREF _Toc129708877 \h </w:instrText>
      </w:r>
      <w:r w:rsidRPr="007F023A">
        <w:rPr>
          <w:noProof/>
        </w:rPr>
      </w:r>
      <w:r w:rsidRPr="007F023A">
        <w:rPr>
          <w:noProof/>
        </w:rPr>
        <w:fldChar w:fldCharType="separate"/>
      </w:r>
      <w:r w:rsidRPr="007F023A">
        <w:rPr>
          <w:noProof/>
        </w:rPr>
        <w:t>9</w:t>
      </w:r>
      <w:r w:rsidRPr="007F023A">
        <w:rPr>
          <w:noProof/>
        </w:rPr>
        <w:fldChar w:fldCharType="end"/>
      </w:r>
    </w:p>
    <w:p w14:paraId="73C0F5AF" w14:textId="45AD2738" w:rsidR="006E770F" w:rsidRPr="007F023A" w:rsidRDefault="006E770F">
      <w:pPr>
        <w:pStyle w:val="TOC1"/>
        <w:rPr>
          <w:rFonts w:asciiTheme="minorHAnsi" w:eastAsiaTheme="minorEastAsia" w:hAnsiTheme="minorHAnsi" w:cstheme="minorBidi"/>
          <w:noProof/>
          <w:szCs w:val="22"/>
          <w:lang w:eastAsia="en-GB"/>
        </w:rPr>
      </w:pPr>
      <w:r w:rsidRPr="007F023A">
        <w:rPr>
          <w:noProof/>
        </w:rPr>
        <w:t>Page setup parameters</w:t>
      </w:r>
      <w:r w:rsidRPr="007F023A">
        <w:rPr>
          <w:noProof/>
        </w:rPr>
        <w:tab/>
      </w:r>
      <w:r w:rsidRPr="007F023A">
        <w:rPr>
          <w:noProof/>
        </w:rPr>
        <w:fldChar w:fldCharType="begin"/>
      </w:r>
      <w:r w:rsidRPr="007F023A">
        <w:rPr>
          <w:noProof/>
        </w:rPr>
        <w:instrText xml:space="preserve"> PAGEREF _Toc129708878 \h </w:instrText>
      </w:r>
      <w:r w:rsidRPr="007F023A">
        <w:rPr>
          <w:noProof/>
        </w:rPr>
      </w:r>
      <w:r w:rsidRPr="007F023A">
        <w:rPr>
          <w:noProof/>
        </w:rPr>
        <w:fldChar w:fldCharType="separate"/>
      </w:r>
      <w:r w:rsidRPr="007F023A">
        <w:rPr>
          <w:noProof/>
        </w:rPr>
        <w:t>9</w:t>
      </w:r>
      <w:r w:rsidRPr="007F023A">
        <w:rPr>
          <w:noProof/>
        </w:rPr>
        <w:fldChar w:fldCharType="end"/>
      </w:r>
    </w:p>
    <w:p w14:paraId="4C9E2E30" w14:textId="17889947" w:rsidR="006E770F" w:rsidRPr="007F023A" w:rsidRDefault="006E770F">
      <w:pPr>
        <w:pStyle w:val="TOC1"/>
        <w:rPr>
          <w:rFonts w:asciiTheme="minorHAnsi" w:eastAsiaTheme="minorEastAsia" w:hAnsiTheme="minorHAnsi" w:cstheme="minorBidi"/>
          <w:noProof/>
          <w:szCs w:val="22"/>
          <w:lang w:eastAsia="en-GB"/>
        </w:rPr>
      </w:pPr>
      <w:r w:rsidRPr="007F023A">
        <w:rPr>
          <w:noProof/>
        </w:rPr>
        <w:t>Proforma copyright release text block</w:t>
      </w:r>
      <w:r w:rsidRPr="007F023A">
        <w:rPr>
          <w:noProof/>
        </w:rPr>
        <w:tab/>
      </w:r>
      <w:r w:rsidRPr="007F023A">
        <w:rPr>
          <w:noProof/>
        </w:rPr>
        <w:fldChar w:fldCharType="begin"/>
      </w:r>
      <w:r w:rsidRPr="007F023A">
        <w:rPr>
          <w:noProof/>
        </w:rPr>
        <w:instrText xml:space="preserve"> PAGEREF _Toc129708879 \h </w:instrText>
      </w:r>
      <w:r w:rsidRPr="007F023A">
        <w:rPr>
          <w:noProof/>
        </w:rPr>
      </w:r>
      <w:r w:rsidRPr="007F023A">
        <w:rPr>
          <w:noProof/>
        </w:rPr>
        <w:fldChar w:fldCharType="separate"/>
      </w:r>
      <w:r w:rsidRPr="007F023A">
        <w:rPr>
          <w:noProof/>
        </w:rPr>
        <w:t>11</w:t>
      </w:r>
      <w:r w:rsidRPr="007F023A">
        <w:rPr>
          <w:noProof/>
        </w:rPr>
        <w:fldChar w:fldCharType="end"/>
      </w:r>
    </w:p>
    <w:p w14:paraId="6B5ECBC4" w14:textId="70737C95"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X.1</w:t>
      </w:r>
      <w:r w:rsidRPr="007F023A">
        <w:rPr>
          <w:rFonts w:asciiTheme="minorHAnsi" w:eastAsiaTheme="minorEastAsia" w:hAnsiTheme="minorHAnsi" w:cstheme="minorBidi"/>
          <w:noProof/>
          <w:sz w:val="22"/>
          <w:szCs w:val="22"/>
          <w:lang w:eastAsia="en-GB"/>
        </w:rPr>
        <w:tab/>
      </w:r>
      <w:r w:rsidRPr="007F023A">
        <w:rPr>
          <w:noProof/>
        </w:rPr>
        <w:t>The right to copy</w:t>
      </w:r>
      <w:r w:rsidRPr="007F023A">
        <w:rPr>
          <w:noProof/>
        </w:rPr>
        <w:tab/>
      </w:r>
      <w:r w:rsidRPr="007F023A">
        <w:rPr>
          <w:noProof/>
        </w:rPr>
        <w:fldChar w:fldCharType="begin"/>
      </w:r>
      <w:r w:rsidRPr="007F023A">
        <w:rPr>
          <w:noProof/>
        </w:rPr>
        <w:instrText xml:space="preserve"> PAGEREF _Toc129708880 \h </w:instrText>
      </w:r>
      <w:r w:rsidRPr="007F023A">
        <w:rPr>
          <w:noProof/>
        </w:rPr>
      </w:r>
      <w:r w:rsidRPr="007F023A">
        <w:rPr>
          <w:noProof/>
        </w:rPr>
        <w:fldChar w:fldCharType="separate"/>
      </w:r>
      <w:r w:rsidRPr="007F023A">
        <w:rPr>
          <w:noProof/>
        </w:rPr>
        <w:t>11</w:t>
      </w:r>
      <w:r w:rsidRPr="007F023A">
        <w:rPr>
          <w:noProof/>
        </w:rPr>
        <w:fldChar w:fldCharType="end"/>
      </w:r>
    </w:p>
    <w:p w14:paraId="2EBC005C" w14:textId="6B9EE965" w:rsidR="006E770F" w:rsidRPr="007F023A" w:rsidRDefault="006E770F">
      <w:pPr>
        <w:pStyle w:val="TOC1"/>
        <w:rPr>
          <w:rFonts w:asciiTheme="minorHAnsi" w:eastAsiaTheme="minorEastAsia" w:hAnsiTheme="minorHAnsi" w:cstheme="minorBidi"/>
          <w:noProof/>
          <w:szCs w:val="22"/>
          <w:lang w:eastAsia="en-GB"/>
        </w:rPr>
      </w:pPr>
      <w:r w:rsidRPr="007F023A">
        <w:rPr>
          <w:noProof/>
        </w:rPr>
        <w:t>Abstract Test Suite (ATS) text block</w:t>
      </w:r>
      <w:r w:rsidRPr="007F023A">
        <w:rPr>
          <w:noProof/>
        </w:rPr>
        <w:tab/>
      </w:r>
      <w:r w:rsidRPr="007F023A">
        <w:rPr>
          <w:noProof/>
        </w:rPr>
        <w:fldChar w:fldCharType="begin"/>
      </w:r>
      <w:r w:rsidRPr="007F023A">
        <w:rPr>
          <w:noProof/>
        </w:rPr>
        <w:instrText xml:space="preserve"> PAGEREF _Toc129708881 \h </w:instrText>
      </w:r>
      <w:r w:rsidRPr="007F023A">
        <w:rPr>
          <w:noProof/>
        </w:rPr>
      </w:r>
      <w:r w:rsidRPr="007F023A">
        <w:rPr>
          <w:noProof/>
        </w:rPr>
        <w:fldChar w:fldCharType="separate"/>
      </w:r>
      <w:r w:rsidRPr="007F023A">
        <w:rPr>
          <w:noProof/>
        </w:rPr>
        <w:t>12</w:t>
      </w:r>
      <w:r w:rsidRPr="007F023A">
        <w:rPr>
          <w:noProof/>
        </w:rPr>
        <w:fldChar w:fldCharType="end"/>
      </w:r>
    </w:p>
    <w:p w14:paraId="7D66A176" w14:textId="0EB8B8C2" w:rsidR="006E770F" w:rsidRPr="007F023A" w:rsidRDefault="006E770F">
      <w:pPr>
        <w:pStyle w:val="TOC1"/>
        <w:rPr>
          <w:rFonts w:asciiTheme="minorHAnsi" w:eastAsiaTheme="minorEastAsia" w:hAnsiTheme="minorHAnsi" w:cstheme="minorBidi"/>
          <w:noProof/>
          <w:szCs w:val="22"/>
          <w:lang w:eastAsia="en-GB"/>
        </w:rPr>
      </w:pPr>
      <w:r w:rsidRPr="007F023A">
        <w:rPr>
          <w:noProof/>
        </w:rPr>
        <w:t>Y</w:t>
      </w:r>
      <w:r w:rsidRPr="007F023A">
        <w:rPr>
          <w:rFonts w:asciiTheme="minorHAnsi" w:eastAsiaTheme="minorEastAsia" w:hAnsiTheme="minorHAnsi" w:cstheme="minorBidi"/>
          <w:noProof/>
          <w:szCs w:val="22"/>
          <w:lang w:eastAsia="en-GB"/>
        </w:rPr>
        <w:tab/>
      </w:r>
      <w:r w:rsidRPr="007F023A">
        <w:rPr>
          <w:noProof/>
        </w:rPr>
        <w:t>Abstract Test Suite (ATS)</w:t>
      </w:r>
      <w:r w:rsidRPr="007F023A">
        <w:rPr>
          <w:noProof/>
        </w:rPr>
        <w:tab/>
      </w:r>
      <w:r w:rsidRPr="007F023A">
        <w:rPr>
          <w:noProof/>
        </w:rPr>
        <w:fldChar w:fldCharType="begin"/>
      </w:r>
      <w:r w:rsidRPr="007F023A">
        <w:rPr>
          <w:noProof/>
        </w:rPr>
        <w:instrText xml:space="preserve"> PAGEREF _Toc129708882 \h </w:instrText>
      </w:r>
      <w:r w:rsidRPr="007F023A">
        <w:rPr>
          <w:noProof/>
        </w:rPr>
      </w:r>
      <w:r w:rsidRPr="007F023A">
        <w:rPr>
          <w:noProof/>
        </w:rPr>
        <w:fldChar w:fldCharType="separate"/>
      </w:r>
      <w:r w:rsidRPr="007F023A">
        <w:rPr>
          <w:noProof/>
        </w:rPr>
        <w:t>12</w:t>
      </w:r>
      <w:r w:rsidRPr="007F023A">
        <w:rPr>
          <w:noProof/>
        </w:rPr>
        <w:fldChar w:fldCharType="end"/>
      </w:r>
    </w:p>
    <w:p w14:paraId="654D161D" w14:textId="39149984" w:rsidR="006E770F" w:rsidRPr="007F023A" w:rsidRDefault="006E770F">
      <w:pPr>
        <w:pStyle w:val="TOC2"/>
        <w:rPr>
          <w:rFonts w:asciiTheme="minorHAnsi" w:eastAsiaTheme="minorEastAsia" w:hAnsiTheme="minorHAnsi" w:cstheme="minorBidi"/>
          <w:noProof/>
          <w:sz w:val="22"/>
          <w:szCs w:val="22"/>
          <w:lang w:eastAsia="en-GB"/>
        </w:rPr>
      </w:pPr>
      <w:r w:rsidRPr="007F023A">
        <w:rPr>
          <w:noProof/>
        </w:rPr>
        <w:t>Y.1</w:t>
      </w:r>
      <w:r w:rsidRPr="007F023A">
        <w:rPr>
          <w:rFonts w:asciiTheme="minorHAnsi" w:eastAsiaTheme="minorEastAsia" w:hAnsiTheme="minorHAnsi" w:cstheme="minorBidi"/>
          <w:noProof/>
          <w:sz w:val="22"/>
          <w:szCs w:val="22"/>
          <w:lang w:eastAsia="en-GB"/>
        </w:rPr>
        <w:tab/>
      </w:r>
      <w:r w:rsidRPr="007F023A">
        <w:rPr>
          <w:noProof/>
        </w:rPr>
        <w:t>Introduction</w:t>
      </w:r>
      <w:r w:rsidRPr="007F023A">
        <w:rPr>
          <w:noProof/>
        </w:rPr>
        <w:tab/>
      </w:r>
      <w:r w:rsidRPr="007F023A">
        <w:rPr>
          <w:noProof/>
        </w:rPr>
        <w:fldChar w:fldCharType="begin"/>
      </w:r>
      <w:r w:rsidRPr="007F023A">
        <w:rPr>
          <w:noProof/>
        </w:rPr>
        <w:instrText xml:space="preserve"> PAGEREF _Toc129708883 \h </w:instrText>
      </w:r>
      <w:r w:rsidRPr="007F023A">
        <w:rPr>
          <w:noProof/>
        </w:rPr>
      </w:r>
      <w:r w:rsidRPr="007F023A">
        <w:rPr>
          <w:noProof/>
        </w:rPr>
        <w:fldChar w:fldCharType="separate"/>
      </w:r>
      <w:r w:rsidRPr="007F023A">
        <w:rPr>
          <w:noProof/>
        </w:rPr>
        <w:t>12</w:t>
      </w:r>
      <w:r w:rsidRPr="007F023A">
        <w:rPr>
          <w:noProof/>
        </w:rPr>
        <w:fldChar w:fldCharType="end"/>
      </w:r>
    </w:p>
    <w:p w14:paraId="59564641" w14:textId="7C2AC886" w:rsidR="006E770F" w:rsidRPr="007F023A" w:rsidRDefault="006E770F">
      <w:pPr>
        <w:pStyle w:val="TOC1"/>
        <w:rPr>
          <w:rFonts w:asciiTheme="minorHAnsi" w:eastAsiaTheme="minorEastAsia" w:hAnsiTheme="minorHAnsi" w:cstheme="minorBidi"/>
          <w:noProof/>
          <w:szCs w:val="22"/>
          <w:lang w:eastAsia="en-GB"/>
        </w:rPr>
      </w:pPr>
      <w:r w:rsidRPr="007F023A">
        <w:rPr>
          <w:noProof/>
        </w:rPr>
        <w:t>Y.2</w:t>
      </w:r>
      <w:r w:rsidRPr="007F023A">
        <w:rPr>
          <w:rFonts w:asciiTheme="minorHAnsi" w:eastAsiaTheme="minorEastAsia" w:hAnsiTheme="minorHAnsi" w:cstheme="minorBidi"/>
          <w:noProof/>
          <w:szCs w:val="22"/>
          <w:lang w:eastAsia="en-GB"/>
        </w:rPr>
        <w:tab/>
      </w:r>
      <w:r w:rsidRPr="007F023A">
        <w:rPr>
          <w:noProof/>
        </w:rPr>
        <w:t>The TTCN Graphical form (TTCN.GR)</w:t>
      </w:r>
      <w:r w:rsidRPr="007F023A">
        <w:rPr>
          <w:noProof/>
        </w:rPr>
        <w:tab/>
      </w:r>
      <w:r w:rsidRPr="007F023A">
        <w:rPr>
          <w:noProof/>
        </w:rPr>
        <w:fldChar w:fldCharType="begin"/>
      </w:r>
      <w:r w:rsidRPr="007F023A">
        <w:rPr>
          <w:noProof/>
        </w:rPr>
        <w:instrText xml:space="preserve"> PAGEREF _Toc129708884 \h </w:instrText>
      </w:r>
      <w:r w:rsidRPr="007F023A">
        <w:rPr>
          <w:noProof/>
        </w:rPr>
      </w:r>
      <w:r w:rsidRPr="007F023A">
        <w:rPr>
          <w:noProof/>
        </w:rPr>
        <w:fldChar w:fldCharType="separate"/>
      </w:r>
      <w:r w:rsidRPr="007F023A">
        <w:rPr>
          <w:noProof/>
        </w:rPr>
        <w:t>12</w:t>
      </w:r>
      <w:r w:rsidRPr="007F023A">
        <w:rPr>
          <w:noProof/>
        </w:rPr>
        <w:fldChar w:fldCharType="end"/>
      </w:r>
    </w:p>
    <w:p w14:paraId="5DD1FEC8" w14:textId="2F3BFF41" w:rsidR="006E770F" w:rsidRPr="007F023A" w:rsidRDefault="006E770F">
      <w:pPr>
        <w:pStyle w:val="TOC1"/>
        <w:rPr>
          <w:rFonts w:asciiTheme="minorHAnsi" w:eastAsiaTheme="minorEastAsia" w:hAnsiTheme="minorHAnsi" w:cstheme="minorBidi"/>
          <w:noProof/>
          <w:szCs w:val="22"/>
          <w:lang w:eastAsia="en-GB"/>
        </w:rPr>
      </w:pPr>
      <w:r w:rsidRPr="007F023A">
        <w:rPr>
          <w:noProof/>
        </w:rPr>
        <w:t>Y.3</w:t>
      </w:r>
      <w:r w:rsidRPr="007F023A">
        <w:rPr>
          <w:rFonts w:asciiTheme="minorHAnsi" w:eastAsiaTheme="minorEastAsia" w:hAnsiTheme="minorHAnsi" w:cstheme="minorBidi"/>
          <w:noProof/>
          <w:szCs w:val="22"/>
          <w:lang w:eastAsia="en-GB"/>
        </w:rPr>
        <w:tab/>
      </w:r>
      <w:r w:rsidRPr="007F023A">
        <w:rPr>
          <w:noProof/>
        </w:rPr>
        <w:t>The TTCN Machine Processable form (TTCN.MP)</w:t>
      </w:r>
      <w:r w:rsidRPr="007F023A">
        <w:rPr>
          <w:noProof/>
        </w:rPr>
        <w:tab/>
      </w:r>
      <w:r w:rsidRPr="007F023A">
        <w:rPr>
          <w:noProof/>
        </w:rPr>
        <w:fldChar w:fldCharType="begin"/>
      </w:r>
      <w:r w:rsidRPr="007F023A">
        <w:rPr>
          <w:noProof/>
        </w:rPr>
        <w:instrText xml:space="preserve"> PAGEREF _Toc129708885 \h </w:instrText>
      </w:r>
      <w:r w:rsidRPr="007F023A">
        <w:rPr>
          <w:noProof/>
        </w:rPr>
      </w:r>
      <w:r w:rsidRPr="007F023A">
        <w:rPr>
          <w:noProof/>
        </w:rPr>
        <w:fldChar w:fldCharType="separate"/>
      </w:r>
      <w:r w:rsidRPr="007F023A">
        <w:rPr>
          <w:noProof/>
        </w:rPr>
        <w:t>12</w:t>
      </w:r>
      <w:r w:rsidRPr="007F023A">
        <w:rPr>
          <w:noProof/>
        </w:rPr>
        <w:fldChar w:fldCharType="end"/>
      </w:r>
    </w:p>
    <w:p w14:paraId="5C283052" w14:textId="400D503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&lt;A&gt; (normative): &lt;Normative annex for a Technical Specification&gt;</w:t>
      </w:r>
      <w:r w:rsidRPr="007F023A">
        <w:rPr>
          <w:noProof/>
        </w:rPr>
        <w:tab/>
      </w:r>
      <w:r w:rsidRPr="007F023A">
        <w:rPr>
          <w:noProof/>
        </w:rPr>
        <w:fldChar w:fldCharType="begin"/>
      </w:r>
      <w:r w:rsidRPr="007F023A">
        <w:rPr>
          <w:noProof/>
        </w:rPr>
        <w:instrText xml:space="preserve"> PAGEREF _Toc129708886 \h </w:instrText>
      </w:r>
      <w:r w:rsidRPr="007F023A">
        <w:rPr>
          <w:noProof/>
        </w:rPr>
      </w:r>
      <w:r w:rsidRPr="007F023A">
        <w:rPr>
          <w:noProof/>
        </w:rPr>
        <w:fldChar w:fldCharType="separate"/>
      </w:r>
      <w:r w:rsidRPr="007F023A">
        <w:rPr>
          <w:noProof/>
        </w:rPr>
        <w:t>13</w:t>
      </w:r>
      <w:r w:rsidRPr="007F023A">
        <w:rPr>
          <w:noProof/>
        </w:rPr>
        <w:fldChar w:fldCharType="end"/>
      </w:r>
    </w:p>
    <w:p w14:paraId="0CD2A8B0" w14:textId="36DA3308"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&lt;B&gt; (informative): &lt;Informative annex for a Technical Specification&gt;</w:t>
      </w:r>
      <w:r w:rsidRPr="007F023A">
        <w:rPr>
          <w:noProof/>
        </w:rPr>
        <w:tab/>
      </w:r>
      <w:r w:rsidRPr="007F023A">
        <w:rPr>
          <w:noProof/>
        </w:rPr>
        <w:fldChar w:fldCharType="begin"/>
      </w:r>
      <w:r w:rsidRPr="007F023A">
        <w:rPr>
          <w:noProof/>
        </w:rPr>
        <w:instrText xml:space="preserve"> PAGEREF _Toc129708887 \h </w:instrText>
      </w:r>
      <w:r w:rsidRPr="007F023A">
        <w:rPr>
          <w:noProof/>
        </w:rPr>
      </w:r>
      <w:r w:rsidRPr="007F023A">
        <w:rPr>
          <w:noProof/>
        </w:rPr>
        <w:fldChar w:fldCharType="separate"/>
      </w:r>
      <w:r w:rsidRPr="007F023A">
        <w:rPr>
          <w:noProof/>
        </w:rPr>
        <w:t>14</w:t>
      </w:r>
      <w:r w:rsidRPr="007F023A">
        <w:rPr>
          <w:noProof/>
        </w:rPr>
        <w:fldChar w:fldCharType="end"/>
      </w:r>
    </w:p>
    <w:p w14:paraId="089E14D3" w14:textId="18757D1F" w:rsidR="006E770F" w:rsidRPr="007F023A" w:rsidRDefault="006E770F">
      <w:pPr>
        <w:pStyle w:val="TOC1"/>
        <w:rPr>
          <w:rFonts w:asciiTheme="minorHAnsi" w:eastAsiaTheme="minorEastAsia" w:hAnsiTheme="minorHAnsi" w:cstheme="minorBidi"/>
          <w:noProof/>
          <w:szCs w:val="22"/>
          <w:lang w:eastAsia="en-GB"/>
        </w:rPr>
      </w:pPr>
      <w:r w:rsidRPr="007F023A">
        <w:rPr>
          <w:noProof/>
        </w:rPr>
        <w:t>B.1</w:t>
      </w:r>
      <w:r w:rsidRPr="007F023A">
        <w:rPr>
          <w:rFonts w:asciiTheme="minorHAnsi" w:eastAsiaTheme="minorEastAsia" w:hAnsiTheme="minorHAnsi" w:cstheme="minorBidi"/>
          <w:noProof/>
          <w:szCs w:val="22"/>
          <w:lang w:eastAsia="en-GB"/>
        </w:rPr>
        <w:tab/>
      </w:r>
      <w:r w:rsidRPr="007F023A">
        <w:rPr>
          <w:noProof/>
        </w:rPr>
        <w:t>Heading levels in an annex</w:t>
      </w:r>
      <w:r w:rsidRPr="007F023A">
        <w:rPr>
          <w:noProof/>
        </w:rPr>
        <w:tab/>
      </w:r>
      <w:r w:rsidRPr="007F023A">
        <w:rPr>
          <w:noProof/>
        </w:rPr>
        <w:fldChar w:fldCharType="begin"/>
      </w:r>
      <w:r w:rsidRPr="007F023A">
        <w:rPr>
          <w:noProof/>
        </w:rPr>
        <w:instrText xml:space="preserve"> PAGEREF _Toc129708888 \h </w:instrText>
      </w:r>
      <w:r w:rsidRPr="007F023A">
        <w:rPr>
          <w:noProof/>
        </w:rPr>
      </w:r>
      <w:r w:rsidRPr="007F023A">
        <w:rPr>
          <w:noProof/>
        </w:rPr>
        <w:fldChar w:fldCharType="separate"/>
      </w:r>
      <w:r w:rsidRPr="007F023A">
        <w:rPr>
          <w:noProof/>
        </w:rPr>
        <w:t>14</w:t>
      </w:r>
      <w:r w:rsidRPr="007F023A">
        <w:rPr>
          <w:noProof/>
        </w:rPr>
        <w:fldChar w:fldCharType="end"/>
      </w:r>
    </w:p>
    <w:p w14:paraId="33918E90" w14:textId="07C32B27" w:rsidR="006E770F" w:rsidRPr="007F023A" w:rsidRDefault="006E770F">
      <w:pPr>
        <w:pStyle w:val="TOC9"/>
        <w:rPr>
          <w:rFonts w:asciiTheme="minorHAnsi" w:eastAsiaTheme="minorEastAsia" w:hAnsiTheme="minorHAnsi" w:cstheme="minorBidi"/>
          <w:b w:val="0"/>
          <w:noProof/>
          <w:szCs w:val="22"/>
          <w:lang w:eastAsia="en-GB"/>
        </w:rPr>
      </w:pPr>
      <w:r w:rsidRPr="007F023A">
        <w:rPr>
          <w:noProof/>
        </w:rPr>
        <w:t>Annex &lt;C&gt;: &lt;Informative annex title for a Technical Report&gt;</w:t>
      </w:r>
      <w:r w:rsidRPr="007F023A">
        <w:rPr>
          <w:noProof/>
        </w:rPr>
        <w:tab/>
      </w:r>
      <w:r w:rsidRPr="007F023A">
        <w:rPr>
          <w:noProof/>
        </w:rPr>
        <w:fldChar w:fldCharType="begin"/>
      </w:r>
      <w:r w:rsidRPr="007F023A">
        <w:rPr>
          <w:noProof/>
        </w:rPr>
        <w:instrText xml:space="preserve"> PAGEREF _Toc129708889 \h </w:instrText>
      </w:r>
      <w:r w:rsidRPr="007F023A">
        <w:rPr>
          <w:noProof/>
        </w:rPr>
      </w:r>
      <w:r w:rsidRPr="007F023A">
        <w:rPr>
          <w:noProof/>
        </w:rPr>
        <w:fldChar w:fldCharType="separate"/>
      </w:r>
      <w:r w:rsidRPr="007F023A">
        <w:rPr>
          <w:noProof/>
        </w:rPr>
        <w:t>15</w:t>
      </w:r>
      <w:r w:rsidRPr="007F023A">
        <w:rPr>
          <w:noProof/>
        </w:rPr>
        <w:fldChar w:fldCharType="end"/>
      </w:r>
    </w:p>
    <w:p w14:paraId="7216EEB8" w14:textId="2D787B30"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&lt;D&gt; (informative): Bibliography</w:t>
      </w:r>
      <w:r w:rsidRPr="007F023A">
        <w:rPr>
          <w:noProof/>
        </w:rPr>
        <w:tab/>
      </w:r>
      <w:r w:rsidRPr="007F023A">
        <w:rPr>
          <w:noProof/>
        </w:rPr>
        <w:fldChar w:fldCharType="begin"/>
      </w:r>
      <w:r w:rsidRPr="007F023A">
        <w:rPr>
          <w:noProof/>
        </w:rPr>
        <w:instrText xml:space="preserve"> PAGEREF _Toc129708890 \h </w:instrText>
      </w:r>
      <w:r w:rsidRPr="007F023A">
        <w:rPr>
          <w:noProof/>
        </w:rPr>
      </w:r>
      <w:r w:rsidRPr="007F023A">
        <w:rPr>
          <w:noProof/>
        </w:rPr>
        <w:fldChar w:fldCharType="separate"/>
      </w:r>
      <w:r w:rsidRPr="007F023A">
        <w:rPr>
          <w:noProof/>
        </w:rPr>
        <w:t>16</w:t>
      </w:r>
      <w:r w:rsidRPr="007F023A">
        <w:rPr>
          <w:noProof/>
        </w:rPr>
        <w:fldChar w:fldCharType="end"/>
      </w:r>
    </w:p>
    <w:p w14:paraId="74D102D3" w14:textId="4F69E12F"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&lt;E&gt; (informative): Index</w:t>
      </w:r>
      <w:r w:rsidRPr="007F023A">
        <w:rPr>
          <w:noProof/>
        </w:rPr>
        <w:tab/>
      </w:r>
      <w:r w:rsidRPr="007F023A">
        <w:rPr>
          <w:noProof/>
        </w:rPr>
        <w:fldChar w:fldCharType="begin"/>
      </w:r>
      <w:r w:rsidRPr="007F023A">
        <w:rPr>
          <w:noProof/>
        </w:rPr>
        <w:instrText xml:space="preserve"> PAGEREF _Toc129708891 \h </w:instrText>
      </w:r>
      <w:r w:rsidRPr="007F023A">
        <w:rPr>
          <w:noProof/>
        </w:rPr>
      </w:r>
      <w:r w:rsidRPr="007F023A">
        <w:rPr>
          <w:noProof/>
        </w:rPr>
        <w:fldChar w:fldCharType="separate"/>
      </w:r>
      <w:r w:rsidRPr="007F023A">
        <w:rPr>
          <w:noProof/>
        </w:rPr>
        <w:t>17</w:t>
      </w:r>
      <w:r w:rsidRPr="007F023A">
        <w:rPr>
          <w:noProof/>
        </w:rPr>
        <w:fldChar w:fldCharType="end"/>
      </w:r>
    </w:p>
    <w:p w14:paraId="11664DC5" w14:textId="743294CB" w:rsidR="006E770F" w:rsidRPr="007F023A" w:rsidRDefault="006E770F">
      <w:pPr>
        <w:pStyle w:val="TOC8"/>
        <w:rPr>
          <w:rFonts w:asciiTheme="minorHAnsi" w:eastAsiaTheme="minorEastAsia" w:hAnsiTheme="minorHAnsi" w:cstheme="minorBidi"/>
          <w:b w:val="0"/>
          <w:noProof/>
          <w:szCs w:val="22"/>
          <w:lang w:eastAsia="en-GB"/>
        </w:rPr>
      </w:pPr>
      <w:r w:rsidRPr="007F023A">
        <w:rPr>
          <w:noProof/>
        </w:rPr>
        <w:t>Annex &lt;X&gt; (informative): Change history</w:t>
      </w:r>
      <w:r w:rsidRPr="007F023A">
        <w:rPr>
          <w:noProof/>
        </w:rPr>
        <w:tab/>
      </w:r>
      <w:r w:rsidRPr="007F023A">
        <w:rPr>
          <w:noProof/>
        </w:rPr>
        <w:fldChar w:fldCharType="begin"/>
      </w:r>
      <w:r w:rsidRPr="007F023A">
        <w:rPr>
          <w:noProof/>
        </w:rPr>
        <w:instrText xml:space="preserve"> PAGEREF _Toc129708892 \h </w:instrText>
      </w:r>
      <w:r w:rsidRPr="007F023A">
        <w:rPr>
          <w:noProof/>
        </w:rPr>
      </w:r>
      <w:r w:rsidRPr="007F023A">
        <w:rPr>
          <w:noProof/>
        </w:rPr>
        <w:fldChar w:fldCharType="separate"/>
      </w:r>
      <w:r w:rsidRPr="007F023A">
        <w:rPr>
          <w:noProof/>
        </w:rPr>
        <w:t>18</w:t>
      </w:r>
      <w:r w:rsidRPr="007F023A">
        <w:rPr>
          <w:noProof/>
        </w:rPr>
        <w:fldChar w:fldCharType="end"/>
      </w:r>
    </w:p>
    <w:p w14:paraId="0B9E3498" w14:textId="1CC22E73"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18" w:name="foreword"/>
      <w:bookmarkStart w:id="19" w:name="_Toc129708866"/>
      <w:bookmarkEnd w:id="18"/>
      <w:r w:rsidRPr="007F023A">
        <w:lastRenderedPageBreak/>
        <w:t>Foreword</w:t>
      </w:r>
      <w:bookmarkEnd w:id="19"/>
    </w:p>
    <w:p w14:paraId="2511FBFA" w14:textId="00BC8911" w:rsidR="00080512" w:rsidRPr="007F023A" w:rsidRDefault="00080512">
      <w:r w:rsidRPr="007F023A">
        <w:t xml:space="preserve">This Technical </w:t>
      </w:r>
      <w:bookmarkStart w:id="20" w:name="spectype3"/>
      <w:r w:rsidR="00602AEA" w:rsidRPr="007F023A">
        <w:t>Report</w:t>
      </w:r>
      <w:bookmarkEnd w:id="20"/>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1" w:name="introduction"/>
      <w:bookmarkStart w:id="22" w:name="_Toc129708867"/>
      <w:bookmarkEnd w:id="21"/>
      <w:r w:rsidRPr="007F023A">
        <w:t>Introduction</w:t>
      </w:r>
      <w:bookmarkEnd w:id="22"/>
    </w:p>
    <w:p w14:paraId="3BF6D3E6" w14:textId="77777777"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 Compared with IMT-2020, the </w:t>
      </w:r>
      <w:r w:rsidRPr="007F023A">
        <w:rPr>
          <w:i/>
          <w:iCs/>
        </w:rPr>
        <w:t>6G framework</w:t>
      </w:r>
      <w:r w:rsidRPr="007F023A">
        <w:t xml:space="preserve"> presents:</w:t>
      </w:r>
    </w:p>
    <w:p w14:paraId="072BE0AF"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Expanded and new usage scenarios, and</w:t>
      </w:r>
    </w:p>
    <w:p w14:paraId="39574555" w14:textId="77777777" w:rsidR="00727BA6" w:rsidRPr="007F023A" w:rsidRDefault="00727BA6" w:rsidP="00727BA6">
      <w:pPr>
        <w:pStyle w:val="affd"/>
        <w:numPr>
          <w:ilvl w:val="0"/>
          <w:numId w:val="15"/>
        </w:numPr>
        <w:overflowPunct w:val="0"/>
        <w:autoSpaceDE w:val="0"/>
        <w:autoSpaceDN w:val="0"/>
        <w:adjustRightInd w:val="0"/>
        <w:textAlignment w:val="baseline"/>
      </w:pPr>
      <w:r w:rsidRPr="007F023A">
        <w:t xml:space="preserve">Enhanced and new capabilities.  </w:t>
      </w:r>
    </w:p>
    <w:p w14:paraId="640BAAB7" w14:textId="77777777" w:rsidR="00727BA6" w:rsidRPr="007F023A" w:rsidRDefault="00727BA6" w:rsidP="00727BA6">
      <w:r w:rsidRPr="007F023A">
        <w:t>In December ’24, a LS was received by RAN in RP-243202, in which ITU WP 5D kindly invites External Organizations to provide their inputs on the minimum technical performance requirements (TPR) for IMT-2030 radio interface technologies, including but not limited to,</w:t>
      </w:r>
    </w:p>
    <w:p w14:paraId="2EA10A58"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77777777" w:rsidR="00727BA6" w:rsidRPr="007F023A" w:rsidRDefault="00727BA6" w:rsidP="00727BA6">
      <w:pPr>
        <w:pStyle w:val="affd"/>
        <w:numPr>
          <w:ilvl w:val="0"/>
          <w:numId w:val="16"/>
        </w:numPr>
        <w:overflowPunct w:val="0"/>
        <w:autoSpaceDE w:val="0"/>
        <w:autoSpaceDN w:val="0"/>
        <w:adjustRightInd w:val="0"/>
        <w:ind w:left="810" w:hanging="450"/>
        <w:textAlignment w:val="baseline"/>
      </w:pPr>
      <w:r w:rsidRPr="007F023A">
        <w:t>Proposed associated target values for the above candidate items for the minimum technical performance requirements which are requested to be provided preferably by WP 5D #49 (24 June – 3 July 2025, TBC)</w:t>
      </w:r>
    </w:p>
    <w:p w14:paraId="1A74EAAE" w14:textId="0FFAC2EF" w:rsidR="00727BA6" w:rsidRPr="007F023A" w:rsidRDefault="00727BA6" w:rsidP="00DB01D4">
      <w:pPr>
        <w:rPr>
          <w:lang w:eastAsia="zh-CN"/>
        </w:rPr>
      </w:pPr>
      <w:r w:rsidRPr="007F023A">
        <w:t>Therefore, one purpose of this study is to investigate a candidate set of items for minimum TPRs based on the Recommendation ITU-R M.2160,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3" w:name="OLE_LINK35"/>
      <w:r w:rsidRPr="007F023A">
        <w:t xml:space="preserve"> resilient, environmentally and economically sustainable ways.</w:t>
      </w:r>
      <w:bookmarkEnd w:id="23"/>
      <w:r w:rsidRPr="007F023A">
        <w:t xml:space="preserve"> </w:t>
      </w:r>
      <w:bookmarkStart w:id="24" w:name="OLE_LINK39"/>
      <w:r w:rsidRPr="007F023A">
        <w:t xml:space="preserve">In addition to </w:t>
      </w:r>
      <w:r w:rsidRPr="007F023A">
        <w:rPr>
          <w:rFonts w:hint="eastAsia"/>
        </w:rPr>
        <w:t>providing diverse and novel 6G services</w:t>
      </w:r>
      <w:bookmarkEnd w:id="24"/>
      <w:r w:rsidRPr="007F023A">
        <w:rPr>
          <w:rFonts w:hint="eastAsia"/>
        </w:rPr>
        <w:t xml:space="preserve">, </w:t>
      </w:r>
      <w:r w:rsidRPr="007F023A">
        <w:t xml:space="preserve">other considerations are needed, e.g. CAPEX/OPEX reduction, improvement of overall 3GPP system performance, and </w:t>
      </w:r>
      <w:bookmarkStart w:id="25" w:name="OLE_LINK36"/>
      <w:r w:rsidRPr="007F023A">
        <w:t xml:space="preserve">migration </w:t>
      </w:r>
      <w:bookmarkEnd w:id="25"/>
      <w:r w:rsidRPr="007F023A">
        <w:t>from and interworking with 5G aspects.</w:t>
      </w:r>
    </w:p>
    <w:p w14:paraId="6A7CE5D7" w14:textId="10DA895A"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 </w:t>
      </w:r>
      <w:bookmarkStart w:id="26" w:name="OLE_LINK83"/>
      <w:r w:rsidRPr="007F023A">
        <w:t>Input from other organizations and working groups, such as NGMN, ITU-R, and 3GPP SA1, will be considered. T</w:t>
      </w:r>
      <w:bookmarkEnd w:id="26"/>
      <w:r w:rsidRPr="007F023A">
        <w:t>he study will also translate these required capabilities into technical metrics that can be evaluated from a RAN perspective</w:t>
      </w:r>
      <w:r w:rsidRPr="007F023A">
        <w:rPr>
          <w:rFonts w:hint="eastAsia"/>
          <w:lang w:eastAsia="zh-CN"/>
        </w:rPr>
        <w:t>.</w:t>
      </w:r>
    </w:p>
    <w:p w14:paraId="548A512E" w14:textId="77777777" w:rsidR="00080512" w:rsidRPr="007F023A" w:rsidRDefault="00080512">
      <w:pPr>
        <w:pStyle w:val="1"/>
      </w:pPr>
      <w:r w:rsidRPr="007F023A">
        <w:br w:type="page"/>
      </w:r>
      <w:bookmarkStart w:id="27" w:name="scope"/>
      <w:bookmarkStart w:id="28" w:name="_Toc129708868"/>
      <w:bookmarkEnd w:id="27"/>
      <w:r w:rsidRPr="007F023A">
        <w:lastRenderedPageBreak/>
        <w:t>1</w:t>
      </w:r>
      <w:r w:rsidRPr="007F023A">
        <w:tab/>
        <w:t>Scope</w:t>
      </w:r>
      <w:bookmarkEnd w:id="28"/>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77777777" w:rsidR="00882B96" w:rsidRPr="007F023A" w:rsidRDefault="00882B96" w:rsidP="00882B96">
      <w:pPr>
        <w:pStyle w:val="affd"/>
        <w:numPr>
          <w:ilvl w:val="0"/>
          <w:numId w:val="17"/>
        </w:numPr>
        <w:overflowPunct w:val="0"/>
        <w:autoSpaceDE w:val="0"/>
        <w:autoSpaceDN w:val="0"/>
        <w:adjustRightInd w:val="0"/>
        <w:spacing w:after="0"/>
        <w:textAlignment w:val="baseline"/>
      </w:pPr>
      <w:r w:rsidRPr="007F023A">
        <w:t>investigate a candidate set of items for minimum TPRs based on the Recommendation ITU-R M.2160, and</w:t>
      </w:r>
      <w:r w:rsidRPr="007F023A">
        <w:rPr>
          <w:rFonts w:hint="eastAsia"/>
          <w:lang w:eastAsia="zh-CN"/>
        </w:rPr>
        <w:t>, where applicable,</w:t>
      </w:r>
      <w:r w:rsidRPr="007F023A">
        <w:t xml:space="preserve"> the associated target values </w:t>
      </w:r>
      <w:r w:rsidRPr="007F023A">
        <w:rPr>
          <w:rFonts w:hint="eastAsia"/>
          <w:lang w:eastAsia="zh-CN"/>
        </w:rPr>
        <w:t xml:space="preserve">and key assumptions </w:t>
      </w:r>
      <w:r w:rsidRPr="007F023A">
        <w:t>for the identified minimum TPRs.</w:t>
      </w:r>
    </w:p>
    <w:p w14:paraId="4E4EEBE4" w14:textId="77777777" w:rsidR="00882B96" w:rsidRPr="007F023A" w:rsidRDefault="00882B96" w:rsidP="00882B96">
      <w:pPr>
        <w:pStyle w:val="affd"/>
        <w:numPr>
          <w:ilvl w:val="1"/>
          <w:numId w:val="17"/>
        </w:numPr>
        <w:overflowPunct w:val="0"/>
        <w:autoSpaceDE w:val="0"/>
        <w:autoSpaceDN w:val="0"/>
        <w:adjustRightInd w:val="0"/>
        <w:spacing w:after="0"/>
        <w:textAlignment w:val="baseline"/>
      </w:pPr>
      <w:r w:rsidRPr="007F023A">
        <w:t xml:space="preserve">The outcome is expected to be shared </w:t>
      </w:r>
      <w:r w:rsidRPr="007F023A">
        <w:rPr>
          <w:rFonts w:hint="eastAsia"/>
          <w:lang w:eastAsia="zh-CN"/>
        </w:rPr>
        <w:t xml:space="preserve">by LS </w:t>
      </w:r>
      <w:r w:rsidRPr="007F023A">
        <w:t>with ITU-R WP5D, as suitable, and used as a baseline for the subsequent study 6G in RAN</w:t>
      </w:r>
    </w:p>
    <w:p w14:paraId="44BC69D0"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Identify typical and practical deployment scenarios defined by attributes such as carrier frequency, inter-site distance, user density, maximum mobility speed, and other relevant factors.</w:t>
      </w:r>
    </w:p>
    <w:p w14:paraId="0B341E31"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rPr>
        <w:t>Develop 3GPP requirements for 6G Radio for improvement of existing services and for new services.</w:t>
      </w:r>
    </w:p>
    <w:p w14:paraId="6976F82B"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Determine the applicability of legacy services to 6G Radio, and define radio requirements for these, as appropriate.</w:t>
      </w:r>
    </w:p>
    <w:p w14:paraId="141B7692"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rPr>
      </w:pPr>
      <w:r w:rsidRPr="007F023A">
        <w:rPr>
          <w:rFonts w:eastAsia="等线"/>
        </w:rPr>
        <w:t xml:space="preserve">Develop 3GPP requirements for 6G Radio for these practical deployment scenarios to ensure substantial gains in all relevant bands: overall performance, user experience, TCO reduction including at least: </w:t>
      </w:r>
    </w:p>
    <w:p w14:paraId="7CA0768F"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Ensure appropriate set of functionalities, minimize the adoption of multiple options for the same functionality, avoid excessive configurations, excessive UE capabilities and UE capabilities reporting</w:t>
      </w:r>
    </w:p>
    <w:p w14:paraId="32F13CA4"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Energy efficiency and energy saving: both for network and device</w:t>
      </w:r>
    </w:p>
    <w:p w14:paraId="6BB0409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Enhanced spectral efficiency </w:t>
      </w:r>
    </w:p>
    <w:p w14:paraId="63AB8320"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Enhance</w:t>
      </w:r>
      <w:r w:rsidRPr="007F023A">
        <w:rPr>
          <w:rFonts w:eastAsia="等线" w:hint="eastAsia"/>
          <w:bCs/>
          <w:iCs/>
          <w:lang w:eastAsia="zh-CN"/>
        </w:rPr>
        <w:t xml:space="preserve">d </w:t>
      </w:r>
      <w:r w:rsidRPr="007F023A">
        <w:rPr>
          <w:rFonts w:eastAsia="等线"/>
          <w:bCs/>
          <w:iCs/>
        </w:rPr>
        <w:t>overall coverage, focus on</w:t>
      </w:r>
      <w:r w:rsidRPr="007F023A">
        <w:rPr>
          <w:rFonts w:eastAsia="等线" w:hint="eastAsia"/>
          <w:bCs/>
          <w:iCs/>
          <w:lang w:eastAsia="zh-CN"/>
        </w:rPr>
        <w:t xml:space="preserve"> </w:t>
      </w:r>
      <w:r w:rsidRPr="007F023A">
        <w:rPr>
          <w:rFonts w:eastAsia="等线"/>
          <w:bCs/>
          <w:iCs/>
        </w:rPr>
        <w:t>cell-edge performance</w:t>
      </w:r>
      <w:r w:rsidRPr="007F023A">
        <w:rPr>
          <w:rFonts w:eastAsia="等线" w:hint="eastAsia"/>
          <w:bCs/>
          <w:iCs/>
          <w:lang w:eastAsia="zh-CN"/>
        </w:rPr>
        <w:t xml:space="preserve"> and </w:t>
      </w:r>
      <w:r w:rsidRPr="007F023A">
        <w:rPr>
          <w:rFonts w:eastAsia="等线"/>
          <w:bCs/>
          <w:iCs/>
        </w:rPr>
        <w:t xml:space="preserve">UL </w:t>
      </w:r>
      <w:r w:rsidRPr="007F023A">
        <w:rPr>
          <w:rFonts w:eastAsia="等线" w:hint="eastAsia"/>
          <w:bCs/>
          <w:iCs/>
          <w:lang w:eastAsia="zh-CN"/>
        </w:rPr>
        <w:t>coverage</w:t>
      </w:r>
    </w:p>
    <w:p w14:paraId="45D2568A"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Wider channel bandwidth (at least 200MHz) support for 6G deployments </w:t>
      </w:r>
      <w:r w:rsidRPr="007F023A">
        <w:rPr>
          <w:rFonts w:eastAsia="等线" w:hint="eastAsia"/>
          <w:bCs/>
          <w:iCs/>
          <w:lang w:eastAsia="zh-CN"/>
        </w:rPr>
        <w:t>at least</w:t>
      </w:r>
      <w:r w:rsidRPr="007F023A">
        <w:rPr>
          <w:rFonts w:eastAsia="等线"/>
          <w:bCs/>
          <w:iCs/>
        </w:rPr>
        <w:t xml:space="preserve"> </w:t>
      </w:r>
      <w:r w:rsidRPr="007F023A">
        <w:rPr>
          <w:rFonts w:eastAsia="等线" w:hint="eastAsia"/>
          <w:bCs/>
          <w:iCs/>
          <w:lang w:eastAsia="zh-CN"/>
        </w:rPr>
        <w:t xml:space="preserve">above 2 GHz, </w:t>
      </w:r>
      <w:r w:rsidRPr="007F023A">
        <w:rPr>
          <w:rFonts w:eastAsia="等线"/>
          <w:bCs/>
          <w:iCs/>
        </w:rPr>
        <w:t>around 7 GHz</w:t>
      </w:r>
    </w:p>
    <w:p w14:paraId="314EC5E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Re-use of existing 5G mid-band (~3.5GHz) site grid for 6G deployments in at least around 7 GHz and targeting comparable coverage to 5G mid-band</w:t>
      </w:r>
    </w:p>
    <w:p w14:paraId="360AD342"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Target scalable and forward compatible design for diverse device types</w:t>
      </w:r>
    </w:p>
    <w:p w14:paraId="5857687C"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Improved spectrum utilization and operations taking into account diverse spectrum allocations</w:t>
      </w:r>
    </w:p>
    <w:p w14:paraId="2C505143"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 xml:space="preserve">Aim at using common 6G Radio design, which meets mobile broadband service requirements </w:t>
      </w:r>
      <w:r w:rsidRPr="007F023A">
        <w:rPr>
          <w:rFonts w:eastAsia="等线" w:hint="eastAsia"/>
          <w:bCs/>
          <w:iCs/>
          <w:lang w:eastAsia="zh-CN"/>
        </w:rPr>
        <w:t>as</w:t>
      </w:r>
      <w:r w:rsidRPr="007F023A">
        <w:rPr>
          <w:rFonts w:eastAsia="等线"/>
          <w:bCs/>
          <w:iCs/>
        </w:rPr>
        <w:t xml:space="preserve"> high priority, to also meet vertical needs</w:t>
      </w:r>
    </w:p>
    <w:p w14:paraId="204A46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iCs/>
        </w:rPr>
      </w:pPr>
      <w:bookmarkStart w:id="29" w:name="OLE_LINK3"/>
      <w:r w:rsidRPr="007F023A">
        <w:rPr>
          <w:rFonts w:eastAsia="等线"/>
          <w:iCs/>
        </w:rPr>
        <w:t xml:space="preserve">Aim at a </w:t>
      </w:r>
      <w:bookmarkStart w:id="30" w:name="OLE_LINK4"/>
      <w:r w:rsidRPr="007F023A">
        <w:rPr>
          <w:rFonts w:eastAsia="等线"/>
          <w:iCs/>
        </w:rPr>
        <w:t xml:space="preserve">harmonized </w:t>
      </w:r>
      <w:bookmarkEnd w:id="30"/>
      <w:r w:rsidRPr="007F023A">
        <w:rPr>
          <w:rFonts w:eastAsia="等线"/>
          <w:iCs/>
        </w:rPr>
        <w:t>6G Radio design for TN and NTN, including their integration</w:t>
      </w:r>
    </w:p>
    <w:bookmarkEnd w:id="29"/>
    <w:p w14:paraId="5C83D59E"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lang w:val="en-US"/>
        </w:rPr>
        <w:t>System simplification, including reducing configuration complexity, enabling more efficient Cell/UE management, etc</w:t>
      </w:r>
      <w:r w:rsidRPr="007F023A">
        <w:rPr>
          <w:rFonts w:eastAsia="等线" w:hint="eastAsia"/>
          <w:bCs/>
          <w:iCs/>
          <w:lang w:eastAsia="zh-CN"/>
        </w:rPr>
        <w:t>.</w:t>
      </w:r>
    </w:p>
    <w:p w14:paraId="48A6ED68" w14:textId="77777777" w:rsidR="00882B96" w:rsidRPr="007F023A" w:rsidRDefault="00882B96" w:rsidP="00882B96">
      <w:pPr>
        <w:numPr>
          <w:ilvl w:val="0"/>
          <w:numId w:val="17"/>
        </w:numPr>
        <w:overflowPunct w:val="0"/>
        <w:autoSpaceDE w:val="0"/>
        <w:autoSpaceDN w:val="0"/>
        <w:adjustRightInd w:val="0"/>
        <w:contextualSpacing/>
        <w:textAlignment w:val="baseline"/>
        <w:rPr>
          <w:rFonts w:eastAsia="等线"/>
          <w:bCs/>
          <w:iCs/>
        </w:rPr>
      </w:pPr>
      <w:r w:rsidRPr="007F023A">
        <w:rPr>
          <w:rFonts w:eastAsia="等线"/>
          <w:bCs/>
          <w:iCs/>
        </w:rPr>
        <w:t>Define a time plan and steer work as appropriate for the RAN WGs during the 6G WG SI to deliver high-level decisions at least on the following areas:</w:t>
      </w:r>
    </w:p>
    <w:p w14:paraId="46EE94E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Fundamental 6G radio design aspects: waveform, numerology, channel coding, etc…</w:t>
      </w:r>
    </w:p>
    <w:p w14:paraId="49D37839"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Overall high-level aspects of 5G to 6G migration</w:t>
      </w:r>
    </w:p>
    <w:p w14:paraId="50B80AC8"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RAN architecture and interfaces, including RAN-Core interface</w:t>
      </w:r>
    </w:p>
    <w:p w14:paraId="3F827FF6" w14:textId="77777777" w:rsidR="00882B96" w:rsidRPr="007F023A" w:rsidRDefault="00882B96" w:rsidP="00882B96">
      <w:pPr>
        <w:numPr>
          <w:ilvl w:val="1"/>
          <w:numId w:val="17"/>
        </w:numPr>
        <w:overflowPunct w:val="0"/>
        <w:autoSpaceDE w:val="0"/>
        <w:autoSpaceDN w:val="0"/>
        <w:adjustRightInd w:val="0"/>
        <w:contextualSpacing/>
        <w:textAlignment w:val="baseline"/>
        <w:rPr>
          <w:rFonts w:eastAsia="等线"/>
          <w:bCs/>
          <w:iCs/>
        </w:rPr>
      </w:pPr>
      <w:r w:rsidRPr="007F023A">
        <w:rPr>
          <w:rFonts w:eastAsia="等线"/>
          <w:bCs/>
          <w:iCs/>
        </w:rPr>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1" w:name="references"/>
      <w:bookmarkStart w:id="32" w:name="_Toc129708869"/>
      <w:bookmarkEnd w:id="31"/>
      <w:r w:rsidRPr="007F023A">
        <w:t>2</w:t>
      </w:r>
      <w:r w:rsidRPr="007F023A">
        <w:tab/>
        <w:t>References</w:t>
      </w:r>
      <w:bookmarkEnd w:id="32"/>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3CED5DD" w:rsidR="00364F8F" w:rsidRPr="007F023A" w:rsidRDefault="00364F8F" w:rsidP="00EC4A25">
      <w:pPr>
        <w:pStyle w:val="EX"/>
        <w:rPr>
          <w:lang w:eastAsia="zh-CN"/>
        </w:rPr>
      </w:pPr>
      <w:r w:rsidRPr="007F023A">
        <w:rPr>
          <w:rFonts w:hint="eastAsia"/>
          <w:lang w:eastAsia="zh-CN"/>
        </w:rPr>
        <w:lastRenderedPageBreak/>
        <w:t>[2]</w:t>
      </w:r>
      <w:r w:rsidRPr="007F023A">
        <w:rPr>
          <w:lang w:eastAsia="zh-CN"/>
        </w:rPr>
        <w:tab/>
      </w:r>
      <w:r w:rsidRPr="007F023A">
        <w:rPr>
          <w:rFonts w:hint="eastAsia"/>
          <w:lang w:eastAsia="zh-CN"/>
        </w:rPr>
        <w:t xml:space="preserve">RP-250810, </w:t>
      </w:r>
      <w:r w:rsidR="00C5128C" w:rsidRPr="007F023A">
        <w:rPr>
          <w:lang w:eastAsia="zh-CN"/>
        </w:rPr>
        <w:t>Revised SID: Study on 6G Scenarios and requirements</w:t>
      </w:r>
      <w:r w:rsidR="00C5128C" w:rsidRPr="007F023A">
        <w:rPr>
          <w:rFonts w:hint="eastAsia"/>
          <w:lang w:eastAsia="zh-CN"/>
        </w:rPr>
        <w:t xml:space="preserve">, </w:t>
      </w:r>
      <w:r w:rsidR="00C5128C" w:rsidRPr="007F023A">
        <w:rPr>
          <w:lang w:eastAsia="zh-CN"/>
        </w:rPr>
        <w:t>CMCC, Verizon, NTT DOCOMO, INC., Deutsche Telekom</w:t>
      </w:r>
      <w:r w:rsidR="00727DC6" w:rsidRPr="007F023A">
        <w:rPr>
          <w:rFonts w:hint="eastAsia"/>
          <w:lang w:eastAsia="zh-CN"/>
        </w:rPr>
        <w:t>.</w:t>
      </w:r>
    </w:p>
    <w:p w14:paraId="29094E8A" w14:textId="77777777" w:rsidR="00EC4A25" w:rsidRPr="007F023A" w:rsidRDefault="00EC4A25" w:rsidP="00EC4A25">
      <w:pPr>
        <w:pStyle w:val="EX"/>
      </w:pPr>
      <w:r w:rsidRPr="007F023A">
        <w:t>…</w:t>
      </w:r>
    </w:p>
    <w:p w14:paraId="6516C83E" w14:textId="77777777" w:rsidR="00080512" w:rsidRPr="007F023A" w:rsidRDefault="00080512" w:rsidP="00EC4A25">
      <w:pPr>
        <w:pStyle w:val="EX"/>
      </w:pPr>
      <w:r w:rsidRPr="007F023A">
        <w:t>[</w:t>
      </w:r>
      <w:r w:rsidR="00EC4A25" w:rsidRPr="007F023A">
        <w:t>x</w:t>
      </w:r>
      <w:r w:rsidRPr="007F023A">
        <w:t>]</w:t>
      </w:r>
      <w:r w:rsidRPr="007F023A">
        <w:tab/>
        <w:t>&lt;doctype&gt; &lt;#&gt;[ ([up to and including]{yyyy[-mm]|V&lt;a[.b[.c]]&gt;}[onwards])]: "&lt;Title&gt;".</w:t>
      </w:r>
    </w:p>
    <w:p w14:paraId="24ACB616" w14:textId="77777777" w:rsidR="00080512" w:rsidRPr="007F023A" w:rsidRDefault="00080512">
      <w:pPr>
        <w:pStyle w:val="1"/>
      </w:pPr>
      <w:bookmarkStart w:id="33" w:name="definitions"/>
      <w:bookmarkStart w:id="34" w:name="_Toc129708870"/>
      <w:bookmarkEnd w:id="33"/>
      <w:r w:rsidRPr="007F023A">
        <w:t>3</w:t>
      </w:r>
      <w:r w:rsidRPr="007F023A">
        <w:tab/>
        <w:t>Definitions</w:t>
      </w:r>
      <w:r w:rsidR="00602AEA" w:rsidRPr="007F023A">
        <w:t xml:space="preserve"> of terms, symbols and abbreviations</w:t>
      </w:r>
      <w:bookmarkEnd w:id="34"/>
    </w:p>
    <w:p w14:paraId="6CBABCF9" w14:textId="77777777" w:rsidR="00080512" w:rsidRPr="007F023A" w:rsidRDefault="00080512">
      <w:pPr>
        <w:pStyle w:val="21"/>
      </w:pPr>
      <w:bookmarkStart w:id="35" w:name="_Toc129708871"/>
      <w:r w:rsidRPr="007F023A">
        <w:t>3.1</w:t>
      </w:r>
      <w:r w:rsidRPr="007F023A">
        <w:tab/>
      </w:r>
      <w:r w:rsidR="002B6339" w:rsidRPr="007F023A">
        <w:t>Terms</w:t>
      </w:r>
      <w:bookmarkEnd w:id="35"/>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36" w:name="_Toc129708872"/>
      <w:r w:rsidRPr="007F023A">
        <w:t>3.2</w:t>
      </w:r>
      <w:r w:rsidRPr="007F023A">
        <w:tab/>
        <w:t>Symbols</w:t>
      </w:r>
      <w:bookmarkEnd w:id="36"/>
    </w:p>
    <w:p w14:paraId="46F1B0F7" w14:textId="77777777" w:rsidR="00080512" w:rsidRPr="007F023A" w:rsidRDefault="00080512">
      <w:pPr>
        <w:keepNext/>
      </w:pPr>
      <w:r w:rsidRPr="007F023A">
        <w:t>For the purposes of the present document, the following symbols apply:</w:t>
      </w:r>
    </w:p>
    <w:p w14:paraId="56FD5D7C" w14:textId="77777777" w:rsidR="00080512" w:rsidRPr="007F023A" w:rsidRDefault="00080512">
      <w:pPr>
        <w:pStyle w:val="EW"/>
      </w:pPr>
      <w:r w:rsidRPr="007F023A">
        <w:t>&lt;symbol&gt;</w:t>
      </w:r>
      <w:r w:rsidRPr="007F023A">
        <w:tab/>
        <w:t>&lt;Explanation&gt;</w:t>
      </w:r>
    </w:p>
    <w:p w14:paraId="50F83E7B" w14:textId="77777777" w:rsidR="00080512" w:rsidRPr="007F023A" w:rsidRDefault="00080512">
      <w:pPr>
        <w:pStyle w:val="EW"/>
        <w:rPr>
          <w:lang w:eastAsia="zh-CN"/>
        </w:rPr>
      </w:pPr>
    </w:p>
    <w:p w14:paraId="5E81C5C1" w14:textId="77777777" w:rsidR="00080512" w:rsidRPr="007F023A" w:rsidRDefault="00080512">
      <w:pPr>
        <w:pStyle w:val="21"/>
      </w:pPr>
      <w:bookmarkStart w:id="37" w:name="_Toc129708873"/>
      <w:r w:rsidRPr="007F023A">
        <w:t>3.3</w:t>
      </w:r>
      <w:r w:rsidRPr="007F023A">
        <w:tab/>
        <w:t>Abbreviations</w:t>
      </w:r>
      <w:bookmarkEnd w:id="37"/>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Pr="007F023A"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1EA365ED" w14:textId="77777777" w:rsidR="00080512" w:rsidRPr="007F023A" w:rsidRDefault="00080512">
      <w:pPr>
        <w:pStyle w:val="EW"/>
      </w:pPr>
    </w:p>
    <w:p w14:paraId="6DBDF7B5" w14:textId="05A9E635" w:rsidR="008C1DE1" w:rsidRPr="007F023A" w:rsidRDefault="00F46EB4" w:rsidP="008C1DE1">
      <w:pPr>
        <w:pStyle w:val="1"/>
        <w:rPr>
          <w:lang w:eastAsia="zh-CN"/>
        </w:rPr>
      </w:pPr>
      <w:bookmarkStart w:id="38" w:name="clause4"/>
      <w:bookmarkStart w:id="39" w:name="OLE_LINK29"/>
      <w:bookmarkEnd w:id="38"/>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p>
    <w:p w14:paraId="45CEDE35" w14:textId="3CB80380" w:rsidR="002A6C9D" w:rsidRPr="007F023A" w:rsidRDefault="00D375C3" w:rsidP="002A6C9D">
      <w:pPr>
        <w:pStyle w:val="21"/>
        <w:rPr>
          <w:lang w:eastAsia="zh-CN"/>
        </w:rPr>
      </w:pPr>
      <w:r w:rsidRPr="007F023A">
        <w:rPr>
          <w:lang w:eastAsia="zh-CN"/>
        </w:rPr>
        <w:t>4</w:t>
      </w:r>
      <w:r w:rsidRPr="007F023A">
        <w:t>.</w:t>
      </w:r>
      <w:r w:rsidR="002A6C9D" w:rsidRPr="007F023A">
        <w:rPr>
          <w:lang w:eastAsia="zh-CN"/>
        </w:rPr>
        <w:t>1</w:t>
      </w:r>
      <w:r w:rsidRPr="007F023A">
        <w:tab/>
      </w:r>
      <w:r w:rsidR="002A6C9D" w:rsidRPr="007F023A">
        <w:rPr>
          <w:lang w:eastAsia="zh-CN"/>
        </w:rPr>
        <w:t>Indoor hotspot</w:t>
      </w:r>
    </w:p>
    <w:p w14:paraId="4369CC03" w14:textId="30866171" w:rsidR="002A6C9D" w:rsidRPr="007F023A" w:rsidRDefault="002A6C9D" w:rsidP="002A6C9D">
      <w:pPr>
        <w:pStyle w:val="21"/>
        <w:rPr>
          <w:lang w:eastAsia="zh-CN"/>
        </w:rPr>
      </w:pPr>
      <w:r w:rsidRPr="007F023A">
        <w:rPr>
          <w:lang w:eastAsia="zh-CN"/>
        </w:rPr>
        <w:t>4</w:t>
      </w:r>
      <w:r w:rsidRPr="007F023A">
        <w:t>.</w:t>
      </w:r>
      <w:r w:rsidRPr="007F023A">
        <w:rPr>
          <w:lang w:eastAsia="zh-CN"/>
        </w:rPr>
        <w:t>2</w:t>
      </w:r>
      <w:r w:rsidRPr="007F023A">
        <w:tab/>
      </w:r>
      <w:r w:rsidRPr="007F023A">
        <w:rPr>
          <w:lang w:eastAsia="zh-CN"/>
        </w:rPr>
        <w:t>Dense urban</w:t>
      </w:r>
    </w:p>
    <w:p w14:paraId="0D98259B" w14:textId="44585F1A" w:rsidR="002A6C9D" w:rsidRPr="007F023A" w:rsidRDefault="002A6C9D" w:rsidP="002A6C9D">
      <w:pPr>
        <w:pStyle w:val="21"/>
        <w:rPr>
          <w:lang w:eastAsia="zh-CN"/>
        </w:rPr>
      </w:pPr>
      <w:r w:rsidRPr="007F023A">
        <w:rPr>
          <w:lang w:eastAsia="zh-CN"/>
        </w:rPr>
        <w:t>4</w:t>
      </w:r>
      <w:r w:rsidRPr="007F023A">
        <w:t>.</w:t>
      </w:r>
      <w:r w:rsidRPr="007F023A">
        <w:rPr>
          <w:lang w:eastAsia="zh-CN"/>
        </w:rPr>
        <w:t>3</w:t>
      </w:r>
      <w:r w:rsidRPr="007F023A">
        <w:tab/>
      </w:r>
      <w:r w:rsidRPr="007F023A">
        <w:rPr>
          <w:lang w:eastAsia="zh-CN"/>
        </w:rPr>
        <w:t>Rural</w:t>
      </w:r>
    </w:p>
    <w:p w14:paraId="10327590" w14:textId="7EDAF0CA" w:rsidR="002A6C9D" w:rsidRPr="007F023A" w:rsidRDefault="002A6C9D" w:rsidP="002A6C9D">
      <w:pPr>
        <w:pStyle w:val="21"/>
        <w:rPr>
          <w:lang w:eastAsia="zh-CN"/>
        </w:rPr>
      </w:pPr>
      <w:r w:rsidRPr="007F023A">
        <w:rPr>
          <w:lang w:eastAsia="zh-CN"/>
        </w:rPr>
        <w:t>4</w:t>
      </w:r>
      <w:r w:rsidRPr="007F023A">
        <w:t>.</w:t>
      </w:r>
      <w:r w:rsidRPr="007F023A">
        <w:rPr>
          <w:lang w:eastAsia="zh-CN"/>
        </w:rPr>
        <w:t>4</w:t>
      </w:r>
      <w:r w:rsidRPr="007F023A">
        <w:tab/>
      </w:r>
      <w:r w:rsidRPr="007F023A">
        <w:rPr>
          <w:lang w:eastAsia="zh-CN"/>
        </w:rPr>
        <w:t>Urban macro</w:t>
      </w:r>
    </w:p>
    <w:p w14:paraId="75AA1499" w14:textId="3331D77A" w:rsidR="004B663C" w:rsidRPr="007F023A" w:rsidRDefault="004B663C" w:rsidP="004B663C">
      <w:pPr>
        <w:pStyle w:val="21"/>
        <w:rPr>
          <w:lang w:eastAsia="zh-CN"/>
        </w:rPr>
      </w:pPr>
      <w:r w:rsidRPr="007F023A">
        <w:rPr>
          <w:lang w:eastAsia="zh-CN"/>
        </w:rPr>
        <w:t>4</w:t>
      </w:r>
      <w:r w:rsidRPr="007F023A">
        <w:t>.</w:t>
      </w:r>
      <w:r w:rsidRPr="007F023A">
        <w:rPr>
          <w:lang w:eastAsia="zh-CN"/>
        </w:rPr>
        <w:t>5</w:t>
      </w:r>
      <w:r w:rsidRPr="007F023A">
        <w:tab/>
      </w:r>
      <w:r w:rsidRPr="007F023A">
        <w:rPr>
          <w:lang w:eastAsia="zh-CN"/>
        </w:rPr>
        <w:t>Sub-Urban macro</w:t>
      </w:r>
    </w:p>
    <w:p w14:paraId="5617F292" w14:textId="4011C5C1" w:rsidR="002A6C9D" w:rsidRPr="007F023A" w:rsidRDefault="002A6C9D" w:rsidP="002A6C9D">
      <w:pPr>
        <w:pStyle w:val="21"/>
        <w:rPr>
          <w:lang w:eastAsia="zh-CN"/>
        </w:rPr>
      </w:pPr>
      <w:r w:rsidRPr="007F023A">
        <w:rPr>
          <w:lang w:eastAsia="zh-CN"/>
        </w:rPr>
        <w:t>4</w:t>
      </w:r>
      <w:r w:rsidRPr="007F023A">
        <w:t>.</w:t>
      </w:r>
      <w:r w:rsidR="004471B7" w:rsidRPr="007F023A">
        <w:rPr>
          <w:lang w:eastAsia="zh-CN"/>
        </w:rPr>
        <w:t>6</w:t>
      </w:r>
      <w:r w:rsidRPr="007F023A">
        <w:tab/>
      </w:r>
      <w:r w:rsidRPr="007F023A">
        <w:rPr>
          <w:lang w:eastAsia="zh-CN"/>
        </w:rPr>
        <w:t>High speed</w:t>
      </w:r>
    </w:p>
    <w:p w14:paraId="38A493E8" w14:textId="76563233" w:rsidR="00237278" w:rsidRPr="007F023A" w:rsidRDefault="00237278" w:rsidP="00237278">
      <w:pPr>
        <w:pStyle w:val="21"/>
        <w:rPr>
          <w:lang w:eastAsia="zh-CN"/>
        </w:rPr>
      </w:pPr>
      <w:r w:rsidRPr="007F023A">
        <w:rPr>
          <w:lang w:eastAsia="zh-CN"/>
        </w:rPr>
        <w:t>4</w:t>
      </w:r>
      <w:r w:rsidRPr="007F023A">
        <w:t>.</w:t>
      </w:r>
      <w:r w:rsidR="004471B7" w:rsidRPr="007F023A">
        <w:rPr>
          <w:lang w:eastAsia="zh-CN"/>
        </w:rPr>
        <w:t>7</w:t>
      </w:r>
      <w:r w:rsidRPr="007F023A">
        <w:tab/>
      </w:r>
      <w:r w:rsidRPr="007F023A">
        <w:rPr>
          <w:lang w:eastAsia="zh-CN"/>
        </w:rPr>
        <w:t>Extreme long distance coverage in low density area</w:t>
      </w:r>
    </w:p>
    <w:p w14:paraId="0F3320CE" w14:textId="70AE74E7" w:rsidR="00237278" w:rsidRPr="007F023A" w:rsidRDefault="00237278" w:rsidP="00237278">
      <w:pPr>
        <w:pStyle w:val="21"/>
      </w:pPr>
      <w:r w:rsidRPr="007F023A">
        <w:rPr>
          <w:lang w:eastAsia="zh-CN"/>
        </w:rPr>
        <w:t>4</w:t>
      </w:r>
      <w:r w:rsidRPr="007F023A">
        <w:t>.</w:t>
      </w:r>
      <w:r w:rsidR="007C161F" w:rsidRPr="007F023A">
        <w:rPr>
          <w:lang w:eastAsia="zh-CN"/>
        </w:rPr>
        <w:t>8</w:t>
      </w:r>
      <w:r w:rsidRPr="007F023A">
        <w:tab/>
      </w:r>
      <w:bookmarkStart w:id="40" w:name="OLE_LINK10"/>
      <w:r w:rsidRPr="007F023A">
        <w:t>Urban coverage for massive connection</w:t>
      </w:r>
      <w:bookmarkEnd w:id="40"/>
    </w:p>
    <w:p w14:paraId="0F45E015" w14:textId="02ACC020" w:rsidR="00022ED0" w:rsidRPr="004674C4" w:rsidRDefault="00116302" w:rsidP="004674C4">
      <w:pPr>
        <w:rPr>
          <w:i/>
          <w:iCs/>
          <w:lang w:eastAsia="zh-CN"/>
        </w:rPr>
      </w:pPr>
      <w:r w:rsidRPr="007F023A">
        <w:rPr>
          <w:i/>
          <w:iCs/>
          <w:lang w:eastAsia="zh-CN"/>
        </w:rPr>
        <w:t>Editor note: focusing on MTC</w:t>
      </w:r>
    </w:p>
    <w:p w14:paraId="43121567" w14:textId="2ACC53F4" w:rsidR="002A6C9D" w:rsidRPr="007F023A" w:rsidRDefault="002A6C9D" w:rsidP="002A6C9D">
      <w:pPr>
        <w:pStyle w:val="21"/>
        <w:rPr>
          <w:lang w:eastAsia="zh-CN"/>
        </w:rPr>
      </w:pPr>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p>
    <w:p w14:paraId="33935804" w14:textId="2E78F5F9" w:rsidR="00713215" w:rsidRDefault="00C653BC" w:rsidP="007D750A">
      <w:pPr>
        <w:pStyle w:val="21"/>
        <w:rPr>
          <w:lang w:eastAsia="zh-CN"/>
        </w:rPr>
      </w:pPr>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 xml:space="preserve">Non-Terrestrial Network </w:t>
      </w:r>
    </w:p>
    <w:p w14:paraId="380E59F4" w14:textId="727E070E" w:rsidR="004674C4" w:rsidRPr="004674C4" w:rsidRDefault="004674C4" w:rsidP="004674C4">
      <w:pPr>
        <w:pStyle w:val="21"/>
        <w:rPr>
          <w:lang w:eastAsia="zh-CN"/>
        </w:rPr>
      </w:pPr>
      <w:r w:rsidRPr="007F023A">
        <w:rPr>
          <w:lang w:eastAsia="zh-CN"/>
        </w:rPr>
        <w:t>4.</w:t>
      </w:r>
      <w:r>
        <w:rPr>
          <w:rFonts w:hint="eastAsia"/>
          <w:lang w:eastAsia="zh-CN"/>
        </w:rPr>
        <w:t>11</w:t>
      </w:r>
      <w:r w:rsidRPr="007F023A">
        <w:rPr>
          <w:lang w:eastAsia="zh-CN"/>
        </w:rPr>
        <w:tab/>
        <w:t>[Urban grid]</w:t>
      </w:r>
    </w:p>
    <w:p w14:paraId="1F3DBD72" w14:textId="0A832008" w:rsidR="0083349E" w:rsidRPr="007F023A" w:rsidRDefault="00713215" w:rsidP="0083349E">
      <w:pPr>
        <w:pStyle w:val="21"/>
        <w:rPr>
          <w:lang w:eastAsia="zh-CN"/>
        </w:rPr>
      </w:pPr>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p>
    <w:p w14:paraId="6F78859D" w14:textId="16A53300" w:rsidR="000F38E5" w:rsidRPr="007F023A" w:rsidRDefault="000B459D" w:rsidP="00BF5C32">
      <w:pPr>
        <w:pStyle w:val="21"/>
        <w:rPr>
          <w:lang w:val="en-US" w:eastAsia="zh-CN"/>
        </w:rPr>
      </w:pPr>
      <w:r w:rsidRPr="007F023A">
        <w:rPr>
          <w:lang w:val="en-US" w:eastAsia="zh-CN"/>
        </w:rPr>
        <w:t>4.</w:t>
      </w:r>
      <w:r w:rsidRPr="007F023A">
        <w:rPr>
          <w:rFonts w:hint="eastAsia"/>
          <w:lang w:val="en-US" w:eastAsia="zh-CN"/>
        </w:rPr>
        <w:t>xx</w:t>
      </w:r>
      <w:r w:rsidRPr="007F023A">
        <w:rPr>
          <w:lang w:val="en-US" w:eastAsia="zh-CN"/>
        </w:rPr>
        <w:tab/>
      </w:r>
      <w:r w:rsidRPr="007F023A">
        <w:rPr>
          <w:rFonts w:hint="eastAsia"/>
          <w:lang w:val="en-US" w:eastAsia="zh-CN"/>
        </w:rPr>
        <w:t>XXXX</w:t>
      </w:r>
      <w:r w:rsidRPr="007F023A">
        <w:rPr>
          <w:lang w:val="en-US" w:eastAsia="zh-CN"/>
        </w:rPr>
        <w:tab/>
      </w:r>
    </w:p>
    <w:p w14:paraId="7A8AF52A" w14:textId="4435752E" w:rsidR="000F38E5" w:rsidRPr="007F023A" w:rsidRDefault="002A6C9D" w:rsidP="000F38E5">
      <w:pPr>
        <w:rPr>
          <w:lang w:val="en-US" w:eastAsia="zh-CN"/>
        </w:rPr>
      </w:pPr>
      <w:r w:rsidRPr="007F023A">
        <w:rPr>
          <w:i/>
          <w:iCs/>
          <w:lang w:eastAsia="zh-CN"/>
        </w:rPr>
        <w:t>E</w:t>
      </w:r>
      <w:r w:rsidRPr="007F023A">
        <w:rPr>
          <w:rFonts w:hint="eastAsia"/>
          <w:i/>
          <w:iCs/>
          <w:lang w:eastAsia="zh-CN"/>
        </w:rPr>
        <w:t>ditor note: More deployment scenarios can be added based on companies input and discussion</w:t>
      </w:r>
    </w:p>
    <w:p w14:paraId="05043289" w14:textId="354BED88" w:rsidR="002C30A1" w:rsidRPr="007F023A" w:rsidRDefault="00F46EB4" w:rsidP="008775E3">
      <w:pPr>
        <w:pStyle w:val="1"/>
        <w:rPr>
          <w:lang w:eastAsia="zh-CN"/>
        </w:rPr>
      </w:pPr>
      <w:r w:rsidRPr="007F023A">
        <w:rPr>
          <w:rFonts w:hint="eastAsia"/>
          <w:lang w:eastAsia="zh-CN"/>
        </w:rPr>
        <w:t>5</w:t>
      </w:r>
      <w:r w:rsidR="008C1DE1" w:rsidRPr="007F023A">
        <w:rPr>
          <w:rFonts w:hint="eastAsia"/>
          <w:lang w:eastAsia="zh-CN"/>
        </w:rPr>
        <w:t>.</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p>
    <w:p w14:paraId="5735E7BD" w14:textId="5E592435" w:rsidR="00411D90" w:rsidRPr="007F023A" w:rsidRDefault="00411D90" w:rsidP="00411D90">
      <w:pPr>
        <w:pStyle w:val="21"/>
        <w:rPr>
          <w:lang w:eastAsia="zh-CN"/>
        </w:rPr>
      </w:pPr>
      <w:bookmarkStart w:id="41" w:name="OLE_LINK6"/>
      <w:bookmarkStart w:id="42" w:name="OLE_LINK30"/>
      <w:bookmarkEnd w:id="39"/>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p>
    <w:bookmarkEnd w:id="41"/>
    <w:p w14:paraId="4227C969" w14:textId="2C432892" w:rsidR="008A0814" w:rsidRPr="007F023A" w:rsidRDefault="008A0814" w:rsidP="008A0814">
      <w:pPr>
        <w:rPr>
          <w:lang w:eastAsia="zh-CN"/>
        </w:rPr>
      </w:pPr>
      <w:r w:rsidRPr="007F023A">
        <w:rPr>
          <w:lang w:eastAsia="zh-CN"/>
        </w:rPr>
        <w:t xml:space="preserve">This section describes the definitions </w:t>
      </w:r>
      <w:r w:rsidR="001E2A1F" w:rsidRPr="007F023A">
        <w:rPr>
          <w:rFonts w:hint="eastAsia"/>
          <w:lang w:eastAsia="zh-CN"/>
        </w:rPr>
        <w:t xml:space="preserve">and requirements </w:t>
      </w:r>
      <w:r w:rsidRPr="007F023A">
        <w:rPr>
          <w:lang w:eastAsia="zh-CN"/>
        </w:rPr>
        <w:t>of all KPIs.</w:t>
      </w:r>
    </w:p>
    <w:p w14:paraId="67E09DE4" w14:textId="75A50644" w:rsidR="008A0814" w:rsidRPr="007F023A" w:rsidRDefault="008A0814" w:rsidP="008A0814">
      <w:pPr>
        <w:rPr>
          <w:i/>
          <w:iCs/>
          <w:lang w:eastAsia="zh-CN"/>
        </w:rPr>
      </w:pPr>
      <w:r w:rsidRPr="007F023A">
        <w:rPr>
          <w:i/>
          <w:iCs/>
          <w:lang w:eastAsia="zh-CN"/>
        </w:rPr>
        <w:t>E</w:t>
      </w:r>
      <w:r w:rsidRPr="007F023A">
        <w:rPr>
          <w:rFonts w:hint="eastAsia"/>
          <w:i/>
          <w:iCs/>
          <w:lang w:eastAsia="zh-CN"/>
        </w:rPr>
        <w:t>ditor note: aspects related to IMT-2030 TPRs</w:t>
      </w:r>
      <w:r w:rsidR="0032413D" w:rsidRPr="007F023A">
        <w:rPr>
          <w:rFonts w:hint="eastAsia"/>
          <w:i/>
          <w:iCs/>
          <w:lang w:eastAsia="zh-CN"/>
        </w:rPr>
        <w:t xml:space="preserve"> and 3GPP RAN KPIs</w:t>
      </w:r>
      <w:r w:rsidRPr="007F023A">
        <w:rPr>
          <w:rFonts w:hint="eastAsia"/>
          <w:i/>
          <w:iCs/>
          <w:lang w:eastAsia="zh-CN"/>
        </w:rPr>
        <w:t xml:space="preserve"> will be included in this section</w:t>
      </w:r>
    </w:p>
    <w:p w14:paraId="38BF417D" w14:textId="297D9AF3" w:rsidR="00A43B11" w:rsidRPr="007F023A" w:rsidRDefault="00A43B11" w:rsidP="00A43B11">
      <w:pPr>
        <w:pStyle w:val="31"/>
        <w:rPr>
          <w:lang w:eastAsia="zh-CN"/>
        </w:rPr>
      </w:pPr>
      <w:bookmarkStart w:id="43" w:name="_Toc519780366"/>
      <w:r w:rsidRPr="007F023A">
        <w:rPr>
          <w:rFonts w:hint="eastAsia"/>
          <w:lang w:eastAsia="zh-CN"/>
        </w:rPr>
        <w:lastRenderedPageBreak/>
        <w:t>5.1.1</w:t>
      </w:r>
      <w:r w:rsidR="00E15EC4" w:rsidRPr="007F023A">
        <w:rPr>
          <w:lang w:eastAsia="zh-CN"/>
        </w:rPr>
        <w:tab/>
      </w:r>
      <w:bookmarkEnd w:id="43"/>
      <w:r w:rsidR="00E15EC4" w:rsidRPr="007F023A">
        <w:rPr>
          <w:lang w:eastAsia="zh-CN"/>
        </w:rPr>
        <w:t>Peak data rate</w:t>
      </w:r>
    </w:p>
    <w:p w14:paraId="3BEAFE83" w14:textId="77777777" w:rsidR="00022ED0" w:rsidRDefault="00E15EC4" w:rsidP="00E15EC4">
      <w:pPr>
        <w:pStyle w:val="31"/>
        <w:rPr>
          <w:lang w:eastAsia="zh-CN"/>
        </w:rPr>
      </w:pPr>
      <w:r w:rsidRPr="007F023A">
        <w:rPr>
          <w:lang w:eastAsia="zh-CN"/>
        </w:rPr>
        <w:t>5.1.2</w:t>
      </w:r>
      <w:r w:rsidRPr="007F023A">
        <w:rPr>
          <w:lang w:eastAsia="zh-CN"/>
        </w:rPr>
        <w:tab/>
        <w:t>Peak spectral efficiency</w:t>
      </w:r>
    </w:p>
    <w:p w14:paraId="790AF881" w14:textId="052D74EB" w:rsidR="00E15EC4" w:rsidRPr="007F023A" w:rsidRDefault="00E15EC4" w:rsidP="00E15EC4">
      <w:pPr>
        <w:pStyle w:val="31"/>
        <w:rPr>
          <w:lang w:eastAsia="zh-CN"/>
        </w:rPr>
      </w:pPr>
      <w:r w:rsidRPr="007F023A">
        <w:rPr>
          <w:lang w:eastAsia="zh-CN"/>
        </w:rPr>
        <w:t>5.1.</w:t>
      </w:r>
      <w:r w:rsidR="00EE7426" w:rsidRPr="007F023A">
        <w:rPr>
          <w:lang w:eastAsia="zh-CN"/>
        </w:rPr>
        <w:t>3</w:t>
      </w:r>
      <w:r w:rsidR="00EE7426" w:rsidRPr="007F023A">
        <w:rPr>
          <w:lang w:eastAsia="zh-CN"/>
        </w:rPr>
        <w:tab/>
        <w:t>User experienced data rate</w:t>
      </w:r>
    </w:p>
    <w:p w14:paraId="2994E06A" w14:textId="6FB8B473" w:rsidR="00EE7426" w:rsidRPr="007F023A" w:rsidRDefault="00EE7426" w:rsidP="00EE7426">
      <w:pPr>
        <w:rPr>
          <w:i/>
          <w:iCs/>
          <w:lang w:eastAsia="zh-CN"/>
        </w:rPr>
      </w:pPr>
      <w:r w:rsidRPr="007F023A">
        <w:rPr>
          <w:i/>
          <w:iCs/>
          <w:lang w:eastAsia="zh-CN"/>
        </w:rPr>
        <w:t>Editor note: name of this KPI may need to be changed</w:t>
      </w:r>
    </w:p>
    <w:p w14:paraId="53C19E42" w14:textId="18DB1F86" w:rsidR="00EE7426" w:rsidRPr="007F023A" w:rsidRDefault="00EE7426" w:rsidP="00EE7426">
      <w:pPr>
        <w:pStyle w:val="31"/>
        <w:rPr>
          <w:lang w:eastAsia="zh-CN"/>
        </w:rPr>
      </w:pPr>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p>
    <w:p w14:paraId="6634CB6E" w14:textId="2C442784" w:rsidR="00EE7426" w:rsidRPr="007F023A" w:rsidRDefault="00EE7426" w:rsidP="00EE7426">
      <w:pPr>
        <w:pStyle w:val="31"/>
        <w:rPr>
          <w:lang w:eastAsia="zh-CN"/>
        </w:rPr>
      </w:pPr>
      <w:r w:rsidRPr="007F023A">
        <w:rPr>
          <w:lang w:eastAsia="zh-CN"/>
        </w:rPr>
        <w:t>5.1.5</w:t>
      </w:r>
      <w:r w:rsidRPr="007F023A">
        <w:rPr>
          <w:lang w:eastAsia="zh-CN"/>
        </w:rPr>
        <w:tab/>
        <w:t>Average spectral efficiency</w:t>
      </w:r>
    </w:p>
    <w:p w14:paraId="7C3697F9" w14:textId="66DBE307" w:rsidR="00EE7426" w:rsidRPr="007F023A" w:rsidRDefault="00EE7426" w:rsidP="00EE7426">
      <w:pPr>
        <w:pStyle w:val="31"/>
        <w:rPr>
          <w:lang w:eastAsia="zh-CN"/>
        </w:rPr>
      </w:pPr>
      <w:r w:rsidRPr="007F023A">
        <w:rPr>
          <w:lang w:eastAsia="zh-CN"/>
        </w:rPr>
        <w:t>5.1.</w:t>
      </w:r>
      <w:r w:rsidR="00717666" w:rsidRPr="007F023A">
        <w:rPr>
          <w:lang w:eastAsia="zh-CN"/>
        </w:rPr>
        <w:t>6</w:t>
      </w:r>
      <w:r w:rsidRPr="007F023A">
        <w:rPr>
          <w:lang w:eastAsia="zh-CN"/>
        </w:rPr>
        <w:tab/>
        <w:t>Area traffic capacity</w:t>
      </w:r>
    </w:p>
    <w:p w14:paraId="61AC7792" w14:textId="32962B4F" w:rsidR="00EE7426" w:rsidRPr="007F023A" w:rsidRDefault="00EE7426" w:rsidP="00EE7426">
      <w:pPr>
        <w:pStyle w:val="31"/>
        <w:rPr>
          <w:lang w:eastAsia="zh-CN"/>
        </w:rPr>
      </w:pPr>
      <w:r w:rsidRPr="007F023A">
        <w:rPr>
          <w:lang w:eastAsia="zh-CN"/>
        </w:rPr>
        <w:t>5.1.</w:t>
      </w:r>
      <w:r w:rsidR="00717666" w:rsidRPr="007F023A">
        <w:rPr>
          <w:lang w:eastAsia="zh-CN"/>
        </w:rPr>
        <w:t>7</w:t>
      </w:r>
      <w:r w:rsidRPr="007F023A">
        <w:rPr>
          <w:lang w:eastAsia="zh-CN"/>
        </w:rPr>
        <w:tab/>
        <w:t>User plane latency</w:t>
      </w:r>
    </w:p>
    <w:p w14:paraId="5E6DD639" w14:textId="5D248BE0" w:rsidR="00EE7426" w:rsidRPr="007F023A" w:rsidRDefault="00EE7426" w:rsidP="00EE7426">
      <w:pPr>
        <w:pStyle w:val="31"/>
        <w:rPr>
          <w:lang w:eastAsia="zh-CN"/>
        </w:rPr>
      </w:pPr>
      <w:r w:rsidRPr="007F023A">
        <w:rPr>
          <w:lang w:eastAsia="zh-CN"/>
        </w:rPr>
        <w:t>5.1.</w:t>
      </w:r>
      <w:r w:rsidR="00717666" w:rsidRPr="007F023A">
        <w:rPr>
          <w:lang w:eastAsia="zh-CN"/>
        </w:rPr>
        <w:t>8</w:t>
      </w:r>
      <w:r w:rsidRPr="007F023A">
        <w:rPr>
          <w:lang w:eastAsia="zh-CN"/>
        </w:rPr>
        <w:tab/>
        <w:t>Control plane latency</w:t>
      </w:r>
    </w:p>
    <w:p w14:paraId="072208E0" w14:textId="0355B6A0" w:rsidR="00EE7426" w:rsidRPr="007F023A" w:rsidRDefault="00EE7426" w:rsidP="00EE7426">
      <w:pPr>
        <w:pStyle w:val="31"/>
        <w:rPr>
          <w:lang w:eastAsia="zh-CN"/>
        </w:rPr>
      </w:pPr>
      <w:r w:rsidRPr="007F023A">
        <w:rPr>
          <w:lang w:eastAsia="zh-CN"/>
        </w:rPr>
        <w:t>5.1.</w:t>
      </w:r>
      <w:r w:rsidR="00717666" w:rsidRPr="007F023A">
        <w:rPr>
          <w:lang w:eastAsia="zh-CN"/>
        </w:rPr>
        <w:t>9</w:t>
      </w:r>
      <w:r w:rsidRPr="007F023A">
        <w:rPr>
          <w:lang w:eastAsia="zh-CN"/>
        </w:rPr>
        <w:tab/>
        <w:t>Connection density</w:t>
      </w:r>
    </w:p>
    <w:p w14:paraId="2F52657B" w14:textId="2AC43C72" w:rsidR="00EE7426" w:rsidRPr="007F023A" w:rsidRDefault="00EE7426" w:rsidP="00EE7426">
      <w:pPr>
        <w:pStyle w:val="31"/>
        <w:rPr>
          <w:lang w:eastAsia="zh-CN"/>
        </w:rPr>
      </w:pPr>
      <w:r w:rsidRPr="007F023A">
        <w:rPr>
          <w:lang w:eastAsia="zh-CN"/>
        </w:rPr>
        <w:t>5.1.</w:t>
      </w:r>
      <w:r w:rsidR="00717666" w:rsidRPr="007F023A">
        <w:rPr>
          <w:lang w:eastAsia="zh-CN"/>
        </w:rPr>
        <w:t>10</w:t>
      </w:r>
      <w:r w:rsidRPr="007F023A">
        <w:rPr>
          <w:lang w:eastAsia="zh-CN"/>
        </w:rPr>
        <w:tab/>
        <w:t>Reliability</w:t>
      </w:r>
    </w:p>
    <w:p w14:paraId="460F09FF" w14:textId="0CD27965" w:rsidR="00EE7426" w:rsidRPr="007F023A" w:rsidRDefault="00EE7426" w:rsidP="00EE7426">
      <w:pPr>
        <w:pStyle w:val="31"/>
        <w:rPr>
          <w:lang w:eastAsia="zh-CN"/>
        </w:rPr>
      </w:pPr>
      <w:r w:rsidRPr="007F023A">
        <w:rPr>
          <w:lang w:eastAsia="zh-CN"/>
        </w:rPr>
        <w:t>5.1.1</w:t>
      </w:r>
      <w:r w:rsidR="00717666" w:rsidRPr="007F023A">
        <w:rPr>
          <w:lang w:eastAsia="zh-CN"/>
        </w:rPr>
        <w:t>1</w:t>
      </w:r>
      <w:r w:rsidRPr="007F023A">
        <w:rPr>
          <w:lang w:eastAsia="zh-CN"/>
        </w:rPr>
        <w:tab/>
        <w:t>Mobility</w:t>
      </w:r>
    </w:p>
    <w:p w14:paraId="7E04798E" w14:textId="2FC4EBEC" w:rsidR="00EE7426" w:rsidRPr="007F023A" w:rsidRDefault="00EE7426" w:rsidP="00EE7426">
      <w:pPr>
        <w:pStyle w:val="31"/>
        <w:rPr>
          <w:lang w:eastAsia="zh-CN"/>
        </w:rPr>
      </w:pPr>
      <w:r w:rsidRPr="007F023A">
        <w:rPr>
          <w:lang w:eastAsia="zh-CN"/>
        </w:rPr>
        <w:t>5.1.1</w:t>
      </w:r>
      <w:r w:rsidR="00717666" w:rsidRPr="007F023A">
        <w:rPr>
          <w:lang w:eastAsia="zh-CN"/>
        </w:rPr>
        <w:t>2</w:t>
      </w:r>
      <w:r w:rsidRPr="007F023A">
        <w:rPr>
          <w:lang w:eastAsia="zh-CN"/>
        </w:rPr>
        <w:tab/>
        <w:t>Mobility interruption time</w:t>
      </w:r>
    </w:p>
    <w:p w14:paraId="2ADCE86A" w14:textId="641DE8EC" w:rsidR="00EE7426" w:rsidRPr="007F023A" w:rsidRDefault="00EE7426" w:rsidP="00EE7426">
      <w:pPr>
        <w:pStyle w:val="31"/>
        <w:rPr>
          <w:lang w:eastAsia="zh-CN"/>
        </w:rPr>
      </w:pPr>
      <w:r w:rsidRPr="007F023A">
        <w:rPr>
          <w:lang w:eastAsia="zh-CN"/>
        </w:rPr>
        <w:t>5.1.1</w:t>
      </w:r>
      <w:r w:rsidR="00717666" w:rsidRPr="007F023A">
        <w:rPr>
          <w:lang w:eastAsia="zh-CN"/>
        </w:rPr>
        <w:t>3</w:t>
      </w:r>
      <w:r w:rsidRPr="007F023A">
        <w:rPr>
          <w:lang w:eastAsia="zh-CN"/>
        </w:rPr>
        <w:tab/>
        <w:t>Bandwidth</w:t>
      </w:r>
    </w:p>
    <w:p w14:paraId="1F4FE7E0" w14:textId="2B6FA7A8" w:rsidR="00EE7426" w:rsidRPr="007F023A" w:rsidRDefault="00EE7426" w:rsidP="00EE7426">
      <w:pPr>
        <w:pStyle w:val="31"/>
        <w:rPr>
          <w:lang w:eastAsia="zh-CN"/>
        </w:rPr>
      </w:pPr>
      <w:r w:rsidRPr="007F023A">
        <w:rPr>
          <w:lang w:eastAsia="zh-CN"/>
        </w:rPr>
        <w:t>5.1.1</w:t>
      </w:r>
      <w:r w:rsidR="00717666" w:rsidRPr="007F023A">
        <w:rPr>
          <w:lang w:eastAsia="zh-CN"/>
        </w:rPr>
        <w:t>4</w:t>
      </w:r>
      <w:r w:rsidRPr="007F023A">
        <w:rPr>
          <w:lang w:eastAsia="zh-CN"/>
        </w:rPr>
        <w:tab/>
        <w:t>Positioning</w:t>
      </w:r>
    </w:p>
    <w:p w14:paraId="651D423F" w14:textId="14DDF7BA" w:rsidR="00EE7426" w:rsidRPr="007F023A" w:rsidRDefault="00EE7426" w:rsidP="00EE7426">
      <w:pPr>
        <w:pStyle w:val="31"/>
        <w:rPr>
          <w:lang w:eastAsia="zh-CN"/>
        </w:rPr>
      </w:pPr>
      <w:r w:rsidRPr="007F023A">
        <w:rPr>
          <w:lang w:eastAsia="zh-CN"/>
        </w:rPr>
        <w:t>5.1.1</w:t>
      </w:r>
      <w:r w:rsidR="00717666" w:rsidRPr="007F023A">
        <w:rPr>
          <w:lang w:eastAsia="zh-CN"/>
        </w:rPr>
        <w:t>5</w:t>
      </w:r>
      <w:r w:rsidRPr="007F023A">
        <w:rPr>
          <w:lang w:eastAsia="zh-CN"/>
        </w:rPr>
        <w:tab/>
        <w:t>Energy efficiency</w:t>
      </w:r>
    </w:p>
    <w:p w14:paraId="00793EB0" w14:textId="408FFF6E" w:rsidR="00EE7426" w:rsidRPr="007F023A" w:rsidRDefault="00EE7426" w:rsidP="00EE7426">
      <w:pPr>
        <w:pStyle w:val="31"/>
        <w:rPr>
          <w:lang w:eastAsia="zh-CN"/>
        </w:rPr>
      </w:pPr>
      <w:bookmarkStart w:id="44" w:name="OLE_LINK23"/>
      <w:r w:rsidRPr="007F023A">
        <w:rPr>
          <w:lang w:eastAsia="zh-CN"/>
        </w:rPr>
        <w:t>5.1.1</w:t>
      </w:r>
      <w:r w:rsidR="00717666" w:rsidRPr="007F023A">
        <w:rPr>
          <w:lang w:eastAsia="zh-CN"/>
        </w:rPr>
        <w:t>6</w:t>
      </w:r>
      <w:bookmarkEnd w:id="44"/>
      <w:r w:rsidRPr="007F023A">
        <w:rPr>
          <w:lang w:eastAsia="zh-CN"/>
        </w:rPr>
        <w:tab/>
        <w:t>Composite requirement</w:t>
      </w:r>
    </w:p>
    <w:p w14:paraId="7D1BB24D" w14:textId="2F524A21" w:rsidR="00EE7426" w:rsidRPr="007F023A" w:rsidRDefault="00EE7426" w:rsidP="00EE7426">
      <w:pPr>
        <w:rPr>
          <w:i/>
          <w:iCs/>
          <w:lang w:eastAsia="zh-CN"/>
        </w:rPr>
      </w:pPr>
      <w:r w:rsidRPr="007F023A">
        <w:rPr>
          <w:i/>
          <w:iCs/>
          <w:lang w:eastAsia="zh-CN"/>
        </w:rPr>
        <w:t xml:space="preserve">Editor note: </w:t>
      </w:r>
      <w:r w:rsidR="00AA5C7A" w:rsidRPr="007F023A">
        <w:rPr>
          <w:i/>
          <w:iCs/>
          <w:lang w:eastAsia="zh-CN"/>
        </w:rPr>
        <w:t>KPI related to data rate, latency, reliability, capacity.</w:t>
      </w:r>
      <w:r w:rsidR="00AA5C7A" w:rsidRPr="007F023A">
        <w:rPr>
          <w:lang w:eastAsia="zh-CN"/>
        </w:rPr>
        <w:t xml:space="preserve"> </w:t>
      </w:r>
      <w:r w:rsidR="00AA5C7A" w:rsidRPr="007F023A">
        <w:rPr>
          <w:i/>
          <w:iCs/>
          <w:lang w:eastAsia="zh-CN"/>
        </w:rPr>
        <w:t>N</w:t>
      </w:r>
      <w:r w:rsidRPr="007F023A">
        <w:rPr>
          <w:i/>
          <w:iCs/>
          <w:lang w:eastAsia="zh-CN"/>
        </w:rPr>
        <w:t>ame of this KPI may need to be changed</w:t>
      </w:r>
    </w:p>
    <w:p w14:paraId="0088827C" w14:textId="6F470071" w:rsidR="00EE7426" w:rsidRPr="007F023A" w:rsidRDefault="00EE7426" w:rsidP="00EE7426">
      <w:pPr>
        <w:pStyle w:val="31"/>
        <w:rPr>
          <w:lang w:eastAsia="zh-CN"/>
        </w:rPr>
      </w:pPr>
      <w:r w:rsidRPr="007F023A">
        <w:rPr>
          <w:lang w:eastAsia="zh-CN"/>
        </w:rPr>
        <w:t>5.1.1</w:t>
      </w:r>
      <w:r w:rsidR="00717666" w:rsidRPr="007F023A">
        <w:rPr>
          <w:lang w:eastAsia="zh-CN"/>
        </w:rPr>
        <w:t>7</w:t>
      </w:r>
      <w:r w:rsidRPr="007F023A">
        <w:rPr>
          <w:lang w:eastAsia="zh-CN"/>
        </w:rPr>
        <w:tab/>
        <w:t>Sensing</w:t>
      </w:r>
    </w:p>
    <w:p w14:paraId="2F6B1679" w14:textId="7C172B51" w:rsidR="00022ED0" w:rsidRPr="00022ED0" w:rsidRDefault="00EE7426" w:rsidP="00022ED0">
      <w:pPr>
        <w:pStyle w:val="31"/>
        <w:rPr>
          <w:lang w:eastAsia="zh-CN"/>
        </w:rPr>
      </w:pPr>
      <w:r w:rsidRPr="007F023A">
        <w:rPr>
          <w:lang w:eastAsia="zh-CN"/>
        </w:rPr>
        <w:t>5.1.1</w:t>
      </w:r>
      <w:r w:rsidR="00717666" w:rsidRPr="007F023A">
        <w:rPr>
          <w:lang w:eastAsia="zh-CN"/>
        </w:rPr>
        <w:t>8</w:t>
      </w:r>
      <w:r w:rsidRPr="007F023A">
        <w:rPr>
          <w:lang w:eastAsia="zh-CN"/>
        </w:rPr>
        <w:tab/>
        <w:t>AI</w:t>
      </w:r>
    </w:p>
    <w:p w14:paraId="7DBB4547" w14:textId="0856D94E" w:rsidR="0001224A" w:rsidRPr="007F023A" w:rsidRDefault="0001224A" w:rsidP="0001224A">
      <w:pPr>
        <w:pStyle w:val="31"/>
        <w:rPr>
          <w:lang w:eastAsia="zh-CN"/>
        </w:rPr>
      </w:pPr>
      <w:r w:rsidRPr="007F023A">
        <w:rPr>
          <w:rFonts w:hint="eastAsia"/>
          <w:lang w:eastAsia="zh-CN"/>
        </w:rPr>
        <w:t>5.1.xx</w:t>
      </w:r>
      <w:r w:rsidRPr="007F023A">
        <w:rPr>
          <w:lang w:eastAsia="zh-CN"/>
        </w:rPr>
        <w:tab/>
      </w:r>
      <w:r w:rsidRPr="007F023A">
        <w:rPr>
          <w:rFonts w:hint="eastAsia"/>
          <w:lang w:eastAsia="zh-CN"/>
        </w:rPr>
        <w:t>XXXX</w:t>
      </w:r>
    </w:p>
    <w:p w14:paraId="1C2761E1" w14:textId="1393AC8B" w:rsidR="008A0814" w:rsidRPr="007F023A" w:rsidRDefault="002A6C9D" w:rsidP="008A0814">
      <w:pPr>
        <w:rPr>
          <w:i/>
          <w:iCs/>
          <w:lang w:eastAsia="zh-CN"/>
        </w:rPr>
      </w:pPr>
      <w:r w:rsidRPr="007F023A">
        <w:rPr>
          <w:i/>
          <w:iCs/>
          <w:lang w:eastAsia="zh-CN"/>
        </w:rPr>
        <w:t>E</w:t>
      </w:r>
      <w:r w:rsidRPr="007F023A">
        <w:rPr>
          <w:rFonts w:hint="eastAsia"/>
          <w:i/>
          <w:iCs/>
          <w:lang w:eastAsia="zh-CN"/>
        </w:rPr>
        <w:t>ditor note: More KPIs can be added based on companies input and discussion</w:t>
      </w:r>
    </w:p>
    <w:p w14:paraId="6FF68B3A" w14:textId="013F5730" w:rsidR="008A0814" w:rsidRPr="007F023A" w:rsidRDefault="008A0814" w:rsidP="008A0814">
      <w:pPr>
        <w:pStyle w:val="21"/>
        <w:rPr>
          <w:lang w:eastAsia="zh-CN"/>
        </w:rPr>
      </w:pPr>
      <w:bookmarkStart w:id="45"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45"/>
    <w:p w14:paraId="17D6C26C" w14:textId="71F99E83" w:rsidR="000F4676" w:rsidRPr="00022ED0" w:rsidRDefault="00447546" w:rsidP="008A0814">
      <w:pPr>
        <w:rPr>
          <w:i/>
          <w:iCs/>
          <w:lang w:eastAsia="zh-CN"/>
        </w:rPr>
      </w:pPr>
      <w:r w:rsidRPr="007F023A">
        <w:rPr>
          <w:i/>
          <w:iCs/>
          <w:lang w:eastAsia="zh-CN"/>
        </w:rPr>
        <w:t>Editor note: 6G RAN architecture, 5G-6G migration</w:t>
      </w:r>
    </w:p>
    <w:p w14:paraId="2364079D" w14:textId="799175D2" w:rsidR="008A0814" w:rsidRPr="007F023A" w:rsidRDefault="008A0814" w:rsidP="008A0814">
      <w:pPr>
        <w:pStyle w:val="21"/>
        <w:rPr>
          <w:lang w:eastAsia="zh-CN"/>
        </w:rPr>
      </w:pPr>
      <w:r w:rsidRPr="007F023A">
        <w:rPr>
          <w:rFonts w:hint="eastAsia"/>
          <w:lang w:eastAsia="zh-CN"/>
        </w:rPr>
        <w:lastRenderedPageBreak/>
        <w:t>5</w:t>
      </w:r>
      <w:r w:rsidRPr="007F023A">
        <w:t>.</w:t>
      </w:r>
      <w:r w:rsidRPr="007F023A">
        <w:rPr>
          <w:rFonts w:hint="eastAsia"/>
          <w:lang w:eastAsia="zh-CN"/>
        </w:rPr>
        <w:t>3</w:t>
      </w:r>
      <w:r w:rsidRPr="007F023A">
        <w:tab/>
      </w:r>
      <w:r w:rsidRPr="007F023A">
        <w:rPr>
          <w:rFonts w:hint="eastAsia"/>
          <w:lang w:eastAsia="zh-CN"/>
        </w:rPr>
        <w:t>Operational requirements</w:t>
      </w:r>
    </w:p>
    <w:p w14:paraId="5B9C5262" w14:textId="7A440B85" w:rsidR="008C1DE1" w:rsidRPr="007F023A" w:rsidRDefault="00D4786B" w:rsidP="008C1DE1">
      <w:pPr>
        <w:rPr>
          <w:i/>
          <w:iCs/>
          <w:lang w:eastAsia="zh-CN"/>
        </w:rPr>
      </w:pPr>
      <w:r w:rsidRPr="007F023A">
        <w:rPr>
          <w:i/>
          <w:iCs/>
          <w:lang w:eastAsia="zh-CN"/>
        </w:rPr>
        <w:t>E</w:t>
      </w:r>
      <w:r w:rsidRPr="007F023A">
        <w:rPr>
          <w:rFonts w:hint="eastAsia"/>
          <w:i/>
          <w:iCs/>
          <w:lang w:eastAsia="zh-CN"/>
        </w:rPr>
        <w:t>ditor note: Spectrum, co-existence</w:t>
      </w:r>
      <w:r w:rsidR="00ED7F7E" w:rsidRPr="007F023A">
        <w:rPr>
          <w:rFonts w:hint="eastAsia"/>
          <w:i/>
          <w:iCs/>
          <w:lang w:eastAsia="zh-CN"/>
        </w:rPr>
        <w:t>, topology</w:t>
      </w:r>
      <w:r w:rsidRPr="007F023A">
        <w:rPr>
          <w:rFonts w:hint="eastAsia"/>
          <w:i/>
          <w:iCs/>
          <w:lang w:eastAsia="zh-CN"/>
        </w:rPr>
        <w:t xml:space="preserve"> and other</w:t>
      </w:r>
      <w:r w:rsidR="0066519C" w:rsidRPr="007F023A">
        <w:rPr>
          <w:rFonts w:hint="eastAsia"/>
          <w:i/>
          <w:iCs/>
          <w:lang w:eastAsia="zh-CN"/>
        </w:rPr>
        <w:t xml:space="preserve"> operational requirements</w:t>
      </w:r>
    </w:p>
    <w:p w14:paraId="2CFF2664" w14:textId="3E70263B" w:rsidR="00F764C4" w:rsidRPr="007F023A" w:rsidRDefault="00F764C4" w:rsidP="00F764C4">
      <w:pPr>
        <w:pStyle w:val="31"/>
        <w:rPr>
          <w:lang w:eastAsia="zh-CN"/>
        </w:rPr>
      </w:pPr>
      <w:r w:rsidRPr="007F023A">
        <w:rPr>
          <w:lang w:eastAsia="zh-CN"/>
        </w:rPr>
        <w:t>5.3.1</w:t>
      </w:r>
      <w:r w:rsidRPr="007F023A">
        <w:rPr>
          <w:lang w:eastAsia="zh-CN"/>
        </w:rPr>
        <w:tab/>
        <w:t>Spectrum</w:t>
      </w:r>
    </w:p>
    <w:p w14:paraId="7DF23B2F" w14:textId="6D6E5EBA" w:rsidR="00F764C4" w:rsidRPr="007F023A" w:rsidRDefault="00F764C4" w:rsidP="008C1DE1">
      <w:pPr>
        <w:rPr>
          <w:i/>
          <w:iCs/>
          <w:lang w:eastAsia="zh-CN"/>
        </w:rPr>
      </w:pPr>
      <w:bookmarkStart w:id="46" w:name="OLE_LINK52"/>
      <w:r w:rsidRPr="007F023A">
        <w:rPr>
          <w:i/>
          <w:iCs/>
          <w:lang w:eastAsia="zh-CN"/>
        </w:rPr>
        <w:t xml:space="preserve">Editor note: </w:t>
      </w:r>
      <w:r w:rsidR="008A07CF" w:rsidRPr="007F023A">
        <w:rPr>
          <w:rFonts w:hint="eastAsia"/>
          <w:i/>
          <w:iCs/>
          <w:lang w:eastAsia="zh-CN"/>
        </w:rPr>
        <w:t xml:space="preserve">e.g. </w:t>
      </w:r>
      <w:r w:rsidRPr="007F023A">
        <w:rPr>
          <w:i/>
          <w:iCs/>
          <w:lang w:eastAsia="zh-CN"/>
        </w:rPr>
        <w:t>spectrum and co-existence related</w:t>
      </w:r>
      <w:r w:rsidRPr="007F023A">
        <w:rPr>
          <w:rFonts w:hint="eastAsia"/>
          <w:i/>
          <w:iCs/>
          <w:lang w:eastAsia="zh-CN"/>
        </w:rPr>
        <w:t xml:space="preserve"> </w:t>
      </w:r>
    </w:p>
    <w:bookmarkEnd w:id="46"/>
    <w:p w14:paraId="1EBDA980" w14:textId="376D621D" w:rsidR="00F764C4" w:rsidRPr="007F023A" w:rsidRDefault="00F764C4" w:rsidP="00F764C4">
      <w:pPr>
        <w:pStyle w:val="31"/>
        <w:rPr>
          <w:lang w:eastAsia="zh-CN"/>
        </w:rPr>
      </w:pPr>
      <w:r w:rsidRPr="007F023A">
        <w:rPr>
          <w:lang w:eastAsia="zh-CN"/>
        </w:rPr>
        <w:t>5.3.2</w:t>
      </w:r>
      <w:r w:rsidRPr="007F023A">
        <w:rPr>
          <w:lang w:eastAsia="zh-CN"/>
        </w:rPr>
        <w:tab/>
      </w:r>
      <w:bookmarkStart w:id="47" w:name="OLE_LINK53"/>
      <w:r w:rsidRPr="007F023A">
        <w:rPr>
          <w:lang w:eastAsia="zh-CN"/>
        </w:rPr>
        <w:t>Diverse device type</w:t>
      </w:r>
      <w:bookmarkEnd w:id="47"/>
      <w:r w:rsidR="008A07CF" w:rsidRPr="007F023A">
        <w:rPr>
          <w:lang w:eastAsia="zh-CN"/>
        </w:rPr>
        <w:t>s</w:t>
      </w:r>
    </w:p>
    <w:p w14:paraId="12838D89" w14:textId="41B6BBB4" w:rsidR="00F764C4" w:rsidRPr="007F023A" w:rsidRDefault="00F764C4" w:rsidP="00F764C4">
      <w:pPr>
        <w:pStyle w:val="31"/>
        <w:rPr>
          <w:lang w:eastAsia="zh-CN"/>
        </w:rPr>
      </w:pPr>
      <w:r w:rsidRPr="007F023A">
        <w:rPr>
          <w:lang w:eastAsia="zh-CN"/>
        </w:rPr>
        <w:t>5.3.3</w:t>
      </w:r>
      <w:r w:rsidRPr="007F023A">
        <w:rPr>
          <w:lang w:eastAsia="zh-CN"/>
        </w:rPr>
        <w:tab/>
        <w:t>RAN sharing</w:t>
      </w:r>
    </w:p>
    <w:p w14:paraId="1B510949" w14:textId="4DED1C5A" w:rsidR="00022ED0" w:rsidRDefault="00B36E60" w:rsidP="00D25C1A">
      <w:pPr>
        <w:pStyle w:val="31"/>
        <w:rPr>
          <w:lang w:eastAsia="zh-CN"/>
        </w:rPr>
      </w:pPr>
      <w:bookmarkStart w:id="48" w:name="OLE_LINK37"/>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48"/>
    </w:p>
    <w:p w14:paraId="059515F7" w14:textId="0F3708C9" w:rsidR="00D25C1A" w:rsidRDefault="00D25C1A" w:rsidP="00D25C1A">
      <w:pPr>
        <w:pStyle w:val="31"/>
        <w:rPr>
          <w:lang w:eastAsia="zh-CN"/>
        </w:rPr>
      </w:pPr>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p>
    <w:p w14:paraId="240FF4B6" w14:textId="2BE73418" w:rsidR="00022ED0" w:rsidRPr="00022ED0" w:rsidRDefault="00022ED0" w:rsidP="00022ED0">
      <w:pPr>
        <w:pStyle w:val="31"/>
        <w:rPr>
          <w:lang w:eastAsia="zh-CN"/>
        </w:rPr>
      </w:pPr>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r w:rsidRPr="007F023A">
        <w:rPr>
          <w:lang w:eastAsia="zh-CN"/>
        </w:rPr>
        <w:t>5</w:t>
      </w:r>
      <w:r w:rsidRPr="007F023A">
        <w:t>.</w:t>
      </w:r>
      <w:r w:rsidR="00773FB8" w:rsidRPr="007F023A">
        <w:rPr>
          <w:lang w:eastAsia="zh-CN"/>
        </w:rPr>
        <w:t>5</w:t>
      </w:r>
      <w:r w:rsidRPr="007F023A">
        <w:rPr>
          <w:lang w:eastAsia="zh-CN"/>
        </w:rPr>
        <w:tab/>
        <w:t>Key technical principles</w:t>
      </w:r>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r w:rsidRPr="007F023A">
        <w:rPr>
          <w:lang w:eastAsia="zh-CN"/>
        </w:rPr>
        <w:t>5</w:t>
      </w:r>
      <w:r w:rsidRPr="007F023A">
        <w:t>.</w:t>
      </w:r>
      <w:r w:rsidRPr="007F023A">
        <w:rPr>
          <w:lang w:eastAsia="zh-CN"/>
        </w:rPr>
        <w:t>6</w:t>
      </w:r>
      <w:r w:rsidRPr="007F023A">
        <w:rPr>
          <w:lang w:eastAsia="zh-CN"/>
        </w:rPr>
        <w:tab/>
        <w:t>Testing and Conformance requirements</w:t>
      </w:r>
    </w:p>
    <w:p w14:paraId="7821E1BC" w14:textId="77777777" w:rsidR="00170B9C" w:rsidRPr="007F023A" w:rsidRDefault="00170B9C" w:rsidP="008C1DE1">
      <w:pPr>
        <w:rPr>
          <w:lang w:eastAsia="zh-CN"/>
        </w:rPr>
      </w:pPr>
    </w:p>
    <w:p w14:paraId="6BB9ECA0" w14:textId="17508666" w:rsidR="0049751D" w:rsidRPr="007F023A" w:rsidRDefault="00080512" w:rsidP="001E2A1F">
      <w:pPr>
        <w:pStyle w:val="8"/>
      </w:pPr>
      <w:bookmarkStart w:id="49" w:name="_Toc129708886"/>
      <w:bookmarkEnd w:id="42"/>
      <w:r w:rsidRPr="007F023A">
        <w:t>Annex &lt;A&gt; (</w:t>
      </w:r>
      <w:r w:rsidR="001E2A1F" w:rsidRPr="007F023A">
        <w:rPr>
          <w:rFonts w:hint="eastAsia"/>
          <w:lang w:eastAsia="zh-CN"/>
        </w:rPr>
        <w:t>informative</w:t>
      </w:r>
      <w:r w:rsidRPr="007F023A">
        <w:t>):</w:t>
      </w:r>
      <w:r w:rsidRPr="007F023A">
        <w:br/>
      </w:r>
      <w:bookmarkEnd w:id="49"/>
      <w:r w:rsidR="001E2A1F" w:rsidRPr="007F023A">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50" w:name="historyclause"/>
            <w:bookmarkEnd w:id="50"/>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15AEF238" w14:textId="3FDDBD9D" w:rsidR="00BB69E8" w:rsidRPr="007F023A"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bl>
    <w:p w14:paraId="6BA8C2E7" w14:textId="77777777" w:rsidR="003C3971" w:rsidRPr="00235394" w:rsidRDefault="003C3971" w:rsidP="003C3971"/>
    <w:bookmarkEnd w:id="1"/>
    <w:p w14:paraId="6AE5F0B0" w14:textId="27924E0C" w:rsidR="00080512" w:rsidRDefault="00080512" w:rsidP="00DB3CE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41EF1" w14:textId="77777777" w:rsidR="005E0C4B" w:rsidRDefault="005E0C4B">
      <w:r>
        <w:separator/>
      </w:r>
    </w:p>
  </w:endnote>
  <w:endnote w:type="continuationSeparator" w:id="0">
    <w:p w14:paraId="04B125A8" w14:textId="77777777" w:rsidR="005E0C4B" w:rsidRDefault="005E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9F10" w14:textId="77777777" w:rsidR="005E0C4B" w:rsidRDefault="005E0C4B">
      <w:r>
        <w:separator/>
      </w:r>
    </w:p>
  </w:footnote>
  <w:footnote w:type="continuationSeparator" w:id="0">
    <w:p w14:paraId="7444FF32" w14:textId="77777777" w:rsidR="005E0C4B" w:rsidRDefault="005E0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232D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BA1">
      <w:rPr>
        <w:rFonts w:ascii="Arial" w:hAnsi="Arial" w:cs="Arial"/>
        <w:b/>
        <w:noProof/>
        <w:sz w:val="18"/>
        <w:szCs w:val="18"/>
      </w:rPr>
      <w:t>3GPP TR 38.914 V0.0.2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2833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BA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3"/>
  </w:num>
  <w:num w:numId="16" w16cid:durableId="211119993">
    <w:abstractNumId w:val="12"/>
  </w:num>
  <w:num w:numId="17" w16cid:durableId="1739623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21049"/>
    <w:rsid w:val="00022ED0"/>
    <w:rsid w:val="000270B9"/>
    <w:rsid w:val="00027F44"/>
    <w:rsid w:val="00033397"/>
    <w:rsid w:val="00040095"/>
    <w:rsid w:val="00045663"/>
    <w:rsid w:val="00051834"/>
    <w:rsid w:val="00054A22"/>
    <w:rsid w:val="000558C6"/>
    <w:rsid w:val="00062023"/>
    <w:rsid w:val="00062C0D"/>
    <w:rsid w:val="000655A6"/>
    <w:rsid w:val="00067FF1"/>
    <w:rsid w:val="00080512"/>
    <w:rsid w:val="00087092"/>
    <w:rsid w:val="000A6422"/>
    <w:rsid w:val="000A7735"/>
    <w:rsid w:val="000B459D"/>
    <w:rsid w:val="000C13AD"/>
    <w:rsid w:val="000C2037"/>
    <w:rsid w:val="000C47C3"/>
    <w:rsid w:val="000D2D6E"/>
    <w:rsid w:val="000D359E"/>
    <w:rsid w:val="000D58AB"/>
    <w:rsid w:val="000E3080"/>
    <w:rsid w:val="000E65D1"/>
    <w:rsid w:val="000E76C3"/>
    <w:rsid w:val="000F38E5"/>
    <w:rsid w:val="000F4676"/>
    <w:rsid w:val="000F4D9A"/>
    <w:rsid w:val="00116302"/>
    <w:rsid w:val="00117B93"/>
    <w:rsid w:val="00133041"/>
    <w:rsid w:val="00133525"/>
    <w:rsid w:val="001421B3"/>
    <w:rsid w:val="00156C9B"/>
    <w:rsid w:val="00160CF5"/>
    <w:rsid w:val="001651E3"/>
    <w:rsid w:val="00170B9C"/>
    <w:rsid w:val="00171D17"/>
    <w:rsid w:val="00173E3B"/>
    <w:rsid w:val="00174E78"/>
    <w:rsid w:val="00191A4E"/>
    <w:rsid w:val="0019614A"/>
    <w:rsid w:val="00196BFC"/>
    <w:rsid w:val="001A1522"/>
    <w:rsid w:val="001A1D3A"/>
    <w:rsid w:val="001A1F8D"/>
    <w:rsid w:val="001A2654"/>
    <w:rsid w:val="001A4C42"/>
    <w:rsid w:val="001A7420"/>
    <w:rsid w:val="001B07A4"/>
    <w:rsid w:val="001B6637"/>
    <w:rsid w:val="001C21C3"/>
    <w:rsid w:val="001C796A"/>
    <w:rsid w:val="001D02C2"/>
    <w:rsid w:val="001D06E0"/>
    <w:rsid w:val="001E2A1F"/>
    <w:rsid w:val="001F0C1D"/>
    <w:rsid w:val="001F1132"/>
    <w:rsid w:val="001F15B4"/>
    <w:rsid w:val="001F168B"/>
    <w:rsid w:val="001F6C12"/>
    <w:rsid w:val="00205C74"/>
    <w:rsid w:val="0020630C"/>
    <w:rsid w:val="002074F3"/>
    <w:rsid w:val="00223051"/>
    <w:rsid w:val="00224D57"/>
    <w:rsid w:val="00225A67"/>
    <w:rsid w:val="002347A2"/>
    <w:rsid w:val="0023584A"/>
    <w:rsid w:val="00237278"/>
    <w:rsid w:val="00255C5C"/>
    <w:rsid w:val="002563D9"/>
    <w:rsid w:val="00263163"/>
    <w:rsid w:val="00264B8D"/>
    <w:rsid w:val="002675F0"/>
    <w:rsid w:val="002760EE"/>
    <w:rsid w:val="0027613B"/>
    <w:rsid w:val="002828DF"/>
    <w:rsid w:val="002921B3"/>
    <w:rsid w:val="002977EB"/>
    <w:rsid w:val="002A6C9D"/>
    <w:rsid w:val="002B6339"/>
    <w:rsid w:val="002B64D6"/>
    <w:rsid w:val="002C30A1"/>
    <w:rsid w:val="002E00EE"/>
    <w:rsid w:val="00311062"/>
    <w:rsid w:val="00315199"/>
    <w:rsid w:val="00315B85"/>
    <w:rsid w:val="003172DC"/>
    <w:rsid w:val="003238D2"/>
    <w:rsid w:val="0032413D"/>
    <w:rsid w:val="0033560C"/>
    <w:rsid w:val="00342ED8"/>
    <w:rsid w:val="00351E6D"/>
    <w:rsid w:val="0035462D"/>
    <w:rsid w:val="00356555"/>
    <w:rsid w:val="00364F8F"/>
    <w:rsid w:val="003765B8"/>
    <w:rsid w:val="00392FA7"/>
    <w:rsid w:val="00397729"/>
    <w:rsid w:val="003C3971"/>
    <w:rsid w:val="003E01D1"/>
    <w:rsid w:val="003E26D5"/>
    <w:rsid w:val="00411D90"/>
    <w:rsid w:val="00413D67"/>
    <w:rsid w:val="00423334"/>
    <w:rsid w:val="00431C95"/>
    <w:rsid w:val="004345EC"/>
    <w:rsid w:val="00437CC5"/>
    <w:rsid w:val="004471B7"/>
    <w:rsid w:val="00447546"/>
    <w:rsid w:val="00464BC0"/>
    <w:rsid w:val="00465515"/>
    <w:rsid w:val="004674C4"/>
    <w:rsid w:val="00484CDD"/>
    <w:rsid w:val="00486F95"/>
    <w:rsid w:val="00491632"/>
    <w:rsid w:val="004922D6"/>
    <w:rsid w:val="004942B7"/>
    <w:rsid w:val="00495C54"/>
    <w:rsid w:val="0049751D"/>
    <w:rsid w:val="004B1EAE"/>
    <w:rsid w:val="004B372D"/>
    <w:rsid w:val="004B37F5"/>
    <w:rsid w:val="004B663C"/>
    <w:rsid w:val="004C1DBC"/>
    <w:rsid w:val="004C30AC"/>
    <w:rsid w:val="004D3578"/>
    <w:rsid w:val="004E207D"/>
    <w:rsid w:val="004E213A"/>
    <w:rsid w:val="004E5BDF"/>
    <w:rsid w:val="004F05C4"/>
    <w:rsid w:val="004F0988"/>
    <w:rsid w:val="004F3340"/>
    <w:rsid w:val="0050028D"/>
    <w:rsid w:val="005068A0"/>
    <w:rsid w:val="005115E2"/>
    <w:rsid w:val="00526837"/>
    <w:rsid w:val="0053388B"/>
    <w:rsid w:val="00535773"/>
    <w:rsid w:val="005366E7"/>
    <w:rsid w:val="00543A3A"/>
    <w:rsid w:val="00543E6C"/>
    <w:rsid w:val="00552297"/>
    <w:rsid w:val="005552B7"/>
    <w:rsid w:val="005574B3"/>
    <w:rsid w:val="00565087"/>
    <w:rsid w:val="00576A54"/>
    <w:rsid w:val="0058508F"/>
    <w:rsid w:val="00585EEB"/>
    <w:rsid w:val="00590F75"/>
    <w:rsid w:val="0059109E"/>
    <w:rsid w:val="00597B11"/>
    <w:rsid w:val="005A6B81"/>
    <w:rsid w:val="005D2E01"/>
    <w:rsid w:val="005D6150"/>
    <w:rsid w:val="005D7526"/>
    <w:rsid w:val="005E0C4B"/>
    <w:rsid w:val="005E480C"/>
    <w:rsid w:val="005E4BB2"/>
    <w:rsid w:val="005F788A"/>
    <w:rsid w:val="0060139E"/>
    <w:rsid w:val="00602AEA"/>
    <w:rsid w:val="00614FDF"/>
    <w:rsid w:val="0063543D"/>
    <w:rsid w:val="0064001E"/>
    <w:rsid w:val="00640023"/>
    <w:rsid w:val="00642F84"/>
    <w:rsid w:val="006450FB"/>
    <w:rsid w:val="00647114"/>
    <w:rsid w:val="00647F76"/>
    <w:rsid w:val="00652888"/>
    <w:rsid w:val="0066519C"/>
    <w:rsid w:val="006670DA"/>
    <w:rsid w:val="00670CF4"/>
    <w:rsid w:val="0067759D"/>
    <w:rsid w:val="0068022A"/>
    <w:rsid w:val="006849A3"/>
    <w:rsid w:val="006879BC"/>
    <w:rsid w:val="006912E9"/>
    <w:rsid w:val="006915B7"/>
    <w:rsid w:val="00695423"/>
    <w:rsid w:val="006A323F"/>
    <w:rsid w:val="006B30D0"/>
    <w:rsid w:val="006C3D95"/>
    <w:rsid w:val="006C41A4"/>
    <w:rsid w:val="006D5BC8"/>
    <w:rsid w:val="006E5C86"/>
    <w:rsid w:val="006E770F"/>
    <w:rsid w:val="007000D6"/>
    <w:rsid w:val="00701116"/>
    <w:rsid w:val="00703F1A"/>
    <w:rsid w:val="00707B94"/>
    <w:rsid w:val="0071174C"/>
    <w:rsid w:val="00713215"/>
    <w:rsid w:val="00713C44"/>
    <w:rsid w:val="00717666"/>
    <w:rsid w:val="00727BA6"/>
    <w:rsid w:val="00727DC6"/>
    <w:rsid w:val="00734A5B"/>
    <w:rsid w:val="0074026F"/>
    <w:rsid w:val="007429F6"/>
    <w:rsid w:val="00744E76"/>
    <w:rsid w:val="00745754"/>
    <w:rsid w:val="00747D7E"/>
    <w:rsid w:val="00752A81"/>
    <w:rsid w:val="00761C02"/>
    <w:rsid w:val="00765EA3"/>
    <w:rsid w:val="0077057A"/>
    <w:rsid w:val="00773FB8"/>
    <w:rsid w:val="00774DA4"/>
    <w:rsid w:val="00781F0F"/>
    <w:rsid w:val="00796671"/>
    <w:rsid w:val="007B50D2"/>
    <w:rsid w:val="007B600E"/>
    <w:rsid w:val="007B73E8"/>
    <w:rsid w:val="007C161F"/>
    <w:rsid w:val="007D750A"/>
    <w:rsid w:val="007E3FCD"/>
    <w:rsid w:val="007F023A"/>
    <w:rsid w:val="007F0F4A"/>
    <w:rsid w:val="007F599A"/>
    <w:rsid w:val="008028A4"/>
    <w:rsid w:val="00806044"/>
    <w:rsid w:val="008106C0"/>
    <w:rsid w:val="008214DB"/>
    <w:rsid w:val="00826203"/>
    <w:rsid w:val="00830747"/>
    <w:rsid w:val="00830904"/>
    <w:rsid w:val="0083349E"/>
    <w:rsid w:val="008768CA"/>
    <w:rsid w:val="008775E3"/>
    <w:rsid w:val="00882B96"/>
    <w:rsid w:val="00886E3C"/>
    <w:rsid w:val="008A07CF"/>
    <w:rsid w:val="008A0814"/>
    <w:rsid w:val="008A3287"/>
    <w:rsid w:val="008A48EB"/>
    <w:rsid w:val="008C1DE1"/>
    <w:rsid w:val="008C384C"/>
    <w:rsid w:val="008C3C96"/>
    <w:rsid w:val="008C7B64"/>
    <w:rsid w:val="008D34E5"/>
    <w:rsid w:val="008E294A"/>
    <w:rsid w:val="008E2D68"/>
    <w:rsid w:val="008E6756"/>
    <w:rsid w:val="008F153C"/>
    <w:rsid w:val="0090178E"/>
    <w:rsid w:val="0090271F"/>
    <w:rsid w:val="00902E23"/>
    <w:rsid w:val="009114D7"/>
    <w:rsid w:val="0091348E"/>
    <w:rsid w:val="009169B7"/>
    <w:rsid w:val="00917CCB"/>
    <w:rsid w:val="00923C50"/>
    <w:rsid w:val="00933FB0"/>
    <w:rsid w:val="00942EC2"/>
    <w:rsid w:val="0094702B"/>
    <w:rsid w:val="009579FF"/>
    <w:rsid w:val="00963BDE"/>
    <w:rsid w:val="00966735"/>
    <w:rsid w:val="00975DAE"/>
    <w:rsid w:val="009933DE"/>
    <w:rsid w:val="009A1EF0"/>
    <w:rsid w:val="009B35B3"/>
    <w:rsid w:val="009D40D0"/>
    <w:rsid w:val="009E2532"/>
    <w:rsid w:val="009F0670"/>
    <w:rsid w:val="009F37B7"/>
    <w:rsid w:val="009F7423"/>
    <w:rsid w:val="00A0169B"/>
    <w:rsid w:val="00A04BE6"/>
    <w:rsid w:val="00A10F02"/>
    <w:rsid w:val="00A164B4"/>
    <w:rsid w:val="00A26956"/>
    <w:rsid w:val="00A27336"/>
    <w:rsid w:val="00A27486"/>
    <w:rsid w:val="00A27DE1"/>
    <w:rsid w:val="00A35542"/>
    <w:rsid w:val="00A410E0"/>
    <w:rsid w:val="00A432F4"/>
    <w:rsid w:val="00A43B11"/>
    <w:rsid w:val="00A47A74"/>
    <w:rsid w:val="00A52753"/>
    <w:rsid w:val="00A53724"/>
    <w:rsid w:val="00A56066"/>
    <w:rsid w:val="00A73129"/>
    <w:rsid w:val="00A74271"/>
    <w:rsid w:val="00A818BB"/>
    <w:rsid w:val="00A81909"/>
    <w:rsid w:val="00A82346"/>
    <w:rsid w:val="00A92BA1"/>
    <w:rsid w:val="00A95A32"/>
    <w:rsid w:val="00AA1BA0"/>
    <w:rsid w:val="00AA20C8"/>
    <w:rsid w:val="00AA49A8"/>
    <w:rsid w:val="00AA5C7A"/>
    <w:rsid w:val="00AA7B02"/>
    <w:rsid w:val="00AB4A5D"/>
    <w:rsid w:val="00AB5D78"/>
    <w:rsid w:val="00AC1AA2"/>
    <w:rsid w:val="00AC6BC6"/>
    <w:rsid w:val="00AD31F8"/>
    <w:rsid w:val="00AD45A1"/>
    <w:rsid w:val="00AE1BCF"/>
    <w:rsid w:val="00AE376F"/>
    <w:rsid w:val="00AE5D3E"/>
    <w:rsid w:val="00AE6164"/>
    <w:rsid w:val="00AE65E2"/>
    <w:rsid w:val="00AF1460"/>
    <w:rsid w:val="00B02008"/>
    <w:rsid w:val="00B02E87"/>
    <w:rsid w:val="00B11544"/>
    <w:rsid w:val="00B15449"/>
    <w:rsid w:val="00B246B6"/>
    <w:rsid w:val="00B338EE"/>
    <w:rsid w:val="00B36160"/>
    <w:rsid w:val="00B36E60"/>
    <w:rsid w:val="00B718DB"/>
    <w:rsid w:val="00B71D9F"/>
    <w:rsid w:val="00B756F3"/>
    <w:rsid w:val="00B75D59"/>
    <w:rsid w:val="00B93086"/>
    <w:rsid w:val="00BA19ED"/>
    <w:rsid w:val="00BA28FD"/>
    <w:rsid w:val="00BA4B8D"/>
    <w:rsid w:val="00BA504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496A"/>
    <w:rsid w:val="00C20B10"/>
    <w:rsid w:val="00C22E1D"/>
    <w:rsid w:val="00C33079"/>
    <w:rsid w:val="00C45231"/>
    <w:rsid w:val="00C457BD"/>
    <w:rsid w:val="00C5128C"/>
    <w:rsid w:val="00C551FF"/>
    <w:rsid w:val="00C653BC"/>
    <w:rsid w:val="00C6688B"/>
    <w:rsid w:val="00C72833"/>
    <w:rsid w:val="00C77734"/>
    <w:rsid w:val="00C80F1D"/>
    <w:rsid w:val="00C85E7C"/>
    <w:rsid w:val="00C8605A"/>
    <w:rsid w:val="00C91962"/>
    <w:rsid w:val="00C93F40"/>
    <w:rsid w:val="00CA14CD"/>
    <w:rsid w:val="00CA3D0C"/>
    <w:rsid w:val="00CB2C2A"/>
    <w:rsid w:val="00CE6DDC"/>
    <w:rsid w:val="00D25C1A"/>
    <w:rsid w:val="00D30E6E"/>
    <w:rsid w:val="00D375C3"/>
    <w:rsid w:val="00D44A70"/>
    <w:rsid w:val="00D4786B"/>
    <w:rsid w:val="00D509B1"/>
    <w:rsid w:val="00D54B43"/>
    <w:rsid w:val="00D55BF5"/>
    <w:rsid w:val="00D57972"/>
    <w:rsid w:val="00D61590"/>
    <w:rsid w:val="00D62923"/>
    <w:rsid w:val="00D66964"/>
    <w:rsid w:val="00D671B6"/>
    <w:rsid w:val="00D675A9"/>
    <w:rsid w:val="00D738D6"/>
    <w:rsid w:val="00D755EB"/>
    <w:rsid w:val="00D76048"/>
    <w:rsid w:val="00D82E6F"/>
    <w:rsid w:val="00D87E00"/>
    <w:rsid w:val="00D9134D"/>
    <w:rsid w:val="00D93A1A"/>
    <w:rsid w:val="00D93A48"/>
    <w:rsid w:val="00DA7A03"/>
    <w:rsid w:val="00DB01D4"/>
    <w:rsid w:val="00DB1818"/>
    <w:rsid w:val="00DB3CE0"/>
    <w:rsid w:val="00DB68C9"/>
    <w:rsid w:val="00DB766D"/>
    <w:rsid w:val="00DC0466"/>
    <w:rsid w:val="00DC309B"/>
    <w:rsid w:val="00DC4D50"/>
    <w:rsid w:val="00DC4DA2"/>
    <w:rsid w:val="00DC598C"/>
    <w:rsid w:val="00DD4C17"/>
    <w:rsid w:val="00DD6171"/>
    <w:rsid w:val="00DD74A5"/>
    <w:rsid w:val="00DF1819"/>
    <w:rsid w:val="00DF2B1F"/>
    <w:rsid w:val="00DF62CD"/>
    <w:rsid w:val="00E0282A"/>
    <w:rsid w:val="00E04B42"/>
    <w:rsid w:val="00E118E0"/>
    <w:rsid w:val="00E15EC4"/>
    <w:rsid w:val="00E16509"/>
    <w:rsid w:val="00E24999"/>
    <w:rsid w:val="00E31385"/>
    <w:rsid w:val="00E319D0"/>
    <w:rsid w:val="00E333C3"/>
    <w:rsid w:val="00E44582"/>
    <w:rsid w:val="00E44FFC"/>
    <w:rsid w:val="00E45E19"/>
    <w:rsid w:val="00E65B22"/>
    <w:rsid w:val="00E726B1"/>
    <w:rsid w:val="00E75607"/>
    <w:rsid w:val="00E77645"/>
    <w:rsid w:val="00EA15B0"/>
    <w:rsid w:val="00EA308F"/>
    <w:rsid w:val="00EA3C48"/>
    <w:rsid w:val="00EA5EA7"/>
    <w:rsid w:val="00EA66BD"/>
    <w:rsid w:val="00EC4A2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46EB4"/>
    <w:rsid w:val="00F533F5"/>
    <w:rsid w:val="00F653B8"/>
    <w:rsid w:val="00F7199A"/>
    <w:rsid w:val="00F74DDC"/>
    <w:rsid w:val="00F764C4"/>
    <w:rsid w:val="00F77322"/>
    <w:rsid w:val="00F818FA"/>
    <w:rsid w:val="00F87241"/>
    <w:rsid w:val="00F9008D"/>
    <w:rsid w:val="00FA1266"/>
    <w:rsid w:val="00FA27E1"/>
    <w:rsid w:val="00FB4A40"/>
    <w:rsid w:val="00FC1192"/>
    <w:rsid w:val="00FC2AD2"/>
    <w:rsid w:val="00FC5A36"/>
    <w:rsid w:val="00FE27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2452</Words>
  <Characters>13438</Characters>
  <Application>Microsoft Office Word</Application>
  <DocSecurity>0</DocSecurity>
  <Lines>335</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2</cp:revision>
  <cp:lastPrinted>2019-02-25T14:05:00Z</cp:lastPrinted>
  <dcterms:created xsi:type="dcterms:W3CDTF">2025-06-11T13:42:00Z</dcterms:created>
  <dcterms:modified xsi:type="dcterms:W3CDTF">2025-06-11T13:42:00Z</dcterms:modified>
</cp:coreProperties>
</file>